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1E0" w:firstRow="1" w:lastRow="1" w:firstColumn="1" w:lastColumn="1" w:noHBand="0" w:noVBand="0"/>
      </w:tblPr>
      <w:tblGrid>
        <w:gridCol w:w="1368"/>
        <w:gridCol w:w="8165"/>
      </w:tblGrid>
      <w:tr w:rsidR="00685193" w:rsidRPr="000405AA" w14:paraId="313CEB49" w14:textId="77777777" w:rsidTr="00FD0E2A">
        <w:tc>
          <w:tcPr>
            <w:tcW w:w="1368" w:type="dxa"/>
          </w:tcPr>
          <w:p w14:paraId="56DD230C" w14:textId="77777777" w:rsidR="00685193" w:rsidRPr="000405AA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14:paraId="7C9668BC" w14:textId="77777777" w:rsidR="00685193" w:rsidRPr="000405AA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0405AA" w14:paraId="5B377929" w14:textId="77777777" w:rsidTr="007B2387">
        <w:trPr>
          <w:trHeight w:val="119"/>
          <w:tblHeader/>
        </w:trPr>
        <w:tc>
          <w:tcPr>
            <w:tcW w:w="1368" w:type="dxa"/>
          </w:tcPr>
          <w:p w14:paraId="091B1415" w14:textId="77777777" w:rsidR="00CD2B8D" w:rsidRPr="000405AA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65" w:type="dxa"/>
          </w:tcPr>
          <w:p w14:paraId="6EDE24D2" w14:textId="77777777" w:rsidR="00CD2B8D" w:rsidRPr="000405AA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685193" w:rsidRPr="000405AA" w14:paraId="533CFFA3" w14:textId="77777777" w:rsidTr="00974001">
        <w:tc>
          <w:tcPr>
            <w:tcW w:w="1368" w:type="dxa"/>
          </w:tcPr>
          <w:p w14:paraId="7A2FF0E2" w14:textId="77777777" w:rsidR="00685193" w:rsidRPr="000405AA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8165" w:type="dxa"/>
          </w:tcPr>
          <w:p w14:paraId="1C3909E3" w14:textId="77777777" w:rsidR="00685193" w:rsidRPr="000405AA" w:rsidRDefault="00E0363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ข้อมูลทั่วไป</w:t>
            </w:r>
          </w:p>
        </w:tc>
      </w:tr>
      <w:tr w:rsidR="00685193" w:rsidRPr="000405AA" w14:paraId="5958BB9B" w14:textId="77777777" w:rsidTr="00974001">
        <w:tc>
          <w:tcPr>
            <w:tcW w:w="1368" w:type="dxa"/>
          </w:tcPr>
          <w:p w14:paraId="6627F691" w14:textId="77777777" w:rsidR="00685193" w:rsidRPr="000405AA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8165" w:type="dxa"/>
          </w:tcPr>
          <w:p w14:paraId="262AF72A" w14:textId="77777777" w:rsidR="00685193" w:rsidRPr="000405AA" w:rsidRDefault="00E0363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460917" w:rsidRPr="000405AA" w14:paraId="1E6B9158" w14:textId="77777777" w:rsidTr="00974001">
        <w:tc>
          <w:tcPr>
            <w:tcW w:w="1368" w:type="dxa"/>
          </w:tcPr>
          <w:p w14:paraId="3C220FBC" w14:textId="77777777" w:rsidR="00460917" w:rsidRPr="000405AA" w:rsidRDefault="00460917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01C284C1" w14:textId="77777777" w:rsidR="00460917" w:rsidRPr="000405AA" w:rsidRDefault="00C21884" w:rsidP="00260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C21884" w:rsidRPr="000405AA" w14:paraId="538B27C3" w14:textId="77777777" w:rsidTr="00974001">
        <w:tc>
          <w:tcPr>
            <w:tcW w:w="1368" w:type="dxa"/>
          </w:tcPr>
          <w:p w14:paraId="1FB39D69" w14:textId="77777777" w:rsidR="00C21884" w:rsidRPr="000405AA" w:rsidRDefault="00C21884" w:rsidP="00C21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48AA97B7" w14:textId="77777777" w:rsidR="00C21884" w:rsidRPr="000405AA" w:rsidRDefault="00C21884" w:rsidP="00C21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C21884" w:rsidRPr="000405AA" w14:paraId="1425E3A5" w14:textId="77777777" w:rsidTr="00974001">
        <w:tc>
          <w:tcPr>
            <w:tcW w:w="1368" w:type="dxa"/>
          </w:tcPr>
          <w:p w14:paraId="1C814D57" w14:textId="77777777" w:rsidR="00C21884" w:rsidRPr="000405AA" w:rsidRDefault="00C21884" w:rsidP="00C21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2780D2DB" w14:textId="77777777" w:rsidR="00C21884" w:rsidRPr="000405AA" w:rsidRDefault="00C21884" w:rsidP="00C21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การแพร่ระบาดของโรคติดเชื้อ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ไวรัส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โคโร</w:t>
            </w:r>
            <w:r w:rsidR="004E0A2B"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า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2019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(Covid-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19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37DF5" w:rsidRPr="000405AA" w14:paraId="497F87D2" w14:textId="77777777" w:rsidTr="00974001">
        <w:tc>
          <w:tcPr>
            <w:tcW w:w="1368" w:type="dxa"/>
          </w:tcPr>
          <w:p w14:paraId="29828AE0" w14:textId="09D9CC16" w:rsidR="00937DF5" w:rsidRPr="000405AA" w:rsidRDefault="00937DF5" w:rsidP="00937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10167B29" w14:textId="0F80BB12" w:rsidR="00937DF5" w:rsidRPr="000405AA" w:rsidRDefault="00937DF5" w:rsidP="00937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937DF5" w:rsidRPr="000405AA" w14:paraId="600E7689" w14:textId="77777777" w:rsidTr="00974001">
        <w:tc>
          <w:tcPr>
            <w:tcW w:w="1368" w:type="dxa"/>
          </w:tcPr>
          <w:p w14:paraId="0C9ADA61" w14:textId="0909F76D" w:rsidR="00937DF5" w:rsidRPr="000405AA" w:rsidRDefault="00937DF5" w:rsidP="00937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2BB87FE0" w14:textId="77777777" w:rsidR="00937DF5" w:rsidRPr="000405AA" w:rsidRDefault="00937DF5" w:rsidP="00937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937DF5" w:rsidRPr="000405AA" w14:paraId="4EB2FA99" w14:textId="77777777" w:rsidTr="00974001">
        <w:tc>
          <w:tcPr>
            <w:tcW w:w="1368" w:type="dxa"/>
          </w:tcPr>
          <w:p w14:paraId="25E64E85" w14:textId="0444BA5E" w:rsidR="00937DF5" w:rsidRPr="000405AA" w:rsidRDefault="00937DF5" w:rsidP="00937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14:paraId="0F5F1B9C" w14:textId="77777777" w:rsidR="00937DF5" w:rsidRPr="000405AA" w:rsidRDefault="00937DF5" w:rsidP="00937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A27DCA" w:rsidRPr="000405AA" w14:paraId="7111B735" w14:textId="77777777" w:rsidTr="00974001">
        <w:tc>
          <w:tcPr>
            <w:tcW w:w="1368" w:type="dxa"/>
          </w:tcPr>
          <w:p w14:paraId="769F09D7" w14:textId="1FF9664B" w:rsidR="00A27DCA" w:rsidRPr="000405AA" w:rsidRDefault="00A27DCA" w:rsidP="00A2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14:paraId="4E49676E" w14:textId="216E4D7B" w:rsidR="00A27DCA" w:rsidRPr="000405AA" w:rsidRDefault="00A27DCA" w:rsidP="00A2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="003B7411" w:rsidRPr="000405AA">
              <w:rPr>
                <w:rFonts w:ascii="Angsana New" w:hAnsi="Angsana New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</w:tr>
      <w:tr w:rsidR="00A27DCA" w:rsidRPr="000405AA" w14:paraId="29C16ACF" w14:textId="77777777" w:rsidTr="00974001">
        <w:tc>
          <w:tcPr>
            <w:tcW w:w="1368" w:type="dxa"/>
          </w:tcPr>
          <w:p w14:paraId="4344B1FF" w14:textId="3DD61636" w:rsidR="00A27DCA" w:rsidRPr="000405AA" w:rsidRDefault="00A27DCA" w:rsidP="00A2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165" w:type="dxa"/>
          </w:tcPr>
          <w:p w14:paraId="3D6D6B7D" w14:textId="77777777" w:rsidR="00A27DCA" w:rsidRPr="000405AA" w:rsidRDefault="00A27DCA" w:rsidP="00A2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</w:tr>
      <w:tr w:rsidR="00A27DCA" w:rsidRPr="000405AA" w14:paraId="7AF70760" w14:textId="77777777" w:rsidTr="00974001">
        <w:tc>
          <w:tcPr>
            <w:tcW w:w="1368" w:type="dxa"/>
          </w:tcPr>
          <w:p w14:paraId="7C2B5D37" w14:textId="591EF856" w:rsidR="00A27DCA" w:rsidRPr="000405AA" w:rsidRDefault="00A27DCA" w:rsidP="00A2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8165" w:type="dxa"/>
          </w:tcPr>
          <w:p w14:paraId="26A3F4E7" w14:textId="265E74DB" w:rsidR="00A27DCA" w:rsidRPr="000405AA" w:rsidRDefault="00A27DCA" w:rsidP="00A2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="000344CE" w:rsidRPr="000405AA">
              <w:rPr>
                <w:rFonts w:ascii="Angsana New" w:hAnsi="Angsana New"/>
                <w:sz w:val="30"/>
                <w:szCs w:val="30"/>
                <w:cs/>
              </w:rPr>
              <w:t>ในบริษัทร่วม</w:t>
            </w:r>
          </w:p>
        </w:tc>
      </w:tr>
      <w:tr w:rsidR="00770D32" w:rsidRPr="000405AA" w14:paraId="4286DF0E" w14:textId="77777777" w:rsidTr="00974001">
        <w:tc>
          <w:tcPr>
            <w:tcW w:w="1368" w:type="dxa"/>
          </w:tcPr>
          <w:p w14:paraId="71E2D653" w14:textId="1429CDD1" w:rsidR="00770D32" w:rsidRPr="000405AA" w:rsidRDefault="00770D32" w:rsidP="0077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8165" w:type="dxa"/>
          </w:tcPr>
          <w:p w14:paraId="26451016" w14:textId="3A0FBD94" w:rsidR="00770D32" w:rsidRPr="000405AA" w:rsidRDefault="004B61F3" w:rsidP="0077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Pr="000405AA">
              <w:rPr>
                <w:rFonts w:ascii="Angsana New" w:hAnsi="Angsana New"/>
                <w:sz w:val="30"/>
                <w:szCs w:val="30"/>
                <w:cs/>
              </w:rPr>
              <w:t>ในบริษัทย่อย</w:t>
            </w:r>
          </w:p>
        </w:tc>
      </w:tr>
      <w:tr w:rsidR="004B61F3" w:rsidRPr="000405AA" w14:paraId="42CE331F" w14:textId="77777777" w:rsidTr="00974001">
        <w:tc>
          <w:tcPr>
            <w:tcW w:w="1368" w:type="dxa"/>
          </w:tcPr>
          <w:p w14:paraId="4B27E55E" w14:textId="22C984D9" w:rsidR="004B61F3" w:rsidRPr="000405AA" w:rsidRDefault="004B61F3" w:rsidP="004B6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8165" w:type="dxa"/>
          </w:tcPr>
          <w:p w14:paraId="54971359" w14:textId="687B8658" w:rsidR="004B61F3" w:rsidRPr="000405AA" w:rsidRDefault="004B61F3" w:rsidP="004B6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B61F3" w:rsidRPr="000405AA" w14:paraId="1DC2EB3E" w14:textId="77777777" w:rsidTr="00974001">
        <w:tc>
          <w:tcPr>
            <w:tcW w:w="1368" w:type="dxa"/>
          </w:tcPr>
          <w:p w14:paraId="7B8BF46A" w14:textId="27FA3BF8" w:rsidR="004B61F3" w:rsidRPr="000405AA" w:rsidRDefault="004B61F3" w:rsidP="004B6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8165" w:type="dxa"/>
          </w:tcPr>
          <w:p w14:paraId="432C83A3" w14:textId="65DDC272" w:rsidR="004B61F3" w:rsidRPr="000405AA" w:rsidRDefault="004B61F3" w:rsidP="004B6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4B61F3" w:rsidRPr="000405AA" w14:paraId="1A77A590" w14:textId="77777777" w:rsidTr="00974001">
        <w:tc>
          <w:tcPr>
            <w:tcW w:w="1368" w:type="dxa"/>
          </w:tcPr>
          <w:p w14:paraId="59C779FF" w14:textId="45DB6958" w:rsidR="004B61F3" w:rsidRPr="000405AA" w:rsidRDefault="004B61F3" w:rsidP="004B6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8165" w:type="dxa"/>
          </w:tcPr>
          <w:p w14:paraId="54A0089F" w14:textId="07797F83" w:rsidR="004B61F3" w:rsidRPr="000405AA" w:rsidRDefault="004B61F3" w:rsidP="004B6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ค่าความนิยม</w:t>
            </w:r>
          </w:p>
        </w:tc>
      </w:tr>
      <w:tr w:rsidR="004B61F3" w:rsidRPr="000405AA" w14:paraId="0BD032F3" w14:textId="77777777" w:rsidTr="00974001">
        <w:tc>
          <w:tcPr>
            <w:tcW w:w="1368" w:type="dxa"/>
          </w:tcPr>
          <w:p w14:paraId="7B174B11" w14:textId="0D651D0E" w:rsidR="004B61F3" w:rsidRPr="000405AA" w:rsidRDefault="004B61F3" w:rsidP="004B6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8165" w:type="dxa"/>
          </w:tcPr>
          <w:p w14:paraId="47A7CF80" w14:textId="5B1D6DE0" w:rsidR="004B61F3" w:rsidRPr="000405AA" w:rsidRDefault="004B61F3" w:rsidP="004B6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สินทรัพย์ไม่มีตัวตนอื่น</w:t>
            </w:r>
          </w:p>
        </w:tc>
      </w:tr>
      <w:tr w:rsidR="004B61F3" w:rsidRPr="000405AA" w14:paraId="4AEC4597" w14:textId="77777777" w:rsidTr="00974001">
        <w:tc>
          <w:tcPr>
            <w:tcW w:w="1368" w:type="dxa"/>
          </w:tcPr>
          <w:p w14:paraId="4D3F58C3" w14:textId="7B184B85" w:rsidR="004B61F3" w:rsidRPr="000405AA" w:rsidRDefault="004B61F3" w:rsidP="004B6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8165" w:type="dxa"/>
          </w:tcPr>
          <w:p w14:paraId="123D0B6E" w14:textId="130D0770" w:rsidR="004B61F3" w:rsidRPr="000405AA" w:rsidRDefault="004B61F3" w:rsidP="004B6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4B61F3" w:rsidRPr="000405AA" w14:paraId="4120EACD" w14:textId="77777777" w:rsidTr="00974001">
        <w:tc>
          <w:tcPr>
            <w:tcW w:w="1368" w:type="dxa"/>
          </w:tcPr>
          <w:p w14:paraId="57F93D3B" w14:textId="3C531368" w:rsidR="004B61F3" w:rsidRPr="000405AA" w:rsidRDefault="004B61F3" w:rsidP="004B6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</w:t>
            </w: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8165" w:type="dxa"/>
          </w:tcPr>
          <w:p w14:paraId="0FAED4A8" w14:textId="75E31E17" w:rsidR="004B61F3" w:rsidRPr="000405AA" w:rsidRDefault="004B61F3" w:rsidP="004B6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0405AA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</w:tr>
      <w:tr w:rsidR="004B61F3" w:rsidRPr="000405AA" w14:paraId="5287932C" w14:textId="77777777" w:rsidTr="00974001">
        <w:tc>
          <w:tcPr>
            <w:tcW w:w="1368" w:type="dxa"/>
          </w:tcPr>
          <w:p w14:paraId="26DC9609" w14:textId="048F4B28" w:rsidR="004B61F3" w:rsidRPr="000405AA" w:rsidRDefault="004B61F3" w:rsidP="004B6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</w:p>
        </w:tc>
        <w:tc>
          <w:tcPr>
            <w:tcW w:w="8165" w:type="dxa"/>
          </w:tcPr>
          <w:p w14:paraId="7774AFC2" w14:textId="71CADB6E" w:rsidR="004B61F3" w:rsidRPr="000405AA" w:rsidRDefault="003D55D5" w:rsidP="004B6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/>
                <w:sz w:val="30"/>
                <w:szCs w:val="30"/>
                <w:cs/>
              </w:rPr>
              <w:t>ส่วนเกินมูลค่าหุ้น</w:t>
            </w: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</w:p>
        </w:tc>
      </w:tr>
      <w:tr w:rsidR="003D55D5" w:rsidRPr="000405AA" w14:paraId="740C05EA" w14:textId="77777777" w:rsidTr="00974001">
        <w:tc>
          <w:tcPr>
            <w:tcW w:w="1368" w:type="dxa"/>
          </w:tcPr>
          <w:p w14:paraId="3625D5D4" w14:textId="092DA209" w:rsidR="003D55D5" w:rsidRPr="000405AA" w:rsidRDefault="003D55D5" w:rsidP="003D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</w:t>
            </w: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8165" w:type="dxa"/>
          </w:tcPr>
          <w:p w14:paraId="6488ED7F" w14:textId="2DB0B738" w:rsidR="003D55D5" w:rsidRPr="000405AA" w:rsidRDefault="003D55D5" w:rsidP="003D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3D55D5" w:rsidRPr="000405AA" w14:paraId="6C103016" w14:textId="77777777" w:rsidTr="00974001">
        <w:tc>
          <w:tcPr>
            <w:tcW w:w="1368" w:type="dxa"/>
          </w:tcPr>
          <w:p w14:paraId="0C4BC79D" w14:textId="4740AD28" w:rsidR="003D55D5" w:rsidRPr="000405AA" w:rsidRDefault="003D55D5" w:rsidP="003D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</w:t>
            </w: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8165" w:type="dxa"/>
          </w:tcPr>
          <w:p w14:paraId="52359133" w14:textId="6F71AD0B" w:rsidR="003D55D5" w:rsidRPr="000405AA" w:rsidRDefault="003D55D5" w:rsidP="003D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3D55D5" w:rsidRPr="000405AA" w14:paraId="0AA42116" w14:textId="77777777" w:rsidTr="00974001">
        <w:tc>
          <w:tcPr>
            <w:tcW w:w="1368" w:type="dxa"/>
          </w:tcPr>
          <w:p w14:paraId="44119EAC" w14:textId="7FC6CF3A" w:rsidR="003D55D5" w:rsidRPr="000405AA" w:rsidRDefault="003D55D5" w:rsidP="003D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</w:t>
            </w: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8165" w:type="dxa"/>
          </w:tcPr>
          <w:p w14:paraId="73010EDD" w14:textId="770866B2" w:rsidR="003D55D5" w:rsidRPr="000405AA" w:rsidRDefault="003D55D5" w:rsidP="003D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3D55D5" w:rsidRPr="000405AA" w14:paraId="1D35C587" w14:textId="77777777" w:rsidTr="00974001">
        <w:tc>
          <w:tcPr>
            <w:tcW w:w="1368" w:type="dxa"/>
          </w:tcPr>
          <w:p w14:paraId="5595F294" w14:textId="33165B2E" w:rsidR="003D55D5" w:rsidRPr="000405AA" w:rsidRDefault="003D55D5" w:rsidP="003D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</w:t>
            </w: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8165" w:type="dxa"/>
          </w:tcPr>
          <w:p w14:paraId="7487EA55" w14:textId="1858A37E" w:rsidR="003D55D5" w:rsidRPr="000405AA" w:rsidRDefault="003D55D5" w:rsidP="003D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3D55D5" w:rsidRPr="000405AA" w14:paraId="69BABA56" w14:textId="77777777" w:rsidTr="00974001">
        <w:tc>
          <w:tcPr>
            <w:tcW w:w="1368" w:type="dxa"/>
          </w:tcPr>
          <w:p w14:paraId="32E78F41" w14:textId="5DC93F3C" w:rsidR="003D55D5" w:rsidRPr="000405AA" w:rsidRDefault="003D55D5" w:rsidP="003D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</w:t>
            </w: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8165" w:type="dxa"/>
          </w:tcPr>
          <w:p w14:paraId="786F87D4" w14:textId="1B84D0BF" w:rsidR="003D55D5" w:rsidRPr="000405AA" w:rsidRDefault="003D55D5" w:rsidP="003D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</w:t>
            </w:r>
          </w:p>
        </w:tc>
      </w:tr>
      <w:tr w:rsidR="003D55D5" w:rsidRPr="000405AA" w14:paraId="42E1FB60" w14:textId="77777777" w:rsidTr="00974001">
        <w:tc>
          <w:tcPr>
            <w:tcW w:w="1368" w:type="dxa"/>
          </w:tcPr>
          <w:p w14:paraId="3B8B6BDB" w14:textId="6B2CE6B9" w:rsidR="003D55D5" w:rsidRPr="000405AA" w:rsidRDefault="003D55D5" w:rsidP="003D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</w:t>
            </w: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8165" w:type="dxa"/>
          </w:tcPr>
          <w:p w14:paraId="6EB578A3" w14:textId="5148FD29" w:rsidR="003D55D5" w:rsidRPr="000405AA" w:rsidRDefault="003D55D5" w:rsidP="003D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3D55D5" w:rsidRPr="000405AA" w14:paraId="68585D68" w14:textId="77777777" w:rsidTr="00974001">
        <w:tc>
          <w:tcPr>
            <w:tcW w:w="1368" w:type="dxa"/>
          </w:tcPr>
          <w:p w14:paraId="72757CF2" w14:textId="6A3E5AF5" w:rsidR="003D55D5" w:rsidRPr="000405AA" w:rsidRDefault="003D55D5" w:rsidP="003D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</w:t>
            </w: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8165" w:type="dxa"/>
          </w:tcPr>
          <w:p w14:paraId="20473F69" w14:textId="7824FC8F" w:rsidR="003D55D5" w:rsidRPr="000405AA" w:rsidRDefault="003D55D5" w:rsidP="003D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D55D5" w:rsidRPr="000405AA" w14:paraId="486D2DE7" w14:textId="77777777" w:rsidTr="00974001">
        <w:tc>
          <w:tcPr>
            <w:tcW w:w="1368" w:type="dxa"/>
          </w:tcPr>
          <w:p w14:paraId="21045CD0" w14:textId="76110F4B" w:rsidR="003D55D5" w:rsidRPr="000405AA" w:rsidRDefault="003D55D5" w:rsidP="003D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</w:t>
            </w: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8165" w:type="dxa"/>
          </w:tcPr>
          <w:p w14:paraId="3F695EF8" w14:textId="3DFA0504" w:rsidR="003D55D5" w:rsidRPr="000405AA" w:rsidRDefault="003D55D5" w:rsidP="003D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3D55D5" w:rsidRPr="000405AA" w14:paraId="7BDB6003" w14:textId="77777777" w:rsidTr="00974001">
        <w:tc>
          <w:tcPr>
            <w:tcW w:w="1368" w:type="dxa"/>
          </w:tcPr>
          <w:p w14:paraId="1F86E0A5" w14:textId="0918B607" w:rsidR="003D55D5" w:rsidRPr="000405AA" w:rsidRDefault="003D55D5" w:rsidP="003D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</w:t>
            </w: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8165" w:type="dxa"/>
          </w:tcPr>
          <w:p w14:paraId="1464D8BC" w14:textId="3B9F4917" w:rsidR="003D55D5" w:rsidRPr="000405AA" w:rsidRDefault="003D55D5" w:rsidP="003D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D55D5" w:rsidRPr="000405AA" w14:paraId="290518C6" w14:textId="77777777" w:rsidTr="00974001">
        <w:tc>
          <w:tcPr>
            <w:tcW w:w="1368" w:type="dxa"/>
          </w:tcPr>
          <w:p w14:paraId="29FF4A61" w14:textId="0E89360C" w:rsidR="003D55D5" w:rsidRPr="000405AA" w:rsidRDefault="003D55D5" w:rsidP="003D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8165" w:type="dxa"/>
          </w:tcPr>
          <w:p w14:paraId="41D5254F" w14:textId="68C3BAA4" w:rsidR="003D55D5" w:rsidRPr="000405AA" w:rsidRDefault="003D55D5" w:rsidP="003D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0CC0C831" w14:textId="7F1349D3" w:rsidR="003C6FF5" w:rsidRPr="000405AA" w:rsidRDefault="003C6FF5" w:rsidP="003C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ACCC5B5" w14:textId="77777777" w:rsidR="005417F0" w:rsidRPr="000405AA" w:rsidRDefault="005417F0" w:rsidP="00E8334C">
      <w:pPr>
        <w:pStyle w:val="FSBlank"/>
        <w:tabs>
          <w:tab w:val="clear" w:pos="540"/>
        </w:tabs>
        <w:ind w:left="540" w:firstLine="0"/>
        <w:rPr>
          <w:sz w:val="24"/>
          <w:szCs w:val="24"/>
        </w:rPr>
      </w:pPr>
    </w:p>
    <w:p w14:paraId="7CC99CA6" w14:textId="420A1E5D" w:rsidR="00F82FDA" w:rsidRPr="000405AA" w:rsidRDefault="00F82FDA" w:rsidP="00F82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BA44A6" w:rsidRPr="000405AA">
        <w:rPr>
          <w:rFonts w:ascii="Angsana New" w:hAnsi="Angsana New"/>
          <w:sz w:val="30"/>
          <w:szCs w:val="30"/>
          <w:cs/>
        </w:rPr>
        <w:t>คณะ</w:t>
      </w:r>
      <w:r w:rsidRPr="000405AA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BA7F8B" w:rsidRPr="000405AA">
        <w:rPr>
          <w:rFonts w:ascii="Angsana New" w:hAnsi="Angsana New"/>
          <w:sz w:val="30"/>
          <w:szCs w:val="30"/>
        </w:rPr>
        <w:t xml:space="preserve"> </w:t>
      </w:r>
      <w:r w:rsidR="005B6994" w:rsidRPr="000405AA">
        <w:rPr>
          <w:rFonts w:ascii="Angsana New" w:hAnsi="Angsana New"/>
          <w:sz w:val="30"/>
          <w:szCs w:val="30"/>
        </w:rPr>
        <w:t>2</w:t>
      </w:r>
      <w:r w:rsidR="00FD0E2A" w:rsidRPr="000405AA">
        <w:rPr>
          <w:rFonts w:ascii="Angsana New" w:hAnsi="Angsana New" w:hint="cs"/>
          <w:sz w:val="30"/>
          <w:szCs w:val="30"/>
          <w:cs/>
        </w:rPr>
        <w:t>4</w:t>
      </w:r>
      <w:r w:rsidR="00F72B17" w:rsidRPr="000405AA">
        <w:rPr>
          <w:rFonts w:ascii="Angsana New" w:hAnsi="Angsana New"/>
          <w:sz w:val="30"/>
          <w:szCs w:val="30"/>
        </w:rPr>
        <w:t xml:space="preserve"> </w:t>
      </w:r>
      <w:r w:rsidR="00F72B17" w:rsidRPr="000405AA">
        <w:rPr>
          <w:rFonts w:ascii="Angsana New" w:hAnsi="Angsana New" w:hint="cs"/>
          <w:sz w:val="30"/>
          <w:szCs w:val="30"/>
          <w:cs/>
        </w:rPr>
        <w:t>กุมภาพันธ์</w:t>
      </w:r>
      <w:r w:rsidR="00F72B17" w:rsidRPr="000405AA">
        <w:rPr>
          <w:rFonts w:ascii="Angsana New" w:hAnsi="Angsana New"/>
          <w:sz w:val="30"/>
          <w:szCs w:val="30"/>
        </w:rPr>
        <w:t xml:space="preserve"> 256</w:t>
      </w:r>
      <w:r w:rsidR="00F96D38" w:rsidRPr="000405AA">
        <w:rPr>
          <w:rFonts w:ascii="Angsana New" w:hAnsi="Angsana New"/>
          <w:sz w:val="30"/>
          <w:szCs w:val="30"/>
        </w:rPr>
        <w:t>5</w:t>
      </w:r>
    </w:p>
    <w:p w14:paraId="5D8B7BB9" w14:textId="77777777" w:rsidR="00E470B0" w:rsidRPr="000405AA" w:rsidRDefault="00E470B0" w:rsidP="00E8334C">
      <w:pPr>
        <w:pStyle w:val="FSBlank"/>
        <w:tabs>
          <w:tab w:val="clear" w:pos="540"/>
        </w:tabs>
        <w:ind w:left="540" w:firstLine="0"/>
        <w:rPr>
          <w:sz w:val="24"/>
          <w:szCs w:val="24"/>
        </w:rPr>
      </w:pPr>
    </w:p>
    <w:p w14:paraId="4B1645F1" w14:textId="77777777" w:rsidR="000D22E7" w:rsidRPr="000405AA" w:rsidRDefault="000D22E7" w:rsidP="00EA4126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405AA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3086114F" w14:textId="77777777" w:rsidR="000C0D65" w:rsidRPr="000405AA" w:rsidRDefault="000C0D65" w:rsidP="00A44F0B">
      <w:pPr>
        <w:pStyle w:val="FSBlank"/>
        <w:tabs>
          <w:tab w:val="clear" w:pos="540"/>
        </w:tabs>
        <w:ind w:left="540" w:firstLine="0"/>
        <w:rPr>
          <w:sz w:val="24"/>
          <w:szCs w:val="24"/>
          <w:cs/>
        </w:rPr>
      </w:pPr>
    </w:p>
    <w:p w14:paraId="2252C69D" w14:textId="77777777" w:rsidR="00A44F0B" w:rsidRPr="000405AA" w:rsidRDefault="00A44F0B" w:rsidP="00A44F0B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  <w:r w:rsidRPr="000405AA">
        <w:rPr>
          <w:rFonts w:hint="cs"/>
          <w:sz w:val="30"/>
          <w:szCs w:val="30"/>
          <w:cs/>
        </w:rPr>
        <w:t xml:space="preserve">บริษัท เซ็น คอร์ปอเรชั่น กรุ๊ป จำกัด (มหาชน) “บริษัท” </w:t>
      </w:r>
      <w:r w:rsidR="00867B2C" w:rsidRPr="000405AA">
        <w:rPr>
          <w:rFonts w:hint="cs"/>
          <w:sz w:val="30"/>
          <w:szCs w:val="30"/>
          <w:cs/>
        </w:rPr>
        <w:t>เป็นนิติบุคคลที่จัดตั้งขึ้นในประเทศไทย และ</w:t>
      </w:r>
      <w:r w:rsidRPr="000405AA">
        <w:rPr>
          <w:rFonts w:hint="cs"/>
          <w:sz w:val="30"/>
          <w:szCs w:val="30"/>
          <w:cs/>
        </w:rPr>
        <w:t>จดทะเบียน</w:t>
      </w:r>
      <w:r w:rsidR="002344FF" w:rsidRPr="000405AA">
        <w:rPr>
          <w:sz w:val="30"/>
          <w:szCs w:val="30"/>
        </w:rPr>
        <w:br/>
      </w:r>
      <w:r w:rsidR="00867B2C" w:rsidRPr="000405AA">
        <w:rPr>
          <w:rFonts w:hint="cs"/>
          <w:sz w:val="30"/>
          <w:szCs w:val="30"/>
          <w:cs/>
        </w:rPr>
        <w:t xml:space="preserve">กับตลาดหลักทรัพย์แห่งประเทศไทยเมื่อเดือนกุมภาพันธ์ </w:t>
      </w:r>
      <w:r w:rsidR="00867B2C" w:rsidRPr="000405AA">
        <w:rPr>
          <w:sz w:val="30"/>
          <w:szCs w:val="30"/>
        </w:rPr>
        <w:t>2562</w:t>
      </w:r>
      <w:r w:rsidR="00867B2C" w:rsidRPr="000405AA">
        <w:rPr>
          <w:rFonts w:hint="cs"/>
          <w:sz w:val="30"/>
          <w:szCs w:val="30"/>
          <w:cs/>
        </w:rPr>
        <w:t xml:space="preserve"> โดยมีที่อยู่จดทะเบียนของบริษัทตั้งอยู่เลขที่</w:t>
      </w:r>
      <w:r w:rsidR="002344FF" w:rsidRPr="000405AA">
        <w:rPr>
          <w:rFonts w:hint="cs"/>
          <w:sz w:val="30"/>
          <w:szCs w:val="30"/>
          <w:cs/>
        </w:rPr>
        <w:t xml:space="preserve"> </w:t>
      </w:r>
      <w:r w:rsidR="002344FF" w:rsidRPr="000405AA">
        <w:rPr>
          <w:sz w:val="30"/>
          <w:szCs w:val="30"/>
        </w:rPr>
        <w:t>662</w:t>
      </w:r>
      <w:r w:rsidRPr="000405AA">
        <w:rPr>
          <w:rFonts w:hint="cs"/>
          <w:sz w:val="30"/>
          <w:szCs w:val="30"/>
          <w:cs/>
        </w:rPr>
        <w:t xml:space="preserve"> ซอยอ่อนนุช </w:t>
      </w:r>
      <w:r w:rsidR="002344FF" w:rsidRPr="000405AA">
        <w:rPr>
          <w:sz w:val="30"/>
          <w:szCs w:val="30"/>
        </w:rPr>
        <w:t>17</w:t>
      </w:r>
      <w:r w:rsidRPr="000405AA">
        <w:rPr>
          <w:rFonts w:hint="cs"/>
          <w:sz w:val="30"/>
          <w:szCs w:val="30"/>
          <w:cs/>
        </w:rPr>
        <w:t xml:space="preserve"> แขวงสวนหลวง เขตสวนหลวง กรุงเทพมหานคร </w:t>
      </w:r>
      <w:r w:rsidR="00DC6A18" w:rsidRPr="000405AA">
        <w:rPr>
          <w:sz w:val="30"/>
          <w:szCs w:val="30"/>
        </w:rPr>
        <w:t>10250</w:t>
      </w:r>
    </w:p>
    <w:p w14:paraId="5C9A3060" w14:textId="77777777" w:rsidR="00A44F0B" w:rsidRPr="000405AA" w:rsidRDefault="00A44F0B" w:rsidP="00A44F0B">
      <w:pPr>
        <w:pStyle w:val="FSBlank"/>
        <w:tabs>
          <w:tab w:val="clear" w:pos="540"/>
        </w:tabs>
        <w:ind w:left="540" w:firstLine="0"/>
        <w:rPr>
          <w:sz w:val="24"/>
          <w:szCs w:val="24"/>
        </w:rPr>
      </w:pPr>
    </w:p>
    <w:p w14:paraId="223ECDAF" w14:textId="77777777" w:rsidR="0054230D" w:rsidRPr="000405AA" w:rsidRDefault="0054230D" w:rsidP="00AD5DAF">
      <w:pPr>
        <w:pStyle w:val="FSBlank"/>
        <w:tabs>
          <w:tab w:val="clear" w:pos="540"/>
        </w:tabs>
        <w:ind w:left="540" w:firstLine="0"/>
        <w:rPr>
          <w:sz w:val="30"/>
          <w:szCs w:val="30"/>
          <w:cs/>
        </w:rPr>
      </w:pPr>
      <w:r w:rsidRPr="000405AA">
        <w:rPr>
          <w:rFonts w:hint="cs"/>
          <w:sz w:val="30"/>
          <w:szCs w:val="30"/>
          <w:cs/>
        </w:rPr>
        <w:t>ผู้ถือหุ้นรายใหญ่ในระหว่างปีได้แก่</w:t>
      </w:r>
      <w:r w:rsidR="00AD5DAF" w:rsidRPr="000405AA">
        <w:rPr>
          <w:rFonts w:hint="cs"/>
          <w:sz w:val="30"/>
          <w:szCs w:val="30"/>
          <w:cs/>
        </w:rPr>
        <w:t xml:space="preserve"> บริษัท มอร์แกน สแตนลีย์ แอนด์โค อินเตอร์แนชั่นเนิล จำกัด มหาชน </w:t>
      </w:r>
      <w:r w:rsidR="00AD5DAF" w:rsidRPr="000405AA">
        <w:rPr>
          <w:sz w:val="30"/>
          <w:szCs w:val="30"/>
          <w:cs/>
        </w:rPr>
        <w:br/>
      </w:r>
      <w:r w:rsidR="00AD5DAF" w:rsidRPr="000405AA">
        <w:rPr>
          <w:rFonts w:hint="cs"/>
          <w:sz w:val="30"/>
          <w:szCs w:val="30"/>
          <w:cs/>
        </w:rPr>
        <w:t xml:space="preserve">(ถือหุ้นร้อยละ </w:t>
      </w:r>
      <w:r w:rsidR="00AD5DAF" w:rsidRPr="000405AA">
        <w:rPr>
          <w:sz w:val="30"/>
          <w:szCs w:val="30"/>
        </w:rPr>
        <w:t>28</w:t>
      </w:r>
      <w:r w:rsidR="00AD5DAF" w:rsidRPr="000405AA">
        <w:rPr>
          <w:rFonts w:hint="cs"/>
          <w:sz w:val="30"/>
          <w:szCs w:val="30"/>
          <w:cs/>
        </w:rPr>
        <w:t>) ซึ่งเป็นนิติบุคคลที่จัดตั้งขึ้นในประเทศอังกฤษ และ</w:t>
      </w:r>
      <w:r w:rsidR="00AF75F6" w:rsidRPr="000405AA">
        <w:rPr>
          <w:rFonts w:hint="cs"/>
          <w:sz w:val="30"/>
          <w:szCs w:val="30"/>
          <w:cs/>
        </w:rPr>
        <w:t xml:space="preserve">บริษัท เอจีบี ซิบลิ้งส์ โฮลดิ้ง จำกัด </w:t>
      </w:r>
      <w:r w:rsidR="00AD5DAF" w:rsidRPr="000405AA">
        <w:rPr>
          <w:sz w:val="30"/>
          <w:szCs w:val="30"/>
          <w:cs/>
        </w:rPr>
        <w:br/>
      </w:r>
      <w:r w:rsidR="00AF75F6" w:rsidRPr="000405AA">
        <w:rPr>
          <w:rFonts w:hint="cs"/>
          <w:sz w:val="30"/>
          <w:szCs w:val="30"/>
          <w:cs/>
        </w:rPr>
        <w:t xml:space="preserve">(ถือหุ้นร้อยละ </w:t>
      </w:r>
      <w:r w:rsidR="00AF75F6" w:rsidRPr="000405AA">
        <w:rPr>
          <w:sz w:val="30"/>
          <w:szCs w:val="30"/>
        </w:rPr>
        <w:t xml:space="preserve">25) </w:t>
      </w:r>
      <w:r w:rsidR="000C5183" w:rsidRPr="000405AA">
        <w:rPr>
          <w:rFonts w:hint="cs"/>
          <w:sz w:val="30"/>
          <w:szCs w:val="30"/>
          <w:cs/>
        </w:rPr>
        <w:t>ซึ่งเป็นนิติบุคคลที่จัดตั้งขึ้นในประเทศไทย</w:t>
      </w:r>
    </w:p>
    <w:p w14:paraId="5E65813F" w14:textId="77777777" w:rsidR="0054230D" w:rsidRPr="000405AA" w:rsidRDefault="0054230D" w:rsidP="00370B27">
      <w:pPr>
        <w:pStyle w:val="FSBlank"/>
        <w:tabs>
          <w:tab w:val="clear" w:pos="540"/>
        </w:tabs>
        <w:ind w:left="540" w:firstLine="0"/>
        <w:rPr>
          <w:sz w:val="24"/>
          <w:szCs w:val="24"/>
        </w:rPr>
      </w:pPr>
    </w:p>
    <w:p w14:paraId="771C4372" w14:textId="12D66F35" w:rsidR="008839C6" w:rsidRPr="000405AA" w:rsidRDefault="00625BA3" w:rsidP="00370B27">
      <w:pPr>
        <w:pStyle w:val="FSBlank"/>
        <w:tabs>
          <w:tab w:val="clear" w:pos="540"/>
        </w:tabs>
        <w:ind w:left="540" w:firstLine="0"/>
        <w:rPr>
          <w:sz w:val="30"/>
          <w:szCs w:val="30"/>
          <w:cs/>
        </w:rPr>
      </w:pPr>
      <w:r w:rsidRPr="000405AA">
        <w:rPr>
          <w:rFonts w:hint="cs"/>
          <w:sz w:val="30"/>
          <w:szCs w:val="30"/>
          <w:cs/>
        </w:rPr>
        <w:t>บริษัท</w:t>
      </w:r>
      <w:r w:rsidR="00B93397" w:rsidRPr="000405AA">
        <w:rPr>
          <w:rFonts w:hint="cs"/>
          <w:sz w:val="30"/>
          <w:szCs w:val="30"/>
          <w:cs/>
        </w:rPr>
        <w:t>และกลุ่มบริษัท</w:t>
      </w:r>
      <w:r w:rsidRPr="000405AA">
        <w:rPr>
          <w:rFonts w:hint="cs"/>
          <w:sz w:val="30"/>
          <w:szCs w:val="30"/>
          <w:cs/>
        </w:rPr>
        <w:t>ดำเนินธุรกิจหลักเกี่ยวกับการให้บริการการจัดการแก่บริษัทย่อย</w:t>
      </w:r>
      <w:r w:rsidR="006B1EE8" w:rsidRPr="000405AA">
        <w:rPr>
          <w:rFonts w:hint="cs"/>
          <w:sz w:val="30"/>
          <w:szCs w:val="30"/>
          <w:cs/>
        </w:rPr>
        <w:t>และธุรกิจร้านอาหาร</w:t>
      </w:r>
      <w:r w:rsidR="00370B27" w:rsidRPr="000405AA">
        <w:rPr>
          <w:rFonts w:hint="cs"/>
          <w:sz w:val="30"/>
          <w:szCs w:val="30"/>
          <w:cs/>
        </w:rPr>
        <w:t xml:space="preserve"> </w:t>
      </w:r>
      <w:r w:rsidR="00375D7B" w:rsidRPr="000405AA">
        <w:rPr>
          <w:sz w:val="30"/>
          <w:szCs w:val="30"/>
        </w:rPr>
        <w:br/>
      </w:r>
      <w:r w:rsidR="00370B27" w:rsidRPr="000405AA">
        <w:rPr>
          <w:rFonts w:hint="cs"/>
          <w:sz w:val="30"/>
          <w:szCs w:val="30"/>
          <w:cs/>
        </w:rPr>
        <w:t>โดย</w:t>
      </w:r>
      <w:r w:rsidR="008839C6" w:rsidRPr="000405AA">
        <w:rPr>
          <w:rFonts w:hint="cs"/>
          <w:sz w:val="30"/>
          <w:szCs w:val="30"/>
          <w:cs/>
        </w:rPr>
        <w:t xml:space="preserve">รายละเอียดของบริษัทร่วมและบริษัทย่อย ณ วันที่ </w:t>
      </w:r>
      <w:r w:rsidR="008839C6" w:rsidRPr="000405AA">
        <w:rPr>
          <w:sz w:val="30"/>
          <w:szCs w:val="30"/>
        </w:rPr>
        <w:t xml:space="preserve">31 </w:t>
      </w:r>
      <w:r w:rsidR="008839C6" w:rsidRPr="000405AA">
        <w:rPr>
          <w:rFonts w:hint="cs"/>
          <w:sz w:val="30"/>
          <w:szCs w:val="30"/>
          <w:cs/>
        </w:rPr>
        <w:t xml:space="preserve">ธันวาคม </w:t>
      </w:r>
      <w:r w:rsidR="00F96D38" w:rsidRPr="000405AA">
        <w:rPr>
          <w:sz w:val="30"/>
          <w:szCs w:val="30"/>
        </w:rPr>
        <w:t xml:space="preserve">2564 </w:t>
      </w:r>
      <w:r w:rsidR="00F96D38" w:rsidRPr="000405AA">
        <w:rPr>
          <w:sz w:val="30"/>
          <w:szCs w:val="30"/>
          <w:cs/>
        </w:rPr>
        <w:t xml:space="preserve">และ </w:t>
      </w:r>
      <w:r w:rsidR="00F96D38" w:rsidRPr="000405AA">
        <w:rPr>
          <w:sz w:val="30"/>
          <w:szCs w:val="30"/>
        </w:rPr>
        <w:t>2563</w:t>
      </w:r>
      <w:r w:rsidR="008839C6" w:rsidRPr="000405AA">
        <w:rPr>
          <w:sz w:val="30"/>
          <w:szCs w:val="30"/>
        </w:rPr>
        <w:t xml:space="preserve"> </w:t>
      </w:r>
      <w:r w:rsidR="008839C6" w:rsidRPr="000405AA">
        <w:rPr>
          <w:rFonts w:hint="cs"/>
          <w:sz w:val="30"/>
          <w:szCs w:val="30"/>
          <w:cs/>
        </w:rPr>
        <w:t xml:space="preserve">ได้เปิดเผยไว้ในหมายเหตุข้อ </w:t>
      </w:r>
      <w:r w:rsidR="00375D7B" w:rsidRPr="000405AA">
        <w:rPr>
          <w:sz w:val="30"/>
          <w:szCs w:val="30"/>
        </w:rPr>
        <w:t>11</w:t>
      </w:r>
      <w:r w:rsidR="008839C6" w:rsidRPr="000405AA">
        <w:rPr>
          <w:sz w:val="30"/>
          <w:szCs w:val="30"/>
        </w:rPr>
        <w:t xml:space="preserve"> </w:t>
      </w:r>
      <w:r w:rsidR="008839C6" w:rsidRPr="000405AA">
        <w:rPr>
          <w:rFonts w:hint="cs"/>
          <w:sz w:val="30"/>
          <w:szCs w:val="30"/>
          <w:cs/>
        </w:rPr>
        <w:t xml:space="preserve">และ </w:t>
      </w:r>
      <w:r w:rsidR="00B93397" w:rsidRPr="000405AA">
        <w:rPr>
          <w:sz w:val="30"/>
          <w:szCs w:val="30"/>
        </w:rPr>
        <w:t>1</w:t>
      </w:r>
      <w:r w:rsidR="00375D7B" w:rsidRPr="000405AA">
        <w:rPr>
          <w:sz w:val="30"/>
          <w:szCs w:val="30"/>
        </w:rPr>
        <w:t>2</w:t>
      </w:r>
    </w:p>
    <w:p w14:paraId="12546C65" w14:textId="77777777" w:rsidR="008839C6" w:rsidRPr="000405AA" w:rsidRDefault="008839C6" w:rsidP="00A44F0B">
      <w:pPr>
        <w:pStyle w:val="FSBlank"/>
        <w:tabs>
          <w:tab w:val="clear" w:pos="540"/>
        </w:tabs>
        <w:ind w:left="540" w:firstLine="0"/>
        <w:rPr>
          <w:sz w:val="24"/>
          <w:szCs w:val="24"/>
        </w:rPr>
      </w:pPr>
    </w:p>
    <w:p w14:paraId="4BCF1B75" w14:textId="77777777" w:rsidR="003057D6" w:rsidRPr="000405AA" w:rsidRDefault="003057D6" w:rsidP="00EA4126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405AA">
        <w:rPr>
          <w:rFonts w:ascii="Angsana New" w:hAnsi="Angsana New"/>
          <w:b/>
          <w:bCs/>
          <w:sz w:val="30"/>
          <w:szCs w:val="30"/>
          <w:cs/>
        </w:rPr>
        <w:t>เกณฑ์การ</w:t>
      </w:r>
      <w:r w:rsidR="009B7FC7" w:rsidRPr="000405AA">
        <w:rPr>
          <w:rFonts w:ascii="Angsana New" w:hAnsi="Angsana New"/>
          <w:b/>
          <w:bCs/>
          <w:sz w:val="30"/>
          <w:szCs w:val="30"/>
          <w:cs/>
        </w:rPr>
        <w:t>จัดทำงบการเงิน</w:t>
      </w:r>
    </w:p>
    <w:p w14:paraId="635D3D41" w14:textId="77777777" w:rsidR="005421E0" w:rsidRPr="000405AA" w:rsidRDefault="005421E0" w:rsidP="00A44F0B">
      <w:pPr>
        <w:pStyle w:val="FSBlank"/>
        <w:tabs>
          <w:tab w:val="clear" w:pos="540"/>
        </w:tabs>
        <w:ind w:left="540" w:firstLine="0"/>
        <w:rPr>
          <w:sz w:val="24"/>
          <w:szCs w:val="24"/>
        </w:rPr>
      </w:pPr>
    </w:p>
    <w:p w14:paraId="799D6899" w14:textId="22BC27BB" w:rsidR="00CC51E9" w:rsidRPr="003B37FE" w:rsidRDefault="00CC51E9" w:rsidP="00CC51E9">
      <w:pPr>
        <w:pStyle w:val="FSBlank"/>
        <w:ind w:left="540" w:firstLine="0"/>
        <w:rPr>
          <w:sz w:val="30"/>
          <w:szCs w:val="30"/>
        </w:rPr>
      </w:pPr>
      <w:r w:rsidRPr="000405AA">
        <w:rPr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0405AA">
        <w:rPr>
          <w:sz w:val="30"/>
          <w:szCs w:val="30"/>
        </w:rPr>
        <w:br/>
      </w:r>
      <w:r w:rsidRPr="000405AA">
        <w:rPr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Pr="000405AA">
        <w:rPr>
          <w:sz w:val="30"/>
          <w:szCs w:val="30"/>
        </w:rPr>
        <w:br/>
      </w:r>
      <w:r w:rsidRPr="000405AA">
        <w:rPr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</w:t>
      </w:r>
      <w:r w:rsidRPr="003B37FE">
        <w:rPr>
          <w:sz w:val="30"/>
          <w:szCs w:val="30"/>
          <w:cs/>
        </w:rPr>
        <w:t>หมายเหตุ</w:t>
      </w:r>
      <w:r w:rsidR="002A5DB8" w:rsidRPr="003B37FE">
        <w:rPr>
          <w:rFonts w:hint="cs"/>
          <w:sz w:val="30"/>
          <w:szCs w:val="30"/>
          <w:cs/>
        </w:rPr>
        <w:t xml:space="preserve">ข้อ </w:t>
      </w:r>
      <w:r w:rsidR="002A5DB8" w:rsidRPr="003B37FE">
        <w:rPr>
          <w:sz w:val="30"/>
          <w:szCs w:val="30"/>
        </w:rPr>
        <w:t xml:space="preserve">4 </w:t>
      </w:r>
      <w:r w:rsidR="002A5DB8" w:rsidRPr="003B37FE">
        <w:rPr>
          <w:rFonts w:hint="cs"/>
          <w:sz w:val="30"/>
          <w:szCs w:val="30"/>
          <w:cs/>
        </w:rPr>
        <w:t xml:space="preserve">ยกเว้นที่ได้กล่าวไว้ในหมายเหตุข้อ </w:t>
      </w:r>
      <w:r w:rsidR="002A5DB8" w:rsidRPr="003B37FE">
        <w:rPr>
          <w:sz w:val="30"/>
          <w:szCs w:val="30"/>
        </w:rPr>
        <w:t>3</w:t>
      </w:r>
      <w:r w:rsidR="002A5DB8" w:rsidRPr="003B37FE">
        <w:rPr>
          <w:rFonts w:hint="cs"/>
          <w:sz w:val="30"/>
          <w:szCs w:val="30"/>
          <w:cs/>
        </w:rPr>
        <w:t xml:space="preserve"> </w:t>
      </w:r>
      <w:r w:rsidRPr="003B37FE">
        <w:rPr>
          <w:sz w:val="30"/>
          <w:szCs w:val="30"/>
          <w:cs/>
        </w:rPr>
        <w:t xml:space="preserve">ได้ถือปฏิบัติโดยสม่ำเสมอสำหรับงบการเงินทุกรอบระยะเวลาที่รายงาน </w:t>
      </w:r>
    </w:p>
    <w:p w14:paraId="26C2B064" w14:textId="77777777" w:rsidR="00CC51E9" w:rsidRPr="003B37FE" w:rsidRDefault="00CC51E9" w:rsidP="00E70260">
      <w:pPr>
        <w:pStyle w:val="FSBlank"/>
        <w:tabs>
          <w:tab w:val="clear" w:pos="540"/>
        </w:tabs>
        <w:ind w:left="540" w:firstLine="0"/>
        <w:rPr>
          <w:sz w:val="24"/>
          <w:szCs w:val="24"/>
        </w:rPr>
      </w:pPr>
    </w:p>
    <w:p w14:paraId="6A69D40A" w14:textId="1EEECE0F" w:rsidR="00E70260" w:rsidRPr="000405AA" w:rsidRDefault="00CC51E9" w:rsidP="00CC51E9">
      <w:pPr>
        <w:pStyle w:val="FSBlank"/>
        <w:ind w:left="540" w:firstLine="0"/>
        <w:rPr>
          <w:sz w:val="30"/>
          <w:szCs w:val="30"/>
          <w:cs/>
        </w:rPr>
      </w:pPr>
      <w:r w:rsidRPr="003B37FE">
        <w:rPr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="005100B7">
        <w:rPr>
          <w:rFonts w:hint="cs"/>
          <w:sz w:val="30"/>
          <w:szCs w:val="30"/>
          <w:cs/>
        </w:rPr>
        <w:t>“</w:t>
      </w:r>
      <w:r w:rsidRPr="003B37FE">
        <w:rPr>
          <w:sz w:val="30"/>
          <w:szCs w:val="30"/>
          <w:cs/>
        </w:rPr>
        <w:t>กลุ่มบริษัท</w:t>
      </w:r>
      <w:r w:rsidR="005100B7">
        <w:rPr>
          <w:rFonts w:hint="cs"/>
          <w:sz w:val="30"/>
          <w:szCs w:val="30"/>
          <w:cs/>
        </w:rPr>
        <w:t>”</w:t>
      </w:r>
      <w:r w:rsidRPr="003B37FE">
        <w:rPr>
          <w:sz w:val="30"/>
          <w:szCs w:val="30"/>
          <w:cs/>
        </w:rPr>
        <w:t>) และส่วนได้เสียของกลุ่มบริษัทในบริษัทร่วม 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</w:t>
      </w:r>
      <w:r w:rsidR="00E70260" w:rsidRPr="003B37FE">
        <w:rPr>
          <w:sz w:val="30"/>
          <w:szCs w:val="30"/>
        </w:rPr>
        <w:br/>
      </w:r>
      <w:r w:rsidRPr="003B37FE">
        <w:rPr>
          <w:sz w:val="30"/>
          <w:szCs w:val="30"/>
          <w:cs/>
        </w:rPr>
        <w:t>งบการเงินซึ่งเปิดเผยในหมายเหตุ</w:t>
      </w:r>
      <w:r w:rsidR="002A5DB8" w:rsidRPr="003B37FE">
        <w:rPr>
          <w:rFonts w:hint="cs"/>
          <w:sz w:val="30"/>
          <w:szCs w:val="30"/>
          <w:cs/>
        </w:rPr>
        <w:t xml:space="preserve">ข้อ </w:t>
      </w:r>
      <w:r w:rsidR="002A5DB8" w:rsidRPr="003B37FE">
        <w:rPr>
          <w:sz w:val="30"/>
          <w:szCs w:val="30"/>
        </w:rPr>
        <w:t xml:space="preserve">4 </w:t>
      </w:r>
      <w:r w:rsidR="005A11CB" w:rsidRPr="003B37FE">
        <w:rPr>
          <w:rFonts w:hint="cs"/>
          <w:sz w:val="30"/>
          <w:szCs w:val="30"/>
          <w:cs/>
        </w:rPr>
        <w:t xml:space="preserve">ยกเว้นที่ได้กล่าวไว้ในหมายเหตุข้อ </w:t>
      </w:r>
      <w:r w:rsidR="005A11CB" w:rsidRPr="003B37FE">
        <w:rPr>
          <w:sz w:val="30"/>
          <w:szCs w:val="30"/>
        </w:rPr>
        <w:t xml:space="preserve">3 </w:t>
      </w:r>
      <w:r w:rsidRPr="003B37FE">
        <w:rPr>
          <w:sz w:val="30"/>
          <w:szCs w:val="30"/>
          <w:cs/>
        </w:rPr>
        <w:t xml:space="preserve">จะได้รับการทบทวนอย่างต่อเนื่อง </w:t>
      </w:r>
      <w:r w:rsidR="005A11CB" w:rsidRPr="003B37FE">
        <w:rPr>
          <w:sz w:val="30"/>
          <w:szCs w:val="30"/>
        </w:rPr>
        <w:br/>
      </w:r>
      <w:r w:rsidRPr="003B37FE">
        <w:rPr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3809FD90" w14:textId="77777777" w:rsidR="00E70260" w:rsidRPr="000405AA" w:rsidRDefault="00E70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0405AA">
        <w:rPr>
          <w:sz w:val="30"/>
          <w:szCs w:val="30"/>
          <w:cs/>
        </w:rPr>
        <w:br w:type="page"/>
      </w:r>
    </w:p>
    <w:p w14:paraId="7A1DA9E7" w14:textId="77777777" w:rsidR="00D50EC6" w:rsidRPr="000405AA" w:rsidRDefault="00D50EC6" w:rsidP="00EA4126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405AA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การเปลี่ยนแปลงนโยบายการบัญชี</w:t>
      </w:r>
    </w:p>
    <w:p w14:paraId="5F0BF050" w14:textId="77777777" w:rsidR="00621C70" w:rsidRPr="000405AA" w:rsidRDefault="00621C70" w:rsidP="00621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72A3897" w14:textId="77777777" w:rsidR="00C3135F" w:rsidRPr="000405AA" w:rsidRDefault="00C3135F" w:rsidP="00C3135F">
      <w:pPr>
        <w:ind w:firstLine="540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0" w:name="_Hlk66780222"/>
      <w:r w:rsidRPr="000405AA">
        <w:rPr>
          <w:rFonts w:ascii="Angsana New" w:hAnsi="Angsana New"/>
          <w:i/>
          <w:iCs/>
          <w:sz w:val="30"/>
          <w:szCs w:val="30"/>
          <w:cs/>
        </w:rPr>
        <w:t xml:space="preserve">การยินยอมการลดค่าเช่าที่เกี่ยวข้องกับ </w:t>
      </w:r>
      <w:r w:rsidRPr="000405AA">
        <w:rPr>
          <w:rFonts w:ascii="Angsana New" w:hAnsi="Angsana New"/>
          <w:i/>
          <w:iCs/>
          <w:sz w:val="30"/>
          <w:szCs w:val="30"/>
        </w:rPr>
        <w:t>COVID-19</w:t>
      </w:r>
    </w:p>
    <w:p w14:paraId="69C9D264" w14:textId="77777777" w:rsidR="00C3135F" w:rsidRPr="000405AA" w:rsidRDefault="00C3135F" w:rsidP="00C3135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E9948DA" w14:textId="77777777" w:rsidR="00C3135F" w:rsidRPr="000405AA" w:rsidRDefault="00C3135F" w:rsidP="00C3135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0405AA">
        <w:rPr>
          <w:rFonts w:ascii="Angsana New" w:hAnsi="Angsana New"/>
          <w:sz w:val="30"/>
          <w:szCs w:val="30"/>
        </w:rPr>
        <w:t>1</w:t>
      </w:r>
      <w:r w:rsidRPr="000405AA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0405AA">
        <w:rPr>
          <w:rFonts w:ascii="Angsana New" w:hAnsi="Angsana New"/>
          <w:sz w:val="30"/>
          <w:szCs w:val="30"/>
        </w:rPr>
        <w:t>2564</w:t>
      </w:r>
      <w:r w:rsidRPr="000405AA">
        <w:rPr>
          <w:rFonts w:ascii="Angsana New" w:hAnsi="Angsana New" w:hint="cs"/>
          <w:sz w:val="30"/>
          <w:szCs w:val="30"/>
          <w:cs/>
        </w:rPr>
        <w:t xml:space="preserve"> กลุ่มบริษัท</w:t>
      </w:r>
      <w:r w:rsidRPr="000405AA">
        <w:rPr>
          <w:rFonts w:ascii="Angsana New" w:hAnsi="Angsana New"/>
          <w:sz w:val="30"/>
          <w:szCs w:val="30"/>
          <w:cs/>
        </w:rPr>
        <w:t>ได้ถือปฏิบัติตามการปรับปรุง</w:t>
      </w:r>
      <w:r w:rsidRPr="000405AA">
        <w:rPr>
          <w:rFonts w:ascii="Angsana New" w:hAnsi="Angsana New"/>
          <w:sz w:val="30"/>
          <w:szCs w:val="30"/>
        </w:rPr>
        <w:t xml:space="preserve"> TFRS</w:t>
      </w:r>
      <w:r w:rsidRPr="000405AA">
        <w:rPr>
          <w:rFonts w:ascii="Angsana New" w:hAnsi="Angsana New" w:hint="cs"/>
          <w:sz w:val="30"/>
          <w:szCs w:val="30"/>
          <w:cs/>
        </w:rPr>
        <w:t xml:space="preserve"> </w:t>
      </w:r>
      <w:r w:rsidRPr="000405AA">
        <w:rPr>
          <w:rFonts w:ascii="Angsana New" w:hAnsi="Angsana New"/>
          <w:sz w:val="30"/>
          <w:szCs w:val="30"/>
        </w:rPr>
        <w:t xml:space="preserve">16 </w:t>
      </w:r>
      <w:r w:rsidRPr="000405AA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0405AA">
        <w:rPr>
          <w:rFonts w:ascii="Angsana New" w:hAnsi="Angsana New" w:hint="cs"/>
          <w:i/>
          <w:iCs/>
          <w:sz w:val="30"/>
          <w:szCs w:val="30"/>
          <w:cs/>
        </w:rPr>
        <w:t xml:space="preserve">การลดค่าเช่าที่เกี่ยวข้องกับ </w:t>
      </w:r>
      <w:r w:rsidRPr="000405AA">
        <w:rPr>
          <w:rFonts w:ascii="Angsana New" w:hAnsi="Angsana New"/>
          <w:i/>
          <w:iCs/>
          <w:sz w:val="30"/>
          <w:szCs w:val="30"/>
        </w:rPr>
        <w:t>COVID-19</w:t>
      </w:r>
      <w:r w:rsidRPr="000405AA">
        <w:rPr>
          <w:rFonts w:ascii="Angsana New" w:hAnsi="Angsana New"/>
          <w:sz w:val="30"/>
          <w:szCs w:val="30"/>
        </w:rPr>
        <w:t xml:space="preserve"> </w:t>
      </w:r>
      <w:r w:rsidRPr="000405AA">
        <w:rPr>
          <w:rFonts w:ascii="Angsana New" w:hAnsi="Angsana New" w:hint="cs"/>
          <w:sz w:val="30"/>
          <w:szCs w:val="30"/>
          <w:cs/>
        </w:rPr>
        <w:t xml:space="preserve">ซึ่งให้ทางเลือกแก่ผู้เช่าในการไม่ต้องประเมินว่าการได้รับการลดค่าเช่าที่เกี่ยวข้องกับ </w:t>
      </w:r>
      <w:r w:rsidRPr="000405AA">
        <w:rPr>
          <w:rFonts w:ascii="Angsana New" w:hAnsi="Angsana New"/>
          <w:sz w:val="30"/>
          <w:szCs w:val="30"/>
        </w:rPr>
        <w:t xml:space="preserve">COVID-19 </w:t>
      </w:r>
      <w:r w:rsidRPr="000405AA">
        <w:rPr>
          <w:rFonts w:ascii="Angsana New" w:hAnsi="Angsana New" w:hint="cs"/>
          <w:sz w:val="30"/>
          <w:szCs w:val="30"/>
          <w:cs/>
        </w:rPr>
        <w:t>ที่เข้าเงื่อนไขเป็นการเปลี่ยนแปลงสัญญาเช่า กลุ่มบริษัท</w:t>
      </w:r>
      <w:r w:rsidRPr="000405AA">
        <w:rPr>
          <w:rFonts w:ascii="Angsana New" w:hAnsi="Angsana New"/>
          <w:sz w:val="30"/>
          <w:szCs w:val="30"/>
          <w:cs/>
        </w:rPr>
        <w:t>ถือปฏิบัติตามทางเลือกดังกล่าวกับ</w:t>
      </w:r>
      <w:r w:rsidRPr="000405AA">
        <w:rPr>
          <w:rFonts w:ascii="Angsana New" w:hAnsi="Angsana New" w:hint="cs"/>
          <w:sz w:val="30"/>
          <w:szCs w:val="30"/>
          <w:cs/>
        </w:rPr>
        <w:t xml:space="preserve">ทุกสัญญาเช่า </w:t>
      </w:r>
      <w:r w:rsidRPr="000405AA">
        <w:rPr>
          <w:rFonts w:ascii="Angsana New" w:hAnsi="Angsana New"/>
          <w:sz w:val="30"/>
          <w:szCs w:val="30"/>
          <w:cs/>
        </w:rPr>
        <w:t>โดย</w:t>
      </w:r>
      <w:r w:rsidRPr="000405AA">
        <w:rPr>
          <w:rFonts w:ascii="Angsana New" w:hAnsi="Angsana New" w:hint="cs"/>
          <w:sz w:val="30"/>
          <w:szCs w:val="30"/>
          <w:cs/>
        </w:rPr>
        <w:t>ไม่มีผลกระทบ</w:t>
      </w:r>
      <w:r w:rsidRPr="000405AA">
        <w:rPr>
          <w:rFonts w:ascii="Angsana New" w:hAnsi="Angsana New"/>
          <w:sz w:val="30"/>
          <w:szCs w:val="30"/>
          <w:cs/>
        </w:rPr>
        <w:t xml:space="preserve">กับหนี้สินตามสัญญาเช่าและกำไรสะสม ณ วันที่ </w:t>
      </w:r>
      <w:r w:rsidRPr="000405AA">
        <w:rPr>
          <w:rFonts w:ascii="Angsana New" w:hAnsi="Angsana New"/>
          <w:sz w:val="30"/>
          <w:szCs w:val="30"/>
        </w:rPr>
        <w:t>1</w:t>
      </w:r>
      <w:r w:rsidRPr="000405AA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0405AA">
        <w:rPr>
          <w:rFonts w:ascii="Angsana New" w:hAnsi="Angsana New"/>
          <w:sz w:val="30"/>
          <w:szCs w:val="30"/>
        </w:rPr>
        <w:t>2564</w:t>
      </w:r>
      <w:bookmarkEnd w:id="0"/>
    </w:p>
    <w:p w14:paraId="598CBD11" w14:textId="77777777" w:rsidR="00C3135F" w:rsidRPr="000405AA" w:rsidRDefault="00C3135F" w:rsidP="00C3135F">
      <w:pPr>
        <w:pStyle w:val="FSBlank"/>
        <w:ind w:left="540" w:firstLine="0"/>
        <w:rPr>
          <w:rFonts w:asciiTheme="majorBidi" w:hAnsiTheme="majorBidi" w:cstheme="majorBidi"/>
          <w:sz w:val="30"/>
          <w:szCs w:val="30"/>
        </w:rPr>
      </w:pPr>
    </w:p>
    <w:p w14:paraId="073E2858" w14:textId="16E6B37A" w:rsidR="00C3135F" w:rsidRPr="000405AA" w:rsidRDefault="00C3135F" w:rsidP="00C3135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720"/>
        </w:tabs>
        <w:ind w:left="540"/>
        <w:jc w:val="thaiDistribute"/>
        <w:rPr>
          <w:rFonts w:asciiTheme="majorBidi" w:hAnsiTheme="majorBidi" w:cstheme="majorBidi"/>
          <w:sz w:val="22"/>
        </w:rPr>
      </w:pPr>
      <w:r w:rsidRPr="000405AA">
        <w:rPr>
          <w:rFonts w:ascii="Angsana New" w:hAnsi="Angsana New"/>
          <w:sz w:val="30"/>
          <w:szCs w:val="30"/>
          <w:cs/>
        </w:rPr>
        <w:t xml:space="preserve">ในปี </w:t>
      </w:r>
      <w:r w:rsidRPr="000405AA">
        <w:rPr>
          <w:rFonts w:ascii="Angsana New" w:hAnsi="Angsana New"/>
          <w:sz w:val="30"/>
          <w:szCs w:val="30"/>
        </w:rPr>
        <w:t>2564</w:t>
      </w:r>
      <w:r w:rsidRPr="000405AA">
        <w:rPr>
          <w:rFonts w:ascii="Angsana New" w:hAnsi="Angsana New" w:hint="cs"/>
          <w:sz w:val="30"/>
          <w:szCs w:val="30"/>
          <w:cs/>
        </w:rPr>
        <w:t xml:space="preserve"> กลุ่มบริษัทและบริษัท</w:t>
      </w:r>
      <w:r w:rsidRPr="000405AA">
        <w:rPr>
          <w:rFonts w:ascii="Angsana New" w:hAnsi="Angsana New"/>
          <w:sz w:val="30"/>
          <w:szCs w:val="30"/>
          <w:cs/>
        </w:rPr>
        <w:t xml:space="preserve">ได้รับการลดค่าเช่าที่เกี่ยวข้องกับ </w:t>
      </w:r>
      <w:r w:rsidRPr="000405AA">
        <w:rPr>
          <w:rFonts w:ascii="Angsana New" w:hAnsi="Angsana New"/>
          <w:sz w:val="30"/>
          <w:szCs w:val="30"/>
        </w:rPr>
        <w:t>COVID-19</w:t>
      </w:r>
      <w:r w:rsidRPr="000405AA">
        <w:rPr>
          <w:rFonts w:ascii="Angsana New" w:hAnsi="Angsana New" w:hint="cs"/>
          <w:sz w:val="30"/>
          <w:szCs w:val="30"/>
          <w:cs/>
        </w:rPr>
        <w:t xml:space="preserve"> ทำให้ค่าเช่าสำหรับปีสิ้นสุดวันที่</w:t>
      </w:r>
      <w:r w:rsidR="00DA3FE8" w:rsidRPr="000405AA">
        <w:rPr>
          <w:rFonts w:ascii="Angsana New" w:hAnsi="Angsana New"/>
          <w:sz w:val="30"/>
          <w:szCs w:val="30"/>
          <w:cs/>
        </w:rPr>
        <w:br/>
      </w:r>
      <w:r w:rsidRPr="000405AA">
        <w:rPr>
          <w:rFonts w:ascii="Angsana New" w:hAnsi="Angsana New"/>
          <w:sz w:val="30"/>
          <w:szCs w:val="30"/>
        </w:rPr>
        <w:t xml:space="preserve">31 </w:t>
      </w:r>
      <w:r w:rsidRPr="000405A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0405AA">
        <w:rPr>
          <w:rFonts w:ascii="Angsana New" w:hAnsi="Angsana New"/>
          <w:sz w:val="30"/>
          <w:szCs w:val="30"/>
        </w:rPr>
        <w:t xml:space="preserve">2564 </w:t>
      </w:r>
      <w:r w:rsidRPr="000405AA">
        <w:rPr>
          <w:rFonts w:ascii="Angsana New" w:hAnsi="Angsana New" w:hint="cs"/>
          <w:sz w:val="30"/>
          <w:szCs w:val="30"/>
          <w:cs/>
        </w:rPr>
        <w:t xml:space="preserve">ลดลงเป็นจำนวน </w:t>
      </w:r>
      <w:r w:rsidR="0024169D" w:rsidRPr="000405AA">
        <w:rPr>
          <w:rFonts w:ascii="Angsana New" w:hAnsi="Angsana New"/>
          <w:sz w:val="30"/>
          <w:szCs w:val="30"/>
        </w:rPr>
        <w:t>87.0</w:t>
      </w:r>
      <w:r w:rsidRPr="000405AA">
        <w:rPr>
          <w:rFonts w:ascii="Angsana New" w:hAnsi="Angsana New"/>
          <w:sz w:val="30"/>
          <w:szCs w:val="30"/>
        </w:rPr>
        <w:t xml:space="preserve"> </w:t>
      </w:r>
      <w:r w:rsidRPr="000405AA">
        <w:rPr>
          <w:rFonts w:ascii="Angsana New" w:hAnsi="Angsana New" w:hint="cs"/>
          <w:sz w:val="30"/>
          <w:szCs w:val="30"/>
          <w:cs/>
        </w:rPr>
        <w:t>ล้านบาทและ</w:t>
      </w:r>
      <w:r w:rsidRPr="000405AA">
        <w:rPr>
          <w:rFonts w:ascii="Angsana New" w:hAnsi="Angsana New"/>
          <w:sz w:val="30"/>
          <w:szCs w:val="30"/>
        </w:rPr>
        <w:t xml:space="preserve"> </w:t>
      </w:r>
      <w:r w:rsidR="0024169D" w:rsidRPr="000405AA">
        <w:rPr>
          <w:rFonts w:ascii="Angsana New" w:hAnsi="Angsana New"/>
          <w:sz w:val="30"/>
          <w:szCs w:val="30"/>
        </w:rPr>
        <w:t>2.</w:t>
      </w:r>
      <w:r w:rsidR="00D031FF" w:rsidRPr="000405AA">
        <w:rPr>
          <w:rFonts w:ascii="Angsana New" w:hAnsi="Angsana New"/>
          <w:sz w:val="30"/>
          <w:szCs w:val="30"/>
        </w:rPr>
        <w:t>4</w:t>
      </w:r>
      <w:r w:rsidRPr="000405AA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  <w:r w:rsidRPr="000405AA">
        <w:rPr>
          <w:rFonts w:ascii="Angsana New" w:hAnsi="Angsana New"/>
          <w:sz w:val="30"/>
          <w:szCs w:val="30"/>
        </w:rPr>
        <w:t xml:space="preserve"> </w:t>
      </w:r>
    </w:p>
    <w:p w14:paraId="266A757B" w14:textId="77777777" w:rsidR="00621C70" w:rsidRPr="000405AA" w:rsidRDefault="00621C70" w:rsidP="00621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D29BF68" w14:textId="77777777" w:rsidR="00860F63" w:rsidRPr="000405AA" w:rsidRDefault="00860F63" w:rsidP="00EA4126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405A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นโยบายการบัญชีที่สำคัญ </w:t>
      </w:r>
    </w:p>
    <w:p w14:paraId="25A0DCD0" w14:textId="0C535ECF" w:rsidR="00860F63" w:rsidRPr="000405AA" w:rsidRDefault="00860F63" w:rsidP="00B01D5F">
      <w:pPr>
        <w:pStyle w:val="FSBlank"/>
        <w:rPr>
          <w:rFonts w:asciiTheme="majorBidi" w:hAnsiTheme="majorBidi" w:cstheme="majorBidi"/>
          <w:sz w:val="30"/>
          <w:szCs w:val="30"/>
        </w:rPr>
      </w:pPr>
    </w:p>
    <w:p w14:paraId="7568DB3A" w14:textId="0A704BD4" w:rsidR="00315A42" w:rsidRPr="000405AA" w:rsidRDefault="00315A42" w:rsidP="00966B07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966B07" w:rsidRPr="000405AA">
        <w:rPr>
          <w:rFonts w:ascii="Angsana New" w:hAnsi="Angsana New" w:hint="cs"/>
          <w:sz w:val="30"/>
          <w:szCs w:val="30"/>
          <w:cs/>
        </w:rPr>
        <w:t xml:space="preserve"> ยกเว้นที่ได้กล่าวไว้ในหมายเหตุข้อ </w:t>
      </w:r>
      <w:r w:rsidR="00966B07" w:rsidRPr="000405AA">
        <w:rPr>
          <w:rFonts w:ascii="Angsana New" w:hAnsi="Angsana New"/>
          <w:sz w:val="30"/>
          <w:szCs w:val="30"/>
        </w:rPr>
        <w:t>3</w:t>
      </w:r>
    </w:p>
    <w:p w14:paraId="24FD14BD" w14:textId="77777777" w:rsidR="00315A42" w:rsidRPr="000405AA" w:rsidRDefault="00315A42" w:rsidP="00B01D5F">
      <w:pPr>
        <w:pStyle w:val="FSBlank"/>
        <w:rPr>
          <w:rFonts w:asciiTheme="majorBidi" w:hAnsiTheme="majorBidi" w:cstheme="majorBidi"/>
          <w:sz w:val="30"/>
          <w:szCs w:val="30"/>
        </w:rPr>
      </w:pPr>
    </w:p>
    <w:p w14:paraId="04752C49" w14:textId="77777777" w:rsidR="003F6738" w:rsidRPr="000405AA" w:rsidRDefault="003F6738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405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เกณฑ์ในการจัดทำงบการเงิน</w:t>
      </w:r>
      <w:r w:rsidR="000323B6" w:rsidRPr="000405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รวม</w:t>
      </w:r>
    </w:p>
    <w:p w14:paraId="1E30A5B1" w14:textId="77777777" w:rsidR="00F512A5" w:rsidRPr="000405AA" w:rsidRDefault="00B2052D" w:rsidP="00B01D5F">
      <w:pPr>
        <w:pStyle w:val="FSBlank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ab/>
      </w:r>
    </w:p>
    <w:p w14:paraId="4B51417B" w14:textId="25471D42" w:rsidR="00F20B35" w:rsidRPr="000405AA" w:rsidRDefault="00F20B35" w:rsidP="00F20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งบการเงินรวมประกอบด้วยงบการ</w:t>
      </w:r>
      <w:r w:rsidRPr="000405AA">
        <w:rPr>
          <w:rFonts w:asciiTheme="majorBidi" w:hAnsiTheme="majorBidi" w:cstheme="majorBidi"/>
          <w:sz w:val="30"/>
          <w:szCs w:val="30"/>
          <w:cs/>
        </w:rPr>
        <w:t xml:space="preserve">เงินของบริษัทและบริษัทย่อย (รวมกันเรียกว่า </w:t>
      </w:r>
      <w:r w:rsidRPr="000405AA">
        <w:rPr>
          <w:rFonts w:asciiTheme="majorBidi" w:hAnsiTheme="majorBidi" w:cstheme="majorBidi"/>
          <w:sz w:val="30"/>
          <w:szCs w:val="30"/>
        </w:rPr>
        <w:t>“</w:t>
      </w:r>
      <w:r w:rsidRPr="000405A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405AA">
        <w:rPr>
          <w:rFonts w:asciiTheme="majorBidi" w:hAnsiTheme="majorBidi" w:cstheme="majorBidi"/>
          <w:sz w:val="30"/>
          <w:szCs w:val="30"/>
        </w:rPr>
        <w:t>”</w:t>
      </w:r>
      <w:r w:rsidRPr="000405AA">
        <w:rPr>
          <w:rFonts w:asciiTheme="majorBidi" w:hAnsiTheme="majorBidi" w:cstheme="majorBidi"/>
          <w:sz w:val="30"/>
          <w:szCs w:val="30"/>
          <w:cs/>
        </w:rPr>
        <w:t>) และส่วนได้เสียของกลุ่มบริษัทใน</w:t>
      </w:r>
      <w:r w:rsidR="008955C7" w:rsidRPr="000405AA">
        <w:rPr>
          <w:rFonts w:asciiTheme="majorBidi" w:hAnsiTheme="majorBidi" w:cstheme="majorBidi" w:hint="cs"/>
          <w:sz w:val="30"/>
          <w:szCs w:val="30"/>
          <w:cs/>
        </w:rPr>
        <w:t>บริษัทร่วม</w:t>
      </w:r>
    </w:p>
    <w:p w14:paraId="0749DEC8" w14:textId="37D7A14C" w:rsidR="00F20B35" w:rsidRPr="000405AA" w:rsidRDefault="00F20B35" w:rsidP="007E7F40">
      <w:pPr>
        <w:pStyle w:val="FSBlank"/>
        <w:rPr>
          <w:rFonts w:asciiTheme="majorBidi" w:hAnsiTheme="majorBidi" w:cstheme="majorBidi"/>
          <w:sz w:val="30"/>
          <w:szCs w:val="30"/>
        </w:rPr>
      </w:pPr>
    </w:p>
    <w:p w14:paraId="6653A671" w14:textId="32C927B7" w:rsidR="00BC2CD8" w:rsidRPr="000405AA" w:rsidRDefault="00BC2CD8" w:rsidP="00BC2CD8">
      <w:pPr>
        <w:pStyle w:val="FSBlank"/>
        <w:ind w:left="540" w:firstLine="0"/>
        <w:rPr>
          <w:rFonts w:asciiTheme="majorBidi" w:hAnsiTheme="majorBidi" w:cstheme="majorBidi"/>
          <w:sz w:val="30"/>
          <w:szCs w:val="30"/>
          <w:lang w:val="th-TH"/>
        </w:rPr>
      </w:pP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="007D4D41" w:rsidRPr="000405AA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ผลกระทบต่อจำนวนเงินผลตอบแทนของกลุ่มบริษัท</w:t>
      </w:r>
      <w:r w:rsidRPr="000405AA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3699511A" w14:textId="3EC5421D" w:rsidR="007D4D41" w:rsidRPr="000405AA" w:rsidRDefault="007D4D41" w:rsidP="00BC2CD8">
      <w:pPr>
        <w:pStyle w:val="FSBlank"/>
        <w:ind w:left="540" w:firstLine="0"/>
        <w:rPr>
          <w:rFonts w:asciiTheme="majorBidi" w:hAnsiTheme="majorBidi" w:cstheme="majorBidi"/>
          <w:sz w:val="30"/>
          <w:szCs w:val="30"/>
          <w:lang w:val="th-TH"/>
        </w:rPr>
      </w:pPr>
    </w:p>
    <w:p w14:paraId="30862F4C" w14:textId="26D14B81" w:rsidR="00966B07" w:rsidRPr="000405AA" w:rsidRDefault="00966B07" w:rsidP="00BC2CD8">
      <w:pPr>
        <w:pStyle w:val="FSBlank"/>
        <w:ind w:left="540" w:firstLine="0"/>
        <w:rPr>
          <w:rFonts w:asciiTheme="majorBidi" w:hAnsiTheme="majorBidi" w:cstheme="majorBidi"/>
          <w:sz w:val="30"/>
          <w:szCs w:val="30"/>
          <w:lang w:val="th-TH"/>
        </w:rPr>
      </w:pPr>
    </w:p>
    <w:p w14:paraId="464A65FC" w14:textId="2F375162" w:rsidR="00966B07" w:rsidRPr="000405AA" w:rsidRDefault="00966B07" w:rsidP="00BC2CD8">
      <w:pPr>
        <w:pStyle w:val="FSBlank"/>
        <w:ind w:left="540" w:firstLine="0"/>
        <w:rPr>
          <w:rFonts w:asciiTheme="majorBidi" w:hAnsiTheme="majorBidi" w:cstheme="majorBidi"/>
          <w:sz w:val="30"/>
          <w:szCs w:val="30"/>
          <w:lang w:val="th-TH"/>
        </w:rPr>
      </w:pPr>
    </w:p>
    <w:p w14:paraId="7839F876" w14:textId="77777777" w:rsidR="00966B07" w:rsidRPr="000405AA" w:rsidRDefault="00966B07" w:rsidP="00BC2CD8">
      <w:pPr>
        <w:pStyle w:val="FSBlank"/>
        <w:ind w:left="540" w:firstLine="0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39EB389B" w14:textId="62FDBB3B" w:rsidR="00BC2CD8" w:rsidRPr="000405AA" w:rsidRDefault="00BC2CD8" w:rsidP="00B22AA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0405AA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</w:t>
      </w:r>
      <w:r w:rsidR="007D4D41" w:rsidRPr="000405AA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การควบคุม</w:t>
      </w:r>
      <w:r w:rsidRPr="000405AA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</w:t>
      </w:r>
      <w:r w:rsidR="007D4D41" w:rsidRPr="000405AA">
        <w:rPr>
          <w:rFonts w:asciiTheme="majorBidi" w:hAnsiTheme="majorBidi" w:cstheme="majorBidi" w:hint="cs"/>
          <w:sz w:val="30"/>
          <w:szCs w:val="30"/>
          <w:cs/>
          <w:lang w:val="th-TH"/>
        </w:rPr>
        <w:t>หรือรับ</w:t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จากการได้มาซึ่งส่วนได้เสียที่ไม่มีอำนาจควบคุมโดยอำนาจควบคุมไม่เปลี่ยนแปลงรับรู้เป็น</w:t>
      </w:r>
      <w:r w:rsidR="006F2C01" w:rsidRPr="000405AA">
        <w:rPr>
          <w:rFonts w:asciiTheme="majorBidi" w:hAnsiTheme="majorBidi" w:cstheme="majorBidi" w:hint="cs"/>
          <w:sz w:val="30"/>
          <w:szCs w:val="30"/>
          <w:cs/>
          <w:lang w:val="th-TH"/>
        </w:rPr>
        <w:t>ส่วน</w:t>
      </w:r>
      <w:r w:rsidR="005679FB" w:rsidRPr="000405AA">
        <w:rPr>
          <w:rFonts w:asciiTheme="majorBidi" w:hAnsiTheme="majorBidi" w:cstheme="majorBidi" w:hint="cs"/>
          <w:sz w:val="30"/>
          <w:szCs w:val="30"/>
          <w:cs/>
          <w:lang w:val="th-TH"/>
        </w:rPr>
        <w:t>เกินหรือส่วนต่ำกว่าทุนอื่น</w:t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ในส่วนของเจ้าของ</w:t>
      </w:r>
    </w:p>
    <w:p w14:paraId="3B04A3B8" w14:textId="77777777" w:rsidR="00966B07" w:rsidRPr="000405AA" w:rsidRDefault="00966B07" w:rsidP="00B22AA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3463D1B6" w14:textId="4D87CDDC" w:rsidR="00BC2CD8" w:rsidRPr="000405AA" w:rsidRDefault="008C4FD4" w:rsidP="00BC2CD8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0405AA">
        <w:rPr>
          <w:rFonts w:asciiTheme="majorBidi" w:hAnsiTheme="majorBidi"/>
          <w:sz w:val="30"/>
          <w:szCs w:val="30"/>
          <w:cs/>
          <w:lang w:val="th-TH"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3AB48EFC" w14:textId="77777777" w:rsidR="008C4FD4" w:rsidRPr="000405AA" w:rsidRDefault="008C4FD4" w:rsidP="00BC2CD8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10EE6B59" w14:textId="6C911CDC" w:rsidR="008C4FD4" w:rsidRPr="000405AA" w:rsidRDefault="008C4FD4" w:rsidP="00BC2CD8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0405AA">
        <w:rPr>
          <w:rFonts w:asciiTheme="majorBidi" w:hAnsiTheme="majorBidi"/>
          <w:sz w:val="30"/>
          <w:szCs w:val="30"/>
          <w:cs/>
          <w:lang w:val="th-TH"/>
        </w:rPr>
        <w:t>กลุ่มบริษัทรับรู้เงินลงทุนในบริษัทร่วมในงบการเงินรวมด้วยวิธีส่วนได้เสีย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จะถูกบันทึกในงบการเงินรวมจนถึงวันที่ความมีอิทธิพลอย่างมีนัยสำคัญสิ้นสุดลง</w:t>
      </w:r>
    </w:p>
    <w:p w14:paraId="78E29F71" w14:textId="77777777" w:rsidR="008C4FD4" w:rsidRPr="000405AA" w:rsidRDefault="008C4FD4" w:rsidP="00BC2CD8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17DF6EC1" w14:textId="47AB2521" w:rsidR="00BC2CD8" w:rsidRPr="000405AA" w:rsidRDefault="00ED41AC" w:rsidP="00BC2CD8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ยอดคงเหลือและรายการบัญชีระหว่างกิจการในกลุ่ม</w:t>
      </w:r>
      <w:r w:rsidRPr="000405AA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รวมถึงรายได้</w:t>
      </w:r>
      <w:r w:rsidRPr="000405AA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0405AA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ถูกตัดรายการในการจัดทำงบการเงินรวม</w:t>
      </w:r>
      <w:r w:rsidR="004A4537" w:rsidRPr="000405AA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4A4537" w:rsidRPr="000405AA">
        <w:rPr>
          <w:rFonts w:asciiTheme="majorBidi" w:hAnsiTheme="majorBidi"/>
          <w:sz w:val="30"/>
          <w:szCs w:val="30"/>
          <w:cs/>
          <w:lang w:val="th-TH"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</w:t>
      </w:r>
      <w:r w:rsidRPr="000405AA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="00DA3FE8" w:rsidRPr="000405AA">
        <w:rPr>
          <w:rFonts w:asciiTheme="majorBidi" w:hAnsiTheme="majorBidi" w:cstheme="majorBidi" w:hint="cs"/>
          <w:sz w:val="30"/>
          <w:szCs w:val="30"/>
          <w:cs/>
          <w:lang w:val="th-TH"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แต่เท่าที่ไม่มีหลักฐานการด้อยค่าเกิดขึ้น</w:t>
      </w:r>
    </w:p>
    <w:p w14:paraId="16535251" w14:textId="1589B5BC" w:rsidR="00ED41AC" w:rsidRPr="000405AA" w:rsidRDefault="00ED41AC" w:rsidP="00BC2CD8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7C826F5B" w14:textId="52A0A7AE" w:rsidR="00ED41AC" w:rsidRPr="000405AA" w:rsidRDefault="00ED41AC" w:rsidP="00ED41AC">
      <w:pPr>
        <w:pStyle w:val="Heading8"/>
        <w:tabs>
          <w:tab w:val="num" w:pos="684"/>
        </w:tabs>
        <w:ind w:left="540" w:right="63"/>
        <w:jc w:val="both"/>
        <w:rPr>
          <w:rFonts w:asciiTheme="majorBidi" w:hAnsiTheme="majorBidi" w:cstheme="majorBidi"/>
          <w:b w:val="0"/>
          <w:bCs w:val="0"/>
          <w:i/>
          <w:iCs/>
          <w:sz w:val="30"/>
          <w:szCs w:val="30"/>
          <w:lang w:val="th-TH"/>
        </w:rPr>
      </w:pPr>
      <w:r w:rsidRPr="000405AA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  <w:t>การรวมธุรกิจ</w:t>
      </w:r>
    </w:p>
    <w:p w14:paraId="784D9AAB" w14:textId="77777777" w:rsidR="00AE19FD" w:rsidRPr="000405AA" w:rsidRDefault="00AE19FD" w:rsidP="00830668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32F6EFF8" w14:textId="7B7FBDC9" w:rsidR="00ED41AC" w:rsidRPr="000405AA" w:rsidRDefault="00ED41AC" w:rsidP="00ED41AC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 xml:space="preserve"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</w:t>
      </w:r>
      <w:r w:rsidR="00A3263E" w:rsidRPr="000405AA">
        <w:rPr>
          <w:rFonts w:asciiTheme="majorBidi" w:hAnsiTheme="majorBidi"/>
          <w:sz w:val="30"/>
          <w:szCs w:val="30"/>
          <w:cs/>
          <w:lang w:val="th-TH"/>
        </w:rPr>
        <w:t xml:space="preserve">ยกเว้นกรณีการรวมธุรกิจภายใต้การควบคุมเดียวกัน </w:t>
      </w:r>
      <w:r w:rsidR="00DA3FE8" w:rsidRPr="000405AA">
        <w:rPr>
          <w:rFonts w:asciiTheme="majorBidi" w:hAnsiTheme="majorBidi" w:hint="cs"/>
          <w:sz w:val="30"/>
          <w:szCs w:val="30"/>
          <w:cs/>
          <w:lang w:val="th-TH"/>
        </w:rPr>
        <w:t>ทั้งนี้</w:t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ค่าใช้จ่ายที่เกี่ยวข้องกับการซื้อธุรกิจรับรู้เป็นค่าใช้จ่ายเมื่อเกิดขึ้น</w:t>
      </w:r>
    </w:p>
    <w:p w14:paraId="4660C4F3" w14:textId="77777777" w:rsidR="00ED41AC" w:rsidRPr="000405AA" w:rsidRDefault="00ED41AC" w:rsidP="00ED4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lang w:val="th-TH"/>
        </w:rPr>
      </w:pPr>
    </w:p>
    <w:p w14:paraId="3C62BB4D" w14:textId="7DFEFD75" w:rsidR="00ED41AC" w:rsidRPr="000405AA" w:rsidRDefault="00ED41AC" w:rsidP="00ED4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</w:t>
      </w:r>
      <w:r w:rsidRPr="000405AA">
        <w:rPr>
          <w:rFonts w:asciiTheme="majorBidi" w:hAnsiTheme="majorBidi" w:cstheme="majorBidi"/>
          <w:sz w:val="30"/>
          <w:szCs w:val="30"/>
          <w:lang w:val="th-TH"/>
        </w:rPr>
        <w:t xml:space="preserve">        </w:t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32B84B8B" w14:textId="77777777" w:rsidR="00ED41AC" w:rsidRPr="000405AA" w:rsidRDefault="00ED41AC" w:rsidP="00ED4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lang w:val="th-TH"/>
        </w:rPr>
      </w:pPr>
    </w:p>
    <w:p w14:paraId="6336F3C7" w14:textId="475D929E" w:rsidR="00ED41AC" w:rsidRPr="000405AA" w:rsidRDefault="00ED41AC" w:rsidP="00ED4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 หนี้สินที่อาจเกิดขึ้น</w:t>
      </w:r>
      <w:r w:rsidRPr="000405AA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และส่วนได้เสียในส่วนของเจ้าของที่ออกโดยกลุ่มบริษัท</w:t>
      </w:r>
      <w:r w:rsidRPr="000405AA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</w:p>
    <w:p w14:paraId="4E3302CB" w14:textId="77777777" w:rsidR="00ED41AC" w:rsidRPr="000405AA" w:rsidRDefault="00ED41AC" w:rsidP="00ED4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97205A4" w14:textId="22F0DB16" w:rsidR="00ED41AC" w:rsidRPr="000405AA" w:rsidRDefault="00ED41AC" w:rsidP="00ED4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064F4FA8" w14:textId="77777777" w:rsidR="00ED41AC" w:rsidRPr="000405AA" w:rsidRDefault="00ED41AC" w:rsidP="00ED4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lang w:val="th-TH"/>
        </w:rPr>
      </w:pPr>
    </w:p>
    <w:p w14:paraId="2BAF82CD" w14:textId="77777777" w:rsidR="00ED41AC" w:rsidRPr="000405AA" w:rsidRDefault="00ED41AC" w:rsidP="00ED41AC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59AB18CE" w14:textId="77777777" w:rsidR="00966B07" w:rsidRPr="000405AA" w:rsidRDefault="00966B07" w:rsidP="00ED4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1B48AD80" w14:textId="3C09A927" w:rsidR="00ED41AC" w:rsidRPr="000405AA" w:rsidRDefault="00ED41AC" w:rsidP="00ED4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0405AA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0405AA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0405AA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จนถึงวันที่การควบคุมสิ้นสุด</w:t>
      </w:r>
    </w:p>
    <w:p w14:paraId="63DCADE4" w14:textId="3AE0E316" w:rsidR="00F20B35" w:rsidRPr="000405AA" w:rsidRDefault="00F20B35" w:rsidP="00151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6502CB8B" w14:textId="77777777" w:rsidR="0015151F" w:rsidRPr="000405AA" w:rsidRDefault="0015151F" w:rsidP="0015151F">
      <w:pPr>
        <w:pStyle w:val="NormalWeb"/>
        <w:shd w:val="clear" w:color="auto" w:fill="FFFFFF"/>
        <w:spacing w:before="0" w:beforeAutospacing="0" w:after="0" w:afterAutospacing="0"/>
        <w:ind w:left="570"/>
        <w:rPr>
          <w:rFonts w:ascii="Segoe UI" w:hAnsi="Segoe UI" w:cs="Segoe UI"/>
          <w:color w:val="242424"/>
          <w:sz w:val="21"/>
          <w:szCs w:val="21"/>
        </w:rPr>
      </w:pPr>
      <w:r w:rsidRPr="000405AA">
        <w:rPr>
          <w:rFonts w:ascii="Segoe UI" w:hAnsi="Segoe UI" w:cs="Angsana New" w:hint="cs"/>
          <w:i/>
          <w:iCs/>
          <w:color w:val="000000"/>
          <w:sz w:val="30"/>
          <w:szCs w:val="30"/>
          <w:shd w:val="clear" w:color="auto" w:fill="FFFFFF"/>
          <w:cs/>
        </w:rPr>
        <w:t>กิจการภายใต้การควบคุมเดียวกัน</w:t>
      </w:r>
    </w:p>
    <w:p w14:paraId="3747871C" w14:textId="77777777" w:rsidR="0015151F" w:rsidRPr="000405AA" w:rsidRDefault="0015151F" w:rsidP="00151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4E17216D" w14:textId="77777777" w:rsidR="0015151F" w:rsidRPr="000405AA" w:rsidRDefault="0015151F" w:rsidP="0015151F">
      <w:pPr>
        <w:pStyle w:val="NormalWeb"/>
        <w:shd w:val="clear" w:color="auto" w:fill="FFFFFF"/>
        <w:spacing w:before="0" w:beforeAutospacing="0" w:after="0" w:afterAutospacing="0"/>
        <w:ind w:left="570"/>
        <w:rPr>
          <w:rFonts w:ascii="Segoe UI" w:hAnsi="Segoe UI" w:cs="Segoe UI"/>
          <w:color w:val="242424"/>
          <w:sz w:val="21"/>
          <w:szCs w:val="21"/>
        </w:rPr>
      </w:pPr>
      <w:r w:rsidRPr="000405AA">
        <w:rPr>
          <w:rFonts w:asciiTheme="majorBidi" w:hAnsiTheme="majorBidi" w:cstheme="majorBidi" w:hint="cs"/>
          <w:sz w:val="30"/>
          <w:szCs w:val="30"/>
          <w:cs/>
          <w:lang w:val="th-TH"/>
        </w:rPr>
        <w:t>กิจการภายใต้การควบคุมเดียวกันเป็นกิจการหรือธุรกิจที่อยู่ภายใต้การควบคุมในระดับสูงสุดของกิจการหนึ่งหรือ</w:t>
      </w:r>
      <w:r w:rsidRPr="000405AA">
        <w:rPr>
          <w:rFonts w:ascii="Segoe UI" w:hAnsi="Segoe UI" w:cs="Angsana New" w:hint="cs"/>
          <w:color w:val="000000"/>
          <w:sz w:val="30"/>
          <w:szCs w:val="30"/>
          <w:shd w:val="clear" w:color="auto" w:fill="FFFFFF"/>
          <w:cs/>
        </w:rPr>
        <w:t>หลายกิจการหรือบุคคลที่เกี่ยวข้องกัน ทั้งก่อนและหลังการซื้อธุรกิจ ตามแนวปฏิบัติทางบัญชีที่ประกาศใช้โดยสภาวิชาชีพบัญชีฯ สมาชิกในครอบครัวที่ใกล้ชิดถือเป็นกลุ่มบุคคลเดียวกัน สมาชิกในครอบครัวที่ใกล้ชิดหมายถึงบิดา มารดา สามี ภรรยา บุตร บุตรของสามีหรือภรรยา บิดามารดาของสามีหรือภรรยา และ พี่น้องของบุคคลนั้นที่เกี่ยวข้องกันเว้นแต่พิสูจน์ได้ว่าไม่มีอิทธิพลในการตัดสินใจต่อกัน</w:t>
      </w:r>
    </w:p>
    <w:p w14:paraId="573D0F64" w14:textId="77777777" w:rsidR="0015151F" w:rsidRPr="000405AA" w:rsidRDefault="0015151F" w:rsidP="00151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2407E84F" w14:textId="514C43BA" w:rsidR="004E34CC" w:rsidRPr="000405AA" w:rsidRDefault="004E34CC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0405A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เงินลงทุน</w:t>
      </w:r>
      <w:r w:rsidRPr="000405AA">
        <w:rPr>
          <w:rFonts w:asciiTheme="majorBidi" w:hAnsiTheme="majorBidi"/>
          <w:b/>
          <w:bCs/>
          <w:i/>
          <w:iCs/>
          <w:sz w:val="30"/>
          <w:szCs w:val="30"/>
          <w:cs/>
          <w:lang w:val="th-TH"/>
        </w:rPr>
        <w:t>ในบริษัท</w:t>
      </w:r>
      <w:r w:rsidRPr="000405AA">
        <w:rPr>
          <w:rFonts w:asciiTheme="majorBidi" w:hAnsiTheme="majorBidi" w:hint="cs"/>
          <w:b/>
          <w:bCs/>
          <w:i/>
          <w:iCs/>
          <w:sz w:val="30"/>
          <w:szCs w:val="30"/>
          <w:cs/>
          <w:lang w:val="th-TH"/>
        </w:rPr>
        <w:t>ย่อย</w:t>
      </w:r>
      <w:r w:rsidR="0041667F" w:rsidRPr="000405AA">
        <w:rPr>
          <w:rFonts w:asciiTheme="majorBidi" w:hAnsiTheme="majorBidi" w:hint="cs"/>
          <w:b/>
          <w:bCs/>
          <w:i/>
          <w:iCs/>
          <w:sz w:val="30"/>
          <w:szCs w:val="30"/>
          <w:cs/>
          <w:lang w:val="th-TH"/>
        </w:rPr>
        <w:t>และบริษัทร่วม</w:t>
      </w:r>
    </w:p>
    <w:p w14:paraId="5E67E86D" w14:textId="77777777" w:rsidR="004E34CC" w:rsidRPr="000405AA" w:rsidRDefault="004E34CC" w:rsidP="004A00D4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14:paraId="4AEE71F1" w14:textId="38960EF5" w:rsidR="001E26A7" w:rsidRPr="000405AA" w:rsidRDefault="00B22AA3" w:rsidP="001E26A7">
      <w:pPr>
        <w:pStyle w:val="FSBlank"/>
        <w:ind w:left="540" w:firstLine="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เงินลงทุนในบริษัทย่อย</w:t>
      </w:r>
      <w:r w:rsidR="0041667F" w:rsidRPr="000405AA">
        <w:rPr>
          <w:rFonts w:asciiTheme="majorBidi" w:hAnsiTheme="majorBidi" w:cstheme="majorBidi" w:hint="cs"/>
          <w:sz w:val="30"/>
          <w:szCs w:val="30"/>
          <w:cs/>
          <w:lang w:val="th-TH"/>
        </w:rPr>
        <w:t>และ</w:t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 xml:space="preserve">บริษัทร่วมในงบการเงินเฉพาะกิจการวัดมูลค่าด้วยราคาทุนหักค่าเผื่อการด้อยค่า </w:t>
      </w:r>
      <w:r w:rsidR="00EF02E9" w:rsidRPr="000405AA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  <w:r w:rsidR="001E26A7" w:rsidRPr="000405AA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3449E5D9" w14:textId="77777777" w:rsidR="008271B6" w:rsidRPr="000405AA" w:rsidRDefault="008271B6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0405AA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14:paraId="12039020" w14:textId="77777777" w:rsidR="008271B6" w:rsidRPr="000405AA" w:rsidRDefault="008271B6" w:rsidP="00192BE8">
      <w:pPr>
        <w:pStyle w:val="FSBlank"/>
        <w:rPr>
          <w:rFonts w:asciiTheme="majorBidi" w:eastAsia="EucrosiaUPCBold" w:hAnsiTheme="majorBidi" w:cstheme="majorBidi"/>
          <w:sz w:val="24"/>
          <w:szCs w:val="24"/>
        </w:rPr>
      </w:pPr>
    </w:p>
    <w:p w14:paraId="1A8F90DC" w14:textId="7F3FF501" w:rsidR="00B22AA3" w:rsidRPr="000405AA" w:rsidRDefault="00B22AA3" w:rsidP="00DA3FE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รายการบัญชีที่เป็นเงินตราต่างประเทศ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A25E6D" w:rsidRPr="000405AA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แปลงค่าเป็นสกุลเงินที่ใช้ในการดำเนินงาน</w:t>
      </w:r>
      <w:r w:rsidR="00DA3FE8" w:rsidRPr="000405AA">
        <w:rPr>
          <w:rFonts w:asciiTheme="majorBidi" w:hAnsiTheme="majorBidi" w:cstheme="majorBidi" w:hint="cs"/>
          <w:sz w:val="30"/>
          <w:szCs w:val="30"/>
          <w:cs/>
          <w:lang w:val="th-TH"/>
        </w:rPr>
        <w:t>ของแต่ละบริษัทในกลุ่มบริษัท</w:t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โดยใช้อัตราแลกเปลี่ยน ณ วันที่เกิดรายการ</w:t>
      </w:r>
      <w:r w:rsidRPr="000405AA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สำหรับ</w:t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="00DA3FE8" w:rsidRPr="000405AA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ณ</w:t>
      </w:r>
      <w:r w:rsidR="00DA3FE8" w:rsidRPr="000405AA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วันที่รายงาน</w:t>
      </w:r>
      <w:r w:rsidR="00DA3FE8" w:rsidRPr="000405AA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</w:p>
    <w:p w14:paraId="53A7131C" w14:textId="77777777" w:rsidR="00B57F9F" w:rsidRPr="000405AA" w:rsidRDefault="00B57F9F" w:rsidP="00DA3FE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7AA263" w14:textId="6FC88FC3" w:rsidR="008271B6" w:rsidRPr="000405AA" w:rsidRDefault="00B22AA3" w:rsidP="00DA3FE8">
      <w:pPr>
        <w:pStyle w:val="FSBlank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7C4025F8" w14:textId="77777777" w:rsidR="001E26A7" w:rsidRPr="000405AA" w:rsidRDefault="001E26A7" w:rsidP="00DA3FE8">
      <w:pPr>
        <w:pStyle w:val="FSBlank"/>
        <w:jc w:val="both"/>
        <w:rPr>
          <w:rFonts w:asciiTheme="majorBidi" w:hAnsiTheme="majorBidi" w:cstheme="majorBidi"/>
          <w:sz w:val="30"/>
          <w:szCs w:val="30"/>
          <w:lang w:val="th-TH"/>
        </w:rPr>
      </w:pPr>
    </w:p>
    <w:p w14:paraId="27B46684" w14:textId="77777777" w:rsidR="008271B6" w:rsidRPr="000405AA" w:rsidRDefault="008271B6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0405AA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07A11966" w14:textId="77777777" w:rsidR="00555156" w:rsidRPr="000405AA" w:rsidRDefault="00555156" w:rsidP="00B7541F">
      <w:pPr>
        <w:pStyle w:val="FSBlank"/>
        <w:ind w:firstLine="0"/>
        <w:rPr>
          <w:rFonts w:asciiTheme="majorBidi" w:eastAsia="EucrosiaUPCBold" w:hAnsiTheme="majorBidi" w:cstheme="majorBidi"/>
          <w:sz w:val="30"/>
          <w:szCs w:val="30"/>
        </w:rPr>
      </w:pPr>
    </w:p>
    <w:p w14:paraId="1E9A148C" w14:textId="43D52B0E" w:rsidR="00B7541F" w:rsidRPr="000405AA" w:rsidRDefault="00B7541F" w:rsidP="00EA4126">
      <w:pPr>
        <w:pStyle w:val="BodyText"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405A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0BF9F9BE" w14:textId="77777777" w:rsidR="005A678A" w:rsidRPr="000405AA" w:rsidRDefault="005A678A" w:rsidP="005A09E4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C751CF" w14:textId="02201ED0" w:rsidR="00B7541F" w:rsidRPr="000405AA" w:rsidRDefault="00B7541F" w:rsidP="00DA3FE8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(นอกเหนือจากลูกหนี้การค้า (ดูหมายเหตุข้อ</w:t>
      </w:r>
      <w:r w:rsidRPr="000405AA">
        <w:rPr>
          <w:rFonts w:asciiTheme="majorBidi" w:hAnsiTheme="majorBidi" w:cstheme="majorBidi"/>
          <w:sz w:val="30"/>
          <w:szCs w:val="30"/>
        </w:rPr>
        <w:t xml:space="preserve"> 4</w:t>
      </w:r>
      <w:r w:rsidRPr="000405AA">
        <w:rPr>
          <w:rFonts w:asciiTheme="majorBidi" w:hAnsiTheme="majorBidi" w:cstheme="majorBidi"/>
          <w:sz w:val="30"/>
          <w:szCs w:val="30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 xml:space="preserve">า </w:t>
      </w:r>
      <w:r w:rsidRPr="000405AA">
        <w:rPr>
          <w:rFonts w:asciiTheme="majorBidi" w:hAnsiTheme="majorBidi" w:cstheme="majorBidi"/>
          <w:sz w:val="30"/>
          <w:szCs w:val="30"/>
          <w:cs/>
        </w:rPr>
        <w:t>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779A2C31" w14:textId="77777777" w:rsidR="00B7541F" w:rsidRPr="000405AA" w:rsidRDefault="00B7541F" w:rsidP="005A09E4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9E4444" w14:textId="08088FBC" w:rsidR="00B7541F" w:rsidRPr="000405AA" w:rsidRDefault="00B7541F" w:rsidP="005A09E4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375D7B" w:rsidRPr="000405AA">
        <w:rPr>
          <w:rFonts w:asciiTheme="majorBidi" w:hAnsiTheme="majorBidi" w:cstheme="majorBidi"/>
          <w:sz w:val="30"/>
          <w:szCs w:val="30"/>
        </w:rPr>
        <w:br/>
      </w:r>
      <w:r w:rsidRPr="000405AA">
        <w:rPr>
          <w:rFonts w:asciiTheme="majorBidi" w:hAnsiTheme="majorBidi" w:cstheme="majorBidi"/>
          <w:sz w:val="30"/>
          <w:szCs w:val="30"/>
          <w:cs/>
        </w:rPr>
        <w:t>กลุ่มบริษัทมีการเปลี่ยนแปลงโมเดลธุรกิจในการบริหารสินทรัพย์ทางการเงิน ในกรณีดังกล่าวสินทรัพย์</w:t>
      </w:r>
      <w:r w:rsidR="00375D7B" w:rsidRPr="000405AA">
        <w:rPr>
          <w:rFonts w:asciiTheme="majorBidi" w:hAnsiTheme="majorBidi" w:cstheme="majorBidi"/>
          <w:sz w:val="30"/>
          <w:szCs w:val="30"/>
        </w:rPr>
        <w:br/>
      </w:r>
      <w:r w:rsidRPr="000405AA">
        <w:rPr>
          <w:rFonts w:asciiTheme="majorBidi" w:hAnsiTheme="majorBidi" w:cstheme="majorBidi"/>
          <w:sz w:val="30"/>
          <w:szCs w:val="30"/>
          <w:cs/>
        </w:rPr>
        <w:t>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375D7B" w:rsidRPr="000405AA">
        <w:rPr>
          <w:rFonts w:asciiTheme="majorBidi" w:hAnsiTheme="majorBidi" w:cstheme="majorBidi"/>
          <w:sz w:val="30"/>
          <w:szCs w:val="30"/>
        </w:rPr>
        <w:br/>
      </w:r>
      <w:r w:rsidRPr="000405AA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การเปลี่ยนแปลงการจัดประเภท </w:t>
      </w:r>
    </w:p>
    <w:p w14:paraId="02ADD746" w14:textId="77777777" w:rsidR="00B7541F" w:rsidRPr="000405AA" w:rsidRDefault="00B7541F" w:rsidP="005A09E4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284190" w14:textId="631BA4EE" w:rsidR="00B7541F" w:rsidRPr="000405AA" w:rsidRDefault="00B7541F" w:rsidP="005A09E4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</w:t>
      </w:r>
      <w:r w:rsidR="00DA3FE8" w:rsidRPr="000405AA">
        <w:rPr>
          <w:rFonts w:asciiTheme="majorBidi" w:hAnsiTheme="majorBidi" w:cstheme="majorBidi" w:hint="cs"/>
          <w:sz w:val="30"/>
          <w:szCs w:val="30"/>
          <w:cs/>
        </w:rPr>
        <w:t>ทุนตัดจำหน่ายตามวิธีดอกเบี้ยที่แท้จริง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ดอกเบี้ยจ่าย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3D6826CE" w14:textId="77777777" w:rsidR="00B7541F" w:rsidRPr="000405AA" w:rsidRDefault="00B7541F" w:rsidP="005A09E4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FA5701F" w14:textId="267DDC29" w:rsidR="00B7541F" w:rsidRPr="000405AA" w:rsidRDefault="00B7541F" w:rsidP="005A09E4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</w:t>
      </w:r>
      <w:r w:rsidR="00375D7B" w:rsidRPr="000405AA">
        <w:rPr>
          <w:rFonts w:asciiTheme="majorBidi" w:hAnsiTheme="majorBidi" w:cstheme="majorBidi"/>
          <w:sz w:val="30"/>
          <w:szCs w:val="30"/>
        </w:rPr>
        <w:br/>
      </w:r>
      <w:r w:rsidRPr="000405AA">
        <w:rPr>
          <w:rFonts w:asciiTheme="majorBidi" w:hAnsiTheme="majorBidi" w:cstheme="majorBidi"/>
          <w:sz w:val="30"/>
          <w:szCs w:val="30"/>
          <w:cs/>
        </w:rPr>
        <w:t>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</w:t>
      </w:r>
      <w:r w:rsidR="00375D7B" w:rsidRPr="000405AA">
        <w:rPr>
          <w:rFonts w:asciiTheme="majorBidi" w:hAnsiTheme="majorBidi" w:cstheme="majorBidi"/>
          <w:sz w:val="30"/>
          <w:szCs w:val="30"/>
        </w:rPr>
        <w:br/>
      </w:r>
      <w:r w:rsidRPr="000405AA">
        <w:rPr>
          <w:rFonts w:asciiTheme="majorBidi" w:hAnsiTheme="majorBidi" w:cstheme="majorBidi"/>
          <w:sz w:val="30"/>
          <w:szCs w:val="30"/>
          <w:cs/>
        </w:rPr>
        <w:t>การตัดรายการออกจากบัญชีรับรู้ในกำไรหรือขาดทุน</w:t>
      </w:r>
    </w:p>
    <w:p w14:paraId="4573D275" w14:textId="77777777" w:rsidR="001E26A7" w:rsidRPr="000405AA" w:rsidRDefault="001E26A7" w:rsidP="005A09E4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FA6A82" w14:textId="39B0C3CA" w:rsidR="00B7541F" w:rsidRPr="000405AA" w:rsidRDefault="00B7541F" w:rsidP="00EA4126">
      <w:pPr>
        <w:pStyle w:val="BodyText"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405A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6AA7D0E" w14:textId="77777777" w:rsidR="005A678A" w:rsidRPr="000405AA" w:rsidRDefault="005A678A" w:rsidP="00B7541F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783852CF" w14:textId="2721CC61" w:rsidR="00B7541F" w:rsidRPr="000405AA" w:rsidRDefault="00B7541F" w:rsidP="00B7541F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23CDBAA6" w14:textId="77777777" w:rsidR="00B7541F" w:rsidRPr="000405AA" w:rsidRDefault="00B7541F" w:rsidP="00F60876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267E3811" w14:textId="0ED9E883" w:rsidR="00B7541F" w:rsidRPr="000405AA" w:rsidRDefault="00B7541F" w:rsidP="00B7541F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53399BC6" w14:textId="77777777" w:rsidR="00B7541F" w:rsidRPr="000405AA" w:rsidRDefault="00B7541F" w:rsidP="00F60876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6419CC3A" w14:textId="6438A1EE" w:rsidR="00B7541F" w:rsidRPr="000405AA" w:rsidRDefault="00B7541F" w:rsidP="00B7541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4CBCA9FB" w14:textId="77777777" w:rsidR="00B7541F" w:rsidRPr="000405AA" w:rsidRDefault="00B7541F" w:rsidP="00F60876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175C5FE7" w14:textId="1465CF63" w:rsidR="008271B6" w:rsidRPr="000405AA" w:rsidRDefault="00B7541F" w:rsidP="0075008F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0D1C92E" w14:textId="2B1FB6BD" w:rsidR="00F60876" w:rsidRPr="000405AA" w:rsidRDefault="00F60876" w:rsidP="00F60876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1BA8E687" w14:textId="0628F52D" w:rsidR="00F60876" w:rsidRPr="000405AA" w:rsidRDefault="00F60876" w:rsidP="00EA4126">
      <w:pPr>
        <w:pStyle w:val="BodyText"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405A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การตัดจำหน่าย </w:t>
      </w:r>
    </w:p>
    <w:p w14:paraId="1A0942E7" w14:textId="77777777" w:rsidR="00F60876" w:rsidRPr="000405AA" w:rsidRDefault="00F60876" w:rsidP="00F60876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39A097CB" w14:textId="5D322F93" w:rsidR="001E26A7" w:rsidRPr="000405AA" w:rsidRDefault="00F60876" w:rsidP="00F60876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95802A0" w14:textId="77777777" w:rsidR="001E26A7" w:rsidRPr="000405AA" w:rsidRDefault="001E2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D1E1280" w14:textId="6BD96BF7" w:rsidR="00F60876" w:rsidRPr="000405AA" w:rsidRDefault="00F60876" w:rsidP="002D7B6B">
      <w:pPr>
        <w:pStyle w:val="BodyText"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0405A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6C34A297" w14:textId="77777777" w:rsidR="00F60876" w:rsidRPr="000405AA" w:rsidRDefault="00F60876" w:rsidP="00F60876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42588044" w14:textId="20468290" w:rsidR="00F60876" w:rsidRPr="000405AA" w:rsidRDefault="00F60876" w:rsidP="00F60876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="00F14FA0" w:rsidRPr="000405AA">
        <w:rPr>
          <w:rFonts w:asciiTheme="majorBidi" w:hAnsiTheme="majorBidi" w:cstheme="majorBidi"/>
          <w:sz w:val="30"/>
          <w:szCs w:val="30"/>
          <w:cs/>
        </w:rPr>
        <w:br/>
      </w:r>
      <w:r w:rsidRPr="000405AA">
        <w:rPr>
          <w:rFonts w:asciiTheme="majorBidi" w:hAnsiTheme="majorBidi" w:cstheme="majorBidi"/>
          <w:sz w:val="30"/>
          <w:szCs w:val="30"/>
          <w:cs/>
        </w:rPr>
        <w:t>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4C0B97D1" w14:textId="77777777" w:rsidR="001E26A7" w:rsidRPr="000405AA" w:rsidRDefault="001E26A7" w:rsidP="00F60876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5AA899A" w14:textId="326A2959" w:rsidR="002D7B6B" w:rsidRPr="000405AA" w:rsidRDefault="002D7B6B" w:rsidP="00317B7B">
      <w:pPr>
        <w:pStyle w:val="BodyText"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0405AA">
        <w:rPr>
          <w:rFonts w:asciiTheme="majorBidi" w:eastAsia="EucrosiaUPCBold" w:hAnsi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  <w:r w:rsidRPr="000405A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</w:p>
    <w:p w14:paraId="3A6DAD77" w14:textId="77777777" w:rsidR="002D7B6B" w:rsidRPr="000405AA" w:rsidRDefault="002D7B6B" w:rsidP="00317B7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A2FE45" w14:textId="6E1C676E" w:rsidR="002D7B6B" w:rsidRPr="000405AA" w:rsidRDefault="002D7B6B" w:rsidP="00317B7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0405AA">
        <w:rPr>
          <w:rFonts w:asciiTheme="majorBidi" w:hAnsi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2053E4D6" w14:textId="13FA708E" w:rsidR="002D7B6B" w:rsidRPr="000405AA" w:rsidRDefault="002D7B6B" w:rsidP="00317B7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FC88ED" w14:textId="46B0707B" w:rsidR="002D7B6B" w:rsidRPr="000405AA" w:rsidRDefault="002D7B6B" w:rsidP="00317B7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11336B" w:rsidRPr="000405AA">
        <w:rPr>
          <w:rFonts w:asciiTheme="majorBidi" w:hAnsiTheme="majorBidi"/>
          <w:sz w:val="30"/>
          <w:szCs w:val="30"/>
        </w:rPr>
        <w:t>12</w:t>
      </w:r>
      <w:r w:rsidRPr="000405AA">
        <w:rPr>
          <w:rFonts w:asciiTheme="majorBidi" w:hAnsi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</w:t>
      </w:r>
      <w:r w:rsidR="0011336B" w:rsidRPr="000405AA">
        <w:rPr>
          <w:rFonts w:asciiTheme="majorBidi" w:hAnsiTheme="majorBidi"/>
          <w:sz w:val="30"/>
          <w:szCs w:val="30"/>
        </w:rPr>
        <w:br/>
      </w:r>
      <w:r w:rsidRPr="000405AA">
        <w:rPr>
          <w:rFonts w:asciiTheme="majorBidi" w:hAnsiTheme="majorBidi"/>
          <w:sz w:val="30"/>
          <w:szCs w:val="30"/>
          <w:cs/>
        </w:rPr>
        <w:t>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</w:t>
      </w:r>
      <w:r w:rsidR="0011336B" w:rsidRPr="000405AA">
        <w:rPr>
          <w:rFonts w:asciiTheme="majorBidi" w:hAnsiTheme="majorBidi"/>
          <w:sz w:val="30"/>
          <w:szCs w:val="30"/>
        </w:rPr>
        <w:br/>
      </w:r>
      <w:r w:rsidRPr="000405AA">
        <w:rPr>
          <w:rFonts w:asciiTheme="majorBidi" w:hAnsiTheme="majorBidi"/>
          <w:sz w:val="30"/>
          <w:szCs w:val="30"/>
          <w:cs/>
        </w:rPr>
        <w:t xml:space="preserve">ค่าเผื่อผลขาดทุนด้วยผลขาดทุนด้านเครดิตที่คาดว่าจะเกิดขึ้นตลอดอายุของสัญญา </w:t>
      </w:r>
    </w:p>
    <w:p w14:paraId="761DD179" w14:textId="77777777" w:rsidR="002D7B6B" w:rsidRPr="000405AA" w:rsidRDefault="002D7B6B" w:rsidP="00317B7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FA05F1" w14:textId="68480591" w:rsidR="002D7B6B" w:rsidRPr="000405AA" w:rsidRDefault="002D7B6B" w:rsidP="00317B7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42C2D979" w14:textId="42BC42BC" w:rsidR="002D7B6B" w:rsidRPr="000405AA" w:rsidRDefault="002D7B6B" w:rsidP="00317B7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58FD4A" w14:textId="0AEEB03D" w:rsidR="001E26A7" w:rsidRPr="000405AA" w:rsidRDefault="00F86EF0" w:rsidP="00317B7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  <w:cs/>
        </w:rPr>
      </w:pPr>
      <w:r w:rsidRPr="000405AA">
        <w:rPr>
          <w:rFonts w:asciiTheme="majorBidi" w:hAnsiTheme="majorBidi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30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01EBC10C" w14:textId="77777777" w:rsidR="001E26A7" w:rsidRPr="000405AA" w:rsidRDefault="001E2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 w:rsidRPr="000405AA">
        <w:rPr>
          <w:rFonts w:asciiTheme="majorBidi" w:hAnsiTheme="majorBidi"/>
          <w:sz w:val="30"/>
          <w:szCs w:val="30"/>
          <w:cs/>
        </w:rPr>
        <w:br w:type="page"/>
      </w:r>
    </w:p>
    <w:p w14:paraId="5085579F" w14:textId="1C2A2066" w:rsidR="002D7B6B" w:rsidRPr="000405AA" w:rsidRDefault="002D7B6B" w:rsidP="00317B7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267F4023" w14:textId="51D8998C" w:rsidR="002D7B6B" w:rsidRPr="000405AA" w:rsidRDefault="002D7B6B" w:rsidP="00317B7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/>
          <w:sz w:val="30"/>
          <w:szCs w:val="30"/>
          <w:cs/>
        </w:rPr>
        <w:t>-</w:t>
      </w:r>
      <w:r w:rsidRPr="000405AA">
        <w:rPr>
          <w:rFonts w:asciiTheme="majorBidi" w:hAnsi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9BCA179" w14:textId="294D9C7A" w:rsidR="002D7B6B" w:rsidRPr="000405AA" w:rsidRDefault="002D7B6B" w:rsidP="00317B7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/>
          <w:sz w:val="30"/>
          <w:szCs w:val="30"/>
          <w:cs/>
        </w:rPr>
        <w:t>-</w:t>
      </w:r>
      <w:r w:rsidRPr="000405AA">
        <w:rPr>
          <w:rFonts w:asciiTheme="majorBidi" w:hAnsi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150325" w:rsidRPr="000405AA">
        <w:rPr>
          <w:rFonts w:asciiTheme="majorBidi" w:hAnsiTheme="majorBidi"/>
          <w:sz w:val="30"/>
          <w:szCs w:val="30"/>
        </w:rPr>
        <w:t>90</w:t>
      </w:r>
      <w:r w:rsidRPr="000405AA">
        <w:rPr>
          <w:rFonts w:asciiTheme="majorBidi" w:hAnsiTheme="majorBidi"/>
          <w:sz w:val="30"/>
          <w:szCs w:val="30"/>
          <w:cs/>
        </w:rPr>
        <w:t xml:space="preserve"> วัน</w:t>
      </w:r>
    </w:p>
    <w:p w14:paraId="12FCBA6F" w14:textId="77777777" w:rsidR="002D7B6B" w:rsidRPr="000405AA" w:rsidRDefault="002D7B6B" w:rsidP="002D7B6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40F542" w14:textId="12312296" w:rsidR="002433CA" w:rsidRPr="000405AA" w:rsidRDefault="002433CA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405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130DCE8E" w14:textId="77777777" w:rsidR="002433CA" w:rsidRPr="000405AA" w:rsidRDefault="002433CA" w:rsidP="002433CA">
      <w:pPr>
        <w:pStyle w:val="FSBlank"/>
        <w:rPr>
          <w:rFonts w:asciiTheme="majorBidi" w:hAnsiTheme="majorBidi" w:cstheme="majorBidi"/>
          <w:sz w:val="30"/>
          <w:szCs w:val="30"/>
        </w:rPr>
      </w:pPr>
    </w:p>
    <w:p w14:paraId="13B9CE84" w14:textId="67C8B79C" w:rsidR="002433CA" w:rsidRPr="000405AA" w:rsidRDefault="002433CA" w:rsidP="0024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</w:rPr>
        <w:tab/>
      </w:r>
      <w:r w:rsidR="005A09E4" w:rsidRPr="000405AA">
        <w:rPr>
          <w:rFonts w:asciiTheme="majorBidi" w:hAnsiTheme="majorBidi"/>
          <w:sz w:val="30"/>
          <w:szCs w:val="30"/>
          <w:cs/>
        </w:rPr>
        <w:t xml:space="preserve"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</w:t>
      </w:r>
    </w:p>
    <w:p w14:paraId="5A3468E1" w14:textId="77777777" w:rsidR="00C01231" w:rsidRPr="000405AA" w:rsidRDefault="00C01231" w:rsidP="0024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A87228" w14:textId="5737490D" w:rsidR="00860F63" w:rsidRPr="000405AA" w:rsidRDefault="00860F63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405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</w:t>
      </w:r>
    </w:p>
    <w:p w14:paraId="04302A06" w14:textId="77777777" w:rsidR="00860F63" w:rsidRPr="000405AA" w:rsidRDefault="00860F63" w:rsidP="007C57C2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14:paraId="10334B63" w14:textId="1F553C0C" w:rsidR="005A09E4" w:rsidRPr="000405AA" w:rsidRDefault="005A09E4" w:rsidP="005A09E4">
      <w:pPr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0405AA">
        <w:rPr>
          <w:rFonts w:asciiTheme="majorBidi" w:hAnsiTheme="majorBidi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</w:t>
      </w:r>
      <w:r w:rsidRPr="000405AA">
        <w:rPr>
          <w:rFonts w:asciiTheme="majorBidi" w:hAnsiTheme="majorBidi" w:hint="cs"/>
          <w:sz w:val="30"/>
          <w:szCs w:val="30"/>
          <w:cs/>
        </w:rPr>
        <w:t xml:space="preserve"> </w:t>
      </w:r>
      <w:r w:rsidR="00381430" w:rsidRPr="000405AA">
        <w:rPr>
          <w:rFonts w:asciiTheme="majorBidi" w:hAnsiTheme="majorBidi"/>
          <w:sz w:val="30"/>
          <w:szCs w:val="30"/>
          <w:cs/>
        </w:rPr>
        <w:br/>
      </w:r>
      <w:r w:rsidRPr="000405AA">
        <w:rPr>
          <w:rFonts w:asciiTheme="majorBidi" w:hAnsi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1ADFD8C7" w14:textId="77777777" w:rsidR="005A09E4" w:rsidRPr="000405AA" w:rsidRDefault="005A09E4" w:rsidP="005A0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/>
          <w:sz w:val="30"/>
          <w:szCs w:val="30"/>
        </w:rPr>
      </w:pPr>
    </w:p>
    <w:p w14:paraId="6F9D4C55" w14:textId="271DE360" w:rsidR="006F645C" w:rsidRPr="000405AA" w:rsidRDefault="005A09E4" w:rsidP="0075008F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0405AA">
        <w:rPr>
          <w:rFonts w:asciiTheme="majorBidi" w:hAnsiTheme="majorBidi"/>
          <w:sz w:val="30"/>
          <w:szCs w:val="30"/>
          <w:cs/>
        </w:rPr>
        <w:t>กลุ่มบริษัท</w:t>
      </w:r>
      <w:r w:rsidRPr="000405AA">
        <w:rPr>
          <w:rFonts w:asciiTheme="majorBidi" w:hAnsiTheme="majorBidi" w:hint="cs"/>
          <w:sz w:val="30"/>
          <w:szCs w:val="30"/>
          <w:cs/>
        </w:rPr>
        <w:t>ป</w:t>
      </w:r>
      <w:r w:rsidRPr="000405AA">
        <w:rPr>
          <w:rFonts w:asciiTheme="majorBidi" w:hAnsiTheme="majorBidi"/>
          <w:sz w:val="30"/>
          <w:szCs w:val="30"/>
          <w:cs/>
        </w:rPr>
        <w:t>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A42B7F" w:rsidRPr="000405AA">
        <w:rPr>
          <w:rFonts w:asciiTheme="majorBidi" w:hAnsiTheme="majorBidi"/>
          <w:sz w:val="30"/>
          <w:szCs w:val="30"/>
          <w:cs/>
        </w:rPr>
        <w:br/>
      </w:r>
      <w:r w:rsidRPr="000405AA">
        <w:rPr>
          <w:rFonts w:asciiTheme="majorBidi" w:hAnsiTheme="majorBidi"/>
          <w:sz w:val="30"/>
          <w:szCs w:val="30"/>
          <w:cs/>
        </w:rPr>
        <w:t xml:space="preserve"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A42B7F" w:rsidRPr="000405AA">
        <w:rPr>
          <w:rFonts w:asciiTheme="majorBidi" w:hAnsiTheme="majorBidi"/>
          <w:sz w:val="30"/>
          <w:szCs w:val="30"/>
          <w:cs/>
        </w:rPr>
        <w:br/>
      </w:r>
      <w:r w:rsidRPr="000405AA">
        <w:rPr>
          <w:rFonts w:asciiTheme="majorBidi" w:hAnsi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E6BAE73" w14:textId="77777777" w:rsidR="00A42B7F" w:rsidRPr="000405AA" w:rsidRDefault="00A42B7F" w:rsidP="0075008F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0863A5D" w14:textId="77777777" w:rsidR="00860F63" w:rsidRPr="000405AA" w:rsidRDefault="009F3D7A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405A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สินค้าคงเหลือ</w:t>
      </w:r>
    </w:p>
    <w:p w14:paraId="3879C166" w14:textId="77777777" w:rsidR="00860F63" w:rsidRPr="000405AA" w:rsidRDefault="00860F63" w:rsidP="007C57C2">
      <w:pPr>
        <w:pStyle w:val="FSBlank"/>
        <w:rPr>
          <w:rFonts w:asciiTheme="majorBidi" w:hAnsiTheme="majorBidi" w:cstheme="majorBidi"/>
          <w:sz w:val="30"/>
          <w:szCs w:val="30"/>
        </w:rPr>
      </w:pPr>
    </w:p>
    <w:p w14:paraId="2C652322" w14:textId="40A89585" w:rsidR="00362E0F" w:rsidRPr="000405AA" w:rsidRDefault="005A09E4" w:rsidP="00E00B9F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0405AA">
        <w:rPr>
          <w:rFonts w:asciiTheme="majorBidi" w:hAnsi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0405AA">
        <w:rPr>
          <w:rFonts w:asciiTheme="majorBidi" w:hAnsiTheme="majorBidi"/>
          <w:sz w:val="30"/>
          <w:szCs w:val="30"/>
        </w:rPr>
        <w:t xml:space="preserve"> </w:t>
      </w:r>
      <w:r w:rsidRPr="000405AA">
        <w:rPr>
          <w:rFonts w:asciiTheme="majorBidi" w:hAnsiTheme="majorBidi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bookmarkStart w:id="1" w:name="_Hlk87562734"/>
      <w:r w:rsidRPr="000405AA">
        <w:rPr>
          <w:rFonts w:asciiTheme="majorBidi" w:hAnsiTheme="majorBidi"/>
          <w:sz w:val="30"/>
          <w:szCs w:val="30"/>
          <w:cs/>
        </w:rPr>
        <w:t xml:space="preserve"> ราคาทุนรวมถึงต้นทุนทางตรงที่เกี่ยวข้องกับการได้มาของสินค้าคงเหลือ </w:t>
      </w:r>
      <w:bookmarkEnd w:id="1"/>
      <w:r w:rsidRPr="000405AA">
        <w:rPr>
          <w:rFonts w:asciiTheme="majorBidi" w:hAnsiTheme="majorBidi"/>
          <w:sz w:val="30"/>
          <w:szCs w:val="30"/>
          <w:cs/>
        </w:rPr>
        <w:t>สำหรับสินค้าสำเร็จรูป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0405AA">
        <w:rPr>
          <w:rFonts w:asciiTheme="majorBidi" w:hAnsiTheme="majorBidi"/>
          <w:sz w:val="30"/>
          <w:szCs w:val="30"/>
        </w:rPr>
        <w:t xml:space="preserve"> </w:t>
      </w:r>
      <w:r w:rsidRPr="000405AA">
        <w:rPr>
          <w:rFonts w:asciiTheme="majorBidi" w:hAnsiTheme="majorBidi"/>
          <w:sz w:val="30"/>
          <w:szCs w:val="30"/>
          <w:cs/>
        </w:rPr>
        <w:t xml:space="preserve">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469321B6" w14:textId="77777777" w:rsidR="000B524C" w:rsidRPr="000405AA" w:rsidRDefault="000B524C" w:rsidP="000B5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Theme="majorBidi" w:hAnsiTheme="majorBidi"/>
          <w:sz w:val="30"/>
          <w:szCs w:val="30"/>
          <w:cs/>
        </w:rPr>
      </w:pPr>
    </w:p>
    <w:p w14:paraId="2A96EE27" w14:textId="77777777" w:rsidR="0034796C" w:rsidRPr="000405AA" w:rsidRDefault="00347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405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F018E84" w14:textId="00111673" w:rsidR="00860F63" w:rsidRPr="000405AA" w:rsidRDefault="00860F63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405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13515DD4" w14:textId="0B42DFEA" w:rsidR="00F2146D" w:rsidRPr="000405AA" w:rsidRDefault="00F2146D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C43C95" w14:textId="52AE6D35" w:rsidR="000B524C" w:rsidRPr="000405AA" w:rsidRDefault="000B524C" w:rsidP="000B524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0B54FA6C" w14:textId="77777777" w:rsidR="000B524C" w:rsidRPr="000405AA" w:rsidRDefault="000B524C" w:rsidP="000B5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617AFFD" w14:textId="56C2D3BE" w:rsidR="000B524C" w:rsidRPr="000405AA" w:rsidRDefault="000B524C" w:rsidP="000B5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</w:t>
      </w:r>
      <w:r w:rsidR="00915589" w:rsidRPr="000405AA">
        <w:rPr>
          <w:rFonts w:asciiTheme="majorBidi" w:hAnsiTheme="majorBidi" w:cstheme="majorBidi" w:hint="cs"/>
          <w:sz w:val="30"/>
          <w:szCs w:val="30"/>
          <w:cs/>
        </w:rPr>
        <w:t>ต้นทุนการกู้ยืมและ</w:t>
      </w:r>
      <w:r w:rsidRPr="000405AA">
        <w:rPr>
          <w:rFonts w:asciiTheme="majorBidi" w:hAnsiTheme="majorBidi" w:cstheme="majorBidi"/>
          <w:sz w:val="30"/>
          <w:szCs w:val="30"/>
          <w:cs/>
        </w:rPr>
        <w:t>ต้นทุนในการรื้อถอน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</w:p>
    <w:p w14:paraId="65C763EF" w14:textId="77777777" w:rsidR="000B524C" w:rsidRPr="000405AA" w:rsidRDefault="000B524C" w:rsidP="000B5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D51BEA9" w14:textId="6E20B182" w:rsidR="000B524C" w:rsidRPr="000405AA" w:rsidRDefault="000B524C" w:rsidP="000B524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0405AA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รับรู้ในกำไรหรือขาดทุน </w:t>
      </w:r>
    </w:p>
    <w:p w14:paraId="1F94C131" w14:textId="5A005A04" w:rsidR="000B524C" w:rsidRPr="000405AA" w:rsidRDefault="000B524C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AE80F5" w14:textId="7C9F15D6" w:rsidR="000B524C" w:rsidRPr="000405AA" w:rsidRDefault="000B524C" w:rsidP="000B5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405AA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7F15A670" w14:textId="77777777" w:rsidR="006C2981" w:rsidRPr="000405AA" w:rsidRDefault="006C2981" w:rsidP="000B5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195E4A3" w14:textId="5D33B50D" w:rsidR="000B524C" w:rsidRPr="000405AA" w:rsidRDefault="000B524C" w:rsidP="000B524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0405AA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0405AA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0405AA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</w:t>
      </w:r>
      <w:r w:rsidRPr="000405AA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0405AA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24507AEA" w14:textId="3E8820E6" w:rsidR="000B524C" w:rsidRPr="000405AA" w:rsidRDefault="000B524C" w:rsidP="000B524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</w:p>
    <w:p w14:paraId="354F7E4C" w14:textId="77777777" w:rsidR="000B524C" w:rsidRPr="000405AA" w:rsidRDefault="000B524C" w:rsidP="000B5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0405AA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50AC0639" w14:textId="77777777" w:rsidR="0099504D" w:rsidRPr="000405AA" w:rsidRDefault="0099504D" w:rsidP="000B524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</w:p>
    <w:p w14:paraId="0762F2BF" w14:textId="0304EA81" w:rsidR="000B524C" w:rsidRPr="000405AA" w:rsidRDefault="000B524C" w:rsidP="000B524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0405AA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</w:t>
      </w:r>
      <w:r w:rsidR="00D17C7C" w:rsidRPr="000405AA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และส่วนปรับปรุงที่ดิน</w:t>
      </w:r>
      <w:r w:rsidRPr="000405AA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และสินทรัพย์ที่อยู่ระหว่างการก่อสร้าง</w:t>
      </w:r>
      <w:r w:rsidR="00D17C7C" w:rsidRPr="000405AA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และติดตั้ง</w:t>
      </w:r>
      <w:r w:rsidRPr="000405AA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 </w:t>
      </w:r>
    </w:p>
    <w:p w14:paraId="5A8A24B1" w14:textId="4C23BF55" w:rsidR="00375D7B" w:rsidRPr="000405AA" w:rsidRDefault="00375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</w:rPr>
        <w:br w:type="page"/>
      </w:r>
    </w:p>
    <w:p w14:paraId="6CDEAAE1" w14:textId="27A834E3" w:rsidR="00517492" w:rsidRPr="000405AA" w:rsidRDefault="000B524C" w:rsidP="000B5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7B01A1B5" w14:textId="77777777" w:rsidR="00C2506A" w:rsidRPr="000405AA" w:rsidRDefault="00C2506A" w:rsidP="000B5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800"/>
        <w:gridCol w:w="2070"/>
      </w:tblGrid>
      <w:tr w:rsidR="00860F63" w:rsidRPr="000405AA" w14:paraId="6D4138EB" w14:textId="77777777" w:rsidTr="008509E7">
        <w:tc>
          <w:tcPr>
            <w:tcW w:w="4950" w:type="dxa"/>
          </w:tcPr>
          <w:p w14:paraId="354E614B" w14:textId="453C837B" w:rsidR="00860F63" w:rsidRPr="000405AA" w:rsidRDefault="00220D0E" w:rsidP="00760BB5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Theme="majorBidi" w:hAnsiTheme="majorBidi" w:cstheme="majorBidi"/>
                <w:cs/>
              </w:rPr>
            </w:pPr>
            <w:r w:rsidRPr="000405AA">
              <w:rPr>
                <w:rFonts w:asciiTheme="majorBidi" w:hAnsiTheme="majorBidi" w:cstheme="majorBidi" w:hint="cs"/>
                <w:cs/>
              </w:rPr>
              <w:t>อาคาร</w:t>
            </w:r>
          </w:p>
        </w:tc>
        <w:tc>
          <w:tcPr>
            <w:tcW w:w="1800" w:type="dxa"/>
          </w:tcPr>
          <w:p w14:paraId="1AF745DA" w14:textId="700CD95E" w:rsidR="00860F63" w:rsidRPr="000405AA" w:rsidRDefault="00220D0E" w:rsidP="0012052A">
            <w:pPr>
              <w:pStyle w:val="BodyText3"/>
              <w:tabs>
                <w:tab w:val="clear" w:pos="540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</w:rPr>
            </w:pPr>
            <w:r w:rsidRPr="000405AA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2070" w:type="dxa"/>
          </w:tcPr>
          <w:p w14:paraId="1B3F7A3D" w14:textId="77777777" w:rsidR="00860F63" w:rsidRPr="000405AA" w:rsidRDefault="00860F63" w:rsidP="000F0D9B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Theme="majorBidi" w:hAnsiTheme="majorBidi" w:cstheme="majorBidi"/>
                <w:cs/>
              </w:rPr>
            </w:pPr>
            <w:r w:rsidRPr="000405AA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220D0E" w:rsidRPr="000405AA" w14:paraId="1980F9DD" w14:textId="77777777" w:rsidTr="008509E7">
        <w:tc>
          <w:tcPr>
            <w:tcW w:w="4950" w:type="dxa"/>
          </w:tcPr>
          <w:p w14:paraId="1942EFB4" w14:textId="7F82FD63" w:rsidR="00220D0E" w:rsidRPr="000405AA" w:rsidRDefault="00220D0E" w:rsidP="00760BB5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Theme="majorBidi" w:hAnsiTheme="majorBidi" w:cstheme="majorBidi"/>
                <w:cs/>
              </w:rPr>
            </w:pPr>
            <w:r w:rsidRPr="000405AA">
              <w:rPr>
                <w:rFonts w:asciiTheme="majorBidi" w:hAnsiTheme="majorBidi" w:cstheme="majorBidi" w:hint="cs"/>
                <w:cs/>
              </w:rPr>
              <w:t>เครื่องจักรและอุปกรณ์โรงงาน</w:t>
            </w:r>
          </w:p>
        </w:tc>
        <w:tc>
          <w:tcPr>
            <w:tcW w:w="1800" w:type="dxa"/>
          </w:tcPr>
          <w:p w14:paraId="37F29346" w14:textId="392B51B3" w:rsidR="00220D0E" w:rsidRPr="000405AA" w:rsidRDefault="00220D0E" w:rsidP="0012052A">
            <w:pPr>
              <w:pStyle w:val="BodyText3"/>
              <w:tabs>
                <w:tab w:val="clear" w:pos="540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</w:rPr>
            </w:pPr>
            <w:r w:rsidRPr="000405AA">
              <w:rPr>
                <w:rFonts w:asciiTheme="majorBidi" w:hAnsiTheme="majorBidi" w:cstheme="majorBidi"/>
              </w:rPr>
              <w:t xml:space="preserve">5 </w:t>
            </w:r>
            <w:r w:rsidRPr="000405AA">
              <w:rPr>
                <w:rFonts w:asciiTheme="majorBidi" w:hAnsiTheme="majorBidi" w:cstheme="majorBidi" w:hint="cs"/>
                <w:cs/>
              </w:rPr>
              <w:t xml:space="preserve">และ </w:t>
            </w:r>
            <w:r w:rsidRPr="000405AA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2070" w:type="dxa"/>
          </w:tcPr>
          <w:p w14:paraId="7008B7D3" w14:textId="61297659" w:rsidR="00220D0E" w:rsidRPr="000405AA" w:rsidRDefault="00220D0E" w:rsidP="000F0D9B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Theme="majorBidi" w:hAnsiTheme="majorBidi" w:cstheme="majorBidi"/>
                <w:cs/>
              </w:rPr>
            </w:pPr>
            <w:r w:rsidRPr="000405AA">
              <w:rPr>
                <w:rFonts w:asciiTheme="majorBidi" w:hAnsiTheme="majorBidi" w:cstheme="majorBidi" w:hint="cs"/>
                <w:cs/>
              </w:rPr>
              <w:t>ปี</w:t>
            </w:r>
          </w:p>
        </w:tc>
      </w:tr>
      <w:tr w:rsidR="00220D0E" w:rsidRPr="000405AA" w14:paraId="109EA12B" w14:textId="77777777" w:rsidTr="008509E7">
        <w:tc>
          <w:tcPr>
            <w:tcW w:w="4950" w:type="dxa"/>
          </w:tcPr>
          <w:p w14:paraId="5DAFF38D" w14:textId="1CDD97F4" w:rsidR="00220D0E" w:rsidRPr="000405AA" w:rsidRDefault="00220D0E" w:rsidP="00220D0E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Theme="majorBidi" w:hAnsiTheme="majorBidi" w:cstheme="majorBidi"/>
                <w:cs/>
              </w:rPr>
            </w:pPr>
            <w:r w:rsidRPr="000405AA">
              <w:rPr>
                <w:rFonts w:asciiTheme="majorBidi" w:hAnsiTheme="majorBidi" w:cstheme="majorBidi" w:hint="cs"/>
                <w:cs/>
              </w:rPr>
              <w:t>ส่วนปรับปรุงสิทธิการเช่า</w:t>
            </w:r>
          </w:p>
        </w:tc>
        <w:tc>
          <w:tcPr>
            <w:tcW w:w="1800" w:type="dxa"/>
          </w:tcPr>
          <w:p w14:paraId="421F5C70" w14:textId="7C1B336B" w:rsidR="00220D0E" w:rsidRPr="000405AA" w:rsidRDefault="00220D0E" w:rsidP="00220D0E">
            <w:pPr>
              <w:pStyle w:val="BodyText3"/>
              <w:tabs>
                <w:tab w:val="clear" w:pos="540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</w:rPr>
            </w:pPr>
            <w:r w:rsidRPr="000405A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070" w:type="dxa"/>
          </w:tcPr>
          <w:p w14:paraId="482A0F6D" w14:textId="3A909086" w:rsidR="00220D0E" w:rsidRPr="000405AA" w:rsidRDefault="00220D0E" w:rsidP="00220D0E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Theme="majorBidi" w:hAnsiTheme="majorBidi" w:cstheme="majorBidi"/>
                <w:cs/>
              </w:rPr>
            </w:pPr>
            <w:r w:rsidRPr="000405AA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220D0E" w:rsidRPr="000405AA" w14:paraId="7CE334B2" w14:textId="77777777" w:rsidTr="008509E7">
        <w:tc>
          <w:tcPr>
            <w:tcW w:w="4950" w:type="dxa"/>
          </w:tcPr>
          <w:p w14:paraId="7A318980" w14:textId="77777777" w:rsidR="00220D0E" w:rsidRPr="000405AA" w:rsidRDefault="00220D0E" w:rsidP="00220D0E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Theme="majorBidi" w:hAnsiTheme="majorBidi" w:cstheme="majorBidi"/>
                <w:cs/>
              </w:rPr>
            </w:pPr>
            <w:r w:rsidRPr="000405AA">
              <w:rPr>
                <w:rFonts w:asciiTheme="majorBidi" w:hAnsiTheme="majorBidi" w:cstheme="majorBidi" w:hint="cs"/>
                <w:cs/>
              </w:rPr>
              <w:t>เครื่องมือ เครื่องใช้และอุปกรณ์ใช้ในการดำเนินงาน</w:t>
            </w:r>
          </w:p>
        </w:tc>
        <w:tc>
          <w:tcPr>
            <w:tcW w:w="1800" w:type="dxa"/>
          </w:tcPr>
          <w:p w14:paraId="5974F6B3" w14:textId="77777777" w:rsidR="00220D0E" w:rsidRPr="000405AA" w:rsidRDefault="00220D0E" w:rsidP="00220D0E">
            <w:pPr>
              <w:pStyle w:val="BodyText3"/>
              <w:tabs>
                <w:tab w:val="clear" w:pos="540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  <w:cs/>
              </w:rPr>
            </w:pPr>
            <w:r w:rsidRPr="000405A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070" w:type="dxa"/>
          </w:tcPr>
          <w:p w14:paraId="77290CF6" w14:textId="77777777" w:rsidR="00220D0E" w:rsidRPr="000405AA" w:rsidRDefault="00220D0E" w:rsidP="00220D0E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Theme="majorBidi" w:hAnsiTheme="majorBidi" w:cstheme="majorBidi"/>
                <w:cs/>
              </w:rPr>
            </w:pPr>
            <w:r w:rsidRPr="000405AA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220D0E" w:rsidRPr="000405AA" w14:paraId="7348685A" w14:textId="77777777" w:rsidTr="008509E7">
        <w:tc>
          <w:tcPr>
            <w:tcW w:w="4950" w:type="dxa"/>
          </w:tcPr>
          <w:p w14:paraId="33699045" w14:textId="77777777" w:rsidR="00220D0E" w:rsidRPr="000405AA" w:rsidRDefault="00220D0E" w:rsidP="00220D0E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Theme="majorBidi" w:hAnsiTheme="majorBidi" w:cstheme="majorBidi"/>
                <w:cs/>
              </w:rPr>
            </w:pPr>
            <w:r w:rsidRPr="000405AA">
              <w:rPr>
                <w:rFonts w:asciiTheme="majorBidi" w:hAnsiTheme="majorBidi" w:cstheme="majorBidi" w:hint="cs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800" w:type="dxa"/>
          </w:tcPr>
          <w:p w14:paraId="73D0676D" w14:textId="77777777" w:rsidR="00220D0E" w:rsidRPr="000405AA" w:rsidRDefault="00220D0E" w:rsidP="00220D0E">
            <w:pPr>
              <w:pStyle w:val="BodyText3"/>
              <w:tabs>
                <w:tab w:val="clear" w:pos="540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  <w:cs/>
              </w:rPr>
            </w:pPr>
            <w:r w:rsidRPr="000405AA">
              <w:rPr>
                <w:rFonts w:asciiTheme="majorBidi" w:hAnsiTheme="majorBidi" w:cstheme="majorBidi"/>
              </w:rPr>
              <w:t xml:space="preserve">3 </w:t>
            </w:r>
            <w:r w:rsidRPr="000405AA">
              <w:rPr>
                <w:rFonts w:asciiTheme="majorBidi" w:hAnsiTheme="majorBidi" w:cstheme="majorBidi" w:hint="cs"/>
                <w:cs/>
              </w:rPr>
              <w:t xml:space="preserve">และ </w:t>
            </w:r>
            <w:r w:rsidRPr="000405A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070" w:type="dxa"/>
          </w:tcPr>
          <w:p w14:paraId="1D1CC1ED" w14:textId="77777777" w:rsidR="00220D0E" w:rsidRPr="000405AA" w:rsidRDefault="00220D0E" w:rsidP="00220D0E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Theme="majorBidi" w:hAnsiTheme="majorBidi" w:cstheme="majorBidi"/>
                <w:cs/>
              </w:rPr>
            </w:pPr>
            <w:r w:rsidRPr="000405AA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220D0E" w:rsidRPr="000405AA" w14:paraId="2EB36D0F" w14:textId="77777777" w:rsidTr="008509E7">
        <w:tc>
          <w:tcPr>
            <w:tcW w:w="4950" w:type="dxa"/>
          </w:tcPr>
          <w:p w14:paraId="3BD83AEF" w14:textId="77777777" w:rsidR="00220D0E" w:rsidRPr="000405AA" w:rsidRDefault="00220D0E" w:rsidP="00220D0E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Theme="majorBidi" w:hAnsiTheme="majorBidi" w:cstheme="majorBidi"/>
                <w:cs/>
              </w:rPr>
            </w:pPr>
            <w:r w:rsidRPr="000405AA">
              <w:rPr>
                <w:rFonts w:asciiTheme="majorBidi" w:hAnsiTheme="majorBidi" w:cstheme="majorBidi" w:hint="cs"/>
                <w:cs/>
              </w:rPr>
              <w:t>ยานพาหนะ</w:t>
            </w:r>
          </w:p>
        </w:tc>
        <w:tc>
          <w:tcPr>
            <w:tcW w:w="1800" w:type="dxa"/>
          </w:tcPr>
          <w:p w14:paraId="7159AE93" w14:textId="77777777" w:rsidR="00220D0E" w:rsidRPr="000405AA" w:rsidRDefault="00220D0E" w:rsidP="00220D0E">
            <w:pPr>
              <w:pStyle w:val="BodyText3"/>
              <w:tabs>
                <w:tab w:val="clear" w:pos="540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  <w:cs/>
              </w:rPr>
            </w:pPr>
            <w:r w:rsidRPr="000405A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070" w:type="dxa"/>
          </w:tcPr>
          <w:p w14:paraId="188B2FBF" w14:textId="77777777" w:rsidR="00220D0E" w:rsidRPr="000405AA" w:rsidRDefault="00220D0E" w:rsidP="00220D0E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Theme="majorBidi" w:hAnsiTheme="majorBidi" w:cstheme="majorBidi"/>
                <w:cs/>
              </w:rPr>
            </w:pPr>
            <w:r w:rsidRPr="000405AA">
              <w:rPr>
                <w:rFonts w:asciiTheme="majorBidi" w:hAnsiTheme="majorBidi" w:cstheme="majorBidi"/>
                <w:cs/>
              </w:rPr>
              <w:t>ปี</w:t>
            </w:r>
          </w:p>
        </w:tc>
      </w:tr>
    </w:tbl>
    <w:p w14:paraId="47F7CD6C" w14:textId="77777777" w:rsidR="00220D0E" w:rsidRPr="000405AA" w:rsidRDefault="00220D0E" w:rsidP="00220D0E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DC7C934" w14:textId="0EAE18BD" w:rsidR="00B11341" w:rsidRPr="000405AA" w:rsidRDefault="00F2146D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405A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ค่าความนิยม</w:t>
      </w:r>
    </w:p>
    <w:p w14:paraId="747ECE97" w14:textId="77777777" w:rsidR="00B11341" w:rsidRPr="000405AA" w:rsidRDefault="00B11341" w:rsidP="00B11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97241DB" w14:textId="5F024A24" w:rsidR="003C20C6" w:rsidRPr="000405AA" w:rsidRDefault="00F2146D" w:rsidP="00B11341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7F5511C5" w14:textId="7FDCFAB5" w:rsidR="00D962D2" w:rsidRPr="000405AA" w:rsidRDefault="00D96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C33ED4D" w14:textId="78628C0E" w:rsidR="00F2146D" w:rsidRPr="000405AA" w:rsidRDefault="00F2146D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405A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สินทรัพย์ไม่มีตัวตนอื่น</w:t>
      </w:r>
    </w:p>
    <w:p w14:paraId="41D428BE" w14:textId="77777777" w:rsidR="003C20C6" w:rsidRPr="000405AA" w:rsidRDefault="003C20C6" w:rsidP="00F21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3B81E653" w14:textId="183E04D3" w:rsidR="00484C39" w:rsidRPr="000405AA" w:rsidRDefault="00FB4429" w:rsidP="00C25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</w:t>
      </w:r>
      <w:r w:rsidRPr="000405AA">
        <w:rPr>
          <w:rFonts w:asciiTheme="majorBidi" w:hAnsiTheme="majorBidi" w:hint="cs"/>
          <w:sz w:val="30"/>
          <w:szCs w:val="30"/>
          <w:cs/>
        </w:rPr>
        <w:t xml:space="preserve"> </w:t>
      </w:r>
      <w:r w:rsidR="00F2146D" w:rsidRPr="000405AA"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สินทรัพย์ไม่มีตัวตนอื่น</w:t>
      </w:r>
      <w:r w:rsidR="00C229B4" w:rsidRPr="000405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2146D" w:rsidRPr="000405AA">
        <w:rPr>
          <w:rFonts w:asciiTheme="majorBidi" w:hAnsiTheme="majorBidi" w:cstheme="majorBidi" w:hint="cs"/>
          <w:sz w:val="30"/>
          <w:szCs w:val="30"/>
          <w:cs/>
        </w:rPr>
        <w:t xml:space="preserve">ๆ </w:t>
      </w:r>
      <w:r w:rsidR="00F2146D" w:rsidRPr="000405AA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="00F2146D"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="00F2146D" w:rsidRPr="000405AA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F2146D" w:rsidRPr="000405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2146D" w:rsidRPr="000405AA">
        <w:rPr>
          <w:rFonts w:asciiTheme="majorBidi" w:hAnsiTheme="majorBidi" w:cstheme="majorBidi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C229B4" w:rsidRPr="000405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C5E02" w:rsidRPr="000405AA">
        <w:rPr>
          <w:rFonts w:asciiTheme="majorBidi" w:hAnsiTheme="majorBidi" w:cstheme="majorBidi" w:hint="cs"/>
          <w:sz w:val="30"/>
          <w:szCs w:val="30"/>
          <w:cs/>
        </w:rPr>
        <w:t>ทั้งนี้ กลุ่มบริษัท</w:t>
      </w:r>
      <w:r w:rsidR="00966B07" w:rsidRPr="000405AA">
        <w:rPr>
          <w:rFonts w:asciiTheme="majorBidi" w:hAnsiTheme="majorBidi" w:cstheme="majorBidi"/>
          <w:sz w:val="30"/>
          <w:szCs w:val="30"/>
        </w:rPr>
        <w:br/>
      </w:r>
      <w:r w:rsidR="006C5E02" w:rsidRPr="000405AA">
        <w:rPr>
          <w:rFonts w:asciiTheme="majorBidi" w:hAnsiTheme="majorBidi" w:cstheme="majorBidi" w:hint="cs"/>
          <w:sz w:val="30"/>
          <w:szCs w:val="30"/>
          <w:cs/>
        </w:rPr>
        <w:t>ไม่คิดค่าตัดจำหน่ายสำหรับเครื่องหมายการค้า</w:t>
      </w:r>
    </w:p>
    <w:p w14:paraId="38C1225B" w14:textId="77777777" w:rsidR="0034796C" w:rsidRPr="000405AA" w:rsidRDefault="0034796C" w:rsidP="00C25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D152A99" w14:textId="5335C3C0" w:rsidR="00484C39" w:rsidRPr="000405AA" w:rsidRDefault="00484C39" w:rsidP="00484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50A38ECA" w14:textId="77777777" w:rsidR="00C2506A" w:rsidRPr="000405AA" w:rsidRDefault="00C2506A" w:rsidP="00484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2177"/>
        <w:gridCol w:w="2097"/>
      </w:tblGrid>
      <w:tr w:rsidR="008509E7" w:rsidRPr="000405AA" w14:paraId="7EFCF166" w14:textId="77777777" w:rsidTr="008509E7">
        <w:tc>
          <w:tcPr>
            <w:tcW w:w="4483" w:type="dxa"/>
          </w:tcPr>
          <w:p w14:paraId="748FAD53" w14:textId="77777777" w:rsidR="008509E7" w:rsidRPr="000405AA" w:rsidRDefault="008509E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177" w:type="dxa"/>
          </w:tcPr>
          <w:p w14:paraId="46F94CBA" w14:textId="77777777" w:rsidR="008509E7" w:rsidRPr="000405AA" w:rsidRDefault="008509E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097" w:type="dxa"/>
          </w:tcPr>
          <w:p w14:paraId="650153E9" w14:textId="77777777" w:rsidR="008509E7" w:rsidRPr="000405AA" w:rsidRDefault="008509E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509E7" w:rsidRPr="000405AA" w14:paraId="56F852F9" w14:textId="77777777" w:rsidTr="00CC1D40">
        <w:tc>
          <w:tcPr>
            <w:tcW w:w="4483" w:type="dxa"/>
          </w:tcPr>
          <w:p w14:paraId="48C5DB80" w14:textId="77777777" w:rsidR="008509E7" w:rsidRPr="000405AA" w:rsidRDefault="00CC1D40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สัญญาแฟรนไชส์</w:t>
            </w:r>
          </w:p>
        </w:tc>
        <w:tc>
          <w:tcPr>
            <w:tcW w:w="2177" w:type="dxa"/>
            <w:shd w:val="clear" w:color="auto" w:fill="auto"/>
          </w:tcPr>
          <w:p w14:paraId="6982AAAB" w14:textId="77777777" w:rsidR="008509E7" w:rsidRPr="000405AA" w:rsidRDefault="009764E1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3 - 10</w:t>
            </w:r>
          </w:p>
        </w:tc>
        <w:tc>
          <w:tcPr>
            <w:tcW w:w="2097" w:type="dxa"/>
          </w:tcPr>
          <w:p w14:paraId="54DA54E9" w14:textId="77777777" w:rsidR="008509E7" w:rsidRPr="000405AA" w:rsidRDefault="008509E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509E7" w:rsidRPr="000405AA" w14:paraId="13A72798" w14:textId="77777777" w:rsidTr="00CC1D40">
        <w:tc>
          <w:tcPr>
            <w:tcW w:w="4483" w:type="dxa"/>
          </w:tcPr>
          <w:p w14:paraId="0F93FC9E" w14:textId="77777777" w:rsidR="008509E7" w:rsidRPr="000405AA" w:rsidRDefault="008509E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ค่าสิทธิบัต</w:t>
            </w:r>
            <w:r w:rsidR="00CC1D40"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</w:p>
        </w:tc>
        <w:tc>
          <w:tcPr>
            <w:tcW w:w="2177" w:type="dxa"/>
            <w:shd w:val="clear" w:color="auto" w:fill="auto"/>
          </w:tcPr>
          <w:p w14:paraId="3B4EEAED" w14:textId="77777777" w:rsidR="008509E7" w:rsidRPr="000405AA" w:rsidRDefault="00CC1D40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3 - 10</w:t>
            </w:r>
          </w:p>
        </w:tc>
        <w:tc>
          <w:tcPr>
            <w:tcW w:w="2097" w:type="dxa"/>
          </w:tcPr>
          <w:p w14:paraId="5D976268" w14:textId="77777777" w:rsidR="008509E7" w:rsidRPr="000405AA" w:rsidRDefault="008509E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25D96D9" w14:textId="77777777" w:rsidR="00866283" w:rsidRPr="000405AA" w:rsidRDefault="00866283" w:rsidP="00866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9380D11" w14:textId="6E85E98C" w:rsidR="00866283" w:rsidRPr="000405AA" w:rsidRDefault="00866283" w:rsidP="00866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Theme="majorBidi" w:hAnsiTheme="majorBidi" w:cstheme="majorBidi" w:hint="cs"/>
          <w:sz w:val="30"/>
          <w:szCs w:val="30"/>
          <w:cs/>
        </w:rPr>
        <w:t>ค่าตัดจำหน่ายสัญญาแฟรนไชส์บันทึกในค่าใช้จ่ายในการขาย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ค่าตัดจำหน่ายของสินทรัพย์ไม่มีตัวตนอื่นบันทึก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>ในค่าใช้จ่ายในการบริหาร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ขาดทุนจากการด้อยค่ารับรู้เป็น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>ค่าใช้จ่ายในการบริหาร</w:t>
      </w:r>
      <w:r w:rsidRPr="000405AA">
        <w:rPr>
          <w:rFonts w:asciiTheme="majorBidi" w:hAnsiTheme="majorBidi" w:cstheme="majorBidi"/>
          <w:sz w:val="30"/>
          <w:szCs w:val="30"/>
          <w:cs/>
        </w:rPr>
        <w:t>ในงบกำไรขาดทุนเบ็ดเสร็จ</w:t>
      </w:r>
    </w:p>
    <w:p w14:paraId="52FB668E" w14:textId="1A2473D9" w:rsidR="00375D7B" w:rsidRPr="000405AA" w:rsidRDefault="00375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19A39B1" w14:textId="77777777" w:rsidR="004E3224" w:rsidRPr="000405AA" w:rsidRDefault="004E3224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405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64A4088D" w14:textId="0AD5CBCB" w:rsidR="004E3224" w:rsidRPr="000405AA" w:rsidRDefault="004E3224" w:rsidP="004E3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F375551" w14:textId="7335FA71" w:rsidR="00CE4C37" w:rsidRPr="000405AA" w:rsidRDefault="00CE4C37" w:rsidP="00CE4C3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78D0E395" w14:textId="77777777" w:rsidR="00CE4C37" w:rsidRPr="000405AA" w:rsidRDefault="00CE4C37" w:rsidP="00CE4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42EA294" w14:textId="02FCD720" w:rsidR="00CE4C37" w:rsidRPr="000405AA" w:rsidRDefault="00CE4C37" w:rsidP="00CE4C3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2C1FD133" w14:textId="77777777" w:rsidR="00CE4C37" w:rsidRPr="000405AA" w:rsidRDefault="00CE4C37" w:rsidP="00CE4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BA950CE" w14:textId="1CAEB1AD" w:rsidR="00CE4C37" w:rsidRPr="000405AA" w:rsidRDefault="00CE4C37" w:rsidP="00CE4C3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098DC4AC" w14:textId="77777777" w:rsidR="00CE4C37" w:rsidRPr="000405AA" w:rsidRDefault="00CE4C37" w:rsidP="00CE4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EBE9D67" w14:textId="1E4BC382" w:rsidR="00CE4C37" w:rsidRPr="000405AA" w:rsidRDefault="00CE4C37" w:rsidP="00CE4C3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="00966B07"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</w:p>
    <w:p w14:paraId="11A944A0" w14:textId="77777777" w:rsidR="00CE4C37" w:rsidRPr="000405AA" w:rsidRDefault="00CE4C37" w:rsidP="00CE4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5BA5730" w14:textId="56BEFE48" w:rsidR="00CE4C37" w:rsidRPr="000405AA" w:rsidRDefault="00CE4C37" w:rsidP="00CE4C3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</w:t>
      </w:r>
      <w:r w:rsidR="00D376C7" w:rsidRPr="000405AA">
        <w:rPr>
          <w:rFonts w:asciiTheme="majorBidi" w:hAnsiTheme="majorBidi" w:cstheme="majorBidi" w:hint="cs"/>
          <w:sz w:val="30"/>
          <w:szCs w:val="30"/>
          <w:cs/>
        </w:rPr>
        <w:t>ตามนัยของสัญญาเช่า</w:t>
      </w:r>
      <w:r w:rsidR="00966B07" w:rsidRPr="000405AA">
        <w:rPr>
          <w:rFonts w:asciiTheme="majorBidi" w:hAnsiTheme="majorBidi" w:cstheme="majorBidi" w:hint="cs"/>
          <w:sz w:val="30"/>
          <w:szCs w:val="30"/>
          <w:cs/>
        </w:rPr>
        <w:t>ของกลุ่มบริษัทในการคิดลดเป็นมูลค่าปัจจุบัน</w:t>
      </w:r>
      <w:r w:rsidR="00D376C7" w:rsidRPr="000405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376C7" w:rsidRPr="000405AA">
        <w:rPr>
          <w:rFonts w:asciiTheme="majorBidi" w:hAnsiTheme="majorBidi" w:cstheme="majorBidi"/>
          <w:sz w:val="30"/>
          <w:szCs w:val="30"/>
          <w:cs/>
        </w:rPr>
        <w:t>เว้นแต่อัตรานั้นไม่สามารถกำหนดได้</w:t>
      </w:r>
      <w:r w:rsidR="00D376C7" w:rsidRPr="000405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</w:p>
    <w:p w14:paraId="5E50D99B" w14:textId="77777777" w:rsidR="00F14FA0" w:rsidRPr="000405AA" w:rsidRDefault="00F14FA0" w:rsidP="00CE4C3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B20D7B" w14:textId="782DE486" w:rsidR="00375D7B" w:rsidRPr="000405AA" w:rsidRDefault="00CE4C37" w:rsidP="002869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</w:t>
      </w:r>
      <w:r w:rsidR="00DD4F69" w:rsidRPr="000405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 xml:space="preserve"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  <w:r w:rsidR="00E3797B" w:rsidRPr="000405AA">
        <w:rPr>
          <w:rFonts w:asciiTheme="majorBidi" w:hAnsiTheme="majorBidi"/>
          <w:sz w:val="30"/>
          <w:szCs w:val="30"/>
          <w:cs/>
        </w:rPr>
        <w:t>ยกเว้นสัญญาเช่า</w:t>
      </w:r>
      <w:r w:rsidR="00E3797B" w:rsidRPr="000405AA">
        <w:rPr>
          <w:rFonts w:asciiTheme="majorBidi" w:hAnsiTheme="majorBidi" w:hint="cs"/>
          <w:sz w:val="30"/>
          <w:szCs w:val="30"/>
          <w:cs/>
        </w:rPr>
        <w:t>พื้นที่</w:t>
      </w:r>
      <w:r w:rsidR="00E3797B" w:rsidRPr="000405AA">
        <w:rPr>
          <w:rFonts w:asciiTheme="majorBidi" w:hAnsiTheme="majorBidi"/>
          <w:sz w:val="30"/>
          <w:szCs w:val="30"/>
          <w:cs/>
        </w:rPr>
        <w:t xml:space="preserve">ที่ได้รับส่วนลดค่าเช่าจากสถานการณ์ </w:t>
      </w:r>
      <w:r w:rsidR="00E3797B" w:rsidRPr="000405AA">
        <w:rPr>
          <w:rFonts w:asciiTheme="majorBidi" w:hAnsiTheme="majorBidi" w:cstheme="majorBidi"/>
          <w:sz w:val="30"/>
          <w:szCs w:val="30"/>
        </w:rPr>
        <w:t>COVID-</w:t>
      </w:r>
      <w:r w:rsidR="003F09F6" w:rsidRPr="000405AA">
        <w:rPr>
          <w:rFonts w:asciiTheme="majorBidi" w:hAnsiTheme="majorBidi"/>
          <w:sz w:val="30"/>
          <w:szCs w:val="30"/>
        </w:rPr>
        <w:t>19</w:t>
      </w:r>
      <w:r w:rsidR="00E3797B" w:rsidRPr="000405AA">
        <w:rPr>
          <w:rFonts w:asciiTheme="majorBidi" w:hAnsiTheme="majorBidi"/>
          <w:sz w:val="30"/>
          <w:szCs w:val="30"/>
          <w:cs/>
        </w:rPr>
        <w:t xml:space="preserve"> และกลุ่มบริษัทเลือกไม่ประเมินว่าการได้รับส่วนลดค่าเช่าเป็นการเปลี่ยนแปลงสัญญาเช่า จะปรับปรุงผลกระทบกับหนี้สินตามสัญญาเช่าและกำไรสะสม ณ วันที่ </w:t>
      </w:r>
      <w:r w:rsidR="00966B07" w:rsidRPr="000405AA">
        <w:rPr>
          <w:rFonts w:asciiTheme="majorBidi" w:hAnsiTheme="majorBidi"/>
          <w:sz w:val="30"/>
          <w:szCs w:val="30"/>
          <w:cs/>
        </w:rPr>
        <w:br/>
      </w:r>
      <w:r w:rsidR="00666AF9" w:rsidRPr="000405AA">
        <w:rPr>
          <w:rFonts w:asciiTheme="majorBidi" w:hAnsiTheme="majorBidi"/>
          <w:sz w:val="30"/>
          <w:szCs w:val="30"/>
        </w:rPr>
        <w:t>1</w:t>
      </w:r>
      <w:r w:rsidR="00E3797B" w:rsidRPr="000405AA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666AF9" w:rsidRPr="000405AA">
        <w:rPr>
          <w:rFonts w:asciiTheme="majorBidi" w:hAnsiTheme="majorBidi"/>
          <w:sz w:val="30"/>
          <w:szCs w:val="30"/>
        </w:rPr>
        <w:t>2564</w:t>
      </w:r>
      <w:r w:rsidR="00375D7B" w:rsidRPr="000405AA">
        <w:rPr>
          <w:rFonts w:asciiTheme="majorBidi" w:hAnsiTheme="majorBidi"/>
          <w:sz w:val="30"/>
          <w:szCs w:val="30"/>
        </w:rPr>
        <w:br w:type="page"/>
      </w:r>
    </w:p>
    <w:p w14:paraId="76DB9D59" w14:textId="77777777" w:rsidR="00685D61" w:rsidRPr="000405AA" w:rsidRDefault="00BF3652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405A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6230471B" w14:textId="6F05EBED" w:rsidR="00685D61" w:rsidRPr="000405AA" w:rsidRDefault="00685D61" w:rsidP="002433CA">
      <w:pPr>
        <w:pStyle w:val="FSBlank"/>
        <w:rPr>
          <w:rFonts w:asciiTheme="majorBidi" w:hAnsiTheme="majorBidi" w:cstheme="majorBidi"/>
          <w:sz w:val="30"/>
          <w:szCs w:val="30"/>
          <w:shd w:val="clear" w:color="auto" w:fill="E0E0E0"/>
          <w:lang w:val="th-TH"/>
        </w:rPr>
      </w:pPr>
    </w:p>
    <w:p w14:paraId="0E69533D" w14:textId="35E6C74D" w:rsidR="00612E89" w:rsidRPr="000405AA" w:rsidRDefault="00612E89" w:rsidP="00612E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 xml:space="preserve">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  <w:r w:rsidRPr="000405AA">
        <w:rPr>
          <w:rFonts w:asciiTheme="majorBidi" w:hAnsiTheme="majorBidi" w:cstheme="majorBidi"/>
          <w:sz w:val="30"/>
          <w:szCs w:val="30"/>
          <w:cs/>
        </w:rPr>
        <w:t xml:space="preserve">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79AB15A3" w14:textId="77777777" w:rsidR="00612E89" w:rsidRPr="000405AA" w:rsidRDefault="00612E89" w:rsidP="00612E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69FD2F" w14:textId="3B270556" w:rsidR="00612E89" w:rsidRPr="000405AA" w:rsidRDefault="00612E89" w:rsidP="00612E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Pr="000405AA">
        <w:rPr>
          <w:rFonts w:asciiTheme="majorBidi" w:hAnsiTheme="majorBidi" w:cstheme="majorBidi"/>
          <w:sz w:val="30"/>
          <w:szCs w:val="30"/>
          <w:cs/>
        </w:rPr>
        <w:t xml:space="preserve">หรือมูลค่าตามบัญชีของหน่วยสินทรัพย์ที่ก่อให้เกิดเงินสดสูงกว่ามูลค่าที่จะได้รับคืน </w:t>
      </w:r>
    </w:p>
    <w:p w14:paraId="0422CE5E" w14:textId="77777777" w:rsidR="00612E89" w:rsidRPr="000405AA" w:rsidRDefault="00612E89" w:rsidP="00612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6539AE7" w14:textId="12AF70BA" w:rsidR="00612E89" w:rsidRPr="000405AA" w:rsidRDefault="00612E89" w:rsidP="00612E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Pr="000405AA">
        <w:rPr>
          <w:rFonts w:asciiTheme="majorBidi" w:hAnsiTheme="majorBidi" w:cstheme="majorBidi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>สินทรัพย์นั้น</w:t>
      </w:r>
      <w:r w:rsidRPr="000405AA">
        <w:rPr>
          <w:rFonts w:asciiTheme="majorBidi" w:hAnsiTheme="majorBidi" w:cstheme="majorBidi"/>
          <w:sz w:val="30"/>
          <w:szCs w:val="30"/>
          <w:cs/>
        </w:rPr>
        <w:t>เกี่ยวข้อง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>ด้วย</w:t>
      </w:r>
    </w:p>
    <w:p w14:paraId="106A76F3" w14:textId="77777777" w:rsidR="00612E89" w:rsidRPr="000405AA" w:rsidRDefault="00612E89" w:rsidP="00612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138E300" w14:textId="7AED2825" w:rsidR="00612E89" w:rsidRPr="000405AA" w:rsidRDefault="00612E89" w:rsidP="00612E89">
      <w:pPr>
        <w:pStyle w:val="FSBlank"/>
        <w:ind w:left="540" w:firstLine="0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338EFE95" w14:textId="53EF0794" w:rsidR="00F14FA0" w:rsidRPr="000405AA" w:rsidRDefault="00F14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7F9747F5" w14:textId="6F845D6B" w:rsidR="00860F63" w:rsidRPr="000405AA" w:rsidRDefault="00860F63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405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ผลประโยชน์ของพนักงาน </w:t>
      </w:r>
    </w:p>
    <w:p w14:paraId="69B08606" w14:textId="65B6BEE7" w:rsidR="00325C4E" w:rsidRPr="000405AA" w:rsidRDefault="00325C4E" w:rsidP="00134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th-TH"/>
        </w:rPr>
      </w:pPr>
    </w:p>
    <w:p w14:paraId="1276CEC3" w14:textId="77777777" w:rsidR="00612E89" w:rsidRPr="000405AA" w:rsidRDefault="00612E89" w:rsidP="00612E89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405AA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66345928" w14:textId="77777777" w:rsidR="00C90F6D" w:rsidRPr="000405AA" w:rsidRDefault="00C90F6D" w:rsidP="00612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E6B87F" w14:textId="3933096D" w:rsidR="00612E89" w:rsidRPr="000405AA" w:rsidRDefault="00612E89" w:rsidP="00612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 xml:space="preserve"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1840E00B" w14:textId="769736AE" w:rsidR="00375D7B" w:rsidRPr="000405AA" w:rsidRDefault="00375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A234448" w14:textId="77777777" w:rsidR="00B02193" w:rsidRPr="000405AA" w:rsidRDefault="00B02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405AA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BDFBBE0" w14:textId="2D2EDEBA" w:rsidR="00612E89" w:rsidRPr="000405AA" w:rsidRDefault="00612E89" w:rsidP="00612E89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405AA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62F6C75" w14:textId="77777777" w:rsidR="00AF4675" w:rsidRPr="000405AA" w:rsidRDefault="00AF4675" w:rsidP="00612E8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37247E" w14:textId="0BEFC915" w:rsidR="00612E89" w:rsidRPr="000405AA" w:rsidRDefault="00612E89" w:rsidP="00612E8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092CC7"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 xml:space="preserve">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</w:t>
      </w:r>
    </w:p>
    <w:p w14:paraId="5B7FBE61" w14:textId="77777777" w:rsidR="00612E89" w:rsidRPr="000405AA" w:rsidRDefault="00612E89" w:rsidP="00612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EB76974" w14:textId="267E1ED9" w:rsidR="00612E89" w:rsidRPr="000405AA" w:rsidRDefault="00612E89" w:rsidP="00612E8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กำไรหรือขาดทุนจากการประมาณการตาม</w:t>
      </w:r>
      <w:r w:rsidR="00E37E63" w:rsidRPr="000405AA">
        <w:rPr>
          <w:rFonts w:asciiTheme="majorBidi" w:hAnsiTheme="majorBidi" w:cstheme="majorBidi"/>
          <w:sz w:val="30"/>
          <w:szCs w:val="30"/>
        </w:rPr>
        <w:br/>
      </w:r>
      <w:r w:rsidRPr="000405AA">
        <w:rPr>
          <w:rFonts w:asciiTheme="majorBidi" w:hAnsiTheme="majorBidi" w:cstheme="majorBidi"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หลักคณิตศาสตร์ประกันภัยจะถูกรับรู้รายการในกำไรขาดทุนเบ็ดเสร็จอื่นทันที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092CC7" w:rsidRPr="000405AA">
        <w:rPr>
          <w:rFonts w:asciiTheme="majorBidi" w:hAnsiTheme="majorBidi" w:cstheme="majorBidi"/>
          <w:sz w:val="30"/>
          <w:szCs w:val="30"/>
        </w:rPr>
        <w:br/>
      </w:r>
      <w:r w:rsidRPr="000405AA">
        <w:rPr>
          <w:rFonts w:asciiTheme="majorBidi" w:hAnsiTheme="majorBidi" w:cstheme="majorBidi"/>
          <w:sz w:val="30"/>
          <w:szCs w:val="30"/>
          <w:cs/>
        </w:rPr>
        <w:t>ณ ต้นปี โดยคำนึงถึงการเปลี่ยนแปลงใด</w:t>
      </w:r>
      <w:r w:rsidR="00092CC7"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092CC7"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ๆ ที่เกี่ยวข้องกับโครงการผลประโยชน์รับรู้ในกำไรหรือขาดทุน</w:t>
      </w:r>
    </w:p>
    <w:p w14:paraId="45D37A28" w14:textId="77777777" w:rsidR="00612E89" w:rsidRPr="000405AA" w:rsidRDefault="00612E89" w:rsidP="00612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15946756" w14:textId="4707A025" w:rsidR="00FC0516" w:rsidRPr="000405AA" w:rsidRDefault="00FC0516" w:rsidP="002230A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1DF976F8" w14:textId="77777777" w:rsidR="00FC0516" w:rsidRPr="000405AA" w:rsidRDefault="00FC0516" w:rsidP="002230A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C75644" w14:textId="794D1A5E" w:rsidR="00612E89" w:rsidRPr="000405AA" w:rsidRDefault="00612E89" w:rsidP="002230A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0405AA">
        <w:rPr>
          <w:rFonts w:asciiTheme="majorBidi" w:hAnsiTheme="majorBidi" w:cstheme="majorBidi"/>
          <w:sz w:val="30"/>
          <w:szCs w:val="30"/>
        </w:rPr>
        <w:t xml:space="preserve">12 </w:t>
      </w:r>
      <w:r w:rsidRPr="000405AA">
        <w:rPr>
          <w:rFonts w:asciiTheme="majorBidi" w:hAnsiTheme="majorBidi" w:cstheme="majorBidi"/>
          <w:sz w:val="30"/>
          <w:szCs w:val="30"/>
          <w:cs/>
        </w:rPr>
        <w:t xml:space="preserve">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14:paraId="2E45579B" w14:textId="77777777" w:rsidR="00612E89" w:rsidRPr="000405AA" w:rsidRDefault="00612E89" w:rsidP="00612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53E942D" w14:textId="0B96AF8C" w:rsidR="00612E89" w:rsidRPr="000405AA" w:rsidRDefault="00612E89" w:rsidP="00612E8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</w:p>
    <w:p w14:paraId="41439546" w14:textId="77777777" w:rsidR="00714024" w:rsidRPr="000405AA" w:rsidRDefault="00714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30"/>
          <w:szCs w:val="30"/>
        </w:rPr>
      </w:pPr>
    </w:p>
    <w:p w14:paraId="61C19D46" w14:textId="77777777" w:rsidR="00063730" w:rsidRPr="000405AA" w:rsidRDefault="00063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405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8C27173" w14:textId="5CE1E957" w:rsidR="002433CA" w:rsidRPr="000405AA" w:rsidRDefault="002433CA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405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36872C82" w14:textId="3E65492C" w:rsidR="002433CA" w:rsidRPr="000405AA" w:rsidRDefault="002433CA" w:rsidP="002433C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218F28" w14:textId="77777777" w:rsidR="00CA5489" w:rsidRPr="000405AA" w:rsidRDefault="002230A4" w:rsidP="002433C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ส่วนที่เพิ่มขึ้นเนื่องจากเวลาที่ผ่านไปรับรู้เป็นต้นทุนทางการเงิน</w:t>
      </w:r>
    </w:p>
    <w:p w14:paraId="4EB4E2F8" w14:textId="0E662929" w:rsidR="002230A4" w:rsidRPr="000405AA" w:rsidRDefault="002230A4" w:rsidP="00CA548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D6FB387" w14:textId="66FF5B32" w:rsidR="00BF3652" w:rsidRPr="000405AA" w:rsidRDefault="00BF3652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405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61471044" w14:textId="6908B0BE" w:rsidR="00BF3652" w:rsidRPr="000405AA" w:rsidRDefault="00BF3652" w:rsidP="00BF3652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DC88254" w14:textId="3A42BD64" w:rsidR="002230A4" w:rsidRPr="000405AA" w:rsidDel="001A6CC8" w:rsidRDefault="002230A4" w:rsidP="002230A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 w:rsidDel="001A6CC8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03C9CF2" w14:textId="77777777" w:rsidR="002230A4" w:rsidRPr="000405AA" w:rsidRDefault="002230A4" w:rsidP="00223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05DADE1" w14:textId="631C4CF9" w:rsidR="002230A4" w:rsidRPr="000405AA" w:rsidDel="001A6CC8" w:rsidRDefault="002230A4" w:rsidP="002230A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0405AA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0405AA" w:rsidDel="001A6CC8">
        <w:rPr>
          <w:rFonts w:asciiTheme="majorBidi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0405AA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0405AA" w:rsidDel="001A6CC8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34E472E5" w14:textId="77777777" w:rsidR="002230A4" w:rsidRPr="000405AA" w:rsidDel="001A6CC8" w:rsidRDefault="002230A4" w:rsidP="00EA4126">
      <w:pPr>
        <w:pStyle w:val="block"/>
        <w:numPr>
          <w:ilvl w:val="0"/>
          <w:numId w:val="20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405AA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ข้อมูลระดับ </w:t>
      </w:r>
      <w:r w:rsidRPr="000405AA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1  </w:t>
      </w:r>
      <w:r w:rsidRPr="000405AA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B189315" w14:textId="77777777" w:rsidR="002230A4" w:rsidRPr="000405AA" w:rsidDel="001A6CC8" w:rsidRDefault="002230A4" w:rsidP="00EA4126">
      <w:pPr>
        <w:pStyle w:val="block"/>
        <w:numPr>
          <w:ilvl w:val="0"/>
          <w:numId w:val="20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405AA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ข้อมูลระดับ</w:t>
      </w:r>
      <w:r w:rsidRPr="000405AA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 2  </w:t>
      </w:r>
      <w:r w:rsidRPr="000405AA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0405AA" w:rsidDel="001A6CC8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38CF68F1" w14:textId="77777777" w:rsidR="002230A4" w:rsidRPr="000405AA" w:rsidDel="001A6CC8" w:rsidRDefault="002230A4" w:rsidP="00EA4126">
      <w:pPr>
        <w:pStyle w:val="block"/>
        <w:numPr>
          <w:ilvl w:val="0"/>
          <w:numId w:val="20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405AA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ข้อมูลระดับ</w:t>
      </w:r>
      <w:r w:rsidRPr="000405AA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 3  </w:t>
      </w:r>
      <w:r w:rsidRPr="000405AA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678EBA9" w14:textId="77777777" w:rsidR="00F14FA0" w:rsidRPr="000405AA" w:rsidRDefault="00F14FA0" w:rsidP="002230A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9D01D9" w14:textId="27F5856B" w:rsidR="002230A4" w:rsidRPr="000405AA" w:rsidRDefault="002230A4" w:rsidP="002230A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110C173E" w14:textId="77777777" w:rsidR="00F14FA0" w:rsidRPr="000405AA" w:rsidDel="001A6CC8" w:rsidRDefault="00F14FA0" w:rsidP="002230A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714749" w14:textId="66207721" w:rsidR="002230A4" w:rsidRPr="000405AA" w:rsidRDefault="002230A4" w:rsidP="00987C51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405AA" w:rsidDel="001A6CC8">
        <w:rPr>
          <w:rFonts w:asciiTheme="majorBidi" w:hAnsiTheme="majorBidi" w:cstheme="majorBidi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592EDC7B" w14:textId="068726AD" w:rsidR="00F14FA0" w:rsidRPr="000405AA" w:rsidRDefault="00F14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009D5FC" w14:textId="77777777" w:rsidR="00063730" w:rsidRPr="000405AA" w:rsidRDefault="00063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405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A0F3235" w14:textId="5BBB6B22" w:rsidR="00860F63" w:rsidRPr="000405AA" w:rsidRDefault="00860F63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405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  <w:r w:rsidR="003C15D2" w:rsidRPr="000405A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6405F9A9" w14:textId="77777777" w:rsidR="00860F63" w:rsidRPr="000405AA" w:rsidRDefault="00860F63" w:rsidP="002433CA">
      <w:pPr>
        <w:pStyle w:val="FSBlank"/>
        <w:rPr>
          <w:rFonts w:asciiTheme="majorBidi" w:hAnsiTheme="majorBidi" w:cstheme="majorBidi"/>
          <w:sz w:val="30"/>
          <w:szCs w:val="30"/>
        </w:rPr>
      </w:pPr>
    </w:p>
    <w:p w14:paraId="6E6CE3D9" w14:textId="77777777" w:rsidR="005A26BC" w:rsidRPr="000405AA" w:rsidRDefault="005A26BC" w:rsidP="00EA4126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405AA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34DF5102" w14:textId="77777777" w:rsidR="00883FA0" w:rsidRPr="000405AA" w:rsidRDefault="00883FA0" w:rsidP="005A2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6E0061" w14:textId="17E44FF0" w:rsidR="005A26BC" w:rsidRPr="000405AA" w:rsidRDefault="005A26BC" w:rsidP="00802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</w:t>
      </w:r>
    </w:p>
    <w:p w14:paraId="0435C56E" w14:textId="12B919EA" w:rsidR="005A26BC" w:rsidRPr="000405AA" w:rsidRDefault="005A26BC" w:rsidP="00802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23DFC7" w14:textId="5F72425D" w:rsidR="003C15D2" w:rsidRPr="000405AA" w:rsidRDefault="003C15D2" w:rsidP="00802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3AFD7B0D" w14:textId="77777777" w:rsidR="003C15D2" w:rsidRPr="000405AA" w:rsidRDefault="003C15D2" w:rsidP="00802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E3CCA7" w14:textId="76413552" w:rsidR="005A26BC" w:rsidRPr="000405AA" w:rsidRDefault="005A26BC" w:rsidP="0080219D">
      <w:pPr>
        <w:pStyle w:val="ListParagraph"/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</w:t>
      </w:r>
      <w:r w:rsidR="0080219D" w:rsidRPr="000405AA">
        <w:rPr>
          <w:rFonts w:asciiTheme="majorBidi" w:hAnsiTheme="majorBidi" w:cstheme="majorBidi" w:hint="cs"/>
          <w:sz w:val="30"/>
          <w:szCs w:val="30"/>
          <w:cs/>
        </w:rPr>
        <w:t xml:space="preserve"> หรือ ณ เวลาใดเวลาหนึ่งเมื่อได้ให้บริการ</w:t>
      </w:r>
      <w:r w:rsidRPr="000405AA">
        <w:rPr>
          <w:rFonts w:asciiTheme="majorBidi" w:hAnsiTheme="majorBidi" w:cstheme="majorBidi"/>
          <w:sz w:val="30"/>
          <w:szCs w:val="30"/>
          <w:cs/>
        </w:rPr>
        <w:t xml:space="preserve"> ต้นทุนที่เกี่ยวข้องรับรู้ในกำไรหรือขาดทุนเมื่อเกิดขึ้น</w:t>
      </w:r>
    </w:p>
    <w:p w14:paraId="472EE547" w14:textId="77777777" w:rsidR="005A26BC" w:rsidRPr="000405AA" w:rsidRDefault="005A26BC" w:rsidP="00802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1EC0FD" w14:textId="74F538DB" w:rsidR="005A26BC" w:rsidRPr="000405AA" w:rsidRDefault="005A26BC" w:rsidP="005A26BC">
      <w:pPr>
        <w:tabs>
          <w:tab w:val="clear" w:pos="907"/>
          <w:tab w:val="left" w:pos="900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</w:t>
      </w:r>
      <w:r w:rsidR="00745C8A" w:rsidRPr="000405AA">
        <w:rPr>
          <w:rFonts w:asciiTheme="majorBidi" w:hAnsiTheme="majorBidi" w:cstheme="majorBidi"/>
          <w:sz w:val="30"/>
          <w:szCs w:val="30"/>
          <w:cs/>
        </w:rPr>
        <w:br/>
      </w:r>
      <w:r w:rsidRPr="000405AA">
        <w:rPr>
          <w:rFonts w:asciiTheme="majorBidi" w:hAnsiTheme="majorBidi" w:cstheme="majorBidi"/>
          <w:sz w:val="30"/>
          <w:szCs w:val="30"/>
          <w:cs/>
        </w:rPr>
        <w:t>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หรือมีการให้บริการหลาย</w:t>
      </w:r>
      <w:r w:rsidR="00FB5E14"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ๆ ประเภทในรอบระยะเวลารายงานที่แตกต่างกัน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</w:t>
      </w:r>
      <w:r w:rsidR="00FB5E14"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 xml:space="preserve">ๆ </w:t>
      </w:r>
    </w:p>
    <w:p w14:paraId="4FDE8ED7" w14:textId="4C25AB35" w:rsidR="00375D7B" w:rsidRPr="000405AA" w:rsidRDefault="00375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75E57F6" w14:textId="77777777" w:rsidR="00816084" w:rsidRPr="000405AA" w:rsidRDefault="00816084" w:rsidP="008160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81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405AA">
        <w:rPr>
          <w:rFonts w:asciiTheme="majorBidi" w:hAnsiTheme="majorBidi" w:cstheme="majorBidi"/>
          <w:i/>
          <w:iCs/>
          <w:sz w:val="30"/>
          <w:szCs w:val="30"/>
          <w:cs/>
        </w:rPr>
        <w:t>การให้สิทธิในทรัพย์สินทางปัญญา</w:t>
      </w:r>
      <w:r w:rsidRPr="000405A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961664A" w14:textId="77777777" w:rsidR="00816084" w:rsidRPr="000405AA" w:rsidRDefault="00816084" w:rsidP="008160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9DEA45" w14:textId="0F94D440" w:rsidR="00816084" w:rsidRPr="000405AA" w:rsidRDefault="00816084" w:rsidP="008160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รายได้จากการให้สิทธิลูกค้าในการเข้าถึงแฟรนไชส์รับรู้ตลอดระยะเวลาการให้สิทธิ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</w:p>
    <w:p w14:paraId="5B9F4A9A" w14:textId="7E9323EA" w:rsidR="00F14FA0" w:rsidRPr="000405AA" w:rsidRDefault="00F14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7247259" w14:textId="77777777" w:rsidR="00063730" w:rsidRPr="000405AA" w:rsidRDefault="00063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405AA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81A9B5C" w14:textId="54630E32" w:rsidR="005A26BC" w:rsidRPr="000405AA" w:rsidRDefault="005A26BC" w:rsidP="005A26BC">
      <w:pPr>
        <w:pStyle w:val="ListParagraph"/>
        <w:ind w:left="810" w:right="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405AA">
        <w:rPr>
          <w:rFonts w:asciiTheme="majorBidi" w:hAnsiTheme="majorBidi" w:cstheme="majorBidi"/>
          <w:i/>
          <w:iCs/>
          <w:sz w:val="30"/>
          <w:szCs w:val="30"/>
          <w:cs/>
        </w:rPr>
        <w:t>โปรแกรมสิทธิพิเศษแก่ลูกค้า</w:t>
      </w:r>
      <w:r w:rsidRPr="000405A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7F097CED" w14:textId="77777777" w:rsidR="00816084" w:rsidRPr="000405AA" w:rsidRDefault="00816084" w:rsidP="005A26BC">
      <w:pPr>
        <w:pStyle w:val="ListParagraph"/>
        <w:ind w:left="810" w:right="72"/>
        <w:jc w:val="thaiDistribute"/>
        <w:rPr>
          <w:rFonts w:asciiTheme="majorBidi" w:hAnsiTheme="majorBidi" w:cstheme="majorBidi"/>
          <w:sz w:val="30"/>
          <w:szCs w:val="30"/>
        </w:rPr>
      </w:pPr>
    </w:p>
    <w:p w14:paraId="1FC6D651" w14:textId="756D5958" w:rsidR="005A26BC" w:rsidRPr="000405AA" w:rsidRDefault="005A26BC" w:rsidP="005A26BC">
      <w:pPr>
        <w:pStyle w:val="ListParagraph"/>
        <w:ind w:left="81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สำหรับโปรแกรมสิทธิพิเศษที่กลุ่มบริษัทมีให้ลูกค้า 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14:paraId="2A189640" w14:textId="77777777" w:rsidR="005A26BC" w:rsidRPr="000405AA" w:rsidRDefault="005A26BC" w:rsidP="005A2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5C299206" w14:textId="58F2E495" w:rsidR="005A26BC" w:rsidRPr="000405AA" w:rsidRDefault="005A26BC" w:rsidP="005A2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rPr>
          <w:rFonts w:asciiTheme="majorBidi" w:hAnsiTheme="majorBidi" w:cstheme="majorBidi"/>
          <w:i/>
          <w:iCs/>
          <w:sz w:val="30"/>
          <w:szCs w:val="30"/>
        </w:rPr>
      </w:pPr>
      <w:r w:rsidRPr="000405AA">
        <w:rPr>
          <w:rFonts w:asciiTheme="majorBidi" w:hAnsiTheme="majorBidi" w:cstheme="majorBidi"/>
          <w:i/>
          <w:iCs/>
          <w:sz w:val="30"/>
          <w:szCs w:val="30"/>
          <w:cs/>
        </w:rPr>
        <w:t>เงินรับล่วงหน้าระยะยาวจากลูกค้า</w:t>
      </w:r>
    </w:p>
    <w:p w14:paraId="10ADEEEE" w14:textId="77777777" w:rsidR="00816084" w:rsidRPr="000405AA" w:rsidRDefault="00816084" w:rsidP="005A26BC">
      <w:pPr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D3E4B2" w14:textId="7BB3DA14" w:rsidR="005A26BC" w:rsidRPr="000405AA" w:rsidRDefault="005A26BC" w:rsidP="005A26BC">
      <w:pPr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 xml:space="preserve">เงินรับล่วงหน้าระยะยาวจากลูกค้ารับรู้เป็นรายได้เมื่อกลุ่มบริษัทโอนการควบคุมในสินค้าให้กับลูกค้า </w:t>
      </w:r>
    </w:p>
    <w:p w14:paraId="78F94572" w14:textId="6CDA014A" w:rsidR="005A26BC" w:rsidRPr="000405AA" w:rsidRDefault="005A26BC" w:rsidP="005A2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2DBDD1C7" w14:textId="35D28456" w:rsidR="00FB5E14" w:rsidRPr="000405AA" w:rsidRDefault="00FB5E14" w:rsidP="00FB5E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rPr>
          <w:rFonts w:asciiTheme="majorBidi" w:hAnsiTheme="majorBidi" w:cstheme="majorBidi"/>
          <w:i/>
          <w:iCs/>
          <w:sz w:val="30"/>
          <w:szCs w:val="30"/>
        </w:rPr>
      </w:pPr>
      <w:r w:rsidRPr="000405AA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</w:t>
      </w:r>
      <w:r w:rsidRPr="000405A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เงินปันผล </w:t>
      </w:r>
    </w:p>
    <w:p w14:paraId="66258593" w14:textId="77777777" w:rsidR="00FB5E14" w:rsidRPr="000405AA" w:rsidRDefault="00FB5E14" w:rsidP="00FB5E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88257C8" w14:textId="77777777" w:rsidR="00FB5E14" w:rsidRPr="000405AA" w:rsidRDefault="00FB5E14" w:rsidP="00FB5E14">
      <w:pPr>
        <w:ind w:left="81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0405AA">
        <w:rPr>
          <w:rFonts w:asciiTheme="majorBidi" w:hAnsiTheme="majorBidi" w:cstheme="majorBidi"/>
          <w:i/>
          <w:sz w:val="30"/>
          <w:szCs w:val="30"/>
          <w:cs/>
        </w:rPr>
        <w:t>เงินปันผลรับบันทึกในกำไรหรือขาดทุนในวันที่</w:t>
      </w:r>
      <w:r w:rsidRPr="000405A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405AA">
        <w:rPr>
          <w:rFonts w:asciiTheme="majorBidi" w:hAnsiTheme="majorBidi" w:cstheme="majorBidi"/>
          <w:i/>
          <w:sz w:val="30"/>
          <w:szCs w:val="30"/>
          <w:cs/>
        </w:rPr>
        <w:t>มีสิทธิได้รับเงินปันผล</w:t>
      </w:r>
    </w:p>
    <w:p w14:paraId="02706ACC" w14:textId="77777777" w:rsidR="00FB5E14" w:rsidRPr="000405AA" w:rsidRDefault="00FB5E14" w:rsidP="005A2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0DEA1CE1" w14:textId="77777777" w:rsidR="005A26BC" w:rsidRPr="000405AA" w:rsidRDefault="005A26BC" w:rsidP="00EA4126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405AA">
        <w:rPr>
          <w:rFonts w:asciiTheme="majorBidi" w:hAnsiTheme="majorBidi" w:cstheme="majorBidi"/>
          <w:i/>
          <w:iCs/>
          <w:sz w:val="30"/>
          <w:szCs w:val="30"/>
          <w:cs/>
        </w:rPr>
        <w:t>ยอดคงเหลือของสัญญา</w:t>
      </w:r>
      <w:r w:rsidRPr="000405A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24EB475A" w14:textId="77777777" w:rsidR="00850DEE" w:rsidRPr="000405AA" w:rsidRDefault="00850DEE" w:rsidP="005A2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629DF5" w14:textId="26134669" w:rsidR="005A26BC" w:rsidRPr="000405AA" w:rsidRDefault="005A26BC" w:rsidP="005A2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 xml:space="preserve">           </w:t>
      </w:r>
      <w:r w:rsidRPr="000405AA">
        <w:rPr>
          <w:rFonts w:asciiTheme="majorBidi" w:hAnsiTheme="majorBidi" w:cstheme="majorBidi"/>
          <w:sz w:val="30"/>
          <w:szCs w:val="30"/>
          <w:cs/>
        </w:rPr>
        <w:t>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A4086" w:rsidRPr="000405AA">
        <w:rPr>
          <w:rFonts w:asciiTheme="majorBidi" w:hAnsiTheme="majorBidi" w:cstheme="majorBidi"/>
          <w:sz w:val="30"/>
          <w:szCs w:val="30"/>
          <w:cs/>
        </w:rPr>
        <w:br/>
      </w:r>
      <w:r w:rsidRPr="000405AA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 xml:space="preserve">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07529F04" w14:textId="77777777" w:rsidR="005A26BC" w:rsidRPr="000405AA" w:rsidRDefault="005A26BC" w:rsidP="005A2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07AB1C39" w14:textId="354771D0" w:rsidR="005A26BC" w:rsidRPr="000405AA" w:rsidRDefault="005A26BC" w:rsidP="005A2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 xml:space="preserve"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</w:p>
    <w:p w14:paraId="4A6659EC" w14:textId="77777777" w:rsidR="005A26BC" w:rsidRPr="000405AA" w:rsidRDefault="005A26BC" w:rsidP="005A2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5FAE19BA" w14:textId="0D98294F" w:rsidR="001A5762" w:rsidRPr="000405AA" w:rsidRDefault="005A26BC" w:rsidP="003C15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</w:t>
      </w:r>
    </w:p>
    <w:p w14:paraId="7460B601" w14:textId="06030C1A" w:rsidR="00860F63" w:rsidRPr="000405AA" w:rsidRDefault="00860F63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405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3D3339A0" w14:textId="77777777" w:rsidR="001070BD" w:rsidRPr="000405AA" w:rsidRDefault="001070BD" w:rsidP="002433CA">
      <w:pPr>
        <w:pStyle w:val="FSBlank"/>
        <w:rPr>
          <w:rFonts w:asciiTheme="majorBidi" w:hAnsiTheme="majorBidi" w:cstheme="majorBidi"/>
          <w:sz w:val="30"/>
          <w:szCs w:val="30"/>
        </w:rPr>
      </w:pPr>
    </w:p>
    <w:p w14:paraId="4A8C4B96" w14:textId="224441BC" w:rsidR="00D0344B" w:rsidRPr="000405AA" w:rsidRDefault="00D0344B" w:rsidP="00D0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405AA">
        <w:rPr>
          <w:rFonts w:asciiTheme="majorBidi" w:hAnsiTheme="majorBidi" w:cstheme="majorBidi"/>
          <w:b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</w:t>
      </w:r>
      <w:r w:rsidR="00805791" w:rsidRPr="000405AA">
        <w:rPr>
          <w:rFonts w:asciiTheme="majorBidi" w:hAnsiTheme="majorBidi" w:cstheme="majorBidi" w:hint="cs"/>
          <w:b/>
          <w:sz w:val="30"/>
          <w:szCs w:val="30"/>
          <w:cs/>
        </w:rPr>
        <w:t>เกี่ยวข้องในการรวมธุรกิจ หรือรายการที่</w:t>
      </w:r>
      <w:r w:rsidRPr="000405AA">
        <w:rPr>
          <w:rFonts w:asciiTheme="majorBidi" w:hAnsiTheme="majorBidi" w:cstheme="majorBidi"/>
          <w:b/>
          <w:sz w:val="30"/>
          <w:szCs w:val="30"/>
          <w:cs/>
        </w:rPr>
        <w:t>รับรู้โดยตรงในส่วนของผู้ถือหุ้นหรือกำไรขาดทุนเบ็ดเสร็จอื่น</w:t>
      </w:r>
      <w:r w:rsidRPr="000405AA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033C8433" w14:textId="77777777" w:rsidR="00D0344B" w:rsidRPr="000405AA" w:rsidRDefault="00D0344B" w:rsidP="00D0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43A84FAD" w14:textId="70276F2B" w:rsidR="00D0344B" w:rsidRPr="000405AA" w:rsidRDefault="00D0344B" w:rsidP="00D0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405AA">
        <w:rPr>
          <w:rFonts w:asciiTheme="majorBidi" w:hAnsiTheme="majorBidi" w:cstheme="majorBidi"/>
          <w:b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9C7674" w:rsidRPr="000405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b/>
          <w:sz w:val="30"/>
          <w:szCs w:val="30"/>
          <w:cs/>
        </w:rPr>
        <w:t>ๆ</w:t>
      </w:r>
      <w:r w:rsidRPr="000405AA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2B056DB4" w14:textId="77777777" w:rsidR="00D0344B" w:rsidRPr="000405AA" w:rsidRDefault="00D0344B" w:rsidP="00D0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0A4E524F" w14:textId="4E426320" w:rsidR="00D0344B" w:rsidRPr="000405AA" w:rsidRDefault="00D0344B" w:rsidP="00D0344B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405AA">
        <w:rPr>
          <w:rFonts w:asciiTheme="majorBidi" w:hAnsiTheme="majorBidi" w:cstheme="majorBidi"/>
          <w:b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655D91" w:rsidRPr="000405AA">
        <w:rPr>
          <w:rFonts w:asciiTheme="majorBidi" w:hAnsiTheme="majorBidi" w:cstheme="majorBidi"/>
          <w:b/>
          <w:sz w:val="30"/>
          <w:szCs w:val="30"/>
          <w:cs/>
        </w:rPr>
        <w:br/>
      </w:r>
      <w:r w:rsidRPr="000405AA">
        <w:rPr>
          <w:rFonts w:asciiTheme="majorBidi" w:hAnsiTheme="majorBidi" w:cstheme="majorBidi"/>
          <w:b/>
          <w:sz w:val="30"/>
          <w:szCs w:val="30"/>
          <w:cs/>
        </w:rPr>
        <w:t>ผลแตกต่างชั่วคราวสำหรับการรับรู้ค่าความนิยมในครั้งแรก</w:t>
      </w:r>
      <w:r w:rsidRPr="000405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b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เป็นไปได้ว่าจะไม่มีการกลับรายการในอนาคตอันใกล้</w:t>
      </w:r>
    </w:p>
    <w:p w14:paraId="79B851D9" w14:textId="77777777" w:rsidR="00D0344B" w:rsidRPr="000405AA" w:rsidRDefault="00D0344B" w:rsidP="00D0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2F28F808" w14:textId="69602CB4" w:rsidR="00D0344B" w:rsidRPr="000405AA" w:rsidRDefault="00D0344B" w:rsidP="00D0344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0405AA">
        <w:rPr>
          <w:rFonts w:asciiTheme="majorBidi" w:hAnsiTheme="majorBidi" w:cstheme="majorBidi"/>
          <w:b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0405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b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0405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b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51C00AAB" w14:textId="77777777" w:rsidR="00D0344B" w:rsidRPr="000405AA" w:rsidRDefault="00D0344B" w:rsidP="00D0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6CF379AB" w14:textId="5E0AC80B" w:rsidR="00D74EF9" w:rsidRPr="000405AA" w:rsidRDefault="00D0344B" w:rsidP="00D0344B">
      <w:pPr>
        <w:pStyle w:val="FSBlank"/>
        <w:ind w:left="540" w:firstLine="0"/>
        <w:rPr>
          <w:rFonts w:asciiTheme="majorBidi" w:hAnsiTheme="majorBidi" w:cstheme="majorBidi"/>
          <w:b/>
          <w:sz w:val="30"/>
          <w:szCs w:val="30"/>
        </w:rPr>
      </w:pPr>
      <w:r w:rsidRPr="000405AA">
        <w:rPr>
          <w:rFonts w:asciiTheme="majorBidi" w:hAnsiTheme="majorBidi" w:cstheme="majorBidi"/>
          <w:b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EA932E3" w14:textId="77777777" w:rsidR="00D0344B" w:rsidRPr="000405AA" w:rsidRDefault="00D0344B" w:rsidP="00D0344B">
      <w:pPr>
        <w:pStyle w:val="FSBlank"/>
        <w:ind w:left="540" w:firstLine="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38F7DF2" w14:textId="77777777" w:rsidR="002433CA" w:rsidRPr="000405AA" w:rsidRDefault="002433CA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405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42DF8B40" w14:textId="77777777" w:rsidR="002433CA" w:rsidRPr="000405AA" w:rsidRDefault="002433CA" w:rsidP="0024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Theme="majorBidi" w:hAnsiTheme="majorBidi" w:cstheme="majorBidi"/>
          <w:bCs/>
          <w:sz w:val="30"/>
          <w:szCs w:val="30"/>
        </w:rPr>
      </w:pPr>
    </w:p>
    <w:p w14:paraId="52F67547" w14:textId="5A2CAF17" w:rsidR="00D0344B" w:rsidRPr="000405AA" w:rsidRDefault="00D0344B" w:rsidP="0075008F">
      <w:pPr>
        <w:pStyle w:val="FSBlank"/>
        <w:ind w:left="540" w:firstLine="0"/>
        <w:rPr>
          <w:rFonts w:asciiTheme="majorBidi" w:hAnsiTheme="majorBidi" w:cstheme="majorBidi"/>
          <w:b/>
          <w:sz w:val="30"/>
          <w:szCs w:val="30"/>
        </w:rPr>
      </w:pPr>
      <w:r w:rsidRPr="000405AA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1A21C1F7" w14:textId="60257F72" w:rsidR="0067032E" w:rsidRPr="000405AA" w:rsidRDefault="00670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AB83171" w14:textId="77777777" w:rsidR="00063730" w:rsidRPr="000405AA" w:rsidRDefault="00063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  <w:cs/>
        </w:rPr>
      </w:pPr>
      <w:r w:rsidRPr="000405AA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2E6AC6DB" w14:textId="3936E9E8" w:rsidR="00325BAE" w:rsidRPr="000405AA" w:rsidRDefault="00325BAE" w:rsidP="00EA4126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405AA">
        <w:rPr>
          <w:rFonts w:asciiTheme="majorBidi" w:hAnsiTheme="majorBidi"/>
          <w:b/>
          <w:bCs/>
          <w:sz w:val="30"/>
          <w:szCs w:val="30"/>
          <w:cs/>
        </w:rPr>
        <w:t xml:space="preserve">ผลกระทบจากการแพร่ระบาดของโรคติดเชื้อไวรัสโคโรนา </w:t>
      </w:r>
      <w:r w:rsidR="00095E3F" w:rsidRPr="000405AA">
        <w:rPr>
          <w:rFonts w:asciiTheme="majorBidi" w:hAnsiTheme="majorBidi"/>
          <w:b/>
          <w:bCs/>
          <w:sz w:val="30"/>
          <w:szCs w:val="30"/>
        </w:rPr>
        <w:t>2019</w:t>
      </w:r>
      <w:r w:rsidRPr="000405AA">
        <w:rPr>
          <w:rFonts w:asciiTheme="majorBidi" w:hAnsiTheme="majorBidi"/>
          <w:b/>
          <w:bCs/>
          <w:sz w:val="30"/>
          <w:szCs w:val="30"/>
          <w:cs/>
        </w:rPr>
        <w:t xml:space="preserve"> (</w:t>
      </w:r>
      <w:r w:rsidRPr="000405AA">
        <w:rPr>
          <w:rFonts w:asciiTheme="majorBidi" w:hAnsiTheme="majorBidi" w:cstheme="majorBidi"/>
          <w:b/>
          <w:bCs/>
          <w:sz w:val="30"/>
          <w:szCs w:val="30"/>
        </w:rPr>
        <w:t>Covid-</w:t>
      </w:r>
      <w:r w:rsidR="00095E3F" w:rsidRPr="000405AA">
        <w:rPr>
          <w:rFonts w:asciiTheme="majorBidi" w:hAnsiTheme="majorBidi"/>
          <w:b/>
          <w:bCs/>
          <w:sz w:val="30"/>
          <w:szCs w:val="30"/>
        </w:rPr>
        <w:t>19</w:t>
      </w:r>
      <w:r w:rsidRPr="000405AA">
        <w:rPr>
          <w:rFonts w:asciiTheme="majorBidi" w:hAnsiTheme="majorBidi"/>
          <w:b/>
          <w:bCs/>
          <w:sz w:val="30"/>
          <w:szCs w:val="30"/>
          <w:cs/>
        </w:rPr>
        <w:t>)</w:t>
      </w:r>
    </w:p>
    <w:p w14:paraId="1C845C6A" w14:textId="77777777" w:rsidR="00A32708" w:rsidRPr="000405AA" w:rsidRDefault="00A32708" w:rsidP="00A32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E507678" w14:textId="170B2E0F" w:rsidR="007E2C97" w:rsidRPr="000405AA" w:rsidRDefault="00A32708" w:rsidP="00853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0405AA">
        <w:rPr>
          <w:rFonts w:ascii="Angsana New" w:hAnsi="Angsana New" w:hint="cs"/>
          <w:color w:val="000000"/>
          <w:sz w:val="30"/>
          <w:szCs w:val="30"/>
          <w:cs/>
        </w:rPr>
        <w:t xml:space="preserve">สถานการณ์การแพร่ระบาดของ </w:t>
      </w:r>
      <w:r w:rsidRPr="000405AA">
        <w:rPr>
          <w:rFonts w:ascii="Angsana New" w:hAnsi="Angsana New"/>
          <w:color w:val="000000"/>
          <w:sz w:val="30"/>
          <w:szCs w:val="30"/>
        </w:rPr>
        <w:t xml:space="preserve">COVID-19 </w:t>
      </w:r>
      <w:r w:rsidRPr="000405AA">
        <w:rPr>
          <w:rFonts w:ascii="Angsana New" w:hAnsi="Angsana New" w:hint="cs"/>
          <w:color w:val="000000"/>
          <w:sz w:val="30"/>
          <w:szCs w:val="30"/>
          <w:cs/>
        </w:rPr>
        <w:t>ยังคงเกิดขึ้นอย่างต่อเ</w:t>
      </w:r>
      <w:r w:rsidRPr="000405AA">
        <w:rPr>
          <w:rFonts w:ascii="Angsana New" w:hAnsi="Angsana New"/>
          <w:color w:val="000000"/>
          <w:sz w:val="30"/>
          <w:szCs w:val="30"/>
          <w:cs/>
        </w:rPr>
        <w:t xml:space="preserve">นื่อง โดยเริ่มมีการแจกจ่ายวัคซีนในระหว่างปี </w:t>
      </w:r>
      <w:r w:rsidRPr="000405AA">
        <w:rPr>
          <w:rFonts w:ascii="Angsana New" w:hAnsi="Angsana New"/>
          <w:color w:val="000000"/>
          <w:sz w:val="30"/>
          <w:szCs w:val="30"/>
        </w:rPr>
        <w:t xml:space="preserve">2564 </w:t>
      </w:r>
      <w:r w:rsidRPr="000405AA">
        <w:rPr>
          <w:rFonts w:ascii="Angsana New" w:hAnsi="Angsana New"/>
          <w:color w:val="000000"/>
          <w:sz w:val="30"/>
          <w:szCs w:val="30"/>
          <w:cs/>
        </w:rPr>
        <w:t>จา</w:t>
      </w:r>
      <w:r w:rsidRPr="000405AA">
        <w:rPr>
          <w:rFonts w:ascii="Angsana New" w:hAnsi="Angsana New" w:hint="cs"/>
          <w:color w:val="000000"/>
          <w:sz w:val="30"/>
          <w:szCs w:val="30"/>
          <w:cs/>
        </w:rPr>
        <w:t xml:space="preserve">กความไม่แน่นอนของสถานการณ์ในปี </w:t>
      </w:r>
      <w:r w:rsidRPr="000405AA">
        <w:rPr>
          <w:rFonts w:ascii="Angsana New" w:hAnsi="Angsana New"/>
          <w:color w:val="000000"/>
          <w:sz w:val="30"/>
          <w:szCs w:val="30"/>
        </w:rPr>
        <w:t>2563</w:t>
      </w:r>
      <w:r w:rsidRPr="000405AA">
        <w:rPr>
          <w:rFonts w:ascii="Angsana New" w:hAnsi="Angsana New" w:hint="cs"/>
          <w:color w:val="000000"/>
          <w:sz w:val="30"/>
          <w:szCs w:val="30"/>
          <w:cs/>
        </w:rPr>
        <w:t xml:space="preserve"> กลุ่มบริษัท</w:t>
      </w:r>
      <w:r w:rsidRPr="000405AA">
        <w:rPr>
          <w:rFonts w:ascii="Angsana New" w:hAnsi="Angsana New"/>
          <w:color w:val="000000"/>
          <w:sz w:val="30"/>
          <w:szCs w:val="30"/>
          <w:cs/>
        </w:rPr>
        <w:t>จึงจัดทำงบการเงินสำหรับปีสิ้นสุด</w:t>
      </w:r>
      <w:r w:rsidRPr="000405AA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="005B72D9" w:rsidRPr="000405AA">
        <w:rPr>
          <w:rFonts w:ascii="Angsana New" w:hAnsi="Angsana New"/>
          <w:color w:val="000000"/>
          <w:sz w:val="30"/>
          <w:szCs w:val="30"/>
          <w:cs/>
        </w:rPr>
        <w:br/>
      </w:r>
      <w:r w:rsidRPr="000405AA">
        <w:rPr>
          <w:rFonts w:ascii="Angsana New" w:hAnsi="Angsana New"/>
          <w:color w:val="000000"/>
          <w:sz w:val="30"/>
          <w:szCs w:val="30"/>
        </w:rPr>
        <w:t>31</w:t>
      </w:r>
      <w:r w:rsidRPr="000405AA">
        <w:rPr>
          <w:rFonts w:ascii="Angsana New" w:hAnsi="Angsana New"/>
          <w:color w:val="000000"/>
          <w:sz w:val="30"/>
          <w:szCs w:val="30"/>
          <w:cs/>
        </w:rPr>
        <w:t xml:space="preserve"> ธันวาคม</w:t>
      </w:r>
      <w:r w:rsidRPr="000405AA">
        <w:rPr>
          <w:rFonts w:ascii="Angsana New" w:hAnsi="Angsana New"/>
          <w:color w:val="000000"/>
          <w:sz w:val="30"/>
          <w:szCs w:val="30"/>
        </w:rPr>
        <w:t xml:space="preserve"> 2563</w:t>
      </w:r>
      <w:r w:rsidRPr="000405AA">
        <w:rPr>
          <w:rFonts w:ascii="Angsana New" w:hAnsi="Angsana New"/>
          <w:color w:val="000000"/>
          <w:sz w:val="30"/>
          <w:szCs w:val="30"/>
          <w:cs/>
        </w:rPr>
        <w:t xml:space="preserve"> โดยถือปฏิบัติตามแนวปฏิบัติทางการบัญชี เรื่อง </w:t>
      </w:r>
      <w:r w:rsidRPr="000405AA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0405AA">
        <w:rPr>
          <w:rFonts w:ascii="Angsana New" w:hAnsi="Angsana New"/>
          <w:i/>
          <w:iCs/>
          <w:color w:val="000000"/>
          <w:sz w:val="30"/>
          <w:szCs w:val="30"/>
        </w:rPr>
        <w:t>2019</w:t>
      </w:r>
      <w:r w:rsidRPr="000405A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405AA">
        <w:rPr>
          <w:rFonts w:ascii="Angsana New" w:hAnsi="Angsana New" w:hint="cs"/>
          <w:color w:val="000000"/>
          <w:sz w:val="30"/>
          <w:szCs w:val="30"/>
          <w:cs/>
        </w:rPr>
        <w:t xml:space="preserve">ในเรื่องการไม่นำสถานการณ์ </w:t>
      </w:r>
      <w:r w:rsidRPr="000405AA">
        <w:rPr>
          <w:rFonts w:ascii="Angsana New" w:hAnsi="Angsana New"/>
          <w:color w:val="000000"/>
          <w:sz w:val="30"/>
          <w:szCs w:val="30"/>
        </w:rPr>
        <w:t>COVID-19</w:t>
      </w:r>
      <w:r w:rsidRPr="000405AA">
        <w:rPr>
          <w:rFonts w:ascii="Angsana New" w:hAnsi="Angsana New" w:hint="cs"/>
          <w:color w:val="000000"/>
          <w:sz w:val="30"/>
          <w:szCs w:val="30"/>
          <w:cs/>
        </w:rPr>
        <w:t xml:space="preserve"> มาพิจารณา</w:t>
      </w:r>
      <w:r w:rsidR="00F42E4A" w:rsidRPr="000405AA">
        <w:rPr>
          <w:rFonts w:ascii="Angsana New" w:hAnsi="Angsana New" w:hint="cs"/>
          <w:color w:val="000000"/>
          <w:sz w:val="30"/>
          <w:szCs w:val="30"/>
          <w:cs/>
        </w:rPr>
        <w:t>การด้อยค่าของสินทรัพย์ การเปลี่ยนแปลงสัญญาเช่า และภาษีเงินได้รอการตัดบัญชี</w:t>
      </w:r>
      <w:r w:rsidRPr="000405A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853B0A" w:rsidRPr="000405AA">
        <w:rPr>
          <w:rFonts w:ascii="Angsana New" w:hAnsi="Angsana New" w:hint="cs"/>
          <w:color w:val="000000"/>
          <w:sz w:val="30"/>
          <w:szCs w:val="30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 w:rsidR="00853B0A" w:rsidRPr="000405AA">
        <w:rPr>
          <w:rFonts w:ascii="Angsana New" w:hAnsi="Angsana New"/>
          <w:color w:val="000000"/>
          <w:sz w:val="30"/>
          <w:szCs w:val="30"/>
        </w:rPr>
        <w:t xml:space="preserve">31 </w:t>
      </w:r>
      <w:r w:rsidR="00853B0A" w:rsidRPr="000405AA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853B0A" w:rsidRPr="000405AA">
        <w:rPr>
          <w:rFonts w:ascii="Angsana New" w:hAnsi="Angsana New"/>
          <w:color w:val="000000"/>
          <w:sz w:val="30"/>
          <w:szCs w:val="30"/>
        </w:rPr>
        <w:t>2563</w:t>
      </w:r>
      <w:r w:rsidR="00853B0A" w:rsidRPr="000405A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42E4A" w:rsidRPr="000405AA">
        <w:rPr>
          <w:rFonts w:ascii="Angsana New" w:hAnsi="Angsana New" w:hint="cs"/>
          <w:color w:val="000000"/>
          <w:sz w:val="30"/>
          <w:szCs w:val="30"/>
          <w:cs/>
        </w:rPr>
        <w:t xml:space="preserve">ในปี </w:t>
      </w:r>
      <w:r w:rsidR="00F42E4A" w:rsidRPr="000405AA">
        <w:rPr>
          <w:rFonts w:ascii="Angsana New" w:hAnsi="Angsana New"/>
          <w:color w:val="000000"/>
          <w:sz w:val="30"/>
          <w:szCs w:val="30"/>
        </w:rPr>
        <w:t xml:space="preserve">2564 </w:t>
      </w:r>
      <w:r w:rsidR="00853B0A" w:rsidRPr="000405AA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="00F42E4A" w:rsidRPr="000405AA">
        <w:rPr>
          <w:rFonts w:ascii="Angsana New" w:hAnsi="Angsana New" w:hint="cs"/>
          <w:color w:val="000000"/>
          <w:sz w:val="30"/>
          <w:szCs w:val="30"/>
          <w:cs/>
        </w:rPr>
        <w:t xml:space="preserve">พิจารณาถึงผลกระทบจากการสิ้นสุดการถือปฏิบัติตามแนวปฏิบัติดังกล่าวซึ่งไม่มีผลกระทบต่องบการเงินอย่างมีสาระสำคัญ ยกเว้นเรื่องการยินยอมลดค่าเช่าที่เกี่ยวข้องกับ </w:t>
      </w:r>
      <w:r w:rsidR="00F42E4A" w:rsidRPr="000405AA">
        <w:rPr>
          <w:rFonts w:ascii="Angsana New" w:hAnsi="Angsana New"/>
          <w:color w:val="000000"/>
          <w:sz w:val="30"/>
          <w:szCs w:val="30"/>
        </w:rPr>
        <w:t xml:space="preserve">COVID-19 </w:t>
      </w:r>
      <w:r w:rsidR="00853B0A" w:rsidRPr="000405AA">
        <w:rPr>
          <w:rFonts w:ascii="Angsana New" w:hAnsi="Angsana New" w:hint="cs"/>
          <w:color w:val="000000"/>
          <w:sz w:val="30"/>
          <w:szCs w:val="30"/>
          <w:cs/>
        </w:rPr>
        <w:t xml:space="preserve">(ดูหมายเหตุข้อ </w:t>
      </w:r>
      <w:r w:rsidR="0091009B" w:rsidRPr="000405AA">
        <w:rPr>
          <w:rFonts w:ascii="Angsana New" w:hAnsi="Angsana New"/>
          <w:color w:val="000000"/>
          <w:sz w:val="30"/>
          <w:szCs w:val="30"/>
        </w:rPr>
        <w:t>3)</w:t>
      </w:r>
    </w:p>
    <w:p w14:paraId="414BBF48" w14:textId="77777777" w:rsidR="007E2C97" w:rsidRPr="000405AA" w:rsidRDefault="007E2C97" w:rsidP="00853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3368253" w14:textId="39F89ECF" w:rsidR="007E2C97" w:rsidRPr="000405AA" w:rsidRDefault="007E2C97" w:rsidP="00EA4126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405AA">
        <w:rPr>
          <w:rFonts w:asciiTheme="majorBidi" w:hAnsiTheme="majorBidi" w:hint="cs"/>
          <w:b/>
          <w:bCs/>
          <w:sz w:val="30"/>
          <w:szCs w:val="30"/>
          <w:cs/>
        </w:rPr>
        <w:t>การซื้อบริษัทย่อย</w:t>
      </w:r>
    </w:p>
    <w:p w14:paraId="238F77B2" w14:textId="77777777" w:rsidR="004C0261" w:rsidRPr="000405AA" w:rsidRDefault="004C0261" w:rsidP="007E2C97">
      <w:pPr>
        <w:spacing w:line="240" w:lineRule="auto"/>
        <w:ind w:left="547"/>
        <w:jc w:val="thaiDistribute"/>
        <w:rPr>
          <w:rFonts w:ascii="Angsana New" w:eastAsia="MS Mincho" w:hAnsi="Angsana New"/>
          <w:color w:val="000000"/>
          <w:sz w:val="30"/>
          <w:szCs w:val="30"/>
          <w:lang w:val="en-GB"/>
        </w:rPr>
      </w:pPr>
    </w:p>
    <w:p w14:paraId="2F73E83C" w14:textId="3F17E633" w:rsidR="007E2C97" w:rsidRPr="000405AA" w:rsidRDefault="007E2C97" w:rsidP="007E2C97">
      <w:pPr>
        <w:spacing w:line="240" w:lineRule="auto"/>
        <w:ind w:left="547"/>
        <w:jc w:val="thaiDistribute"/>
        <w:rPr>
          <w:rFonts w:ascii="Angsana New" w:eastAsia="MS Mincho" w:hAnsi="Angsana New"/>
          <w:color w:val="000000"/>
          <w:spacing w:val="-2"/>
          <w:sz w:val="30"/>
          <w:szCs w:val="30"/>
          <w:lang w:val="en-GB"/>
        </w:rPr>
      </w:pPr>
      <w:r w:rsidRPr="000405AA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ในการประชุมคณะกรรมการของบริษัท เมื่อวันที่ </w:t>
      </w:r>
      <w:r w:rsidRPr="000405AA">
        <w:rPr>
          <w:rFonts w:ascii="Angsana New" w:eastAsia="MS Mincho" w:hAnsi="Angsana New"/>
          <w:color w:val="000000"/>
          <w:sz w:val="30"/>
          <w:szCs w:val="30"/>
          <w:lang w:val="en-GB"/>
        </w:rPr>
        <w:t>12</w:t>
      </w:r>
      <w:r w:rsidRPr="000405AA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มีนาคม </w:t>
      </w:r>
      <w:r w:rsidRPr="000405AA">
        <w:rPr>
          <w:rFonts w:ascii="Angsana New" w:eastAsia="MS Mincho" w:hAnsi="Angsana New"/>
          <w:color w:val="000000"/>
          <w:sz w:val="30"/>
          <w:szCs w:val="30"/>
          <w:lang w:val="en-GB"/>
        </w:rPr>
        <w:t>2564</w:t>
      </w:r>
      <w:r w:rsidRPr="000405AA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คณะกรรมการมีมติอนุมัติให้บริษัทเซ็น แอนด์ สไปซี่ จำกัด (“</w:t>
      </w:r>
      <w:r w:rsidRPr="000405AA">
        <w:rPr>
          <w:rFonts w:ascii="Angsana New" w:eastAsia="MS Mincho" w:hAnsi="Angsana New"/>
          <w:color w:val="000000"/>
          <w:sz w:val="30"/>
          <w:szCs w:val="30"/>
          <w:lang w:val="en-GB"/>
        </w:rPr>
        <w:t xml:space="preserve">ZPC”) </w:t>
      </w:r>
      <w:r w:rsidRPr="000405AA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>ซึ่งเป็นบริษัทย่อยของบริษัท เข้าร่วมลงทุนกับบุคคลธรรมดากลุ่มหนึ่งในบริษัทเซ็น แอนด์ โกสุม อินเตอร์ฟู้ดส์ จำกัด (“</w:t>
      </w:r>
      <w:r w:rsidRPr="000405AA">
        <w:rPr>
          <w:rFonts w:ascii="Angsana New" w:eastAsia="MS Mincho" w:hAnsi="Angsana New"/>
          <w:color w:val="000000"/>
          <w:sz w:val="30"/>
          <w:szCs w:val="30"/>
          <w:lang w:val="en-GB"/>
        </w:rPr>
        <w:t xml:space="preserve">ZKC”) </w:t>
      </w:r>
      <w:r w:rsidRPr="000405AA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ซึ่งเป็นบริษัทจัดตั้งใหม่ เพื่อประกอบธุรกิจการผลิตและจำหน่ายปลีกผลิตภัณฑ์เครื่องปรุงรสและผลิตภัณฑ์อาหารอื่น ๆ ซึ่ง </w:t>
      </w:r>
      <w:r w:rsidRPr="000405AA">
        <w:rPr>
          <w:rFonts w:ascii="Angsana New" w:eastAsia="MS Mincho" w:hAnsi="Angsana New"/>
          <w:color w:val="000000"/>
          <w:sz w:val="30"/>
          <w:szCs w:val="30"/>
          <w:lang w:val="en-GB"/>
        </w:rPr>
        <w:t xml:space="preserve">ZKC </w:t>
      </w:r>
      <w:r w:rsidRPr="000405AA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>ได้จดทะเบียนจัดตั้งบริษัทใหม่กับกรมพัฒนาธุรกิจการค้าแล้วเมื่อ</w:t>
      </w:r>
      <w:r w:rsidRPr="000405AA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 xml:space="preserve">วันที่ </w:t>
      </w:r>
      <w:r w:rsidRPr="000405AA">
        <w:rPr>
          <w:rFonts w:ascii="Angsana New" w:eastAsia="MS Mincho" w:hAnsi="Angsana New"/>
          <w:color w:val="000000"/>
          <w:spacing w:val="-2"/>
          <w:sz w:val="30"/>
          <w:szCs w:val="30"/>
          <w:lang w:val="en-GB"/>
        </w:rPr>
        <w:t>25</w:t>
      </w:r>
      <w:r w:rsidRPr="000405AA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 xml:space="preserve"> มีนาคม </w:t>
      </w:r>
      <w:r w:rsidRPr="000405AA">
        <w:rPr>
          <w:rFonts w:ascii="Angsana New" w:eastAsia="MS Mincho" w:hAnsi="Angsana New"/>
          <w:color w:val="000000"/>
          <w:spacing w:val="-2"/>
          <w:sz w:val="30"/>
          <w:szCs w:val="30"/>
          <w:lang w:val="en-GB"/>
        </w:rPr>
        <w:t>2564</w:t>
      </w:r>
      <w:r w:rsidRPr="000405AA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 xml:space="preserve"> โดยมีทุนจดทะเบียนจำนวน </w:t>
      </w:r>
      <w:r w:rsidRPr="000405AA">
        <w:rPr>
          <w:rFonts w:ascii="Angsana New" w:eastAsia="MS Mincho" w:hAnsi="Angsana New"/>
          <w:color w:val="000000"/>
          <w:spacing w:val="-2"/>
          <w:sz w:val="30"/>
          <w:szCs w:val="30"/>
          <w:lang w:val="en-GB"/>
        </w:rPr>
        <w:t>4.9</w:t>
      </w:r>
      <w:r w:rsidRPr="000405AA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 xml:space="preserve"> ล้านบาท (หุ้นสามัญจำนวน </w:t>
      </w:r>
      <w:r w:rsidRPr="000405AA">
        <w:rPr>
          <w:rFonts w:ascii="Angsana New" w:eastAsia="MS Mincho" w:hAnsi="Angsana New"/>
          <w:color w:val="000000"/>
          <w:spacing w:val="-2"/>
          <w:sz w:val="30"/>
          <w:szCs w:val="30"/>
          <w:lang w:val="en-GB"/>
        </w:rPr>
        <w:t>49,001</w:t>
      </w:r>
      <w:r w:rsidRPr="000405AA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 xml:space="preserve"> หุ้น ราคาหุ้นละ </w:t>
      </w:r>
      <w:r w:rsidRPr="000405AA">
        <w:rPr>
          <w:rFonts w:ascii="Angsana New" w:eastAsia="MS Mincho" w:hAnsi="Angsana New"/>
          <w:color w:val="000000"/>
          <w:spacing w:val="-2"/>
          <w:sz w:val="30"/>
          <w:szCs w:val="30"/>
          <w:lang w:val="en-GB"/>
        </w:rPr>
        <w:t>100</w:t>
      </w:r>
      <w:r w:rsidRPr="000405AA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 xml:space="preserve"> บาท)</w:t>
      </w:r>
    </w:p>
    <w:p w14:paraId="0CA10291" w14:textId="77777777" w:rsidR="007E2C97" w:rsidRPr="000405AA" w:rsidRDefault="007E2C97" w:rsidP="007E2C97">
      <w:pPr>
        <w:spacing w:line="240" w:lineRule="auto"/>
        <w:ind w:left="547"/>
        <w:jc w:val="thaiDistribute"/>
        <w:rPr>
          <w:rFonts w:ascii="Angsana New" w:eastAsia="MS Mincho" w:hAnsi="Angsana New"/>
          <w:color w:val="000000"/>
          <w:sz w:val="30"/>
          <w:szCs w:val="30"/>
          <w:lang w:val="en-GB"/>
        </w:rPr>
      </w:pPr>
    </w:p>
    <w:p w14:paraId="17EC3411" w14:textId="77777777" w:rsidR="007E2C97" w:rsidRPr="000405AA" w:rsidRDefault="007E2C97" w:rsidP="007E2C97">
      <w:pPr>
        <w:spacing w:line="240" w:lineRule="auto"/>
        <w:ind w:left="540"/>
        <w:jc w:val="thaiDistribute"/>
        <w:rPr>
          <w:rFonts w:ascii="Angsana New" w:eastAsia="MS Mincho" w:hAnsi="Angsana New"/>
          <w:color w:val="000000"/>
          <w:sz w:val="30"/>
          <w:szCs w:val="30"/>
          <w:lang w:val="en-GB"/>
        </w:rPr>
      </w:pPr>
      <w:r w:rsidRPr="000405AA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ในการประชุมคณะกรรมการของ </w:t>
      </w:r>
      <w:r w:rsidRPr="000405AA">
        <w:rPr>
          <w:rFonts w:ascii="Angsana New" w:eastAsia="MS Mincho" w:hAnsi="Angsana New"/>
          <w:color w:val="000000"/>
          <w:sz w:val="30"/>
          <w:szCs w:val="30"/>
          <w:lang w:val="en-GB"/>
        </w:rPr>
        <w:t xml:space="preserve">ZPC </w:t>
      </w:r>
      <w:r w:rsidRPr="000405AA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เมื่อวันที่ </w:t>
      </w:r>
      <w:r w:rsidRPr="000405AA">
        <w:rPr>
          <w:rFonts w:ascii="Angsana New" w:eastAsia="MS Mincho" w:hAnsi="Angsana New"/>
          <w:color w:val="000000"/>
          <w:sz w:val="30"/>
          <w:szCs w:val="30"/>
          <w:lang w:val="en-GB"/>
        </w:rPr>
        <w:t>25</w:t>
      </w:r>
      <w:r w:rsidRPr="000405AA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มีนาคม </w:t>
      </w:r>
      <w:r w:rsidRPr="000405AA">
        <w:rPr>
          <w:rFonts w:ascii="Angsana New" w:eastAsia="MS Mincho" w:hAnsi="Angsana New"/>
          <w:color w:val="000000"/>
          <w:sz w:val="30"/>
          <w:szCs w:val="30"/>
          <w:lang w:val="en-GB"/>
        </w:rPr>
        <w:t>2564</w:t>
      </w:r>
      <w:r w:rsidRPr="000405AA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คณะกรรมการมีมติอนุมัติให้ </w:t>
      </w:r>
      <w:r w:rsidRPr="000405AA">
        <w:rPr>
          <w:rFonts w:ascii="Angsana New" w:eastAsia="MS Mincho" w:hAnsi="Angsana New"/>
          <w:color w:val="000000"/>
          <w:sz w:val="30"/>
          <w:szCs w:val="30"/>
          <w:lang w:val="en-GB"/>
        </w:rPr>
        <w:t xml:space="preserve">ZPC </w:t>
      </w:r>
      <w:r w:rsidRPr="000405AA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เข้าลงทุนใน </w:t>
      </w:r>
      <w:r w:rsidRPr="000405AA">
        <w:rPr>
          <w:rFonts w:ascii="Angsana New" w:eastAsia="MS Mincho" w:hAnsi="Angsana New"/>
          <w:color w:val="000000"/>
          <w:sz w:val="30"/>
          <w:szCs w:val="30"/>
          <w:lang w:val="en-GB"/>
        </w:rPr>
        <w:t xml:space="preserve">ZKC </w:t>
      </w:r>
      <w:r w:rsidRPr="000405AA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โดยเข้าซื้อหุ้นจากผู้ถือหุ้นเดิมและเพิ่มทุนใน </w:t>
      </w:r>
      <w:r w:rsidRPr="000405AA">
        <w:rPr>
          <w:rFonts w:ascii="Angsana New" w:eastAsia="MS Mincho" w:hAnsi="Angsana New"/>
          <w:color w:val="000000"/>
          <w:sz w:val="30"/>
          <w:szCs w:val="30"/>
          <w:lang w:val="en-GB"/>
        </w:rPr>
        <w:t xml:space="preserve">ZKC </w:t>
      </w:r>
      <w:r w:rsidRPr="000405AA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จำนวน </w:t>
      </w:r>
      <w:r w:rsidRPr="000405AA">
        <w:rPr>
          <w:rFonts w:ascii="Angsana New" w:eastAsia="MS Mincho" w:hAnsi="Angsana New"/>
          <w:color w:val="000000"/>
          <w:sz w:val="30"/>
          <w:szCs w:val="30"/>
          <w:lang w:val="en-GB"/>
        </w:rPr>
        <w:t>51,000</w:t>
      </w:r>
      <w:r w:rsidRPr="000405AA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หุ้น รวมเป็นเงินลงทุนทั้งสิ้น </w:t>
      </w:r>
      <w:r w:rsidRPr="000405AA">
        <w:rPr>
          <w:rFonts w:ascii="Angsana New" w:eastAsia="MS Mincho" w:hAnsi="Angsana New"/>
          <w:color w:val="000000"/>
          <w:sz w:val="30"/>
          <w:szCs w:val="30"/>
          <w:lang w:val="en-GB"/>
        </w:rPr>
        <w:t>50.1</w:t>
      </w:r>
      <w:r w:rsidRPr="000405AA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ล้านบาท (รวมส่วนเกินมูลค่าหุ้นสามัญ) ซึ่งคิดเป็นสัดส่วนร้อยละ </w:t>
      </w:r>
      <w:r w:rsidRPr="000405AA">
        <w:rPr>
          <w:rFonts w:ascii="Angsana New" w:eastAsia="MS Mincho" w:hAnsi="Angsana New"/>
          <w:color w:val="000000"/>
          <w:sz w:val="30"/>
          <w:szCs w:val="30"/>
          <w:lang w:val="en-GB"/>
        </w:rPr>
        <w:t>51</w:t>
      </w:r>
      <w:r w:rsidRPr="000405AA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ของทุนจดทะเบียน และ </w:t>
      </w:r>
      <w:r w:rsidRPr="000405AA">
        <w:rPr>
          <w:rFonts w:ascii="Angsana New" w:eastAsia="MS Mincho" w:hAnsi="Angsana New"/>
          <w:color w:val="000000"/>
          <w:sz w:val="30"/>
          <w:szCs w:val="30"/>
          <w:lang w:val="en-GB"/>
        </w:rPr>
        <w:t xml:space="preserve">ZPC </w:t>
      </w:r>
      <w:r w:rsidRPr="000405AA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ได้ชำระค่าหุ้นดังกล่าวแล้วในเดือนเมษายน </w:t>
      </w:r>
      <w:r w:rsidRPr="000405AA">
        <w:rPr>
          <w:rFonts w:ascii="Angsana New" w:eastAsia="MS Mincho" w:hAnsi="Angsana New"/>
          <w:color w:val="000000"/>
          <w:sz w:val="30"/>
          <w:szCs w:val="30"/>
          <w:lang w:val="en-GB"/>
        </w:rPr>
        <w:t>2564</w:t>
      </w:r>
      <w:r w:rsidRPr="000405AA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ต่อมา </w:t>
      </w:r>
      <w:r w:rsidRPr="000405AA">
        <w:rPr>
          <w:rFonts w:ascii="Angsana New" w:eastAsia="MS Mincho" w:hAnsi="Angsana New"/>
          <w:color w:val="000000"/>
          <w:sz w:val="30"/>
          <w:szCs w:val="30"/>
          <w:lang w:val="en-GB"/>
        </w:rPr>
        <w:t xml:space="preserve">ZKC </w:t>
      </w:r>
      <w:r w:rsidRPr="000405AA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จดทะเบียนการเพิ่มทุนดังกล่าวกับกรมพัฒนาธุรกิจการค้าเมื่อวันที่ </w:t>
      </w:r>
      <w:r w:rsidRPr="000405AA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br/>
      </w:r>
      <w:r w:rsidRPr="000405AA">
        <w:rPr>
          <w:rFonts w:ascii="Angsana New" w:eastAsia="MS Mincho" w:hAnsi="Angsana New"/>
          <w:color w:val="000000"/>
          <w:sz w:val="30"/>
          <w:szCs w:val="30"/>
          <w:lang w:val="en-GB"/>
        </w:rPr>
        <w:t>28</w:t>
      </w:r>
      <w:r w:rsidRPr="000405AA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เมษายน </w:t>
      </w:r>
      <w:r w:rsidRPr="000405AA">
        <w:rPr>
          <w:rFonts w:ascii="Angsana New" w:eastAsia="MS Mincho" w:hAnsi="Angsana New"/>
          <w:color w:val="000000"/>
          <w:sz w:val="30"/>
          <w:szCs w:val="30"/>
          <w:lang w:val="en-GB"/>
        </w:rPr>
        <w:t>2564</w:t>
      </w:r>
      <w:r w:rsidRPr="000405AA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ส่งผลให้กลุ่มบริษัทได้มาซึ่งอำนาจควบคุมใน </w:t>
      </w:r>
      <w:r w:rsidRPr="000405AA">
        <w:rPr>
          <w:rFonts w:ascii="Angsana New" w:eastAsia="MS Mincho" w:hAnsi="Angsana New"/>
          <w:color w:val="000000"/>
          <w:sz w:val="30"/>
          <w:szCs w:val="30"/>
          <w:lang w:val="en-GB"/>
        </w:rPr>
        <w:t xml:space="preserve">ZKC </w:t>
      </w:r>
    </w:p>
    <w:p w14:paraId="5B963D47" w14:textId="77777777" w:rsidR="007E2C97" w:rsidRPr="000405AA" w:rsidRDefault="007E2C97" w:rsidP="007E2C97">
      <w:pPr>
        <w:spacing w:line="240" w:lineRule="auto"/>
        <w:ind w:left="540"/>
        <w:jc w:val="thaiDistribute"/>
        <w:rPr>
          <w:rFonts w:ascii="Angsana New" w:eastAsia="MS Mincho" w:hAnsi="Angsana New"/>
          <w:color w:val="000000"/>
          <w:sz w:val="30"/>
          <w:szCs w:val="30"/>
          <w:lang w:val="en-GB"/>
        </w:rPr>
      </w:pPr>
    </w:p>
    <w:p w14:paraId="64FD0B20" w14:textId="323E1AA0" w:rsidR="00C92C43" w:rsidRPr="000405AA" w:rsidRDefault="007E2C97" w:rsidP="00937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eastAsia="MS Mincho" w:hAnsi="Angsana New"/>
          <w:color w:val="000000"/>
          <w:sz w:val="30"/>
          <w:szCs w:val="30"/>
          <w:lang w:val="en-GB"/>
        </w:rPr>
      </w:pPr>
      <w:r w:rsidRPr="000405AA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การมีอำนาจควบคุมใน </w:t>
      </w:r>
      <w:r w:rsidRPr="000405AA">
        <w:rPr>
          <w:rFonts w:ascii="Angsana New" w:eastAsia="MS Mincho" w:hAnsi="Angsana New"/>
          <w:color w:val="000000"/>
          <w:sz w:val="30"/>
          <w:szCs w:val="30"/>
          <w:lang w:val="en-GB"/>
        </w:rPr>
        <w:t xml:space="preserve">ZKC </w:t>
      </w:r>
      <w:r w:rsidRPr="000405AA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>จะทำให้กลุ่มบริษัทบรรลุความหลากหลายของธุรกิจบริการอาหาร ในการขยายไปสู่ธุรกิจอาหารและค้าปลีก โดยครอบคลุมทั้งการผลิตเครื่องปรุงรสต่าง ๆ และอาหารสำเร็จรูปพร้อมปรุงและพร้อมทาน กลุ่มบริษัทคาดว่าการซื้อธุรกิจดังกล่าวจะกลายเป็นธุรกิจหลักที่สามารถสร้างยอดขายเพิ่มขึ้นได้</w:t>
      </w:r>
    </w:p>
    <w:p w14:paraId="1FE03AA2" w14:textId="4170FB67" w:rsidR="00063730" w:rsidRPr="000405AA" w:rsidRDefault="00063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405AA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255"/>
        <w:gridCol w:w="255"/>
        <w:gridCol w:w="1058"/>
        <w:gridCol w:w="254"/>
        <w:gridCol w:w="1389"/>
      </w:tblGrid>
      <w:tr w:rsidR="00937DF5" w:rsidRPr="000405AA" w14:paraId="31040492" w14:textId="77777777" w:rsidTr="002B775A">
        <w:tc>
          <w:tcPr>
            <w:tcW w:w="6255" w:type="dxa"/>
          </w:tcPr>
          <w:p w14:paraId="2D3D027A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0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5" w:type="dxa"/>
          </w:tcPr>
          <w:p w14:paraId="1894D27F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05C1340" w14:textId="5FA05003" w:rsidR="00937DF5" w:rsidRPr="000405AA" w:rsidRDefault="00966B07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4" w:type="dxa"/>
          </w:tcPr>
          <w:p w14:paraId="075B522C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556C263E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37DF5" w:rsidRPr="000405AA" w14:paraId="35CD3415" w14:textId="77777777" w:rsidTr="002B775A">
        <w:tc>
          <w:tcPr>
            <w:tcW w:w="6255" w:type="dxa"/>
          </w:tcPr>
          <w:p w14:paraId="02302C09" w14:textId="77777777" w:rsidR="00937DF5" w:rsidRPr="000405AA" w:rsidRDefault="00937DF5" w:rsidP="007500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0D160454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0B0C0B2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7DD1D49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8B93FB1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37DF5" w:rsidRPr="000405AA" w14:paraId="21D4F7B8" w14:textId="77777777" w:rsidTr="002B775A">
        <w:trPr>
          <w:trHeight w:val="80"/>
        </w:trPr>
        <w:tc>
          <w:tcPr>
            <w:tcW w:w="6255" w:type="dxa"/>
          </w:tcPr>
          <w:p w14:paraId="1C53C7BF" w14:textId="77777777" w:rsidR="00937DF5" w:rsidRPr="000405AA" w:rsidRDefault="00937DF5" w:rsidP="007500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5522B41D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F64B28C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52281EC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7DF0523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937DF5" w:rsidRPr="000405AA" w14:paraId="05230F6D" w14:textId="77777777" w:rsidTr="002B775A">
        <w:tc>
          <w:tcPr>
            <w:tcW w:w="6255" w:type="dxa"/>
          </w:tcPr>
          <w:p w14:paraId="023005D2" w14:textId="77777777" w:rsidR="00937DF5" w:rsidRPr="000405AA" w:rsidRDefault="00937DF5" w:rsidP="007500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075BF0B5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D2DF1B2" w14:textId="23A82351" w:rsidR="00937DF5" w:rsidRPr="000405AA" w:rsidRDefault="00966B07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254" w:type="dxa"/>
          </w:tcPr>
          <w:p w14:paraId="169E355D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E71F724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58,966</w:t>
            </w:r>
          </w:p>
        </w:tc>
      </w:tr>
      <w:tr w:rsidR="00937DF5" w:rsidRPr="000405AA" w14:paraId="2EAC8C44" w14:textId="77777777" w:rsidTr="002B775A">
        <w:tc>
          <w:tcPr>
            <w:tcW w:w="6255" w:type="dxa"/>
          </w:tcPr>
          <w:p w14:paraId="2D1378EE" w14:textId="77777777" w:rsidR="00937DF5" w:rsidRPr="000405AA" w:rsidRDefault="00937DF5" w:rsidP="007500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5F12FC01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65A9F62" w14:textId="6191600D" w:rsidR="00937DF5" w:rsidRPr="000405AA" w:rsidRDefault="00966B07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254" w:type="dxa"/>
          </w:tcPr>
          <w:p w14:paraId="0DA15775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1A4E9DE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8,423</w:t>
            </w:r>
          </w:p>
        </w:tc>
      </w:tr>
      <w:tr w:rsidR="00937DF5" w:rsidRPr="000405AA" w14:paraId="1F4FD5B5" w14:textId="77777777" w:rsidTr="002B775A">
        <w:tc>
          <w:tcPr>
            <w:tcW w:w="6255" w:type="dxa"/>
          </w:tcPr>
          <w:p w14:paraId="2C8DE366" w14:textId="77777777" w:rsidR="00937DF5" w:rsidRPr="000405AA" w:rsidRDefault="00937DF5" w:rsidP="007500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55" w:type="dxa"/>
          </w:tcPr>
          <w:p w14:paraId="5A59851A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7540BC1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E53AA0E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AAFA4BD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(1,166)</w:t>
            </w:r>
          </w:p>
        </w:tc>
      </w:tr>
      <w:tr w:rsidR="00937DF5" w:rsidRPr="000405AA" w14:paraId="19754076" w14:textId="77777777" w:rsidTr="002B775A">
        <w:tc>
          <w:tcPr>
            <w:tcW w:w="6255" w:type="dxa"/>
          </w:tcPr>
          <w:p w14:paraId="54C63B92" w14:textId="77777777" w:rsidR="00937DF5" w:rsidRPr="000405AA" w:rsidRDefault="00937DF5" w:rsidP="007500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53E8406E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FFCA77C" w14:textId="12ECFF41" w:rsidR="00937DF5" w:rsidRPr="000405AA" w:rsidRDefault="00966B07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="00EC4FC0" w:rsidRPr="000405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54" w:type="dxa"/>
          </w:tcPr>
          <w:p w14:paraId="6AB20C9F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B9B2207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(4,478)</w:t>
            </w:r>
          </w:p>
        </w:tc>
      </w:tr>
      <w:tr w:rsidR="00937DF5" w:rsidRPr="000405AA" w14:paraId="7294B1F8" w14:textId="77777777" w:rsidTr="002B775A">
        <w:tc>
          <w:tcPr>
            <w:tcW w:w="6255" w:type="dxa"/>
          </w:tcPr>
          <w:p w14:paraId="4236A125" w14:textId="77777777" w:rsidR="00937DF5" w:rsidRPr="000405AA" w:rsidRDefault="00937DF5" w:rsidP="007500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5" w:type="dxa"/>
          </w:tcPr>
          <w:p w14:paraId="44D0DDB6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BD65DB8" w14:textId="5A6737AF" w:rsidR="00937DF5" w:rsidRPr="000405AA" w:rsidRDefault="00966B07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18</w:t>
            </w:r>
          </w:p>
        </w:tc>
        <w:tc>
          <w:tcPr>
            <w:tcW w:w="254" w:type="dxa"/>
          </w:tcPr>
          <w:p w14:paraId="09D62414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732CAA2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(2,500)</w:t>
            </w:r>
          </w:p>
        </w:tc>
      </w:tr>
      <w:tr w:rsidR="00937DF5" w:rsidRPr="000405AA" w14:paraId="700B9A2C" w14:textId="77777777" w:rsidTr="002B775A">
        <w:tc>
          <w:tcPr>
            <w:tcW w:w="6255" w:type="dxa"/>
          </w:tcPr>
          <w:p w14:paraId="4D7C6084" w14:textId="77777777" w:rsidR="00937DF5" w:rsidRPr="000405AA" w:rsidRDefault="00937DF5" w:rsidP="0075008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378F97AC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ABA74A8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7E1A1C55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4ABDD7C6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69,245</w:t>
            </w:r>
          </w:p>
        </w:tc>
      </w:tr>
      <w:tr w:rsidR="00937DF5" w:rsidRPr="000405AA" w14:paraId="500E6CA1" w14:textId="77777777" w:rsidTr="002B775A">
        <w:tc>
          <w:tcPr>
            <w:tcW w:w="6255" w:type="dxa"/>
          </w:tcPr>
          <w:p w14:paraId="0826829F" w14:textId="77777777" w:rsidR="00937DF5" w:rsidRPr="000405AA" w:rsidRDefault="00937DF5" w:rsidP="0075008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49)</w:t>
            </w:r>
          </w:p>
        </w:tc>
        <w:tc>
          <w:tcPr>
            <w:tcW w:w="255" w:type="dxa"/>
          </w:tcPr>
          <w:p w14:paraId="486DD252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82A7559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FE49DD7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0881807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33,930</w:t>
            </w:r>
          </w:p>
        </w:tc>
      </w:tr>
      <w:tr w:rsidR="00937DF5" w:rsidRPr="000405AA" w14:paraId="0107B943" w14:textId="77777777" w:rsidTr="002B775A">
        <w:tc>
          <w:tcPr>
            <w:tcW w:w="6255" w:type="dxa"/>
          </w:tcPr>
          <w:p w14:paraId="546A3D25" w14:textId="77777777" w:rsidR="00937DF5" w:rsidRPr="000405AA" w:rsidRDefault="00937DF5" w:rsidP="0075008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0AB89A6C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708DCE0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5A0E6DB1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769303DA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35,315</w:t>
            </w:r>
          </w:p>
        </w:tc>
      </w:tr>
      <w:tr w:rsidR="00937DF5" w:rsidRPr="000405AA" w14:paraId="6C6DE057" w14:textId="77777777" w:rsidTr="002B775A">
        <w:tc>
          <w:tcPr>
            <w:tcW w:w="6255" w:type="dxa"/>
          </w:tcPr>
          <w:p w14:paraId="205AE495" w14:textId="77777777" w:rsidR="00937DF5" w:rsidRPr="000405AA" w:rsidRDefault="00937DF5" w:rsidP="007500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59FFE62B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92DF43F" w14:textId="65D16979" w:rsidR="00937DF5" w:rsidRPr="000405AA" w:rsidRDefault="00966B07" w:rsidP="0096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254" w:type="dxa"/>
          </w:tcPr>
          <w:p w14:paraId="02FFF759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30C0B85F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14,785</w:t>
            </w:r>
          </w:p>
        </w:tc>
      </w:tr>
      <w:tr w:rsidR="00937DF5" w:rsidRPr="000405AA" w14:paraId="18B5FD2B" w14:textId="77777777" w:rsidTr="002B775A">
        <w:tc>
          <w:tcPr>
            <w:tcW w:w="6255" w:type="dxa"/>
          </w:tcPr>
          <w:p w14:paraId="4E44538E" w14:textId="77777777" w:rsidR="00937DF5" w:rsidRPr="000405AA" w:rsidRDefault="00937DF5" w:rsidP="0075008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14:paraId="2E46426F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86F599D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2CDCC34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6C1FBD81" w14:textId="77777777" w:rsidR="00937DF5" w:rsidRPr="000405AA" w:rsidRDefault="00937DF5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50,100</w:t>
            </w:r>
          </w:p>
        </w:tc>
      </w:tr>
      <w:tr w:rsidR="002B775A" w:rsidRPr="000405AA" w14:paraId="4563F083" w14:textId="77777777" w:rsidTr="002B775A">
        <w:tc>
          <w:tcPr>
            <w:tcW w:w="6255" w:type="dxa"/>
          </w:tcPr>
          <w:p w14:paraId="433CDA8E" w14:textId="7BADE8A4" w:rsidR="002B775A" w:rsidRPr="000405AA" w:rsidRDefault="002B775A" w:rsidP="002B775A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5" w:type="dxa"/>
          </w:tcPr>
          <w:p w14:paraId="10995500" w14:textId="77777777" w:rsidR="002B775A" w:rsidRPr="000405AA" w:rsidRDefault="002B775A" w:rsidP="002B7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55EAB8D" w14:textId="12DAA0E2" w:rsidR="002B775A" w:rsidRPr="000405AA" w:rsidRDefault="002B775A" w:rsidP="002B7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7BE83628" w14:textId="77777777" w:rsidR="002B775A" w:rsidRPr="000405AA" w:rsidRDefault="002B775A" w:rsidP="002B7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67298FD" w14:textId="25452482" w:rsidR="002B775A" w:rsidRPr="000405AA" w:rsidRDefault="002B775A" w:rsidP="002B7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2B775A" w:rsidRPr="000405AA" w14:paraId="0DA7CDB1" w14:textId="77777777" w:rsidTr="002B775A">
        <w:tc>
          <w:tcPr>
            <w:tcW w:w="6255" w:type="dxa"/>
          </w:tcPr>
          <w:p w14:paraId="5B5A68C7" w14:textId="77777777" w:rsidR="002B775A" w:rsidRPr="000405AA" w:rsidRDefault="002B775A" w:rsidP="002B775A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36728BBC" w14:textId="77777777" w:rsidR="002B775A" w:rsidRPr="000405AA" w:rsidRDefault="002B775A" w:rsidP="002B7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3678549" w14:textId="77777777" w:rsidR="002B775A" w:rsidRPr="000405AA" w:rsidRDefault="002B775A" w:rsidP="002B7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5712122" w14:textId="77777777" w:rsidR="002B775A" w:rsidRPr="000405AA" w:rsidRDefault="002B775A" w:rsidP="002B7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010C023" w14:textId="68965D4D" w:rsidR="002B775A" w:rsidRPr="000405AA" w:rsidRDefault="002B775A" w:rsidP="002B7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B775A" w:rsidRPr="000405AA" w14:paraId="330F5113" w14:textId="77777777" w:rsidTr="002B775A">
        <w:tc>
          <w:tcPr>
            <w:tcW w:w="6255" w:type="dxa"/>
          </w:tcPr>
          <w:p w14:paraId="421DE8E1" w14:textId="77777777" w:rsidR="002B775A" w:rsidRPr="000405AA" w:rsidRDefault="002B775A" w:rsidP="002B775A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5" w:type="dxa"/>
          </w:tcPr>
          <w:p w14:paraId="107BCC78" w14:textId="77777777" w:rsidR="002B775A" w:rsidRPr="000405AA" w:rsidRDefault="002B775A" w:rsidP="002B7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85FE212" w14:textId="77777777" w:rsidR="002B775A" w:rsidRPr="000405AA" w:rsidRDefault="002B775A" w:rsidP="002B7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170BB83" w14:textId="77777777" w:rsidR="002B775A" w:rsidRPr="000405AA" w:rsidRDefault="002B775A" w:rsidP="002B7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CD64484" w14:textId="77777777" w:rsidR="002B775A" w:rsidRPr="000405AA" w:rsidRDefault="002B775A" w:rsidP="002B7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2B775A" w:rsidRPr="000405AA" w14:paraId="30FBAFBF" w14:textId="77777777" w:rsidTr="002B775A">
        <w:tc>
          <w:tcPr>
            <w:tcW w:w="6255" w:type="dxa"/>
          </w:tcPr>
          <w:p w14:paraId="6DA60690" w14:textId="77777777" w:rsidR="002B775A" w:rsidRPr="000405AA" w:rsidRDefault="002B775A" w:rsidP="002B775A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1556B927" w14:textId="77777777" w:rsidR="002B775A" w:rsidRPr="000405AA" w:rsidRDefault="002B775A" w:rsidP="002B7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B09C3F1" w14:textId="77777777" w:rsidR="002B775A" w:rsidRPr="000405AA" w:rsidRDefault="002B775A" w:rsidP="002B7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0AEC5ED" w14:textId="77777777" w:rsidR="002B775A" w:rsidRPr="000405AA" w:rsidRDefault="002B775A" w:rsidP="002B7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4BEBD29D" w14:textId="77777777" w:rsidR="002B775A" w:rsidRPr="000405AA" w:rsidRDefault="002B775A" w:rsidP="002B7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50,100</w:t>
            </w:r>
          </w:p>
        </w:tc>
      </w:tr>
      <w:tr w:rsidR="002B775A" w:rsidRPr="000405AA" w14:paraId="178F3280" w14:textId="77777777" w:rsidTr="002B775A">
        <w:tc>
          <w:tcPr>
            <w:tcW w:w="6255" w:type="dxa"/>
          </w:tcPr>
          <w:p w14:paraId="4292081B" w14:textId="77777777" w:rsidR="002B775A" w:rsidRPr="000405AA" w:rsidRDefault="002B775A" w:rsidP="002B77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774DC5DA" w14:textId="77777777" w:rsidR="002B775A" w:rsidRPr="000405AA" w:rsidRDefault="002B775A" w:rsidP="002B7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7DAC386C" w14:textId="77777777" w:rsidR="002B775A" w:rsidRPr="000405AA" w:rsidRDefault="002B775A" w:rsidP="002B7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2FD8DBB" w14:textId="77777777" w:rsidR="002B775A" w:rsidRPr="000405AA" w:rsidRDefault="002B775A" w:rsidP="002B7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64331A92" w14:textId="77777777" w:rsidR="002B775A" w:rsidRPr="000405AA" w:rsidRDefault="002B775A" w:rsidP="002B7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40,100</w:t>
            </w:r>
          </w:p>
        </w:tc>
      </w:tr>
    </w:tbl>
    <w:p w14:paraId="6B911BB5" w14:textId="77777777" w:rsidR="00937DF5" w:rsidRPr="000405AA" w:rsidRDefault="00937DF5" w:rsidP="00937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38E0EC56" w14:textId="0D5FD084" w:rsidR="00937DF5" w:rsidRPr="000405AA" w:rsidRDefault="00937DF5" w:rsidP="00937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hAnsi="Angsana New"/>
          <w:sz w:val="30"/>
          <w:szCs w:val="30"/>
          <w:cs/>
        </w:rPr>
        <w:t>ผู้บริหารได้แต่งตั้งผู้ประเมินราคาอิสระเพื่อทําการประเมินมูลค่ายุติธรรมของธุรกิจข้างต้น</w:t>
      </w:r>
      <w:r w:rsidRPr="000405AA">
        <w:rPr>
          <w:rFonts w:ascii="Angsana New" w:hAnsi="Angsana New"/>
          <w:sz w:val="30"/>
          <w:szCs w:val="30"/>
        </w:rPr>
        <w:t xml:space="preserve"> </w:t>
      </w:r>
      <w:r w:rsidRPr="000405AA">
        <w:rPr>
          <w:rFonts w:ascii="Angsana New" w:hAnsi="Angsana New"/>
          <w:sz w:val="30"/>
          <w:szCs w:val="30"/>
          <w:cs/>
        </w:rPr>
        <w:t>มูลค่ายุติธรรมของสินทรัพย์ที่ได้มาและหนี้สินที่รับมาเป็นมูลค่าประมาณการ ณ วันที่ซื้อธุรกิจ การกำหนดมูลค่ายุติธรรมของสินทรัพย์ที่ได้มาและหนี้สินที่รับมา รวมถึงการปันส่วนของราคาซื้อเสร็จสิ้น</w:t>
      </w:r>
      <w:r w:rsidR="00042454" w:rsidRPr="000405AA">
        <w:rPr>
          <w:rFonts w:ascii="Angsana New" w:hAnsi="Angsana New" w:hint="cs"/>
          <w:sz w:val="30"/>
          <w:szCs w:val="30"/>
          <w:cs/>
        </w:rPr>
        <w:t>แล้ว</w:t>
      </w:r>
      <w:r w:rsidRPr="000405AA">
        <w:rPr>
          <w:rFonts w:ascii="Angsana New" w:hAnsi="Angsana New"/>
          <w:sz w:val="30"/>
          <w:szCs w:val="30"/>
          <w:cs/>
        </w:rPr>
        <w:t xml:space="preserve"> ณ วันที่งบการเงินนี้ได้รับการอนุมัติ</w:t>
      </w:r>
    </w:p>
    <w:p w14:paraId="27D76334" w14:textId="77777777" w:rsidR="00937DF5" w:rsidRPr="000405AA" w:rsidRDefault="00937DF5" w:rsidP="00937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059211" w14:textId="77777777" w:rsidR="00937DF5" w:rsidRPr="000405AA" w:rsidRDefault="00937DF5" w:rsidP="00937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hAnsi="Angsana New"/>
          <w:sz w:val="30"/>
          <w:szCs w:val="30"/>
          <w:cs/>
        </w:rPr>
        <w:t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</w:t>
      </w:r>
    </w:p>
    <w:p w14:paraId="4C27C853" w14:textId="77777777" w:rsidR="00937DF5" w:rsidRPr="000405AA" w:rsidRDefault="00937DF5" w:rsidP="00937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83371C6" w14:textId="77777777" w:rsidR="00493D10" w:rsidRPr="000405AA" w:rsidRDefault="00493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405AA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AA0A476" w14:textId="5081374D" w:rsidR="00D01D44" w:rsidRPr="000405AA" w:rsidRDefault="00605C5A" w:rsidP="00EA4126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405AA">
        <w:rPr>
          <w:rFonts w:asciiTheme="majorBidi" w:hAnsiTheme="majorBidi" w:cstheme="majorBidi" w:hint="cs"/>
          <w:b/>
          <w:bCs/>
          <w:sz w:val="30"/>
          <w:szCs w:val="30"/>
          <w:cs/>
        </w:rPr>
        <w:t>บุคคล</w:t>
      </w:r>
      <w:r w:rsidR="00CA45A1" w:rsidRPr="000405AA">
        <w:rPr>
          <w:rFonts w:asciiTheme="majorBidi" w:hAnsiTheme="majorBidi" w:cstheme="majorBidi" w:hint="cs"/>
          <w:b/>
          <w:bCs/>
          <w:sz w:val="30"/>
          <w:szCs w:val="30"/>
          <w:cs/>
        </w:rPr>
        <w:t>หรือ</w:t>
      </w:r>
      <w:r w:rsidRPr="000405AA">
        <w:rPr>
          <w:rFonts w:asciiTheme="majorBidi" w:hAnsiTheme="majorBidi" w:cstheme="majorBidi" w:hint="cs"/>
          <w:b/>
          <w:bCs/>
          <w:sz w:val="30"/>
          <w:szCs w:val="30"/>
          <w:cs/>
        </w:rPr>
        <w:t>กิจการที่เกี่ยวข้องกัน</w:t>
      </w:r>
    </w:p>
    <w:p w14:paraId="034B3A99" w14:textId="77777777" w:rsidR="00DD59A4" w:rsidRPr="000405AA" w:rsidRDefault="00DD59A4" w:rsidP="00605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</w:p>
    <w:p w14:paraId="47A3ABAF" w14:textId="77777777" w:rsidR="00537542" w:rsidRPr="000405AA" w:rsidRDefault="00537542" w:rsidP="005375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405AA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31BA0020" w14:textId="77777777" w:rsidR="00537542" w:rsidRPr="000405AA" w:rsidRDefault="00537542" w:rsidP="00C92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</w:p>
    <w:p w14:paraId="1F2A894F" w14:textId="5E605C18" w:rsidR="00C92C43" w:rsidRPr="000405AA" w:rsidRDefault="00C92C43" w:rsidP="00C92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  <w:r w:rsidRPr="000405AA">
        <w:rPr>
          <w:rFonts w:asciiTheme="majorBidi" w:hAnsiTheme="majorBidi"/>
          <w:sz w:val="30"/>
          <w:szCs w:val="30"/>
          <w:cs/>
        </w:rPr>
        <w:t>ความสัมพันธ์ที่มีกับบริษัทร่วม</w:t>
      </w:r>
      <w:r w:rsidRPr="000405AA">
        <w:rPr>
          <w:rFonts w:asciiTheme="majorBidi" w:hAnsiTheme="majorBidi" w:hint="cs"/>
          <w:sz w:val="30"/>
          <w:szCs w:val="30"/>
          <w:cs/>
        </w:rPr>
        <w:t>และ</w:t>
      </w:r>
      <w:r w:rsidRPr="000405AA">
        <w:rPr>
          <w:rFonts w:asciiTheme="majorBidi" w:hAnsiTheme="majorBidi"/>
          <w:sz w:val="30"/>
          <w:szCs w:val="30"/>
          <w:cs/>
        </w:rPr>
        <w:t>ย่อยได้เปิดเผยในหมายเหต</w:t>
      </w:r>
      <w:r w:rsidRPr="000405AA">
        <w:rPr>
          <w:rFonts w:asciiTheme="majorBidi" w:hAnsiTheme="majorBidi" w:hint="cs"/>
          <w:sz w:val="30"/>
          <w:szCs w:val="30"/>
          <w:cs/>
        </w:rPr>
        <w:t>ุ</w:t>
      </w:r>
      <w:r w:rsidRPr="000405AA">
        <w:rPr>
          <w:rFonts w:asciiTheme="majorBidi" w:hAnsiTheme="majorBidi"/>
          <w:sz w:val="30"/>
          <w:szCs w:val="30"/>
          <w:cs/>
        </w:rPr>
        <w:t xml:space="preserve">ข้อ </w:t>
      </w:r>
      <w:r w:rsidR="00375D7B" w:rsidRPr="000405AA">
        <w:rPr>
          <w:rFonts w:asciiTheme="majorBidi" w:hAnsiTheme="majorBidi"/>
          <w:sz w:val="30"/>
          <w:szCs w:val="30"/>
        </w:rPr>
        <w:t>11</w:t>
      </w:r>
      <w:r w:rsidRPr="000405AA">
        <w:rPr>
          <w:rFonts w:asciiTheme="majorBidi" w:hAnsiTheme="majorBidi"/>
          <w:sz w:val="30"/>
          <w:szCs w:val="30"/>
          <w:cs/>
        </w:rPr>
        <w:t xml:space="preserve"> และ </w:t>
      </w:r>
      <w:r w:rsidRPr="000405AA">
        <w:rPr>
          <w:rFonts w:asciiTheme="majorBidi" w:hAnsiTheme="majorBidi"/>
          <w:sz w:val="30"/>
          <w:szCs w:val="30"/>
        </w:rPr>
        <w:t>1</w:t>
      </w:r>
      <w:r w:rsidR="00375D7B" w:rsidRPr="000405AA">
        <w:rPr>
          <w:rFonts w:asciiTheme="majorBidi" w:hAnsiTheme="majorBidi"/>
          <w:sz w:val="30"/>
          <w:szCs w:val="30"/>
        </w:rPr>
        <w:t>2</w:t>
      </w:r>
      <w:r w:rsidRPr="000405AA">
        <w:rPr>
          <w:rFonts w:asciiTheme="majorBidi" w:hAnsiTheme="majorBidi"/>
          <w:sz w:val="30"/>
          <w:szCs w:val="30"/>
          <w:cs/>
        </w:rPr>
        <w:t xml:space="preserve"> </w:t>
      </w:r>
      <w:r w:rsidR="00FD0E2A" w:rsidRPr="000405AA">
        <w:rPr>
          <w:rFonts w:asciiTheme="majorBidi" w:hAnsiTheme="majorBidi" w:hint="cs"/>
          <w:sz w:val="30"/>
          <w:szCs w:val="30"/>
          <w:cs/>
        </w:rPr>
        <w:t>สำหรับ</w:t>
      </w:r>
      <w:r w:rsidRPr="000405AA">
        <w:rPr>
          <w:rFonts w:asciiTheme="majorBidi" w:hAnsiTheme="majorBidi"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</w:t>
      </w:r>
      <w:r w:rsidR="00D74EF9" w:rsidRPr="000405AA">
        <w:rPr>
          <w:rFonts w:asciiTheme="majorBidi" w:hAnsiTheme="majorBidi" w:hint="cs"/>
          <w:sz w:val="30"/>
          <w:szCs w:val="30"/>
          <w:cs/>
        </w:rPr>
        <w:t>กับ</w:t>
      </w:r>
      <w:r w:rsidR="00CF6527" w:rsidRPr="000405AA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0405AA">
        <w:rPr>
          <w:rFonts w:asciiTheme="majorBidi" w:hAnsiTheme="majorBidi"/>
          <w:sz w:val="30"/>
          <w:szCs w:val="30"/>
          <w:cs/>
        </w:rPr>
        <w:t>ในระหว่าง</w:t>
      </w:r>
      <w:r w:rsidR="00CF6527" w:rsidRPr="000405AA">
        <w:rPr>
          <w:rFonts w:asciiTheme="majorBidi" w:hAnsiTheme="majorBidi" w:hint="cs"/>
          <w:sz w:val="30"/>
          <w:szCs w:val="30"/>
          <w:cs/>
        </w:rPr>
        <w:t>ปี</w:t>
      </w:r>
      <w:r w:rsidRPr="000405AA">
        <w:rPr>
          <w:rFonts w:asciiTheme="majorBidi" w:hAnsiTheme="majorBidi"/>
          <w:sz w:val="30"/>
          <w:szCs w:val="30"/>
          <w:cs/>
        </w:rPr>
        <w:t>มีดังต่อไปนี้</w:t>
      </w:r>
    </w:p>
    <w:p w14:paraId="3DE269ED" w14:textId="77777777" w:rsidR="00C92C43" w:rsidRPr="000405AA" w:rsidRDefault="00C92C43" w:rsidP="00C92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351"/>
        <w:gridCol w:w="4678"/>
      </w:tblGrid>
      <w:tr w:rsidR="00C92C43" w:rsidRPr="000405AA" w14:paraId="265E642B" w14:textId="77777777" w:rsidTr="002735CB">
        <w:trPr>
          <w:tblHeader/>
        </w:trPr>
        <w:tc>
          <w:tcPr>
            <w:tcW w:w="1716" w:type="pct"/>
          </w:tcPr>
          <w:p w14:paraId="320674DA" w14:textId="77777777" w:rsidR="00C92C43" w:rsidRPr="000405AA" w:rsidRDefault="00C92C43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736" w:type="pct"/>
          </w:tcPr>
          <w:p w14:paraId="3CBD9B2C" w14:textId="77777777" w:rsidR="00C92C43" w:rsidRPr="000405AA" w:rsidRDefault="00C92C43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2548" w:type="pct"/>
          </w:tcPr>
          <w:p w14:paraId="50F6C7DE" w14:textId="77777777" w:rsidR="00C92C43" w:rsidRPr="000405AA" w:rsidRDefault="00C92C43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92C43" w:rsidRPr="000405AA" w14:paraId="3F5DFD8D" w14:textId="77777777" w:rsidTr="002735CB">
        <w:tc>
          <w:tcPr>
            <w:tcW w:w="1716" w:type="pct"/>
          </w:tcPr>
          <w:p w14:paraId="0E359B44" w14:textId="77777777" w:rsidR="00C92C43" w:rsidRPr="000405AA" w:rsidRDefault="00C92C43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บริษัท ฟูดส์ กิมมิคส์ จำกัด</w:t>
            </w:r>
          </w:p>
        </w:tc>
        <w:tc>
          <w:tcPr>
            <w:tcW w:w="736" w:type="pct"/>
          </w:tcPr>
          <w:p w14:paraId="39924AC8" w14:textId="77777777" w:rsidR="00C92C43" w:rsidRPr="000405AA" w:rsidRDefault="00C92C43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548" w:type="pct"/>
          </w:tcPr>
          <w:p w14:paraId="3C4BB4A5" w14:textId="77777777" w:rsidR="00C92C43" w:rsidRPr="000405AA" w:rsidRDefault="00C92C43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5" w:right="-115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เป็นกิจการที่เกี่ยวข้องกัน มีผู้ถือหุ้นและกรรมการเป็นสมาชิกในครอบครัวที่ใกล้ชิดกับกรรมการและผู้ถือหุ้นของกลุ่มบริษัท</w:t>
            </w:r>
          </w:p>
        </w:tc>
      </w:tr>
    </w:tbl>
    <w:p w14:paraId="7E80B3A0" w14:textId="7D19163D" w:rsidR="007E4C42" w:rsidRPr="000405AA" w:rsidRDefault="007E4C42" w:rsidP="00605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6771C38" w14:textId="77777777" w:rsidR="007E4C42" w:rsidRPr="000405AA" w:rsidRDefault="007E4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985"/>
        <w:gridCol w:w="272"/>
        <w:gridCol w:w="1083"/>
        <w:gridCol w:w="269"/>
        <w:gridCol w:w="1076"/>
        <w:gridCol w:w="269"/>
        <w:gridCol w:w="1072"/>
      </w:tblGrid>
      <w:tr w:rsidR="00B25871" w:rsidRPr="000405AA" w14:paraId="273A4EA3" w14:textId="77777777" w:rsidTr="007C1288">
        <w:trPr>
          <w:tblHeader/>
        </w:trPr>
        <w:tc>
          <w:tcPr>
            <w:tcW w:w="2258" w:type="pct"/>
          </w:tcPr>
          <w:p w14:paraId="2A77ECA6" w14:textId="110907A7" w:rsidR="00B25871" w:rsidRPr="000405AA" w:rsidRDefault="005040C2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76" w:type="pct"/>
            <w:gridSpan w:val="3"/>
          </w:tcPr>
          <w:p w14:paraId="55BE68F5" w14:textId="77777777" w:rsidR="00B25871" w:rsidRPr="000405AA" w:rsidRDefault="00B25871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04CD51E1" w14:textId="77777777" w:rsidR="00B25871" w:rsidRPr="000405AA" w:rsidRDefault="00B25871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18" w:type="pct"/>
            <w:gridSpan w:val="3"/>
            <w:vAlign w:val="bottom"/>
          </w:tcPr>
          <w:p w14:paraId="53CAD42B" w14:textId="77777777" w:rsidR="00B25871" w:rsidRPr="000405AA" w:rsidRDefault="00B25871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43B8" w:rsidRPr="000405AA" w14:paraId="2CE46601" w14:textId="77777777" w:rsidTr="007C1288">
        <w:trPr>
          <w:trHeight w:val="299"/>
          <w:tblHeader/>
        </w:trPr>
        <w:tc>
          <w:tcPr>
            <w:tcW w:w="2258" w:type="pct"/>
          </w:tcPr>
          <w:p w14:paraId="02E794F7" w14:textId="0CA8F796" w:rsidR="005C43B8" w:rsidRPr="000405AA" w:rsidRDefault="005C43B8" w:rsidP="00FD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405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405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537" w:type="pct"/>
          </w:tcPr>
          <w:p w14:paraId="094A81BB" w14:textId="0FE5B962" w:rsidR="005C43B8" w:rsidRPr="000405AA" w:rsidRDefault="005C43B8" w:rsidP="007C1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0A5F86AE" w14:textId="77777777" w:rsidR="005C43B8" w:rsidRPr="000405AA" w:rsidRDefault="005C43B8" w:rsidP="007C1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DBE7DF9" w14:textId="6FBD1448" w:rsidR="005C43B8" w:rsidRPr="000405AA" w:rsidRDefault="005C43B8" w:rsidP="007C1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5FF36996" w14:textId="77777777" w:rsidR="005C43B8" w:rsidRPr="000405AA" w:rsidRDefault="005C43B8" w:rsidP="007C1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18269848" w14:textId="249D5E67" w:rsidR="005C43B8" w:rsidRPr="000405AA" w:rsidRDefault="005C43B8" w:rsidP="007C1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1BACAE24" w14:textId="77777777" w:rsidR="005C43B8" w:rsidRPr="000405AA" w:rsidRDefault="005C43B8" w:rsidP="007C1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AA16675" w14:textId="443B59FA" w:rsidR="005C43B8" w:rsidRPr="000405AA" w:rsidRDefault="005C43B8" w:rsidP="007C1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C43B8" w:rsidRPr="000405AA" w14:paraId="1FCCF157" w14:textId="77777777" w:rsidTr="007C1288">
        <w:trPr>
          <w:tblHeader/>
        </w:trPr>
        <w:tc>
          <w:tcPr>
            <w:tcW w:w="2258" w:type="pct"/>
          </w:tcPr>
          <w:p w14:paraId="512A037D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2" w:type="pct"/>
            <w:gridSpan w:val="7"/>
          </w:tcPr>
          <w:p w14:paraId="53D4A50E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43B8" w:rsidRPr="000405AA" w14:paraId="711D507F" w14:textId="77777777" w:rsidTr="007C1288">
        <w:tc>
          <w:tcPr>
            <w:tcW w:w="2258" w:type="pct"/>
            <w:vAlign w:val="center"/>
          </w:tcPr>
          <w:p w14:paraId="145355A0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7" w:type="pct"/>
          </w:tcPr>
          <w:p w14:paraId="5C088562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DF1EB86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54E5553C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D03CBAA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15A9360A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78AEC16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478FC249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A24A7" w:rsidRPr="000405AA" w14:paraId="2C0ABA9E" w14:textId="77777777" w:rsidTr="007C1288">
        <w:tc>
          <w:tcPr>
            <w:tcW w:w="2258" w:type="pct"/>
          </w:tcPr>
          <w:p w14:paraId="0CA5FA25" w14:textId="77777777" w:rsidR="009A24A7" w:rsidRPr="000405AA" w:rsidRDefault="009A24A7" w:rsidP="009A2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37" w:type="pct"/>
          </w:tcPr>
          <w:p w14:paraId="567A2765" w14:textId="27DD19D5" w:rsidR="009A24A7" w:rsidRPr="000405AA" w:rsidRDefault="009A24A7" w:rsidP="009A2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746323F" w14:textId="77777777" w:rsidR="009A24A7" w:rsidRPr="000405AA" w:rsidRDefault="009A24A7" w:rsidP="009A2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B026B96" w14:textId="1F37DEB1" w:rsidR="009A24A7" w:rsidRPr="000405AA" w:rsidRDefault="009A24A7" w:rsidP="009A2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6E62505" w14:textId="77777777" w:rsidR="009A24A7" w:rsidRPr="000405AA" w:rsidRDefault="009A24A7" w:rsidP="009A2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6270E41" w14:textId="2103AED8" w:rsidR="009A24A7" w:rsidRPr="000405AA" w:rsidRDefault="00CE1C09" w:rsidP="009A2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492</w:t>
            </w:r>
          </w:p>
        </w:tc>
        <w:tc>
          <w:tcPr>
            <w:tcW w:w="147" w:type="pct"/>
          </w:tcPr>
          <w:p w14:paraId="135A9A80" w14:textId="77777777" w:rsidR="009A24A7" w:rsidRPr="000405AA" w:rsidRDefault="009A24A7" w:rsidP="009A2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5E5CD89" w14:textId="52DD11DB" w:rsidR="009A24A7" w:rsidRPr="000405AA" w:rsidRDefault="009A24A7" w:rsidP="009A2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620</w:t>
            </w:r>
          </w:p>
        </w:tc>
      </w:tr>
      <w:tr w:rsidR="003710C2" w:rsidRPr="000405AA" w14:paraId="2FC279E7" w14:textId="77777777" w:rsidTr="007C1288">
        <w:tc>
          <w:tcPr>
            <w:tcW w:w="2258" w:type="pct"/>
          </w:tcPr>
          <w:p w14:paraId="36607064" w14:textId="185E7F35" w:rsidR="003710C2" w:rsidRPr="000405AA" w:rsidRDefault="003710C2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37" w:type="pct"/>
          </w:tcPr>
          <w:p w14:paraId="2CC48E7C" w14:textId="665B6416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B9B02F1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4CC8D80" w14:textId="5B1B8BD0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65D38F2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15E86C4" w14:textId="772DE969" w:rsidR="003710C2" w:rsidRPr="000405AA" w:rsidRDefault="00CE1C09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147" w:type="pct"/>
          </w:tcPr>
          <w:p w14:paraId="2264C16E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E5D6398" w14:textId="043A6FB5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710C2" w:rsidRPr="000405AA" w14:paraId="674DA3D8" w14:textId="77777777" w:rsidTr="007C1288">
        <w:tc>
          <w:tcPr>
            <w:tcW w:w="2258" w:type="pct"/>
          </w:tcPr>
          <w:p w14:paraId="32A5FB91" w14:textId="1FE8DB09" w:rsidR="003710C2" w:rsidRPr="000405AA" w:rsidRDefault="003710C2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hint="cs"/>
                <w:sz w:val="30"/>
                <w:szCs w:val="30"/>
                <w:cs/>
              </w:rPr>
              <w:t>ซื้อ</w:t>
            </w:r>
            <w:r w:rsidRPr="000405AA">
              <w:rPr>
                <w:rFonts w:asciiTheme="majorBidi" w:hAnsiTheme="majorBidi"/>
                <w:sz w:val="30"/>
                <w:szCs w:val="30"/>
                <w:cs/>
              </w:rPr>
              <w:t>สินทรัพย์ถ</w:t>
            </w:r>
            <w:r w:rsidRPr="000405AA">
              <w:rPr>
                <w:rFonts w:asciiTheme="majorBidi" w:hAnsiTheme="majorBidi" w:hint="cs"/>
                <w:sz w:val="30"/>
                <w:szCs w:val="30"/>
                <w:cs/>
              </w:rPr>
              <w:t>า</w:t>
            </w:r>
            <w:r w:rsidRPr="000405AA">
              <w:rPr>
                <w:rFonts w:asciiTheme="majorBidi" w:hAnsiTheme="majorBidi"/>
                <w:sz w:val="30"/>
                <w:szCs w:val="30"/>
                <w:cs/>
              </w:rPr>
              <w:t>วร</w:t>
            </w:r>
          </w:p>
        </w:tc>
        <w:tc>
          <w:tcPr>
            <w:tcW w:w="537" w:type="pct"/>
          </w:tcPr>
          <w:p w14:paraId="24B0BE0C" w14:textId="6834D0B3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B779A11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65E517F" w14:textId="3197A4F4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B694E61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1F09F86" w14:textId="3760507D" w:rsidR="003710C2" w:rsidRPr="000405AA" w:rsidRDefault="00CE1C09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6724D209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A9A94DD" w14:textId="6F018EA6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2,092</w:t>
            </w:r>
          </w:p>
        </w:tc>
      </w:tr>
      <w:tr w:rsidR="003710C2" w:rsidRPr="000405AA" w14:paraId="2A2AF7E2" w14:textId="77777777" w:rsidTr="007C1288">
        <w:tc>
          <w:tcPr>
            <w:tcW w:w="2258" w:type="pct"/>
          </w:tcPr>
          <w:p w14:paraId="28939333" w14:textId="4E2B8FE0" w:rsidR="003710C2" w:rsidRPr="000405AA" w:rsidRDefault="003710C2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hint="cs"/>
                <w:sz w:val="30"/>
                <w:szCs w:val="30"/>
                <w:cs/>
              </w:rPr>
              <w:t>ขาย</w:t>
            </w:r>
            <w:r w:rsidRPr="000405AA">
              <w:rPr>
                <w:rFonts w:asciiTheme="majorBidi" w:hAnsiTheme="majorBidi"/>
                <w:sz w:val="30"/>
                <w:szCs w:val="30"/>
                <w:cs/>
              </w:rPr>
              <w:t>สินทรัพย์ถ</w:t>
            </w:r>
            <w:r w:rsidRPr="000405AA">
              <w:rPr>
                <w:rFonts w:asciiTheme="majorBidi" w:hAnsiTheme="majorBidi" w:hint="cs"/>
                <w:sz w:val="30"/>
                <w:szCs w:val="30"/>
                <w:cs/>
              </w:rPr>
              <w:t>า</w:t>
            </w:r>
            <w:r w:rsidRPr="000405AA">
              <w:rPr>
                <w:rFonts w:asciiTheme="majorBidi" w:hAnsiTheme="majorBidi"/>
                <w:sz w:val="30"/>
                <w:szCs w:val="30"/>
                <w:cs/>
              </w:rPr>
              <w:t>วร</w:t>
            </w:r>
          </w:p>
        </w:tc>
        <w:tc>
          <w:tcPr>
            <w:tcW w:w="537" w:type="pct"/>
          </w:tcPr>
          <w:p w14:paraId="4082DD6D" w14:textId="4D375871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7756687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DEB3144" w14:textId="106E77D1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2CDF104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1A41545" w14:textId="04FCA242" w:rsidR="003710C2" w:rsidRPr="000405AA" w:rsidRDefault="00CE1C09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6ED0EAC7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FCBD804" w14:textId="29CA7BE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446</w:t>
            </w:r>
          </w:p>
        </w:tc>
      </w:tr>
      <w:tr w:rsidR="003710C2" w:rsidRPr="000405AA" w14:paraId="107EF03E" w14:textId="77777777" w:rsidTr="007C1288">
        <w:tc>
          <w:tcPr>
            <w:tcW w:w="2258" w:type="pct"/>
          </w:tcPr>
          <w:p w14:paraId="4D745831" w14:textId="77777777" w:rsidR="003710C2" w:rsidRPr="000405AA" w:rsidRDefault="003710C2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37" w:type="pct"/>
          </w:tcPr>
          <w:p w14:paraId="03682765" w14:textId="5F48B2BA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DBC0E21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276E9EB" w14:textId="434000A1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6F8C5B8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0C60C84" w14:textId="1111832E" w:rsidR="003710C2" w:rsidRPr="000405AA" w:rsidRDefault="00CE1C09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11,767</w:t>
            </w:r>
          </w:p>
        </w:tc>
        <w:tc>
          <w:tcPr>
            <w:tcW w:w="147" w:type="pct"/>
          </w:tcPr>
          <w:p w14:paraId="78DB1AA3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899D4A2" w14:textId="7F54F2E8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10,953</w:t>
            </w:r>
          </w:p>
        </w:tc>
      </w:tr>
      <w:tr w:rsidR="003710C2" w:rsidRPr="000405AA" w14:paraId="66536B9F" w14:textId="77777777" w:rsidTr="007C1288">
        <w:tc>
          <w:tcPr>
            <w:tcW w:w="2258" w:type="pct"/>
          </w:tcPr>
          <w:p w14:paraId="70D34680" w14:textId="77777777" w:rsidR="003710C2" w:rsidRPr="000405AA" w:rsidRDefault="003710C2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37" w:type="pct"/>
          </w:tcPr>
          <w:p w14:paraId="74447D61" w14:textId="02FD74F2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28AED33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6BA73DA" w14:textId="020C7862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9FB401F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6D7D283" w14:textId="6B1F3745" w:rsidR="003710C2" w:rsidRPr="000405AA" w:rsidRDefault="00CE1C09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147" w:type="pct"/>
          </w:tcPr>
          <w:p w14:paraId="70B3989E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4F2EBF8" w14:textId="5013269F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960</w:t>
            </w:r>
          </w:p>
        </w:tc>
      </w:tr>
      <w:tr w:rsidR="003710C2" w:rsidRPr="000405AA" w14:paraId="0D6CFD7D" w14:textId="77777777" w:rsidTr="007C1288">
        <w:tc>
          <w:tcPr>
            <w:tcW w:w="2258" w:type="pct"/>
          </w:tcPr>
          <w:p w14:paraId="4F28A40A" w14:textId="79BDE171" w:rsidR="003710C2" w:rsidRPr="000405AA" w:rsidRDefault="003710C2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37" w:type="pct"/>
          </w:tcPr>
          <w:p w14:paraId="6529F03E" w14:textId="40F01EDC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4F267D9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286A3D5" w14:textId="56DCC4DF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247FE77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EF9FE23" w14:textId="5080C809" w:rsidR="003710C2" w:rsidRPr="000405AA" w:rsidRDefault="00CE1C09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11,800</w:t>
            </w:r>
          </w:p>
        </w:tc>
        <w:tc>
          <w:tcPr>
            <w:tcW w:w="147" w:type="pct"/>
          </w:tcPr>
          <w:p w14:paraId="6797558F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3BA4EC7" w14:textId="0AF83DFB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710C2" w:rsidRPr="000405AA" w14:paraId="413CE25A" w14:textId="77777777" w:rsidTr="007C1288">
        <w:tc>
          <w:tcPr>
            <w:tcW w:w="2258" w:type="pct"/>
          </w:tcPr>
          <w:p w14:paraId="632DBF50" w14:textId="6109B1FD" w:rsidR="003710C2" w:rsidRPr="000405AA" w:rsidRDefault="003710C2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รายได้ค่าบริหารจัดการและอื่น ๆ</w:t>
            </w:r>
          </w:p>
        </w:tc>
        <w:tc>
          <w:tcPr>
            <w:tcW w:w="537" w:type="pct"/>
          </w:tcPr>
          <w:p w14:paraId="6D114B82" w14:textId="507C268E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B8AA633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116C2A1" w14:textId="29CF85C2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13554A3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5FCA2E4" w14:textId="1D493B8E" w:rsidR="003710C2" w:rsidRPr="000405AA" w:rsidRDefault="00CE1C09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</w:t>
            </w:r>
            <w:r w:rsidR="00170430" w:rsidRPr="000405AA">
              <w:rPr>
                <w:rFonts w:ascii="Angsana New" w:hAnsi="Angsana New"/>
                <w:sz w:val="30"/>
                <w:szCs w:val="30"/>
              </w:rPr>
              <w:t>68</w:t>
            </w:r>
            <w:r w:rsidRPr="000405AA">
              <w:rPr>
                <w:rFonts w:ascii="Angsana New" w:hAnsi="Angsana New"/>
                <w:sz w:val="30"/>
                <w:szCs w:val="30"/>
              </w:rPr>
              <w:t>,</w:t>
            </w:r>
            <w:r w:rsidR="00170430" w:rsidRPr="000405AA">
              <w:rPr>
                <w:rFonts w:ascii="Angsana New" w:hAnsi="Angsana New"/>
                <w:sz w:val="30"/>
                <w:szCs w:val="30"/>
              </w:rPr>
              <w:t>00</w:t>
            </w:r>
            <w:r w:rsidR="00BA62F6" w:rsidRPr="000405A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7801EF13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D3DA702" w14:textId="5EA4D87B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178,391</w:t>
            </w:r>
          </w:p>
        </w:tc>
      </w:tr>
      <w:tr w:rsidR="003710C2" w:rsidRPr="000405AA" w14:paraId="14E990C5" w14:textId="77777777" w:rsidTr="007C1288">
        <w:tc>
          <w:tcPr>
            <w:tcW w:w="2258" w:type="pct"/>
          </w:tcPr>
          <w:p w14:paraId="57C45C74" w14:textId="77777777" w:rsidR="003710C2" w:rsidRPr="000405AA" w:rsidRDefault="003710C2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37" w:type="pct"/>
          </w:tcPr>
          <w:p w14:paraId="231BAC1A" w14:textId="45DFE9BC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7A632BD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DF57FEF" w14:textId="75D845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E39D6A8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BECB4E9" w14:textId="2EE9FE3A" w:rsidR="003710C2" w:rsidRPr="000405AA" w:rsidRDefault="00CE1C09" w:rsidP="00CE1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2E52C3B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CDEA841" w14:textId="49ED6E7C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227</w:t>
            </w:r>
          </w:p>
        </w:tc>
      </w:tr>
      <w:tr w:rsidR="003710C2" w:rsidRPr="000405AA" w14:paraId="6B918335" w14:textId="77777777" w:rsidTr="007C1288">
        <w:tc>
          <w:tcPr>
            <w:tcW w:w="2258" w:type="pct"/>
          </w:tcPr>
          <w:p w14:paraId="5F639029" w14:textId="339D82A3" w:rsidR="003710C2" w:rsidRPr="000405AA" w:rsidRDefault="003710C2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37" w:type="pct"/>
          </w:tcPr>
          <w:p w14:paraId="099E5063" w14:textId="3A169B1A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97E9120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7924414" w14:textId="3651DAA0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14A89BC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392BC4E" w14:textId="59236A4F" w:rsidR="003710C2" w:rsidRPr="000405AA" w:rsidRDefault="00CE1C09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383</w:t>
            </w:r>
          </w:p>
        </w:tc>
        <w:tc>
          <w:tcPr>
            <w:tcW w:w="147" w:type="pct"/>
          </w:tcPr>
          <w:p w14:paraId="7F4EA8FD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7B5FC02" w14:textId="052DC58F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351</w:t>
            </w:r>
          </w:p>
        </w:tc>
      </w:tr>
      <w:tr w:rsidR="003710C2" w:rsidRPr="000405AA" w14:paraId="160894C2" w14:textId="77777777" w:rsidTr="007C1288">
        <w:tc>
          <w:tcPr>
            <w:tcW w:w="2258" w:type="pct"/>
            <w:vAlign w:val="center"/>
          </w:tcPr>
          <w:p w14:paraId="48638815" w14:textId="77777777" w:rsidR="003710C2" w:rsidRPr="000405AA" w:rsidRDefault="003710C2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14:paraId="2D6862F9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8A9C007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33890A7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C1234C7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17F9588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69830C9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7947991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10C2" w:rsidRPr="000405AA" w14:paraId="0CC28F3E" w14:textId="77777777" w:rsidTr="007C1288">
        <w:tc>
          <w:tcPr>
            <w:tcW w:w="2258" w:type="pct"/>
            <w:vAlign w:val="center"/>
          </w:tcPr>
          <w:p w14:paraId="623F8B4D" w14:textId="77777777" w:rsidR="003710C2" w:rsidRPr="000405AA" w:rsidRDefault="003710C2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0405AA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37" w:type="pct"/>
          </w:tcPr>
          <w:p w14:paraId="3ACFE4FC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490737C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4AB3104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6843F8A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A869036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75743DB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9D2F309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10C2" w:rsidRPr="000405AA" w14:paraId="71E7D269" w14:textId="77777777" w:rsidTr="007C1288">
        <w:tc>
          <w:tcPr>
            <w:tcW w:w="2258" w:type="pct"/>
          </w:tcPr>
          <w:p w14:paraId="1EFDF160" w14:textId="77777777" w:rsidR="003710C2" w:rsidRPr="000405AA" w:rsidRDefault="003710C2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37" w:type="pct"/>
          </w:tcPr>
          <w:p w14:paraId="0F21BE07" w14:textId="5ADC73FA" w:rsidR="003710C2" w:rsidRPr="000405AA" w:rsidRDefault="00CE1C09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2,355</w:t>
            </w:r>
          </w:p>
        </w:tc>
        <w:tc>
          <w:tcPr>
            <w:tcW w:w="148" w:type="pct"/>
          </w:tcPr>
          <w:p w14:paraId="1C83D754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8E8819E" w14:textId="28544F54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1,256</w:t>
            </w:r>
          </w:p>
        </w:tc>
        <w:tc>
          <w:tcPr>
            <w:tcW w:w="147" w:type="pct"/>
          </w:tcPr>
          <w:p w14:paraId="5AC1448B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36F6089" w14:textId="5CC45E61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2D75205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9725306" w14:textId="5C6B210C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710C2" w:rsidRPr="000405AA" w14:paraId="223BA61E" w14:textId="77777777" w:rsidTr="007C1288">
        <w:tc>
          <w:tcPr>
            <w:tcW w:w="2258" w:type="pct"/>
          </w:tcPr>
          <w:p w14:paraId="6580000D" w14:textId="77777777" w:rsidR="003710C2" w:rsidRPr="000405AA" w:rsidRDefault="003710C2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รายได้จากการให้สิทธิแฟรนไชส์</w:t>
            </w:r>
          </w:p>
        </w:tc>
        <w:tc>
          <w:tcPr>
            <w:tcW w:w="537" w:type="pct"/>
          </w:tcPr>
          <w:p w14:paraId="7A8EE0F0" w14:textId="6DB8D8FC" w:rsidR="003710C2" w:rsidRPr="000405AA" w:rsidRDefault="00CE1C09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148" w:type="pct"/>
          </w:tcPr>
          <w:p w14:paraId="56585ECF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739FC59" w14:textId="100D934F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286</w:t>
            </w:r>
          </w:p>
        </w:tc>
        <w:tc>
          <w:tcPr>
            <w:tcW w:w="147" w:type="pct"/>
          </w:tcPr>
          <w:p w14:paraId="2692B14F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4A8E868" w14:textId="74658BC6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EE8CD46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417DB10" w14:textId="630EA6FD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710C2" w:rsidRPr="000405AA" w14:paraId="313F973A" w14:textId="77777777" w:rsidTr="007C1288">
        <w:tc>
          <w:tcPr>
            <w:tcW w:w="2258" w:type="pct"/>
          </w:tcPr>
          <w:p w14:paraId="6560944E" w14:textId="77777777" w:rsidR="003710C2" w:rsidRPr="000405AA" w:rsidRDefault="003710C2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/>
                <w:sz w:val="30"/>
                <w:szCs w:val="30"/>
                <w:cs/>
              </w:rPr>
              <w:t>ขายสินทรัพย์ถาวรและสินทรัพย์อื่น</w:t>
            </w:r>
          </w:p>
        </w:tc>
        <w:tc>
          <w:tcPr>
            <w:tcW w:w="537" w:type="pct"/>
          </w:tcPr>
          <w:p w14:paraId="45265225" w14:textId="6AEC3DD5" w:rsidR="003710C2" w:rsidRPr="000405AA" w:rsidRDefault="00CE1C09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148" w:type="pct"/>
          </w:tcPr>
          <w:p w14:paraId="6A2A3F2A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1C61369" w14:textId="63DA2654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292</w:t>
            </w:r>
          </w:p>
        </w:tc>
        <w:tc>
          <w:tcPr>
            <w:tcW w:w="147" w:type="pct"/>
          </w:tcPr>
          <w:p w14:paraId="56E38539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17AD311" w14:textId="76B0114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0001A94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F086CB7" w14:textId="7B634D53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710C2" w:rsidRPr="000405AA" w14:paraId="43F6CB42" w14:textId="77777777" w:rsidTr="007C1288">
        <w:tc>
          <w:tcPr>
            <w:tcW w:w="2258" w:type="pct"/>
          </w:tcPr>
          <w:p w14:paraId="6F995187" w14:textId="77777777" w:rsidR="003710C2" w:rsidRPr="000405AA" w:rsidRDefault="003710C2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37" w:type="pct"/>
          </w:tcPr>
          <w:p w14:paraId="67D9907E" w14:textId="45257133" w:rsidR="003710C2" w:rsidRPr="000405AA" w:rsidRDefault="00CE1C09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148" w:type="pct"/>
          </w:tcPr>
          <w:p w14:paraId="208913B5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5C5C9BD" w14:textId="0C7B4AA0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529</w:t>
            </w:r>
          </w:p>
        </w:tc>
        <w:tc>
          <w:tcPr>
            <w:tcW w:w="147" w:type="pct"/>
          </w:tcPr>
          <w:p w14:paraId="4FD94056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C85F390" w14:textId="5B93D5CA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9DDD0BA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D9D3B3F" w14:textId="5F160ACD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710C2" w:rsidRPr="000405AA" w14:paraId="2BC5CD35" w14:textId="77777777" w:rsidTr="007C1288">
        <w:tc>
          <w:tcPr>
            <w:tcW w:w="2258" w:type="pct"/>
          </w:tcPr>
          <w:p w14:paraId="21A1FA90" w14:textId="04DB8CFE" w:rsidR="003710C2" w:rsidRPr="000405AA" w:rsidRDefault="003710C2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37" w:type="pct"/>
          </w:tcPr>
          <w:p w14:paraId="5E1626F9" w14:textId="18E78C77" w:rsidR="003710C2" w:rsidRPr="000405AA" w:rsidRDefault="00170430" w:rsidP="00170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8" w:type="pct"/>
          </w:tcPr>
          <w:p w14:paraId="12E2154C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657BB3C" w14:textId="1629218E" w:rsidR="003710C2" w:rsidRPr="000405AA" w:rsidRDefault="003710C2" w:rsidP="00036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EB6B03B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193B38D" w14:textId="3CCB0786" w:rsidR="003710C2" w:rsidRPr="000405AA" w:rsidRDefault="00CE1C09" w:rsidP="00036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7" w:type="pct"/>
          </w:tcPr>
          <w:p w14:paraId="4A5C2C9F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D28A81A" w14:textId="0AE65CDD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710C2" w:rsidRPr="000405AA" w14:paraId="6EED91BE" w14:textId="77777777" w:rsidTr="007C1288">
        <w:tc>
          <w:tcPr>
            <w:tcW w:w="2258" w:type="pct"/>
          </w:tcPr>
          <w:p w14:paraId="6DE0880D" w14:textId="77777777" w:rsidR="003710C2" w:rsidRPr="000405AA" w:rsidRDefault="003710C2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14:paraId="59D05C33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96DE593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80CF218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3B07DAE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4D23289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EE97FB2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ED4A5E7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10C2" w:rsidRPr="000405AA" w14:paraId="2C88CBB7" w14:textId="77777777" w:rsidTr="007C1288">
        <w:tc>
          <w:tcPr>
            <w:tcW w:w="2258" w:type="pct"/>
          </w:tcPr>
          <w:p w14:paraId="2AFD058F" w14:textId="77777777" w:rsidR="003710C2" w:rsidRPr="000405AA" w:rsidRDefault="003710C2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37" w:type="pct"/>
          </w:tcPr>
          <w:p w14:paraId="47CB0934" w14:textId="77777777" w:rsidR="003710C2" w:rsidRPr="000405AA" w:rsidRDefault="003710C2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32CE9F4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D181C37" w14:textId="77777777" w:rsidR="003710C2" w:rsidRPr="000405AA" w:rsidRDefault="003710C2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0FF5D5F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FADD4DB" w14:textId="77777777" w:rsidR="003710C2" w:rsidRPr="000405AA" w:rsidRDefault="003710C2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ACBE379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AE27400" w14:textId="77777777" w:rsidR="003710C2" w:rsidRPr="000405AA" w:rsidRDefault="003710C2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10C2" w:rsidRPr="000405AA" w14:paraId="3193CFB4" w14:textId="77777777" w:rsidTr="007C1288">
        <w:tc>
          <w:tcPr>
            <w:tcW w:w="2258" w:type="pct"/>
          </w:tcPr>
          <w:p w14:paraId="389F34DC" w14:textId="6BE7F7A4" w:rsidR="003710C2" w:rsidRPr="000405AA" w:rsidRDefault="003710C2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37" w:type="pct"/>
          </w:tcPr>
          <w:p w14:paraId="4EBB9E15" w14:textId="19E4A9CE" w:rsidR="003710C2" w:rsidRPr="000405AA" w:rsidRDefault="00CE1C09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1,550</w:t>
            </w:r>
          </w:p>
        </w:tc>
        <w:tc>
          <w:tcPr>
            <w:tcW w:w="148" w:type="pct"/>
          </w:tcPr>
          <w:p w14:paraId="0EAC7462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8F98489" w14:textId="17FAC755" w:rsidR="003710C2" w:rsidRPr="000405AA" w:rsidRDefault="003710C2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1,665</w:t>
            </w:r>
          </w:p>
        </w:tc>
        <w:tc>
          <w:tcPr>
            <w:tcW w:w="147" w:type="pct"/>
          </w:tcPr>
          <w:p w14:paraId="675E2055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10B4F4C" w14:textId="68B3C19B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9EDD819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488077B" w14:textId="15969DF7" w:rsidR="003710C2" w:rsidRPr="000405AA" w:rsidRDefault="003710C2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710C2" w:rsidRPr="000405AA" w14:paraId="07E39C02" w14:textId="77777777" w:rsidTr="007C1288">
        <w:tc>
          <w:tcPr>
            <w:tcW w:w="2258" w:type="pct"/>
          </w:tcPr>
          <w:p w14:paraId="2AC9E977" w14:textId="77777777" w:rsidR="003710C2" w:rsidRPr="000405AA" w:rsidRDefault="003710C2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F0E5113" w14:textId="21E868AD" w:rsidR="003710C2" w:rsidRPr="000405AA" w:rsidRDefault="003710C2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37" w:type="pct"/>
          </w:tcPr>
          <w:p w14:paraId="03490D63" w14:textId="77777777" w:rsidR="003710C2" w:rsidRPr="000405AA" w:rsidRDefault="003710C2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4934D62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20C67D8" w14:textId="77777777" w:rsidR="003710C2" w:rsidRPr="000405AA" w:rsidRDefault="003710C2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0F89FA2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D1105B6" w14:textId="77777777" w:rsidR="003710C2" w:rsidRPr="000405AA" w:rsidRDefault="003710C2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114D455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7722AA13" w14:textId="77777777" w:rsidR="003710C2" w:rsidRPr="000405AA" w:rsidRDefault="003710C2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</w:tr>
      <w:tr w:rsidR="003710C2" w:rsidRPr="000405AA" w14:paraId="46BFFED7" w14:textId="77777777" w:rsidTr="007C1288">
        <w:tc>
          <w:tcPr>
            <w:tcW w:w="2258" w:type="pct"/>
          </w:tcPr>
          <w:p w14:paraId="41E4AB01" w14:textId="77777777" w:rsidR="003710C2" w:rsidRPr="000405AA" w:rsidRDefault="003710C2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37" w:type="pct"/>
          </w:tcPr>
          <w:p w14:paraId="7C811AA1" w14:textId="77777777" w:rsidR="003710C2" w:rsidRPr="000405AA" w:rsidRDefault="003710C2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FE78773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center"/>
          </w:tcPr>
          <w:p w14:paraId="70443572" w14:textId="77777777" w:rsidR="003710C2" w:rsidRPr="000405AA" w:rsidRDefault="003710C2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3C33B32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3C2AC7A" w14:textId="77777777" w:rsidR="003710C2" w:rsidRPr="000405AA" w:rsidRDefault="003710C2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E5FB0D2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80F1C5E" w14:textId="77777777" w:rsidR="003710C2" w:rsidRPr="000405AA" w:rsidRDefault="003710C2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10C2" w:rsidRPr="000405AA" w14:paraId="1C91C52F" w14:textId="77777777" w:rsidTr="007C1288">
        <w:tc>
          <w:tcPr>
            <w:tcW w:w="2258" w:type="pct"/>
          </w:tcPr>
          <w:p w14:paraId="4EA05CE4" w14:textId="77777777" w:rsidR="003710C2" w:rsidRPr="000405AA" w:rsidRDefault="003710C2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37" w:type="pct"/>
          </w:tcPr>
          <w:p w14:paraId="7918680C" w14:textId="60714D90" w:rsidR="003710C2" w:rsidRPr="000405AA" w:rsidRDefault="00CE1C09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32,093</w:t>
            </w:r>
          </w:p>
        </w:tc>
        <w:tc>
          <w:tcPr>
            <w:tcW w:w="148" w:type="pct"/>
          </w:tcPr>
          <w:p w14:paraId="385C90AB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226B0C9" w14:textId="6839FE06" w:rsidR="003710C2" w:rsidRPr="000405AA" w:rsidRDefault="003710C2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27,374</w:t>
            </w:r>
          </w:p>
        </w:tc>
        <w:tc>
          <w:tcPr>
            <w:tcW w:w="147" w:type="pct"/>
          </w:tcPr>
          <w:p w14:paraId="3158DF7E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982C1C3" w14:textId="1100EC8D" w:rsidR="003710C2" w:rsidRPr="000405AA" w:rsidRDefault="00CE1C09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30,2</w:t>
            </w:r>
            <w:r w:rsidR="00170430" w:rsidRPr="000405AA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47" w:type="pct"/>
          </w:tcPr>
          <w:p w14:paraId="68501946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3E67E8D" w14:textId="130F5F9E" w:rsidR="003710C2" w:rsidRPr="000405AA" w:rsidRDefault="003710C2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27,374</w:t>
            </w:r>
          </w:p>
        </w:tc>
      </w:tr>
      <w:tr w:rsidR="003710C2" w:rsidRPr="000405AA" w14:paraId="503A4A8B" w14:textId="77777777" w:rsidTr="00036EF9">
        <w:tc>
          <w:tcPr>
            <w:tcW w:w="2258" w:type="pct"/>
          </w:tcPr>
          <w:p w14:paraId="1F466D60" w14:textId="77777777" w:rsidR="003710C2" w:rsidRPr="000405AA" w:rsidRDefault="003710C2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6BDEB26C" w14:textId="291DADEC" w:rsidR="003710C2" w:rsidRPr="000405AA" w:rsidRDefault="00CE1C09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2,607</w:t>
            </w:r>
          </w:p>
        </w:tc>
        <w:tc>
          <w:tcPr>
            <w:tcW w:w="148" w:type="pct"/>
          </w:tcPr>
          <w:p w14:paraId="596FBC10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2E8EA222" w14:textId="274EFDCB" w:rsidR="003710C2" w:rsidRPr="000405AA" w:rsidRDefault="003710C2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1,195</w:t>
            </w:r>
          </w:p>
        </w:tc>
        <w:tc>
          <w:tcPr>
            <w:tcW w:w="147" w:type="pct"/>
          </w:tcPr>
          <w:p w14:paraId="30EEB08B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4FF79531" w14:textId="4765C2B3" w:rsidR="003710C2" w:rsidRPr="000405AA" w:rsidRDefault="00170430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</w:t>
            </w:r>
            <w:r w:rsidR="00CE1C09" w:rsidRPr="000405AA">
              <w:rPr>
                <w:rFonts w:ascii="Angsana New" w:hAnsi="Angsana New"/>
                <w:sz w:val="30"/>
                <w:szCs w:val="30"/>
              </w:rPr>
              <w:t>,</w:t>
            </w:r>
            <w:r w:rsidRPr="000405AA">
              <w:rPr>
                <w:rFonts w:ascii="Angsana New" w:hAnsi="Angsana New"/>
                <w:sz w:val="30"/>
                <w:szCs w:val="30"/>
              </w:rPr>
              <w:t>607</w:t>
            </w:r>
          </w:p>
        </w:tc>
        <w:tc>
          <w:tcPr>
            <w:tcW w:w="147" w:type="pct"/>
          </w:tcPr>
          <w:p w14:paraId="68236AB1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1C0E5BD" w14:textId="0F6C7374" w:rsidR="003710C2" w:rsidRPr="000405AA" w:rsidRDefault="003710C2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1,195</w:t>
            </w:r>
          </w:p>
        </w:tc>
      </w:tr>
      <w:tr w:rsidR="003710C2" w:rsidRPr="000405AA" w14:paraId="27FBA1FF" w14:textId="77777777" w:rsidTr="00036EF9">
        <w:tc>
          <w:tcPr>
            <w:tcW w:w="2258" w:type="pct"/>
          </w:tcPr>
          <w:p w14:paraId="674A89E4" w14:textId="77777777" w:rsidR="003710C2" w:rsidRPr="000405AA" w:rsidRDefault="003710C2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3198D00A" w14:textId="1B13EB88" w:rsidR="003710C2" w:rsidRPr="000405AA" w:rsidRDefault="00CE1C09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34,700</w:t>
            </w:r>
          </w:p>
        </w:tc>
        <w:tc>
          <w:tcPr>
            <w:tcW w:w="148" w:type="pct"/>
          </w:tcPr>
          <w:p w14:paraId="4E71CBCD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7EA44BD7" w14:textId="538E68B4" w:rsidR="003710C2" w:rsidRPr="000405AA" w:rsidRDefault="003710C2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28,569</w:t>
            </w:r>
          </w:p>
        </w:tc>
        <w:tc>
          <w:tcPr>
            <w:tcW w:w="147" w:type="pct"/>
          </w:tcPr>
          <w:p w14:paraId="7FFE652C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D7C42BE" w14:textId="65A39BC9" w:rsidR="003710C2" w:rsidRPr="000405AA" w:rsidRDefault="00CE1C09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70430" w:rsidRPr="000405A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70430" w:rsidRPr="000405AA">
              <w:rPr>
                <w:rFonts w:ascii="Angsana New" w:hAnsi="Angsana New"/>
                <w:b/>
                <w:bCs/>
                <w:sz w:val="30"/>
                <w:szCs w:val="30"/>
              </w:rPr>
              <w:t>853</w:t>
            </w:r>
          </w:p>
        </w:tc>
        <w:tc>
          <w:tcPr>
            <w:tcW w:w="147" w:type="pct"/>
          </w:tcPr>
          <w:p w14:paraId="0319534F" w14:textId="77777777" w:rsidR="003710C2" w:rsidRPr="000405AA" w:rsidRDefault="003710C2" w:rsidP="0037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7D9DC0D5" w14:textId="692BA950" w:rsidR="003710C2" w:rsidRPr="000405AA" w:rsidRDefault="003710C2" w:rsidP="0037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28,569</w:t>
            </w:r>
          </w:p>
        </w:tc>
      </w:tr>
    </w:tbl>
    <w:p w14:paraId="7B826C5B" w14:textId="77777777" w:rsidR="00736FF0" w:rsidRPr="000405AA" w:rsidRDefault="00736FF0" w:rsidP="00275020">
      <w:pPr>
        <w:pStyle w:val="FSContent"/>
        <w:ind w:left="540"/>
      </w:pPr>
    </w:p>
    <w:p w14:paraId="5583CC27" w14:textId="77777777" w:rsidR="00275020" w:rsidRPr="000405AA" w:rsidRDefault="00275020" w:rsidP="00275020">
      <w:pPr>
        <w:pStyle w:val="FSContent"/>
        <w:ind w:left="540"/>
        <w:rPr>
          <w:cs/>
        </w:rPr>
      </w:pPr>
      <w:r w:rsidRPr="000405AA">
        <w:rPr>
          <w:rFonts w:hint="cs"/>
          <w:cs/>
        </w:rPr>
        <w:t xml:space="preserve">ยอดคงเหลือกับบุคคลหรือกิจการที่เกี่ยวข้องกัน ณ วันที่ </w:t>
      </w:r>
      <w:r w:rsidR="0037360F" w:rsidRPr="000405AA">
        <w:t>31</w:t>
      </w:r>
      <w:r w:rsidRPr="000405AA">
        <w:rPr>
          <w:rFonts w:hint="cs"/>
          <w:cs/>
        </w:rPr>
        <w:t xml:space="preserve"> ธันวาคม มีดังนี้</w:t>
      </w:r>
    </w:p>
    <w:p w14:paraId="3C3BDFFE" w14:textId="77777777" w:rsidR="00275020" w:rsidRPr="000405AA" w:rsidRDefault="00275020" w:rsidP="00275020">
      <w:pPr>
        <w:pStyle w:val="FSContent"/>
        <w:ind w:left="540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6"/>
        <w:gridCol w:w="7"/>
        <w:gridCol w:w="1152"/>
        <w:gridCol w:w="8"/>
        <w:gridCol w:w="232"/>
        <w:gridCol w:w="6"/>
        <w:gridCol w:w="1112"/>
        <w:gridCol w:w="6"/>
        <w:gridCol w:w="270"/>
        <w:gridCol w:w="1083"/>
        <w:gridCol w:w="239"/>
        <w:gridCol w:w="1102"/>
        <w:gridCol w:w="7"/>
      </w:tblGrid>
      <w:tr w:rsidR="00DE1495" w:rsidRPr="000405AA" w14:paraId="733DDE66" w14:textId="77777777" w:rsidTr="00BD3C39">
        <w:trPr>
          <w:tblHeader/>
        </w:trPr>
        <w:tc>
          <w:tcPr>
            <w:tcW w:w="2155" w:type="pct"/>
          </w:tcPr>
          <w:p w14:paraId="600CD55C" w14:textId="77777777" w:rsidR="00DE1495" w:rsidRPr="000405AA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1" w:type="pct"/>
            <w:gridSpan w:val="6"/>
          </w:tcPr>
          <w:p w14:paraId="67620C34" w14:textId="77777777" w:rsidR="00DE1495" w:rsidRPr="000405AA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gridSpan w:val="2"/>
            <w:vAlign w:val="bottom"/>
          </w:tcPr>
          <w:p w14:paraId="377B024E" w14:textId="77777777" w:rsidR="00DE1495" w:rsidRPr="000405AA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4"/>
            <w:vAlign w:val="bottom"/>
          </w:tcPr>
          <w:p w14:paraId="051434E5" w14:textId="77777777" w:rsidR="00DE1495" w:rsidRPr="000405AA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43B8" w:rsidRPr="000405AA" w14:paraId="6C73DF88" w14:textId="77777777" w:rsidTr="00BD3C39">
        <w:trPr>
          <w:tblHeader/>
        </w:trPr>
        <w:tc>
          <w:tcPr>
            <w:tcW w:w="2155" w:type="pct"/>
          </w:tcPr>
          <w:p w14:paraId="2789EB83" w14:textId="2E9F2C6C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711CCF30" w14:textId="147FEA54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1" w:type="pct"/>
            <w:gridSpan w:val="2"/>
          </w:tcPr>
          <w:p w14:paraId="79455307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</w:tcPr>
          <w:p w14:paraId="738F37A4" w14:textId="61BD9E9E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0" w:type="pct"/>
            <w:gridSpan w:val="2"/>
          </w:tcPr>
          <w:p w14:paraId="58567168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0749931A" w14:textId="167C3055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2C9D0AA3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1FADDFEA" w14:textId="3556F3C3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C43B8" w:rsidRPr="000405AA" w14:paraId="463071FB" w14:textId="77777777" w:rsidTr="00BD3C39">
        <w:trPr>
          <w:tblHeader/>
        </w:trPr>
        <w:tc>
          <w:tcPr>
            <w:tcW w:w="2155" w:type="pct"/>
          </w:tcPr>
          <w:p w14:paraId="34536835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5" w:type="pct"/>
            <w:gridSpan w:val="12"/>
          </w:tcPr>
          <w:p w14:paraId="7ED18035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40C2" w:rsidRPr="000405AA" w14:paraId="31B6ACBD" w14:textId="77777777" w:rsidTr="00B40A11">
        <w:tc>
          <w:tcPr>
            <w:tcW w:w="2155" w:type="pct"/>
          </w:tcPr>
          <w:p w14:paraId="3F4F826D" w14:textId="3DCA9845" w:rsidR="005040C2" w:rsidRPr="000405AA" w:rsidRDefault="005040C2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0405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2845" w:type="pct"/>
            <w:gridSpan w:val="12"/>
          </w:tcPr>
          <w:p w14:paraId="684B7439" w14:textId="77777777" w:rsidR="005040C2" w:rsidRPr="000405AA" w:rsidRDefault="005040C2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C43B8" w:rsidRPr="000405AA" w14:paraId="1AA0A51C" w14:textId="77777777" w:rsidTr="00B40A11">
        <w:tc>
          <w:tcPr>
            <w:tcW w:w="2155" w:type="pct"/>
          </w:tcPr>
          <w:p w14:paraId="4B91866C" w14:textId="77777777" w:rsidR="005C43B8" w:rsidRPr="000405AA" w:rsidRDefault="005C43B8" w:rsidP="005C43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28DEA7B7" w14:textId="6B4E00EF" w:rsidR="005C43B8" w:rsidRPr="000405AA" w:rsidRDefault="00776E79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00D4E017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2"/>
          </w:tcPr>
          <w:p w14:paraId="01A58636" w14:textId="14651DB9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461A6D68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7EE3FF10" w14:textId="21BCBEAD" w:rsidR="005C43B8" w:rsidRPr="000405AA" w:rsidRDefault="00065F0A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34,521</w:t>
            </w:r>
          </w:p>
        </w:tc>
        <w:tc>
          <w:tcPr>
            <w:tcW w:w="130" w:type="pct"/>
          </w:tcPr>
          <w:p w14:paraId="0BBCF6F6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6B5AEF71" w14:textId="598E614E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 xml:space="preserve"> 22,767 </w:t>
            </w:r>
          </w:p>
        </w:tc>
      </w:tr>
      <w:tr w:rsidR="005C43B8" w:rsidRPr="000405AA" w14:paraId="77735B4A" w14:textId="77777777" w:rsidTr="00B40A11">
        <w:tc>
          <w:tcPr>
            <w:tcW w:w="2155" w:type="pct"/>
          </w:tcPr>
          <w:p w14:paraId="1FEADBBF" w14:textId="77777777" w:rsidR="005C43B8" w:rsidRPr="000405AA" w:rsidRDefault="005C43B8" w:rsidP="005C43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631" w:type="pct"/>
            <w:gridSpan w:val="2"/>
          </w:tcPr>
          <w:p w14:paraId="0FFCE730" w14:textId="40492965" w:rsidR="005C43B8" w:rsidRPr="000405AA" w:rsidRDefault="00CE1C09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131" w:type="pct"/>
            <w:gridSpan w:val="2"/>
          </w:tcPr>
          <w:p w14:paraId="743DC3C6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2"/>
          </w:tcPr>
          <w:p w14:paraId="008C6AA2" w14:textId="49628170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415</w:t>
            </w:r>
          </w:p>
        </w:tc>
        <w:tc>
          <w:tcPr>
            <w:tcW w:w="150" w:type="pct"/>
            <w:gridSpan w:val="2"/>
          </w:tcPr>
          <w:p w14:paraId="25E38B51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25645A53" w14:textId="2A86CFFB" w:rsidR="005C43B8" w:rsidRPr="000405AA" w:rsidRDefault="00776E79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5E9F477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4B542DF1" w14:textId="6733E03F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43B8" w:rsidRPr="000405AA" w14:paraId="402E796C" w14:textId="77777777" w:rsidTr="00B40A11">
        <w:tc>
          <w:tcPr>
            <w:tcW w:w="2155" w:type="pct"/>
          </w:tcPr>
          <w:p w14:paraId="1F821B39" w14:textId="77777777" w:rsidR="005C43B8" w:rsidRPr="000405AA" w:rsidRDefault="005C43B8" w:rsidP="005C43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5B1E91" w14:textId="5CADF159" w:rsidR="005C43B8" w:rsidRPr="000405AA" w:rsidRDefault="00CE1C09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151</w:t>
            </w:r>
          </w:p>
        </w:tc>
        <w:tc>
          <w:tcPr>
            <w:tcW w:w="131" w:type="pct"/>
            <w:gridSpan w:val="2"/>
          </w:tcPr>
          <w:p w14:paraId="0BB077BF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EE906A" w14:textId="74007322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415</w:t>
            </w:r>
          </w:p>
        </w:tc>
        <w:tc>
          <w:tcPr>
            <w:tcW w:w="150" w:type="pct"/>
            <w:gridSpan w:val="2"/>
          </w:tcPr>
          <w:p w14:paraId="5A26E48F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11B28AE" w14:textId="436FC0BC" w:rsidR="005C43B8" w:rsidRPr="000405AA" w:rsidRDefault="00065F0A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34,521</w:t>
            </w:r>
          </w:p>
        </w:tc>
        <w:tc>
          <w:tcPr>
            <w:tcW w:w="130" w:type="pct"/>
          </w:tcPr>
          <w:p w14:paraId="29F44FD0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A6A5AC" w14:textId="39AB2174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22,767</w:t>
            </w:r>
          </w:p>
        </w:tc>
      </w:tr>
      <w:tr w:rsidR="005C43B8" w:rsidRPr="000405AA" w14:paraId="3411C68C" w14:textId="77777777" w:rsidTr="00B40A11">
        <w:tc>
          <w:tcPr>
            <w:tcW w:w="2155" w:type="pct"/>
          </w:tcPr>
          <w:p w14:paraId="51F4F814" w14:textId="77777777" w:rsidR="005C43B8" w:rsidRPr="000405AA" w:rsidRDefault="005C43B8" w:rsidP="005C43B8">
            <w:pPr>
              <w:pStyle w:val="FSContent"/>
              <w:ind w:left="540"/>
              <w:rPr>
                <w:cs/>
              </w:rPr>
            </w:pPr>
          </w:p>
        </w:tc>
        <w:tc>
          <w:tcPr>
            <w:tcW w:w="631" w:type="pct"/>
            <w:gridSpan w:val="2"/>
            <w:tcBorders>
              <w:top w:val="double" w:sz="4" w:space="0" w:color="auto"/>
            </w:tcBorders>
          </w:tcPr>
          <w:p w14:paraId="3DDDFAEC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1" w:type="pct"/>
            <w:gridSpan w:val="2"/>
          </w:tcPr>
          <w:p w14:paraId="07EFF98B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  <w:gridSpan w:val="2"/>
            <w:tcBorders>
              <w:top w:val="double" w:sz="4" w:space="0" w:color="auto"/>
            </w:tcBorders>
          </w:tcPr>
          <w:p w14:paraId="1C44F9C1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  <w:gridSpan w:val="2"/>
          </w:tcPr>
          <w:p w14:paraId="1D2E13B1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0BB63815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0" w:type="pct"/>
          </w:tcPr>
          <w:p w14:paraId="68923BBE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4" w:type="pct"/>
            <w:gridSpan w:val="2"/>
            <w:tcBorders>
              <w:top w:val="double" w:sz="4" w:space="0" w:color="auto"/>
            </w:tcBorders>
          </w:tcPr>
          <w:p w14:paraId="4D0AD81E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5040C2" w:rsidRPr="000405AA" w14:paraId="00ABB7D1" w14:textId="77777777" w:rsidTr="00B40A11">
        <w:tc>
          <w:tcPr>
            <w:tcW w:w="2155" w:type="pct"/>
          </w:tcPr>
          <w:p w14:paraId="3AC41C26" w14:textId="68850309" w:rsidR="005040C2" w:rsidRPr="000405AA" w:rsidRDefault="005040C2" w:rsidP="005C43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05AA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2845" w:type="pct"/>
            <w:gridSpan w:val="12"/>
          </w:tcPr>
          <w:p w14:paraId="1078ADAE" w14:textId="77777777" w:rsidR="005040C2" w:rsidRPr="000405AA" w:rsidRDefault="005040C2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C43B8" w:rsidRPr="000405AA" w14:paraId="5FAAFC89" w14:textId="77777777" w:rsidTr="00B40A11">
        <w:tc>
          <w:tcPr>
            <w:tcW w:w="2155" w:type="pct"/>
          </w:tcPr>
          <w:p w14:paraId="565CBAE0" w14:textId="77777777" w:rsidR="005C43B8" w:rsidRPr="000405AA" w:rsidRDefault="005C43B8" w:rsidP="005C43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3E7A036F" w14:textId="10E58D1A" w:rsidR="005C43B8" w:rsidRPr="000405AA" w:rsidRDefault="00776E79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69E28DEB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2"/>
          </w:tcPr>
          <w:p w14:paraId="336B4CFC" w14:textId="6A940143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36752681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4752FD3A" w14:textId="4A0D2931" w:rsidR="005C43B8" w:rsidRPr="000405AA" w:rsidRDefault="00027000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851</w:t>
            </w:r>
          </w:p>
        </w:tc>
        <w:tc>
          <w:tcPr>
            <w:tcW w:w="130" w:type="pct"/>
          </w:tcPr>
          <w:p w14:paraId="55C97628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2CC6BF70" w14:textId="639DC853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CE1C09" w:rsidRPr="000405AA" w14:paraId="11ED568C" w14:textId="77777777" w:rsidTr="00B40A11">
        <w:tc>
          <w:tcPr>
            <w:tcW w:w="2155" w:type="pct"/>
          </w:tcPr>
          <w:p w14:paraId="3DA6ED3C" w14:textId="77777777" w:rsidR="00CE1C09" w:rsidRPr="000405AA" w:rsidRDefault="00CE1C09" w:rsidP="00CE1C0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631" w:type="pct"/>
            <w:gridSpan w:val="2"/>
          </w:tcPr>
          <w:p w14:paraId="47E7EBFD" w14:textId="4BD62ED9" w:rsidR="00CE1C09" w:rsidRPr="000405AA" w:rsidRDefault="00CE1C09" w:rsidP="00CE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275536E8" w14:textId="77777777" w:rsidR="00CE1C09" w:rsidRPr="000405AA" w:rsidRDefault="00CE1C09" w:rsidP="00CE1C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2"/>
          </w:tcPr>
          <w:p w14:paraId="0B282EA3" w14:textId="0B4526D7" w:rsidR="00CE1C09" w:rsidRPr="000405AA" w:rsidRDefault="00CE1C09" w:rsidP="00CE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0" w:type="pct"/>
            <w:gridSpan w:val="2"/>
          </w:tcPr>
          <w:p w14:paraId="1F91DA37" w14:textId="77777777" w:rsidR="00CE1C09" w:rsidRPr="000405AA" w:rsidRDefault="00CE1C09" w:rsidP="00CE1C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396D2FE5" w14:textId="1680A859" w:rsidR="00CE1C09" w:rsidRPr="000405AA" w:rsidRDefault="00CE1C09" w:rsidP="00CE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CD33BB6" w14:textId="77777777" w:rsidR="00CE1C09" w:rsidRPr="000405AA" w:rsidRDefault="00CE1C09" w:rsidP="00CE1C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3EA66E96" w14:textId="21B69872" w:rsidR="00CE1C09" w:rsidRPr="000405AA" w:rsidRDefault="00CE1C09" w:rsidP="00CE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C43B8" w:rsidRPr="000405AA" w14:paraId="320C37BB" w14:textId="77777777" w:rsidTr="00B40A11">
        <w:tc>
          <w:tcPr>
            <w:tcW w:w="2155" w:type="pct"/>
          </w:tcPr>
          <w:p w14:paraId="591DFB78" w14:textId="77777777" w:rsidR="005C43B8" w:rsidRPr="000405AA" w:rsidRDefault="005C43B8" w:rsidP="005C43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E4516CA" w14:textId="6A65D0E8" w:rsidR="005C43B8" w:rsidRPr="000405AA" w:rsidRDefault="00CE1C09" w:rsidP="00CE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6B88284F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7F5250" w14:textId="68F3D52A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0" w:type="pct"/>
            <w:gridSpan w:val="2"/>
          </w:tcPr>
          <w:p w14:paraId="6C85AB64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F0CFD7C" w14:textId="53951249" w:rsidR="005C43B8" w:rsidRPr="000405AA" w:rsidRDefault="00036EF9" w:rsidP="00036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851</w:t>
            </w:r>
          </w:p>
        </w:tc>
        <w:tc>
          <w:tcPr>
            <w:tcW w:w="130" w:type="pct"/>
          </w:tcPr>
          <w:p w14:paraId="10655617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A4743E" w14:textId="10FAE8D8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</w:tr>
      <w:tr w:rsidR="00853B0A" w:rsidRPr="000405AA" w14:paraId="4FDE6F4C" w14:textId="77777777" w:rsidTr="00B40A11">
        <w:tc>
          <w:tcPr>
            <w:tcW w:w="2155" w:type="pct"/>
          </w:tcPr>
          <w:p w14:paraId="177EEEBF" w14:textId="77777777" w:rsidR="00C73E8F" w:rsidRPr="000405AA" w:rsidRDefault="00C73E8F" w:rsidP="0075008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</w:tcBorders>
          </w:tcPr>
          <w:p w14:paraId="7B99DF6A" w14:textId="77777777" w:rsidR="00C73E8F" w:rsidRPr="000405AA" w:rsidRDefault="00C73E8F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591CD107" w14:textId="77777777" w:rsidR="00C73E8F" w:rsidRPr="000405AA" w:rsidRDefault="00C73E8F" w:rsidP="007500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</w:tcBorders>
          </w:tcPr>
          <w:p w14:paraId="418BEC8F" w14:textId="77777777" w:rsidR="00C73E8F" w:rsidRPr="000405AA" w:rsidRDefault="00C73E8F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2FFEFCD2" w14:textId="77777777" w:rsidR="00C73E8F" w:rsidRPr="000405AA" w:rsidRDefault="00C73E8F" w:rsidP="007500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6435DA14" w14:textId="77777777" w:rsidR="00C73E8F" w:rsidRPr="000405AA" w:rsidRDefault="00C73E8F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00FC30A6" w14:textId="77777777" w:rsidR="00C73E8F" w:rsidRPr="000405AA" w:rsidRDefault="00C73E8F" w:rsidP="007500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</w:tcBorders>
          </w:tcPr>
          <w:p w14:paraId="65E2FBB0" w14:textId="77777777" w:rsidR="00C73E8F" w:rsidRPr="000405AA" w:rsidRDefault="00C73E8F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53B0A" w:rsidRPr="000405AA" w14:paraId="4E38E42A" w14:textId="77777777" w:rsidTr="00B40A11">
        <w:tc>
          <w:tcPr>
            <w:tcW w:w="2155" w:type="pct"/>
          </w:tcPr>
          <w:p w14:paraId="23608C2E" w14:textId="77777777" w:rsidR="00C73E8F" w:rsidRPr="000405AA" w:rsidRDefault="00C73E8F" w:rsidP="0075008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เงินให้กู้ยืม</w:t>
            </w:r>
          </w:p>
        </w:tc>
        <w:tc>
          <w:tcPr>
            <w:tcW w:w="631" w:type="pct"/>
            <w:gridSpan w:val="2"/>
          </w:tcPr>
          <w:p w14:paraId="49EE84D2" w14:textId="77777777" w:rsidR="00C73E8F" w:rsidRPr="000405AA" w:rsidRDefault="00C73E8F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5E6A4A66" w14:textId="77777777" w:rsidR="00C73E8F" w:rsidRPr="000405AA" w:rsidRDefault="00C73E8F" w:rsidP="007500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</w:tcPr>
          <w:p w14:paraId="2EB50A4A" w14:textId="77777777" w:rsidR="00C73E8F" w:rsidRPr="000405AA" w:rsidRDefault="00C73E8F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72588D8D" w14:textId="77777777" w:rsidR="00C73E8F" w:rsidRPr="000405AA" w:rsidRDefault="00C73E8F" w:rsidP="007500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A3B3DCD" w14:textId="77777777" w:rsidR="00C73E8F" w:rsidRPr="000405AA" w:rsidRDefault="00C73E8F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5DBECABF" w14:textId="77777777" w:rsidR="00C73E8F" w:rsidRPr="000405AA" w:rsidRDefault="00C73E8F" w:rsidP="007500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7B74E317" w14:textId="77777777" w:rsidR="00C73E8F" w:rsidRPr="000405AA" w:rsidRDefault="00C73E8F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53B0A" w:rsidRPr="000405AA" w14:paraId="2EAF2B87" w14:textId="77777777" w:rsidTr="00B40A11">
        <w:tc>
          <w:tcPr>
            <w:tcW w:w="2155" w:type="pct"/>
          </w:tcPr>
          <w:p w14:paraId="7795EE01" w14:textId="77777777" w:rsidR="00C73E8F" w:rsidRPr="000405AA" w:rsidRDefault="00C73E8F" w:rsidP="0075008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</w:tcPr>
          <w:p w14:paraId="4DD898E5" w14:textId="5162EBC5" w:rsidR="00C73E8F" w:rsidRPr="000405AA" w:rsidRDefault="00776E79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096E5ED7" w14:textId="77777777" w:rsidR="00C73E8F" w:rsidRPr="000405AA" w:rsidRDefault="00C73E8F" w:rsidP="007500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bottom w:val="single" w:sz="4" w:space="0" w:color="auto"/>
            </w:tcBorders>
          </w:tcPr>
          <w:p w14:paraId="6A3902D1" w14:textId="77777777" w:rsidR="00C73E8F" w:rsidRPr="000405AA" w:rsidRDefault="00C73E8F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282E0C48" w14:textId="77777777" w:rsidR="00C73E8F" w:rsidRPr="000405AA" w:rsidRDefault="00C73E8F" w:rsidP="007500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0999DF68" w14:textId="15B157A2" w:rsidR="00C73E8F" w:rsidRPr="000405AA" w:rsidRDefault="00027000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300,018</w:t>
            </w:r>
          </w:p>
        </w:tc>
        <w:tc>
          <w:tcPr>
            <w:tcW w:w="130" w:type="pct"/>
          </w:tcPr>
          <w:p w14:paraId="6F1C4390" w14:textId="77777777" w:rsidR="00C73E8F" w:rsidRPr="000405AA" w:rsidRDefault="00C73E8F" w:rsidP="007500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tcBorders>
              <w:bottom w:val="single" w:sz="4" w:space="0" w:color="auto"/>
            </w:tcBorders>
          </w:tcPr>
          <w:p w14:paraId="2A58E0A7" w14:textId="77777777" w:rsidR="00C73E8F" w:rsidRPr="000405AA" w:rsidRDefault="00C73E8F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273,332</w:t>
            </w:r>
          </w:p>
        </w:tc>
      </w:tr>
      <w:tr w:rsidR="00853B0A" w:rsidRPr="000405AA" w14:paraId="271D5B79" w14:textId="77777777" w:rsidTr="00B40A11">
        <w:tc>
          <w:tcPr>
            <w:tcW w:w="2155" w:type="pct"/>
          </w:tcPr>
          <w:p w14:paraId="1125B11D" w14:textId="77777777" w:rsidR="00C73E8F" w:rsidRPr="000405AA" w:rsidRDefault="00C73E8F" w:rsidP="0075008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E085B8E" w14:textId="5AFBCFCA" w:rsidR="00C73E8F" w:rsidRPr="000405AA" w:rsidRDefault="00776E79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51AD555D" w14:textId="77777777" w:rsidR="00C73E8F" w:rsidRPr="000405AA" w:rsidRDefault="00C73E8F" w:rsidP="007500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1B0B784" w14:textId="77777777" w:rsidR="00C73E8F" w:rsidRPr="000405AA" w:rsidRDefault="00C73E8F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737CF78D" w14:textId="77777777" w:rsidR="00C73E8F" w:rsidRPr="000405AA" w:rsidRDefault="00C73E8F" w:rsidP="007500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C31C9B3" w14:textId="4966E619" w:rsidR="00C73E8F" w:rsidRPr="000405AA" w:rsidRDefault="00027000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300,018</w:t>
            </w:r>
          </w:p>
        </w:tc>
        <w:tc>
          <w:tcPr>
            <w:tcW w:w="130" w:type="pct"/>
          </w:tcPr>
          <w:p w14:paraId="3D138A9B" w14:textId="77777777" w:rsidR="00C73E8F" w:rsidRPr="000405AA" w:rsidRDefault="00C73E8F" w:rsidP="007500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B92717" w14:textId="77777777" w:rsidR="00C73E8F" w:rsidRPr="000405AA" w:rsidRDefault="00C73E8F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273,332</w:t>
            </w:r>
          </w:p>
        </w:tc>
      </w:tr>
      <w:tr w:rsidR="00F4292B" w:rsidRPr="000405AA" w14:paraId="3A47CB21" w14:textId="77777777" w:rsidTr="00FD0E2A">
        <w:tc>
          <w:tcPr>
            <w:tcW w:w="2155" w:type="pct"/>
          </w:tcPr>
          <w:p w14:paraId="09E8ABBE" w14:textId="77777777" w:rsidR="00F4292B" w:rsidRPr="000405AA" w:rsidRDefault="00F4292B" w:rsidP="00FD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5" w:type="pct"/>
            <w:gridSpan w:val="12"/>
          </w:tcPr>
          <w:p w14:paraId="3E11571D" w14:textId="103B5C57" w:rsidR="00F4292B" w:rsidRPr="000405AA" w:rsidRDefault="00F4292B" w:rsidP="00FD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43B8" w:rsidRPr="000405AA" w14:paraId="10F1D5D3" w14:textId="77777777" w:rsidTr="00B40A11">
        <w:tc>
          <w:tcPr>
            <w:tcW w:w="2155" w:type="pct"/>
          </w:tcPr>
          <w:p w14:paraId="36B18D34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631" w:type="pct"/>
            <w:gridSpan w:val="2"/>
          </w:tcPr>
          <w:p w14:paraId="5482DBB5" w14:textId="532186D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3B338419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</w:tcPr>
          <w:p w14:paraId="425F88A6" w14:textId="51235285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660A32C7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304ADA67" w14:textId="5FBC2D50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2A980A7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7BB95B55" w14:textId="7A95CBE6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43B8" w:rsidRPr="000405AA" w14:paraId="3A9F097A" w14:textId="77777777" w:rsidTr="00B40A11">
        <w:tc>
          <w:tcPr>
            <w:tcW w:w="2155" w:type="pct"/>
          </w:tcPr>
          <w:p w14:paraId="24F20D04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1" w:type="pct"/>
            <w:gridSpan w:val="2"/>
          </w:tcPr>
          <w:p w14:paraId="74EA21A6" w14:textId="7DC887DE" w:rsidR="005C43B8" w:rsidRPr="000405AA" w:rsidRDefault="00CE1C09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2,667</w:t>
            </w:r>
          </w:p>
        </w:tc>
        <w:tc>
          <w:tcPr>
            <w:tcW w:w="131" w:type="pct"/>
            <w:gridSpan w:val="2"/>
          </w:tcPr>
          <w:p w14:paraId="5519DD48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</w:tcPr>
          <w:p w14:paraId="5C4AF649" w14:textId="7BC1338C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2,667</w:t>
            </w:r>
          </w:p>
        </w:tc>
        <w:tc>
          <w:tcPr>
            <w:tcW w:w="150" w:type="pct"/>
            <w:gridSpan w:val="2"/>
          </w:tcPr>
          <w:p w14:paraId="42D73446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4FD2E88" w14:textId="6CCD3213" w:rsidR="005C43B8" w:rsidRPr="000405AA" w:rsidRDefault="0045439D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FEEEDBA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5C22B5A3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43B8" w:rsidRPr="000405AA" w14:paraId="3799FCD3" w14:textId="77777777" w:rsidTr="00B40A11">
        <w:tc>
          <w:tcPr>
            <w:tcW w:w="2155" w:type="pct"/>
          </w:tcPr>
          <w:p w14:paraId="023B704E" w14:textId="77777777" w:rsidR="005C43B8" w:rsidRPr="000405AA" w:rsidRDefault="005C43B8" w:rsidP="005C43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5011CA" w14:textId="592D8CA2" w:rsidR="005C43B8" w:rsidRPr="000405AA" w:rsidRDefault="00CE1C09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2,6</w:t>
            </w:r>
            <w:r w:rsidR="00036EF9" w:rsidRPr="000405A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1" w:type="pct"/>
            <w:gridSpan w:val="2"/>
          </w:tcPr>
          <w:p w14:paraId="43C747BB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F179724" w14:textId="5A9461E8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2,667</w:t>
            </w:r>
          </w:p>
        </w:tc>
        <w:tc>
          <w:tcPr>
            <w:tcW w:w="150" w:type="pct"/>
            <w:gridSpan w:val="2"/>
          </w:tcPr>
          <w:p w14:paraId="570E217C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42770FB" w14:textId="1706F758" w:rsidR="005C43B8" w:rsidRPr="000405AA" w:rsidRDefault="0045439D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8262C59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7FF9AC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C43B8" w:rsidRPr="000405AA" w14:paraId="2F7919A7" w14:textId="77777777" w:rsidTr="00B40A11">
        <w:tc>
          <w:tcPr>
            <w:tcW w:w="2155" w:type="pct"/>
          </w:tcPr>
          <w:p w14:paraId="2984ED1E" w14:textId="77777777" w:rsidR="005C43B8" w:rsidRPr="000405AA" w:rsidRDefault="005C43B8" w:rsidP="005C43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B894FCB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  <w:shd w:val="clear" w:color="auto" w:fill="auto"/>
          </w:tcPr>
          <w:p w14:paraId="0DC70BEC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2102E0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shd w:val="clear" w:color="auto" w:fill="auto"/>
          </w:tcPr>
          <w:p w14:paraId="15781050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</w:tcPr>
          <w:p w14:paraId="3A1684BC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CEEF891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</w:tcBorders>
          </w:tcPr>
          <w:p w14:paraId="46C2851A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43B8" w:rsidRPr="000405AA" w14:paraId="012923A8" w14:textId="77777777" w:rsidTr="00B40A11">
        <w:tc>
          <w:tcPr>
            <w:tcW w:w="2155" w:type="pct"/>
          </w:tcPr>
          <w:p w14:paraId="66EFC2AE" w14:textId="77777777" w:rsidR="005C43B8" w:rsidRPr="000405AA" w:rsidRDefault="005C43B8" w:rsidP="005C43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0405AA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ดอกเบี้ยค้างรับ</w:t>
            </w:r>
          </w:p>
        </w:tc>
        <w:tc>
          <w:tcPr>
            <w:tcW w:w="631" w:type="pct"/>
            <w:gridSpan w:val="2"/>
            <w:shd w:val="clear" w:color="auto" w:fill="auto"/>
          </w:tcPr>
          <w:p w14:paraId="170C79C9" w14:textId="30ABB0A3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  <w:shd w:val="clear" w:color="auto" w:fill="auto"/>
          </w:tcPr>
          <w:p w14:paraId="54A8CF10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shd w:val="clear" w:color="auto" w:fill="auto"/>
          </w:tcPr>
          <w:p w14:paraId="6B1C77BF" w14:textId="14F907C4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shd w:val="clear" w:color="auto" w:fill="auto"/>
          </w:tcPr>
          <w:p w14:paraId="3E2AB98C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081CFDB7" w14:textId="2C6760CB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5B3DFE64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745522E8" w14:textId="483ECDBB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43B8" w:rsidRPr="000405AA" w14:paraId="0EBC77A5" w14:textId="77777777" w:rsidTr="00B40A11">
        <w:tc>
          <w:tcPr>
            <w:tcW w:w="2155" w:type="pct"/>
          </w:tcPr>
          <w:p w14:paraId="16BD5EA8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  <w:shd w:val="clear" w:color="auto" w:fill="auto"/>
          </w:tcPr>
          <w:p w14:paraId="79E5145E" w14:textId="014BA8F0" w:rsidR="005C43B8" w:rsidRPr="000405AA" w:rsidRDefault="0045439D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644B42F9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shd w:val="clear" w:color="auto" w:fill="auto"/>
          </w:tcPr>
          <w:p w14:paraId="365528CB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7C0AC185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43AEF9FC" w14:textId="074961CF" w:rsidR="005C43B8" w:rsidRPr="000405AA" w:rsidRDefault="00D00E2D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931</w:t>
            </w:r>
          </w:p>
        </w:tc>
        <w:tc>
          <w:tcPr>
            <w:tcW w:w="130" w:type="pct"/>
          </w:tcPr>
          <w:p w14:paraId="2AB91D54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1AA6DEC2" w14:textId="1D24F752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763</w:t>
            </w:r>
          </w:p>
        </w:tc>
      </w:tr>
      <w:tr w:rsidR="005C43B8" w:rsidRPr="000405AA" w14:paraId="03B94524" w14:textId="77777777" w:rsidTr="00B40A11">
        <w:tc>
          <w:tcPr>
            <w:tcW w:w="2155" w:type="pct"/>
          </w:tcPr>
          <w:p w14:paraId="6F46AD23" w14:textId="77777777" w:rsidR="005C43B8" w:rsidRPr="000405AA" w:rsidRDefault="005C43B8" w:rsidP="005C43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6CFA66" w14:textId="4E9CBAFB" w:rsidR="005C43B8" w:rsidRPr="000405AA" w:rsidRDefault="0045439D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40CED713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1DBA55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41824531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DA53B5F" w14:textId="3F3B286B" w:rsidR="005C43B8" w:rsidRPr="000405AA" w:rsidRDefault="00D00E2D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931</w:t>
            </w:r>
          </w:p>
        </w:tc>
        <w:tc>
          <w:tcPr>
            <w:tcW w:w="130" w:type="pct"/>
          </w:tcPr>
          <w:p w14:paraId="06E38BCC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76D43E" w14:textId="205BA062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763</w:t>
            </w:r>
          </w:p>
        </w:tc>
      </w:tr>
      <w:tr w:rsidR="00B40A11" w:rsidRPr="000405AA" w14:paraId="7FD731D3" w14:textId="77777777" w:rsidTr="00B40A11">
        <w:tc>
          <w:tcPr>
            <w:tcW w:w="2155" w:type="pct"/>
          </w:tcPr>
          <w:p w14:paraId="52C12599" w14:textId="77777777" w:rsidR="008839C0" w:rsidRPr="000405AA" w:rsidRDefault="008839C0" w:rsidP="00B40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6AE1599" w14:textId="77777777" w:rsidR="008839C0" w:rsidRPr="000405AA" w:rsidRDefault="008839C0" w:rsidP="00B40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9A43D37" w14:textId="77777777" w:rsidR="008839C0" w:rsidRPr="000405AA" w:rsidRDefault="008839C0" w:rsidP="00B40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8DDAE3B" w14:textId="77777777" w:rsidR="008839C0" w:rsidRPr="000405AA" w:rsidRDefault="008839C0" w:rsidP="00B40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9A71D2D" w14:textId="1CCD3E59" w:rsidR="00B40A11" w:rsidRPr="000405AA" w:rsidRDefault="00B40A11" w:rsidP="00B40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845" w:type="pct"/>
            <w:gridSpan w:val="12"/>
            <w:shd w:val="clear" w:color="auto" w:fill="auto"/>
          </w:tcPr>
          <w:p w14:paraId="3B1716EC" w14:textId="77777777" w:rsidR="00B40A11" w:rsidRPr="000405AA" w:rsidRDefault="00B40A11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C43B8" w:rsidRPr="000405AA" w14:paraId="190AC01B" w14:textId="77777777" w:rsidTr="00B40A11">
        <w:tc>
          <w:tcPr>
            <w:tcW w:w="2155" w:type="pct"/>
          </w:tcPr>
          <w:p w14:paraId="2E78749E" w14:textId="77777777" w:rsidR="005C43B8" w:rsidRPr="000405AA" w:rsidRDefault="005C43B8" w:rsidP="005C43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631" w:type="pct"/>
            <w:gridSpan w:val="2"/>
            <w:shd w:val="clear" w:color="auto" w:fill="auto"/>
          </w:tcPr>
          <w:p w14:paraId="5E1EAB89" w14:textId="5DDDE15F" w:rsidR="005C43B8" w:rsidRPr="000405AA" w:rsidRDefault="00BD3C39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59A79450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shd w:val="clear" w:color="auto" w:fill="auto"/>
          </w:tcPr>
          <w:p w14:paraId="0CF1B056" w14:textId="4328BF0C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2F067C9B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26E703FA" w14:textId="5CF967FA" w:rsidR="005C43B8" w:rsidRPr="000405AA" w:rsidRDefault="00CE1C09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2,337</w:t>
            </w:r>
          </w:p>
        </w:tc>
        <w:tc>
          <w:tcPr>
            <w:tcW w:w="130" w:type="pct"/>
          </w:tcPr>
          <w:p w14:paraId="0790541B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46F751D2" w14:textId="61C75D06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7,969</w:t>
            </w:r>
          </w:p>
        </w:tc>
      </w:tr>
      <w:tr w:rsidR="005C43B8" w:rsidRPr="000405AA" w14:paraId="042DA1F9" w14:textId="77777777" w:rsidTr="00B40A11">
        <w:tc>
          <w:tcPr>
            <w:tcW w:w="2155" w:type="pct"/>
          </w:tcPr>
          <w:p w14:paraId="4C7884FA" w14:textId="77777777" w:rsidR="005C43B8" w:rsidRPr="000405AA" w:rsidRDefault="005C43B8" w:rsidP="005C43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cs/>
                <w:lang w:val="en-US"/>
              </w:rPr>
              <w:t>บุคคลหรือกิจการอื่นที่เกี่ยวข้องกัน</w:t>
            </w:r>
          </w:p>
        </w:tc>
        <w:tc>
          <w:tcPr>
            <w:tcW w:w="631" w:type="pct"/>
            <w:gridSpan w:val="2"/>
            <w:shd w:val="clear" w:color="auto" w:fill="auto"/>
          </w:tcPr>
          <w:p w14:paraId="46925B5D" w14:textId="6AC0C4E6" w:rsidR="005C43B8" w:rsidRPr="000405AA" w:rsidRDefault="00CE1C09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281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77C7D1E1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shd w:val="clear" w:color="auto" w:fill="auto"/>
          </w:tcPr>
          <w:p w14:paraId="47CB8F70" w14:textId="6CBE1EB0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674A8856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15D447A" w14:textId="241BE111" w:rsidR="005C43B8" w:rsidRPr="000405AA" w:rsidRDefault="00BD3C39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218D21D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6D417B8C" w14:textId="571E4401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43B8" w:rsidRPr="000405AA" w14:paraId="72CDCC2E" w14:textId="77777777" w:rsidTr="00B40A11">
        <w:tc>
          <w:tcPr>
            <w:tcW w:w="2155" w:type="pct"/>
          </w:tcPr>
          <w:p w14:paraId="65AB8786" w14:textId="77777777" w:rsidR="005C43B8" w:rsidRPr="000405AA" w:rsidRDefault="005C43B8" w:rsidP="005C43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7B171F" w14:textId="39B1EA5A" w:rsidR="005C43B8" w:rsidRPr="000405AA" w:rsidRDefault="00CE1C09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281</w:t>
            </w:r>
          </w:p>
        </w:tc>
        <w:tc>
          <w:tcPr>
            <w:tcW w:w="131" w:type="pct"/>
            <w:gridSpan w:val="2"/>
          </w:tcPr>
          <w:p w14:paraId="0D32A1E8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7A0A1C" w14:textId="6F67CC45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235</w:t>
            </w:r>
          </w:p>
        </w:tc>
        <w:tc>
          <w:tcPr>
            <w:tcW w:w="150" w:type="pct"/>
            <w:gridSpan w:val="2"/>
          </w:tcPr>
          <w:p w14:paraId="66E2CECA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6241239" w14:textId="04C85FC2" w:rsidR="005C43B8" w:rsidRPr="000405AA" w:rsidRDefault="00CE1C09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2,337</w:t>
            </w:r>
          </w:p>
        </w:tc>
        <w:tc>
          <w:tcPr>
            <w:tcW w:w="130" w:type="pct"/>
          </w:tcPr>
          <w:p w14:paraId="50DBCB54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143F51" w14:textId="59A22B18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7,969</w:t>
            </w:r>
          </w:p>
        </w:tc>
      </w:tr>
      <w:tr w:rsidR="00DE1495" w:rsidRPr="000405AA" w14:paraId="0F04941B" w14:textId="77777777" w:rsidTr="00B40A11">
        <w:trPr>
          <w:gridAfter w:val="1"/>
          <w:wAfter w:w="4" w:type="pct"/>
        </w:trPr>
        <w:tc>
          <w:tcPr>
            <w:tcW w:w="2158" w:type="pct"/>
            <w:gridSpan w:val="2"/>
          </w:tcPr>
          <w:p w14:paraId="2D10FBB8" w14:textId="77777777" w:rsidR="00DE1495" w:rsidRPr="000405AA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0" w:type="pct"/>
            <w:gridSpan w:val="6"/>
            <w:shd w:val="clear" w:color="auto" w:fill="auto"/>
          </w:tcPr>
          <w:p w14:paraId="7F958653" w14:textId="540BD82F" w:rsidR="00DE1495" w:rsidRPr="000405AA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264F1F1B" w14:textId="77777777" w:rsidR="00DE1495" w:rsidRPr="000405AA" w:rsidRDefault="00DE1495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0" w:type="pct"/>
            <w:gridSpan w:val="3"/>
            <w:shd w:val="clear" w:color="auto" w:fill="auto"/>
            <w:vAlign w:val="bottom"/>
          </w:tcPr>
          <w:p w14:paraId="44691983" w14:textId="17B9F57F" w:rsidR="00DE1495" w:rsidRPr="000405AA" w:rsidRDefault="00DE149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C43B8" w:rsidRPr="000405AA" w14:paraId="7DDE0307" w14:textId="77777777" w:rsidTr="00B40A11">
        <w:trPr>
          <w:gridAfter w:val="1"/>
          <w:wAfter w:w="4" w:type="pct"/>
        </w:trPr>
        <w:tc>
          <w:tcPr>
            <w:tcW w:w="2158" w:type="pct"/>
            <w:gridSpan w:val="2"/>
          </w:tcPr>
          <w:p w14:paraId="3DB2774C" w14:textId="77777777" w:rsidR="005C43B8" w:rsidRPr="000405AA" w:rsidRDefault="005C43B8" w:rsidP="005C43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/>
                <w:b/>
                <w:bCs/>
                <w:i/>
                <w:iCs/>
              </w:rPr>
            </w:pPr>
            <w:r w:rsidRPr="000405AA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02976DE3" w14:textId="2499C1B2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  <w:shd w:val="clear" w:color="auto" w:fill="auto"/>
          </w:tcPr>
          <w:p w14:paraId="065F57B0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shd w:val="clear" w:color="auto" w:fill="auto"/>
          </w:tcPr>
          <w:p w14:paraId="12B3B397" w14:textId="694203D4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2FD5841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1C2F66E2" w14:textId="593BE160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18A9CD7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1DAFD729" w14:textId="2AE61EE4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43B8" w:rsidRPr="000405AA" w14:paraId="309063F2" w14:textId="77777777" w:rsidTr="00B40A11">
        <w:trPr>
          <w:gridAfter w:val="1"/>
          <w:wAfter w:w="4" w:type="pct"/>
        </w:trPr>
        <w:tc>
          <w:tcPr>
            <w:tcW w:w="2158" w:type="pct"/>
            <w:gridSpan w:val="2"/>
          </w:tcPr>
          <w:p w14:paraId="0A69766C" w14:textId="77777777" w:rsidR="005C43B8" w:rsidRPr="000405AA" w:rsidRDefault="005C43B8" w:rsidP="005C43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0AF0B76C" w14:textId="5C95FDB3" w:rsidR="005C43B8" w:rsidRPr="000405AA" w:rsidRDefault="00BD3C39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4FB967D3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shd w:val="clear" w:color="auto" w:fill="auto"/>
          </w:tcPr>
          <w:p w14:paraId="16D0EF55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87A5602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8428B87" w14:textId="160E59E4" w:rsidR="005C43B8" w:rsidRPr="000405AA" w:rsidRDefault="00CE1C09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" w:type="pct"/>
          </w:tcPr>
          <w:p w14:paraId="6BEF9D19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0" w:type="pct"/>
          </w:tcPr>
          <w:p w14:paraId="626AA6DD" w14:textId="49FCE54A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5C43B8" w:rsidRPr="000405AA" w14:paraId="13389F17" w14:textId="77777777" w:rsidTr="00B40A11">
        <w:trPr>
          <w:gridAfter w:val="1"/>
          <w:wAfter w:w="4" w:type="pct"/>
        </w:trPr>
        <w:tc>
          <w:tcPr>
            <w:tcW w:w="2158" w:type="pct"/>
            <w:gridSpan w:val="2"/>
          </w:tcPr>
          <w:p w14:paraId="2E5717D4" w14:textId="77777777" w:rsidR="005C43B8" w:rsidRPr="000405AA" w:rsidRDefault="005C43B8" w:rsidP="005C43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39DC7B" w14:textId="0132A289" w:rsidR="005C43B8" w:rsidRPr="000405AA" w:rsidRDefault="00BD3C39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6CCC4AEC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46343AE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F286578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BC97ECA" w14:textId="3F9B2D16" w:rsidR="005C43B8" w:rsidRPr="000405AA" w:rsidRDefault="00CE1C09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0" w:type="pct"/>
          </w:tcPr>
          <w:p w14:paraId="2C11EF30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4711DC2E" w14:textId="2B490348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</w:p>
        </w:tc>
      </w:tr>
      <w:tr w:rsidR="005C43B8" w:rsidRPr="000405AA" w14:paraId="6DCB6EFC" w14:textId="77777777" w:rsidTr="00B40A11">
        <w:trPr>
          <w:gridAfter w:val="1"/>
          <w:wAfter w:w="4" w:type="pct"/>
        </w:trPr>
        <w:tc>
          <w:tcPr>
            <w:tcW w:w="2158" w:type="pct"/>
            <w:gridSpan w:val="2"/>
          </w:tcPr>
          <w:p w14:paraId="7E3BE8AE" w14:textId="77777777" w:rsidR="005C43B8" w:rsidRPr="000405AA" w:rsidRDefault="005C43B8" w:rsidP="005C43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5B5A454F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  <w:shd w:val="clear" w:color="auto" w:fill="auto"/>
          </w:tcPr>
          <w:p w14:paraId="3121C955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shd w:val="clear" w:color="auto" w:fill="auto"/>
          </w:tcPr>
          <w:p w14:paraId="78358F5A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9C968DB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EC86874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95C349B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0" w:type="pct"/>
          </w:tcPr>
          <w:p w14:paraId="115B11ED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43B8" w:rsidRPr="000405AA" w14:paraId="08DEED2A" w14:textId="77777777" w:rsidTr="00B40A11">
        <w:trPr>
          <w:gridAfter w:val="1"/>
          <w:wAfter w:w="4" w:type="pct"/>
        </w:trPr>
        <w:tc>
          <w:tcPr>
            <w:tcW w:w="2158" w:type="pct"/>
            <w:gridSpan w:val="2"/>
          </w:tcPr>
          <w:p w14:paraId="65AE574F" w14:textId="77777777" w:rsidR="005C43B8" w:rsidRPr="000405AA" w:rsidRDefault="005C43B8" w:rsidP="005C43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/>
                <w:b/>
                <w:bCs/>
                <w:i/>
                <w:iCs/>
              </w:rPr>
            </w:pPr>
            <w:r w:rsidRPr="000405AA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เงินประกันวัตถุดิบ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6C585B92" w14:textId="18220DAB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  <w:shd w:val="clear" w:color="auto" w:fill="auto"/>
          </w:tcPr>
          <w:p w14:paraId="14BDE322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shd w:val="clear" w:color="auto" w:fill="auto"/>
          </w:tcPr>
          <w:p w14:paraId="53BF42D4" w14:textId="34DCDD49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B7390AF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4B828954" w14:textId="4CA6C4E8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9DB29D0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17E009A6" w14:textId="6571751D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43B8" w:rsidRPr="000405AA" w14:paraId="2CD97469" w14:textId="77777777" w:rsidTr="00B40A11">
        <w:trPr>
          <w:gridAfter w:val="1"/>
          <w:wAfter w:w="4" w:type="pct"/>
        </w:trPr>
        <w:tc>
          <w:tcPr>
            <w:tcW w:w="2158" w:type="pct"/>
            <w:gridSpan w:val="2"/>
          </w:tcPr>
          <w:p w14:paraId="4F637637" w14:textId="77777777" w:rsidR="005C43B8" w:rsidRPr="000405AA" w:rsidRDefault="005C43B8" w:rsidP="005C43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63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BB069B" w14:textId="2C803A16" w:rsidR="005C43B8" w:rsidRPr="000405AA" w:rsidRDefault="00CE1C09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62F92DFD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664045" w14:textId="39A7EF7C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147" w:type="pct"/>
            <w:shd w:val="clear" w:color="auto" w:fill="auto"/>
          </w:tcPr>
          <w:p w14:paraId="49BC461F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56DAEFCC" w14:textId="0E920178" w:rsidR="005C43B8" w:rsidRPr="000405AA" w:rsidRDefault="00BD3C39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82E4B77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1311CC5B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43B8" w:rsidRPr="000405AA" w14:paraId="4CCCD45D" w14:textId="77777777" w:rsidTr="00B40A11">
        <w:trPr>
          <w:gridAfter w:val="1"/>
          <w:wAfter w:w="4" w:type="pct"/>
        </w:trPr>
        <w:tc>
          <w:tcPr>
            <w:tcW w:w="2158" w:type="pct"/>
            <w:gridSpan w:val="2"/>
          </w:tcPr>
          <w:p w14:paraId="2D53A036" w14:textId="77777777" w:rsidR="005C43B8" w:rsidRPr="000405AA" w:rsidRDefault="005C43B8" w:rsidP="005C43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5F6B4" w14:textId="03F30F81" w:rsidR="005C43B8" w:rsidRPr="000405AA" w:rsidRDefault="00CE1C09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270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3D465558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4F7D8" w14:textId="2E97F188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190</w:t>
            </w:r>
          </w:p>
        </w:tc>
        <w:tc>
          <w:tcPr>
            <w:tcW w:w="147" w:type="pct"/>
            <w:shd w:val="clear" w:color="auto" w:fill="auto"/>
          </w:tcPr>
          <w:p w14:paraId="46E5025E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98B560" w14:textId="124F05B4" w:rsidR="005C43B8" w:rsidRPr="000405AA" w:rsidRDefault="00BD3C39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F730CED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6BC3ACE6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C43B8" w:rsidRPr="000405AA" w14:paraId="2E54EF3A" w14:textId="77777777" w:rsidTr="00B40A11">
        <w:trPr>
          <w:gridAfter w:val="1"/>
          <w:wAfter w:w="4" w:type="pct"/>
        </w:trPr>
        <w:tc>
          <w:tcPr>
            <w:tcW w:w="2158" w:type="pct"/>
            <w:gridSpan w:val="2"/>
          </w:tcPr>
          <w:p w14:paraId="68FBC155" w14:textId="7535D877" w:rsidR="00F4292B" w:rsidRPr="000405AA" w:rsidRDefault="00F4292B" w:rsidP="005C43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1D34DA02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  <w:shd w:val="clear" w:color="auto" w:fill="auto"/>
          </w:tcPr>
          <w:p w14:paraId="0F9C496F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shd w:val="clear" w:color="auto" w:fill="auto"/>
          </w:tcPr>
          <w:p w14:paraId="79B9DE78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A9895CE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AB7F58C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7E53E368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73480E2E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C43B8" w:rsidRPr="000405AA" w14:paraId="580B63E0" w14:textId="77777777" w:rsidTr="00B40A11">
        <w:trPr>
          <w:gridAfter w:val="1"/>
          <w:wAfter w:w="4" w:type="pct"/>
        </w:trPr>
        <w:tc>
          <w:tcPr>
            <w:tcW w:w="2158" w:type="pct"/>
            <w:gridSpan w:val="2"/>
          </w:tcPr>
          <w:p w14:paraId="5950D3E8" w14:textId="77777777" w:rsidR="005C43B8" w:rsidRPr="000405AA" w:rsidRDefault="005C43B8" w:rsidP="005C43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เงินมัดจำรับล่วงหน้า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0CDE58C1" w14:textId="4BB310B5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  <w:gridSpan w:val="2"/>
            <w:shd w:val="clear" w:color="auto" w:fill="auto"/>
          </w:tcPr>
          <w:p w14:paraId="48FFA60D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shd w:val="clear" w:color="auto" w:fill="auto"/>
          </w:tcPr>
          <w:p w14:paraId="12921492" w14:textId="3823AD10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92BE256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7396A0AE" w14:textId="719D3C6A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49F3030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1A08A0BE" w14:textId="6D730BEC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1C09" w:rsidRPr="000405AA" w14:paraId="2BE57CF0" w14:textId="77777777" w:rsidTr="00B40A11">
        <w:trPr>
          <w:gridAfter w:val="1"/>
          <w:wAfter w:w="4" w:type="pct"/>
        </w:trPr>
        <w:tc>
          <w:tcPr>
            <w:tcW w:w="2158" w:type="pct"/>
            <w:gridSpan w:val="2"/>
          </w:tcPr>
          <w:p w14:paraId="715BBE52" w14:textId="77777777" w:rsidR="00CE1C09" w:rsidRPr="000405AA" w:rsidRDefault="00CE1C09" w:rsidP="00CE1C0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63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A15263" w14:textId="106D94F5" w:rsidR="00CE1C09" w:rsidRPr="000405AA" w:rsidRDefault="00CE1C09" w:rsidP="00CE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32E290E2" w14:textId="77777777" w:rsidR="00CE1C09" w:rsidRPr="000405AA" w:rsidRDefault="00CE1C09" w:rsidP="00CE1C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DCFDAD" w14:textId="2C33AFF3" w:rsidR="00CE1C09" w:rsidRPr="000405AA" w:rsidRDefault="00CE1C09" w:rsidP="00CE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47" w:type="pct"/>
            <w:shd w:val="clear" w:color="auto" w:fill="auto"/>
          </w:tcPr>
          <w:p w14:paraId="10FCABF2" w14:textId="77777777" w:rsidR="00CE1C09" w:rsidRPr="000405AA" w:rsidRDefault="00CE1C09" w:rsidP="00CE1C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485D0B13" w14:textId="5DA1C186" w:rsidR="00CE1C09" w:rsidRPr="000405AA" w:rsidRDefault="00CE1C09" w:rsidP="00CE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47EBF87" w14:textId="77777777" w:rsidR="00CE1C09" w:rsidRPr="000405AA" w:rsidRDefault="00CE1C09" w:rsidP="00CE1C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7D867FE5" w14:textId="77777777" w:rsidR="00CE1C09" w:rsidRPr="000405AA" w:rsidRDefault="00CE1C09" w:rsidP="00CE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E1C09" w:rsidRPr="000405AA" w14:paraId="36E56631" w14:textId="77777777" w:rsidTr="00B40A11">
        <w:trPr>
          <w:gridAfter w:val="1"/>
          <w:wAfter w:w="4" w:type="pct"/>
        </w:trPr>
        <w:tc>
          <w:tcPr>
            <w:tcW w:w="2158" w:type="pct"/>
            <w:gridSpan w:val="2"/>
          </w:tcPr>
          <w:p w14:paraId="1DF6C9B3" w14:textId="77777777" w:rsidR="00CE1C09" w:rsidRPr="000405AA" w:rsidRDefault="00CE1C09" w:rsidP="00CE1C0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A48895" w14:textId="0AABAFE5" w:rsidR="00CE1C09" w:rsidRPr="000405AA" w:rsidRDefault="00CE1C09" w:rsidP="00CE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06188A95" w14:textId="77777777" w:rsidR="00CE1C09" w:rsidRPr="000405AA" w:rsidRDefault="00CE1C09" w:rsidP="00CE1C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9306C" w14:textId="35589F4D" w:rsidR="00CE1C09" w:rsidRPr="000405AA" w:rsidRDefault="00CE1C09" w:rsidP="00CE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147" w:type="pct"/>
            <w:shd w:val="clear" w:color="auto" w:fill="auto"/>
          </w:tcPr>
          <w:p w14:paraId="08138537" w14:textId="77777777" w:rsidR="00CE1C09" w:rsidRPr="000405AA" w:rsidRDefault="00CE1C09" w:rsidP="00CE1C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EA4AB2" w14:textId="218A1D5B" w:rsidR="00CE1C09" w:rsidRPr="000405AA" w:rsidRDefault="00CE1C09" w:rsidP="00CE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A4085F4" w14:textId="77777777" w:rsidR="00CE1C09" w:rsidRPr="000405AA" w:rsidRDefault="00CE1C09" w:rsidP="00CE1C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685F9BB5" w14:textId="77777777" w:rsidR="00CE1C09" w:rsidRPr="000405AA" w:rsidRDefault="00CE1C09" w:rsidP="00CE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C43B8" w:rsidRPr="000405AA" w14:paraId="243FD517" w14:textId="77777777" w:rsidTr="00B40A11">
        <w:trPr>
          <w:gridAfter w:val="1"/>
          <w:wAfter w:w="4" w:type="pct"/>
        </w:trPr>
        <w:tc>
          <w:tcPr>
            <w:tcW w:w="2158" w:type="pct"/>
            <w:gridSpan w:val="2"/>
          </w:tcPr>
          <w:p w14:paraId="198E2DCF" w14:textId="77777777" w:rsidR="005C43B8" w:rsidRPr="000405AA" w:rsidRDefault="005C43B8" w:rsidP="005C43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32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E802707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  <w:shd w:val="clear" w:color="auto" w:fill="auto"/>
          </w:tcPr>
          <w:p w14:paraId="156626AA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0AE609A0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60BE5A4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017585FF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4A22AB5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</w:tcPr>
          <w:p w14:paraId="2C4D1588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C43B8" w:rsidRPr="000405AA" w14:paraId="027EEF08" w14:textId="77777777" w:rsidTr="00B40A11">
        <w:trPr>
          <w:gridAfter w:val="1"/>
          <w:wAfter w:w="4" w:type="pct"/>
        </w:trPr>
        <w:tc>
          <w:tcPr>
            <w:tcW w:w="2158" w:type="pct"/>
            <w:gridSpan w:val="2"/>
          </w:tcPr>
          <w:p w14:paraId="0DDCC36C" w14:textId="77777777" w:rsidR="005C43B8" w:rsidRPr="000405AA" w:rsidRDefault="005C43B8" w:rsidP="005C43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ดอกเบี้ยค้างจ่าย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6941B716" w14:textId="4E3D7313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  <w:shd w:val="clear" w:color="auto" w:fill="auto"/>
          </w:tcPr>
          <w:p w14:paraId="1919B151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shd w:val="clear" w:color="auto" w:fill="auto"/>
          </w:tcPr>
          <w:p w14:paraId="09B4409A" w14:textId="03FAF95F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31F150E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3A77B45F" w14:textId="7D175A95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D4F64C6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9D9C59E" w14:textId="2F94DE0D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43B8" w:rsidRPr="000405AA" w14:paraId="4E2DA367" w14:textId="77777777" w:rsidTr="00B40A11">
        <w:trPr>
          <w:gridAfter w:val="1"/>
          <w:wAfter w:w="4" w:type="pct"/>
        </w:trPr>
        <w:tc>
          <w:tcPr>
            <w:tcW w:w="2158" w:type="pct"/>
            <w:gridSpan w:val="2"/>
          </w:tcPr>
          <w:p w14:paraId="70DB66EC" w14:textId="77777777" w:rsidR="005C43B8" w:rsidRPr="000405AA" w:rsidRDefault="005C43B8" w:rsidP="005C43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2C084F51" w14:textId="4A437AB5" w:rsidR="005C43B8" w:rsidRPr="000405AA" w:rsidRDefault="00DD22D4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55D79956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shd w:val="clear" w:color="auto" w:fill="auto"/>
          </w:tcPr>
          <w:p w14:paraId="4B2259F3" w14:textId="77777777" w:rsidR="005C43B8" w:rsidRPr="000405AA" w:rsidRDefault="005C43B8" w:rsidP="00221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FE193B8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BECEEE3" w14:textId="56164A21" w:rsidR="005C43B8" w:rsidRPr="000405AA" w:rsidRDefault="004E01D7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" w:type="pct"/>
          </w:tcPr>
          <w:p w14:paraId="1B952374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0" w:type="pct"/>
          </w:tcPr>
          <w:p w14:paraId="437DDA54" w14:textId="6936551B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C43B8" w:rsidRPr="000405AA" w14:paraId="6A009181" w14:textId="77777777" w:rsidTr="00B40A11">
        <w:trPr>
          <w:gridAfter w:val="1"/>
          <w:wAfter w:w="4" w:type="pct"/>
        </w:trPr>
        <w:tc>
          <w:tcPr>
            <w:tcW w:w="2158" w:type="pct"/>
            <w:gridSpan w:val="2"/>
          </w:tcPr>
          <w:p w14:paraId="47E28CEB" w14:textId="77777777" w:rsidR="005C43B8" w:rsidRPr="000405AA" w:rsidRDefault="005C43B8" w:rsidP="005C43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44FFCB" w14:textId="19C74F1E" w:rsidR="005C43B8" w:rsidRPr="000405AA" w:rsidRDefault="00DD22D4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4715E237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943F28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B47BFF1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A9B554B" w14:textId="3026B2DA" w:rsidR="005C43B8" w:rsidRPr="000405AA" w:rsidRDefault="004E01D7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0" w:type="pct"/>
          </w:tcPr>
          <w:p w14:paraId="342408CC" w14:textId="77777777" w:rsidR="005C43B8" w:rsidRPr="000405AA" w:rsidRDefault="005C43B8" w:rsidP="005C43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657238F9" w14:textId="183A42C0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B40A11" w:rsidRPr="000405AA" w14:paraId="4CC30E42" w14:textId="77777777" w:rsidTr="002212D7">
        <w:trPr>
          <w:gridAfter w:val="1"/>
          <w:wAfter w:w="4" w:type="pct"/>
        </w:trPr>
        <w:tc>
          <w:tcPr>
            <w:tcW w:w="2158" w:type="pct"/>
            <w:gridSpan w:val="2"/>
          </w:tcPr>
          <w:p w14:paraId="2300CAE4" w14:textId="77777777" w:rsidR="00B40A11" w:rsidRPr="000405AA" w:rsidRDefault="00B40A11" w:rsidP="0075008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0745EF2" w14:textId="77777777" w:rsidR="00B40A11" w:rsidRPr="000405AA" w:rsidRDefault="00B40A11" w:rsidP="00B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  <w:shd w:val="clear" w:color="auto" w:fill="auto"/>
          </w:tcPr>
          <w:p w14:paraId="3B6B6D1D" w14:textId="77777777" w:rsidR="00B40A11" w:rsidRPr="000405AA" w:rsidRDefault="00B40A11" w:rsidP="007500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345CD79" w14:textId="77777777" w:rsidR="00B40A11" w:rsidRPr="000405AA" w:rsidRDefault="00B40A11" w:rsidP="00B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7E86FED" w14:textId="77777777" w:rsidR="00B40A11" w:rsidRPr="000405AA" w:rsidRDefault="00B40A11" w:rsidP="007500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</w:tcPr>
          <w:p w14:paraId="3B1AB030" w14:textId="77777777" w:rsidR="00B40A11" w:rsidRPr="000405AA" w:rsidRDefault="00B40A11" w:rsidP="00B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09E5FA28" w14:textId="77777777" w:rsidR="00B40A11" w:rsidRPr="000405AA" w:rsidRDefault="00B40A11" w:rsidP="007500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56BA8667" w14:textId="77777777" w:rsidR="00B40A11" w:rsidRPr="000405AA" w:rsidRDefault="00B40A11" w:rsidP="00B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40A11" w:rsidRPr="000405AA" w14:paraId="3D4E2498" w14:textId="77777777" w:rsidTr="002212D7">
        <w:trPr>
          <w:gridAfter w:val="1"/>
          <w:wAfter w:w="4" w:type="pct"/>
        </w:trPr>
        <w:tc>
          <w:tcPr>
            <w:tcW w:w="2158" w:type="pct"/>
            <w:gridSpan w:val="2"/>
          </w:tcPr>
          <w:p w14:paraId="7206E8F1" w14:textId="77777777" w:rsidR="00B40A11" w:rsidRPr="000405AA" w:rsidRDefault="00B40A11" w:rsidP="0075008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เงินกู้ยืม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0E236622" w14:textId="77777777" w:rsidR="00B40A11" w:rsidRPr="000405AA" w:rsidRDefault="00B40A11" w:rsidP="00B40A11">
            <w:pPr>
              <w:tabs>
                <w:tab w:val="decimal" w:pos="480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  <w:shd w:val="clear" w:color="auto" w:fill="auto"/>
          </w:tcPr>
          <w:p w14:paraId="7F11CE23" w14:textId="77777777" w:rsidR="00B40A11" w:rsidRPr="000405AA" w:rsidRDefault="00B40A11" w:rsidP="00B40A11">
            <w:pPr>
              <w:pStyle w:val="Caption"/>
              <w:tabs>
                <w:tab w:val="clear" w:pos="907"/>
                <w:tab w:val="decimal" w:pos="90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shd w:val="clear" w:color="auto" w:fill="auto"/>
          </w:tcPr>
          <w:p w14:paraId="691DFFDC" w14:textId="77777777" w:rsidR="00B40A11" w:rsidRPr="000405AA" w:rsidRDefault="00B40A11" w:rsidP="00B40A11">
            <w:pPr>
              <w:tabs>
                <w:tab w:val="decimal" w:pos="480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EED9189" w14:textId="77777777" w:rsidR="00B40A11" w:rsidRPr="000405AA" w:rsidRDefault="00B40A11" w:rsidP="00B40A11">
            <w:pPr>
              <w:pStyle w:val="Caption"/>
              <w:tabs>
                <w:tab w:val="clear" w:pos="907"/>
                <w:tab w:val="decimal" w:pos="90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3AF4FCDA" w14:textId="77777777" w:rsidR="00B40A11" w:rsidRPr="000405AA" w:rsidRDefault="00B40A11" w:rsidP="00B40A11">
            <w:pPr>
              <w:tabs>
                <w:tab w:val="decimal" w:pos="745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639506FE" w14:textId="77777777" w:rsidR="00B40A11" w:rsidRPr="000405AA" w:rsidRDefault="00B40A11" w:rsidP="00B40A11">
            <w:pPr>
              <w:pStyle w:val="Caption"/>
              <w:tabs>
                <w:tab w:val="clear" w:pos="907"/>
                <w:tab w:val="decimal" w:pos="90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673A2945" w14:textId="77777777" w:rsidR="00B40A11" w:rsidRPr="000405AA" w:rsidRDefault="00B40A11" w:rsidP="00B40A11">
            <w:pPr>
              <w:tabs>
                <w:tab w:val="clear" w:pos="907"/>
                <w:tab w:val="decimal" w:pos="892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40A11" w:rsidRPr="000405AA" w14:paraId="3F9D2E91" w14:textId="77777777" w:rsidTr="002212D7">
        <w:trPr>
          <w:gridAfter w:val="1"/>
          <w:wAfter w:w="4" w:type="pct"/>
        </w:trPr>
        <w:tc>
          <w:tcPr>
            <w:tcW w:w="2158" w:type="pct"/>
            <w:gridSpan w:val="2"/>
          </w:tcPr>
          <w:p w14:paraId="79DE9D9A" w14:textId="77777777" w:rsidR="00B40A11" w:rsidRPr="000405AA" w:rsidRDefault="00B40A11" w:rsidP="0075008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63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511A99" w14:textId="0E32F1D1" w:rsidR="00B40A11" w:rsidRPr="000405AA" w:rsidRDefault="00DD22D4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7E7650F2" w14:textId="77777777" w:rsidR="00B40A11" w:rsidRPr="000405AA" w:rsidRDefault="00B40A11" w:rsidP="007500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0C4D60" w14:textId="77777777" w:rsidR="00B40A11" w:rsidRPr="000405AA" w:rsidRDefault="00B40A11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F012049" w14:textId="77777777" w:rsidR="00B40A11" w:rsidRPr="000405AA" w:rsidRDefault="00B40A11" w:rsidP="00B40A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09406425" w14:textId="4D412CFA" w:rsidR="00B40A11" w:rsidRPr="000405AA" w:rsidRDefault="00E134F4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4,077</w:t>
            </w:r>
          </w:p>
        </w:tc>
        <w:tc>
          <w:tcPr>
            <w:tcW w:w="130" w:type="pct"/>
          </w:tcPr>
          <w:p w14:paraId="064E87D5" w14:textId="77777777" w:rsidR="00B40A11" w:rsidRPr="000405AA" w:rsidRDefault="00B40A11" w:rsidP="007500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0DBDA630" w14:textId="77777777" w:rsidR="00B40A11" w:rsidRPr="000405AA" w:rsidRDefault="00B40A11" w:rsidP="00B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3,572</w:t>
            </w:r>
          </w:p>
        </w:tc>
      </w:tr>
      <w:tr w:rsidR="00B40A11" w:rsidRPr="000405AA" w14:paraId="6DDCCD5C" w14:textId="77777777" w:rsidTr="00B40A11">
        <w:trPr>
          <w:gridAfter w:val="1"/>
          <w:wAfter w:w="4" w:type="pct"/>
        </w:trPr>
        <w:tc>
          <w:tcPr>
            <w:tcW w:w="2158" w:type="pct"/>
            <w:gridSpan w:val="2"/>
          </w:tcPr>
          <w:p w14:paraId="0C10542F" w14:textId="77777777" w:rsidR="00B40A11" w:rsidRPr="000405AA" w:rsidRDefault="00B40A11" w:rsidP="0075008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7A4AF1" w14:textId="53739014" w:rsidR="00B40A11" w:rsidRPr="000405AA" w:rsidRDefault="00DD22D4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1399DE6A" w14:textId="77777777" w:rsidR="00B40A11" w:rsidRPr="000405AA" w:rsidRDefault="00B40A11" w:rsidP="007500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F63A57" w14:textId="77777777" w:rsidR="00B40A11" w:rsidRPr="000405AA" w:rsidRDefault="00B40A11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128C710" w14:textId="77777777" w:rsidR="00B40A11" w:rsidRPr="000405AA" w:rsidRDefault="00B40A11" w:rsidP="007500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4699824" w14:textId="34F60492" w:rsidR="00B40A11" w:rsidRPr="000405AA" w:rsidRDefault="00E134F4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4,077</w:t>
            </w:r>
          </w:p>
        </w:tc>
        <w:tc>
          <w:tcPr>
            <w:tcW w:w="130" w:type="pct"/>
          </w:tcPr>
          <w:p w14:paraId="01FE6311" w14:textId="77777777" w:rsidR="00B40A11" w:rsidRPr="000405AA" w:rsidRDefault="00B40A11" w:rsidP="007500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172B2951" w14:textId="77777777" w:rsidR="00B40A11" w:rsidRPr="000405AA" w:rsidRDefault="00B40A11" w:rsidP="00B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3,572</w:t>
            </w:r>
          </w:p>
        </w:tc>
      </w:tr>
    </w:tbl>
    <w:p w14:paraId="2D7A550E" w14:textId="77777777" w:rsidR="00DE1495" w:rsidRPr="000405AA" w:rsidRDefault="00DE1495" w:rsidP="00DE1495">
      <w:pPr>
        <w:rPr>
          <w:rFonts w:asciiTheme="majorBidi" w:hAnsiTheme="majorBidi" w:cstheme="majorBidi"/>
          <w:sz w:val="24"/>
          <w:szCs w:val="24"/>
        </w:rPr>
      </w:pPr>
    </w:p>
    <w:p w14:paraId="491DBB20" w14:textId="0AEC119B" w:rsidR="00DE1495" w:rsidRPr="000405AA" w:rsidRDefault="00DE1495" w:rsidP="009A0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 w:hint="cs"/>
          <w:sz w:val="30"/>
          <w:szCs w:val="30"/>
          <w:cs/>
        </w:rPr>
        <w:t>เงินให้กู้ยืมและเงินกู้ยืมระยะสั้นกับกิจการที่เกี่ยวข้องกันทั้งหมดไม่มีหลักประกันและเป็นเงินกู้ยืมประเภทชำระคืนเมื่อทวงถาม</w:t>
      </w:r>
    </w:p>
    <w:p w14:paraId="5E2D6E95" w14:textId="77777777" w:rsidR="00417562" w:rsidRPr="000405AA" w:rsidRDefault="00417562" w:rsidP="0041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405AA">
        <w:rPr>
          <w:rFonts w:asciiTheme="majorBidi" w:hAnsiTheme="majorBidi"/>
          <w:i/>
          <w:iCs/>
          <w:sz w:val="30"/>
          <w:szCs w:val="30"/>
          <w:cs/>
        </w:rPr>
        <w:t>สัญญาให้บริการบริหารจัดการธุรกิจ</w:t>
      </w:r>
    </w:p>
    <w:p w14:paraId="0FF823D2" w14:textId="77777777" w:rsidR="00417562" w:rsidRPr="000405AA" w:rsidRDefault="00417562" w:rsidP="0041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D6C0C67" w14:textId="37D62B87" w:rsidR="00417562" w:rsidRPr="000405AA" w:rsidRDefault="00417562" w:rsidP="0041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/>
          <w:sz w:val="30"/>
          <w:szCs w:val="30"/>
          <w:cs/>
        </w:rPr>
        <w:t>บริษัทได้ทำสัญญาให้บริการบริหารจัดการธุรกิจกับบริษัทย่อยที่ประกอบธุรกิจประเภทร้านอาหารและอื่นๆ ที่เกี่ยวข้อง โดยบริษัทจะบริหารงานต่าง</w:t>
      </w:r>
      <w:r w:rsidR="00966B07" w:rsidRPr="000405AA">
        <w:rPr>
          <w:rFonts w:asciiTheme="majorBidi" w:hAnsiTheme="majorBidi"/>
          <w:sz w:val="30"/>
          <w:szCs w:val="30"/>
        </w:rPr>
        <w:t xml:space="preserve"> </w:t>
      </w:r>
      <w:r w:rsidRPr="000405AA">
        <w:rPr>
          <w:rFonts w:asciiTheme="majorBidi" w:hAnsiTheme="majorBidi"/>
          <w:sz w:val="30"/>
          <w:szCs w:val="30"/>
          <w:cs/>
        </w:rPr>
        <w:t>ๆ รวมถึงอนุญาตให้บริษัทย่อยดำเนินธุรกิจร้านอาหารและจัดจำหน่ายภายใต้เครื่องหมายการค้า ในการนี้ บริษัทย่อยตกลงจ่ายค่าบริหารจัดการและค่าธรรมเนียมการใช้เครื่องหมายการค้าในอัตราร้อยละของยอดขายทั้งหมดตามที่ระบุในสัญญา</w:t>
      </w:r>
    </w:p>
    <w:p w14:paraId="73A38EAE" w14:textId="77777777" w:rsidR="00417562" w:rsidRPr="000405AA" w:rsidRDefault="00417562" w:rsidP="009A0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C804128" w14:textId="64DF2E21" w:rsidR="005926B3" w:rsidRPr="000405AA" w:rsidRDefault="00F73F3D" w:rsidP="00EA4126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0405AA">
        <w:rPr>
          <w:rFonts w:ascii="Angsana New" w:hAnsi="Angsana New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6F506D80" w14:textId="77777777" w:rsidR="00F73F3D" w:rsidRPr="000405AA" w:rsidRDefault="00F73F3D" w:rsidP="00F73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1"/>
        <w:gridCol w:w="271"/>
        <w:gridCol w:w="1081"/>
        <w:gridCol w:w="271"/>
        <w:gridCol w:w="990"/>
        <w:gridCol w:w="271"/>
        <w:gridCol w:w="1075"/>
      </w:tblGrid>
      <w:tr w:rsidR="00986EC0" w:rsidRPr="000405AA" w14:paraId="263DAADF" w14:textId="77777777" w:rsidTr="00DE7015">
        <w:trPr>
          <w:tblHeader/>
        </w:trPr>
        <w:tc>
          <w:tcPr>
            <w:tcW w:w="2282" w:type="pct"/>
          </w:tcPr>
          <w:p w14:paraId="7B85BCC2" w14:textId="77777777" w:rsidR="00986EC0" w:rsidRPr="000405AA" w:rsidRDefault="00986EC0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2" w:type="pct"/>
            <w:gridSpan w:val="3"/>
          </w:tcPr>
          <w:p w14:paraId="54A76905" w14:textId="77777777" w:rsidR="00986EC0" w:rsidRPr="000405AA" w:rsidRDefault="00986EC0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14:paraId="3574B91D" w14:textId="77777777" w:rsidR="00986EC0" w:rsidRPr="000405AA" w:rsidRDefault="00986EC0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0" w:type="pct"/>
            <w:gridSpan w:val="3"/>
            <w:vAlign w:val="bottom"/>
          </w:tcPr>
          <w:p w14:paraId="59EE4E46" w14:textId="77777777" w:rsidR="00986EC0" w:rsidRPr="000405AA" w:rsidRDefault="00986EC0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6EC0" w:rsidRPr="000405AA" w14:paraId="405A5828" w14:textId="77777777" w:rsidTr="00DE7015">
        <w:trPr>
          <w:tblHeader/>
        </w:trPr>
        <w:tc>
          <w:tcPr>
            <w:tcW w:w="2282" w:type="pct"/>
          </w:tcPr>
          <w:p w14:paraId="26D105E1" w14:textId="77777777" w:rsidR="00986EC0" w:rsidRPr="000405AA" w:rsidRDefault="00986EC0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BDB4C8D" w14:textId="6A57EB3B" w:rsidR="00986EC0" w:rsidRPr="000405AA" w:rsidRDefault="005C43B8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67147F75" w14:textId="77777777" w:rsidR="00986EC0" w:rsidRPr="000405AA" w:rsidRDefault="00986EC0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86A9B3A" w14:textId="3E19F415" w:rsidR="00986EC0" w:rsidRPr="000405AA" w:rsidRDefault="005C43B8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4CD1ACE1" w14:textId="77777777" w:rsidR="00986EC0" w:rsidRPr="000405AA" w:rsidRDefault="00986EC0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14:paraId="22E1FF0B" w14:textId="4CFA1E62" w:rsidR="00986EC0" w:rsidRPr="000405AA" w:rsidRDefault="005C43B8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53021187" w14:textId="77777777" w:rsidR="00986EC0" w:rsidRPr="000405AA" w:rsidRDefault="00986EC0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1673B4B" w14:textId="7C25560A" w:rsidR="00986EC0" w:rsidRPr="000405AA" w:rsidRDefault="005C43B8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86EC0" w:rsidRPr="000405AA" w14:paraId="7718FDBB" w14:textId="77777777" w:rsidTr="000927F7">
        <w:trPr>
          <w:tblHeader/>
        </w:trPr>
        <w:tc>
          <w:tcPr>
            <w:tcW w:w="2282" w:type="pct"/>
          </w:tcPr>
          <w:p w14:paraId="64F4BAF0" w14:textId="77777777" w:rsidR="00986EC0" w:rsidRPr="000405AA" w:rsidRDefault="00986EC0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8" w:type="pct"/>
            <w:gridSpan w:val="7"/>
          </w:tcPr>
          <w:p w14:paraId="1BB4832C" w14:textId="77777777" w:rsidR="00986EC0" w:rsidRPr="000405AA" w:rsidRDefault="00986EC0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43B8" w:rsidRPr="000405AA" w14:paraId="0E93E690" w14:textId="77777777" w:rsidTr="00DE7015">
        <w:tc>
          <w:tcPr>
            <w:tcW w:w="2282" w:type="pct"/>
          </w:tcPr>
          <w:p w14:paraId="14CAEB78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583" w:type="pct"/>
          </w:tcPr>
          <w:p w14:paraId="47B809E0" w14:textId="5C5A86E2" w:rsidR="005C43B8" w:rsidRPr="000405AA" w:rsidRDefault="00915A83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6,904</w:t>
            </w:r>
          </w:p>
        </w:tc>
        <w:tc>
          <w:tcPr>
            <w:tcW w:w="146" w:type="pct"/>
          </w:tcPr>
          <w:p w14:paraId="7A5FA173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1C1B921" w14:textId="5202F076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6,551</w:t>
            </w:r>
          </w:p>
        </w:tc>
        <w:tc>
          <w:tcPr>
            <w:tcW w:w="146" w:type="pct"/>
          </w:tcPr>
          <w:p w14:paraId="3FE806AC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4354CC9A" w14:textId="66DBD398" w:rsidR="005C43B8" w:rsidRPr="000405AA" w:rsidRDefault="00915A83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146" w:type="pct"/>
          </w:tcPr>
          <w:p w14:paraId="2739FACD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6574F8E" w14:textId="3F818A63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321</w:t>
            </w:r>
          </w:p>
        </w:tc>
      </w:tr>
      <w:tr w:rsidR="005C43B8" w:rsidRPr="000405AA" w14:paraId="7A3E82A2" w14:textId="77777777" w:rsidTr="00DE7015">
        <w:tc>
          <w:tcPr>
            <w:tcW w:w="2282" w:type="pct"/>
          </w:tcPr>
          <w:p w14:paraId="6806D281" w14:textId="451463EA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583" w:type="pct"/>
          </w:tcPr>
          <w:p w14:paraId="68C685E3" w14:textId="3CBC3A59" w:rsidR="005C43B8" w:rsidRPr="000405AA" w:rsidRDefault="00915A83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260,623</w:t>
            </w:r>
          </w:p>
        </w:tc>
        <w:tc>
          <w:tcPr>
            <w:tcW w:w="146" w:type="pct"/>
          </w:tcPr>
          <w:p w14:paraId="230B4C4E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37B02F6" w14:textId="7A714EAF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</w:t>
            </w:r>
            <w:r w:rsidR="00F5582B" w:rsidRPr="000405AA">
              <w:rPr>
                <w:rFonts w:ascii="Angsana New" w:hAnsi="Angsana New"/>
                <w:sz w:val="30"/>
                <w:szCs w:val="30"/>
              </w:rPr>
              <w:t>61,989</w:t>
            </w:r>
          </w:p>
        </w:tc>
        <w:tc>
          <w:tcPr>
            <w:tcW w:w="146" w:type="pct"/>
          </w:tcPr>
          <w:p w14:paraId="212D5ACE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64015698" w14:textId="50AF50F2" w:rsidR="005C43B8" w:rsidRPr="000405AA" w:rsidRDefault="00915A83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113,896</w:t>
            </w:r>
          </w:p>
        </w:tc>
        <w:tc>
          <w:tcPr>
            <w:tcW w:w="146" w:type="pct"/>
          </w:tcPr>
          <w:p w14:paraId="2263E32E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D0F2D01" w14:textId="05591201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15</w:t>
            </w:r>
            <w:r w:rsidR="00F5582B" w:rsidRPr="000405AA">
              <w:rPr>
                <w:rFonts w:ascii="Angsana New" w:hAnsi="Angsana New"/>
                <w:sz w:val="30"/>
                <w:szCs w:val="30"/>
              </w:rPr>
              <w:t>8,153</w:t>
            </w:r>
          </w:p>
        </w:tc>
      </w:tr>
      <w:tr w:rsidR="005C43B8" w:rsidRPr="000405AA" w14:paraId="5412C99E" w14:textId="77777777" w:rsidTr="00DE7015">
        <w:tc>
          <w:tcPr>
            <w:tcW w:w="2282" w:type="pct"/>
          </w:tcPr>
          <w:p w14:paraId="4B268A0B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  <w:p w14:paraId="208AB851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งบแสดงฐานะการเงิน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8C91441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356B318" w14:textId="31003B90" w:rsidR="0041273A" w:rsidRPr="000405AA" w:rsidRDefault="0041273A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267,527</w:t>
            </w:r>
          </w:p>
        </w:tc>
        <w:tc>
          <w:tcPr>
            <w:tcW w:w="146" w:type="pct"/>
          </w:tcPr>
          <w:p w14:paraId="1021919D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0CF3E0C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9D7580D" w14:textId="498C0BD4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268,540</w:t>
            </w:r>
          </w:p>
        </w:tc>
        <w:tc>
          <w:tcPr>
            <w:tcW w:w="146" w:type="pct"/>
          </w:tcPr>
          <w:p w14:paraId="5559E4A1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502CEBC4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49A1B02" w14:textId="42DBAF21" w:rsidR="00B051BA" w:rsidRPr="000405AA" w:rsidRDefault="00B051BA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114,201</w:t>
            </w:r>
          </w:p>
        </w:tc>
        <w:tc>
          <w:tcPr>
            <w:tcW w:w="146" w:type="pct"/>
          </w:tcPr>
          <w:p w14:paraId="570B133C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C7FFBD4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5D9154B" w14:textId="64ECE1DC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158,474</w:t>
            </w:r>
          </w:p>
        </w:tc>
      </w:tr>
    </w:tbl>
    <w:p w14:paraId="3F3C1593" w14:textId="77777777" w:rsidR="00F5582B" w:rsidRPr="000405AA" w:rsidRDefault="00F5582B" w:rsidP="00F55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36D24A9" w14:textId="77777777" w:rsidR="009C42F5" w:rsidRPr="000405AA" w:rsidRDefault="009C42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0405AA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BEE3274" w14:textId="41DAB1FE" w:rsidR="009872E6" w:rsidRPr="000405AA" w:rsidRDefault="009872E6" w:rsidP="00EA4126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0405AA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  <w:r w:rsidR="00966B07" w:rsidRPr="000405AA">
        <w:rPr>
          <w:rFonts w:ascii="Angsana New" w:hAnsi="Angsana New" w:hint="cs"/>
          <w:b/>
          <w:bCs/>
          <w:sz w:val="30"/>
          <w:szCs w:val="30"/>
          <w:cs/>
        </w:rPr>
        <w:t>และลูกหนี้หมุนเวียนอื่น</w:t>
      </w:r>
    </w:p>
    <w:p w14:paraId="469CE24E" w14:textId="10B6505F" w:rsidR="009872E6" w:rsidRPr="000405AA" w:rsidRDefault="009872E6" w:rsidP="00987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990"/>
        <w:gridCol w:w="273"/>
        <w:gridCol w:w="995"/>
        <w:gridCol w:w="273"/>
        <w:gridCol w:w="1084"/>
        <w:gridCol w:w="273"/>
        <w:gridCol w:w="1071"/>
      </w:tblGrid>
      <w:tr w:rsidR="00FC45C5" w:rsidRPr="000405AA" w14:paraId="15661B9A" w14:textId="77777777" w:rsidTr="00FD0E2A">
        <w:trPr>
          <w:tblHeader/>
        </w:trPr>
        <w:tc>
          <w:tcPr>
            <w:tcW w:w="2274" w:type="pct"/>
            <w:shd w:val="clear" w:color="auto" w:fill="auto"/>
          </w:tcPr>
          <w:p w14:paraId="59ECD2A0" w14:textId="77777777" w:rsidR="00FC45C5" w:rsidRPr="000405AA" w:rsidRDefault="00FC45C5" w:rsidP="00FD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pct"/>
            <w:gridSpan w:val="3"/>
            <w:shd w:val="clear" w:color="auto" w:fill="auto"/>
          </w:tcPr>
          <w:p w14:paraId="6D593677" w14:textId="77777777" w:rsidR="00FC45C5" w:rsidRPr="000405AA" w:rsidRDefault="00FC45C5" w:rsidP="00FD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50" w:type="pct"/>
            <w:shd w:val="clear" w:color="auto" w:fill="auto"/>
          </w:tcPr>
          <w:p w14:paraId="128B541E" w14:textId="77777777" w:rsidR="00FC45C5" w:rsidRPr="000405AA" w:rsidRDefault="00FC45C5" w:rsidP="00FD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pct"/>
            <w:gridSpan w:val="3"/>
            <w:shd w:val="clear" w:color="auto" w:fill="auto"/>
          </w:tcPr>
          <w:p w14:paraId="0626B122" w14:textId="77777777" w:rsidR="00FC45C5" w:rsidRPr="000405AA" w:rsidRDefault="00FC45C5" w:rsidP="00FD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C45C5" w:rsidRPr="000405AA" w14:paraId="5296E1C8" w14:textId="77777777" w:rsidTr="00FD0E2A">
        <w:trPr>
          <w:trHeight w:val="344"/>
          <w:tblHeader/>
        </w:trPr>
        <w:tc>
          <w:tcPr>
            <w:tcW w:w="2274" w:type="pct"/>
            <w:shd w:val="clear" w:color="auto" w:fill="auto"/>
          </w:tcPr>
          <w:p w14:paraId="093DA9E8" w14:textId="35211F59" w:rsidR="00FC45C5" w:rsidRPr="000405AA" w:rsidRDefault="00FC45C5" w:rsidP="00FD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544" w:type="pct"/>
            <w:shd w:val="clear" w:color="auto" w:fill="auto"/>
          </w:tcPr>
          <w:p w14:paraId="1DABDD49" w14:textId="40A77BC2" w:rsidR="00FC45C5" w:rsidRPr="000405AA" w:rsidRDefault="00FC45C5" w:rsidP="00FD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537D0" w:rsidRPr="000405A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0" w:type="pct"/>
            <w:shd w:val="clear" w:color="auto" w:fill="auto"/>
          </w:tcPr>
          <w:p w14:paraId="6554EF3E" w14:textId="77777777" w:rsidR="00FC45C5" w:rsidRPr="000405AA" w:rsidRDefault="00FC45C5" w:rsidP="00FD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066B006F" w14:textId="5FE9ACC3" w:rsidR="00FC45C5" w:rsidRPr="000405AA" w:rsidRDefault="00FC45C5" w:rsidP="00FD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537D0" w:rsidRPr="000405A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0" w:type="pct"/>
            <w:shd w:val="clear" w:color="auto" w:fill="auto"/>
          </w:tcPr>
          <w:p w14:paraId="51FC4CCF" w14:textId="77777777" w:rsidR="00FC45C5" w:rsidRPr="000405AA" w:rsidRDefault="00FC45C5" w:rsidP="00FD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571B7AAA" w14:textId="5FA36E77" w:rsidR="00FC45C5" w:rsidRPr="000405AA" w:rsidRDefault="00FC45C5" w:rsidP="00FD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537D0" w:rsidRPr="000405A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0" w:type="pct"/>
            <w:shd w:val="clear" w:color="auto" w:fill="auto"/>
          </w:tcPr>
          <w:p w14:paraId="543DA0F3" w14:textId="77777777" w:rsidR="00FC45C5" w:rsidRPr="000405AA" w:rsidRDefault="00FC45C5" w:rsidP="00FD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B547845" w14:textId="58990877" w:rsidR="00FC45C5" w:rsidRPr="000405AA" w:rsidRDefault="00FC45C5" w:rsidP="00FD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537D0" w:rsidRPr="000405A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C45C5" w:rsidRPr="000405AA" w14:paraId="7E446B73" w14:textId="77777777" w:rsidTr="00FD0E2A">
        <w:trPr>
          <w:tblHeader/>
        </w:trPr>
        <w:tc>
          <w:tcPr>
            <w:tcW w:w="2274" w:type="pct"/>
            <w:shd w:val="clear" w:color="auto" w:fill="auto"/>
            <w:vAlign w:val="center"/>
          </w:tcPr>
          <w:p w14:paraId="01609305" w14:textId="77777777" w:rsidR="00FC45C5" w:rsidRPr="000405AA" w:rsidRDefault="00FC45C5" w:rsidP="00FD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6" w:type="pct"/>
            <w:gridSpan w:val="7"/>
            <w:shd w:val="clear" w:color="auto" w:fill="auto"/>
          </w:tcPr>
          <w:p w14:paraId="70F4E6BA" w14:textId="77777777" w:rsidR="00FC45C5" w:rsidRPr="000405AA" w:rsidRDefault="00FC45C5" w:rsidP="00FD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FC45C5" w:rsidRPr="000405AA" w14:paraId="3AAC7CC7" w14:textId="77777777" w:rsidTr="00FD0E2A">
        <w:tc>
          <w:tcPr>
            <w:tcW w:w="2274" w:type="pct"/>
            <w:shd w:val="clear" w:color="auto" w:fill="auto"/>
          </w:tcPr>
          <w:p w14:paraId="21DB0627" w14:textId="42837297" w:rsidR="00FC45C5" w:rsidRPr="000405AA" w:rsidRDefault="00FC45C5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ยังไม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่ถึง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544" w:type="pct"/>
            <w:shd w:val="clear" w:color="auto" w:fill="auto"/>
          </w:tcPr>
          <w:p w14:paraId="6A87C4E1" w14:textId="79CC777A" w:rsidR="00FC45C5" w:rsidRPr="000405AA" w:rsidRDefault="00AD719E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35,6</w:t>
            </w:r>
            <w:r w:rsidR="00DF6AAA" w:rsidRPr="000405AA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50" w:type="pct"/>
            <w:shd w:val="clear" w:color="auto" w:fill="auto"/>
          </w:tcPr>
          <w:p w14:paraId="7598ED36" w14:textId="77777777" w:rsidR="00FC45C5" w:rsidRPr="000405AA" w:rsidRDefault="00FC45C5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06D12C07" w14:textId="08F62443" w:rsidR="00FC45C5" w:rsidRPr="000405AA" w:rsidRDefault="00F224CC" w:rsidP="00F22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45,105</w:t>
            </w:r>
          </w:p>
        </w:tc>
        <w:tc>
          <w:tcPr>
            <w:tcW w:w="150" w:type="pct"/>
            <w:shd w:val="clear" w:color="auto" w:fill="auto"/>
          </w:tcPr>
          <w:p w14:paraId="2192C251" w14:textId="77777777" w:rsidR="00FC45C5" w:rsidRPr="000405AA" w:rsidRDefault="00FC45C5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163552A1" w14:textId="6FB54BBC" w:rsidR="00FC45C5" w:rsidRPr="000405AA" w:rsidRDefault="00993527" w:rsidP="002E03A8">
            <w:pPr>
              <w:pStyle w:val="acctfourfigures"/>
              <w:tabs>
                <w:tab w:val="clear" w:pos="765"/>
                <w:tab w:val="left" w:pos="165"/>
                <w:tab w:val="decimal" w:pos="525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35,827</w:t>
            </w:r>
          </w:p>
        </w:tc>
        <w:tc>
          <w:tcPr>
            <w:tcW w:w="150" w:type="pct"/>
            <w:shd w:val="clear" w:color="auto" w:fill="auto"/>
          </w:tcPr>
          <w:p w14:paraId="16AF9C9E" w14:textId="77777777" w:rsidR="00FC45C5" w:rsidRPr="000405AA" w:rsidRDefault="00FC45C5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6A1820BA" w14:textId="53D5E029" w:rsidR="00FC45C5" w:rsidRPr="000405AA" w:rsidRDefault="00493AE6" w:rsidP="00F22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22,553</w:t>
            </w:r>
          </w:p>
        </w:tc>
      </w:tr>
      <w:tr w:rsidR="00FC45C5" w:rsidRPr="000405AA" w14:paraId="0DE05558" w14:textId="77777777" w:rsidTr="00FD0E2A">
        <w:tc>
          <w:tcPr>
            <w:tcW w:w="2274" w:type="pct"/>
            <w:shd w:val="clear" w:color="auto" w:fill="auto"/>
          </w:tcPr>
          <w:p w14:paraId="063BA5C7" w14:textId="3EF11478" w:rsidR="00FC45C5" w:rsidRPr="000405AA" w:rsidRDefault="00FC45C5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544" w:type="pct"/>
            <w:shd w:val="clear" w:color="auto" w:fill="auto"/>
          </w:tcPr>
          <w:p w14:paraId="395381B5" w14:textId="507E6A35" w:rsidR="00FC45C5" w:rsidRPr="000405AA" w:rsidRDefault="00FC45C5" w:rsidP="00FC45C5">
            <w:pPr>
              <w:pStyle w:val="acctfourfigures"/>
              <w:tabs>
                <w:tab w:val="clear" w:pos="765"/>
                <w:tab w:val="decimal" w:pos="151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  <w:shd w:val="clear" w:color="auto" w:fill="auto"/>
          </w:tcPr>
          <w:p w14:paraId="53A3E25B" w14:textId="77777777" w:rsidR="00FC45C5" w:rsidRPr="000405AA" w:rsidRDefault="00FC45C5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512FA296" w14:textId="3A1EF3DE" w:rsidR="00FC45C5" w:rsidRPr="000405AA" w:rsidRDefault="00FC45C5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2B7D330E" w14:textId="77777777" w:rsidR="00FC45C5" w:rsidRPr="000405AA" w:rsidRDefault="00FC45C5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D1C5C66" w14:textId="221FD444" w:rsidR="00FC45C5" w:rsidRPr="000405AA" w:rsidRDefault="00FC45C5" w:rsidP="00FC45C5">
            <w:pPr>
              <w:pStyle w:val="acctfourfigures"/>
              <w:tabs>
                <w:tab w:val="clear" w:pos="765"/>
                <w:tab w:val="left" w:pos="165"/>
                <w:tab w:val="decimal" w:pos="525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4411BDB9" w14:textId="77777777" w:rsidR="00FC45C5" w:rsidRPr="000405AA" w:rsidRDefault="00FC45C5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77A84808" w14:textId="2AAF4CBE" w:rsidR="00FC45C5" w:rsidRPr="000405AA" w:rsidRDefault="00FC45C5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45C5" w:rsidRPr="000405AA" w14:paraId="450AD38F" w14:textId="77777777" w:rsidTr="00FD0E2A">
        <w:tc>
          <w:tcPr>
            <w:tcW w:w="2274" w:type="pct"/>
            <w:shd w:val="clear" w:color="auto" w:fill="auto"/>
          </w:tcPr>
          <w:p w14:paraId="6DDF5E48" w14:textId="273C3F6F" w:rsidR="00FC45C5" w:rsidRPr="000405AA" w:rsidRDefault="00FC45C5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1 - 30 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44" w:type="pct"/>
            <w:shd w:val="clear" w:color="auto" w:fill="auto"/>
          </w:tcPr>
          <w:p w14:paraId="2D30DB74" w14:textId="0C5E6BF0" w:rsidR="00FC45C5" w:rsidRPr="000405AA" w:rsidRDefault="00AD719E" w:rsidP="00AD7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11,172</w:t>
            </w:r>
          </w:p>
        </w:tc>
        <w:tc>
          <w:tcPr>
            <w:tcW w:w="150" w:type="pct"/>
            <w:shd w:val="clear" w:color="auto" w:fill="auto"/>
          </w:tcPr>
          <w:p w14:paraId="465FCF2D" w14:textId="77777777" w:rsidR="00FC45C5" w:rsidRPr="000405AA" w:rsidRDefault="00FC45C5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649BC99C" w14:textId="1D31453B" w:rsidR="00FC45C5" w:rsidRPr="000405AA" w:rsidRDefault="001F52ED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16,044</w:t>
            </w:r>
          </w:p>
        </w:tc>
        <w:tc>
          <w:tcPr>
            <w:tcW w:w="150" w:type="pct"/>
            <w:shd w:val="clear" w:color="auto" w:fill="auto"/>
          </w:tcPr>
          <w:p w14:paraId="479264D3" w14:textId="77777777" w:rsidR="00FC45C5" w:rsidRPr="000405AA" w:rsidRDefault="00FC45C5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5632D5DB" w14:textId="72CA229F" w:rsidR="00FC45C5" w:rsidRPr="000405AA" w:rsidRDefault="00993527" w:rsidP="00D81BF3">
            <w:pPr>
              <w:pStyle w:val="acctfourfigures"/>
              <w:tabs>
                <w:tab w:val="clear" w:pos="765"/>
                <w:tab w:val="left" w:pos="165"/>
                <w:tab w:val="decimal" w:pos="525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77431F47" w14:textId="77777777" w:rsidR="00FC45C5" w:rsidRPr="000405AA" w:rsidRDefault="00FC45C5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6513D622" w14:textId="2BD5F48F" w:rsidR="00FC45C5" w:rsidRPr="000405AA" w:rsidRDefault="00493AE6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151B93" w:rsidRPr="000405A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C45C5" w:rsidRPr="000405AA" w14:paraId="0E3723FA" w14:textId="77777777" w:rsidTr="00FD0E2A">
        <w:tc>
          <w:tcPr>
            <w:tcW w:w="2274" w:type="pct"/>
            <w:shd w:val="clear" w:color="auto" w:fill="auto"/>
          </w:tcPr>
          <w:p w14:paraId="773964B2" w14:textId="633815B4" w:rsidR="00FC45C5" w:rsidRPr="000405AA" w:rsidRDefault="00FC45C5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31 - 60 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44" w:type="pct"/>
            <w:shd w:val="clear" w:color="auto" w:fill="auto"/>
          </w:tcPr>
          <w:p w14:paraId="6FD8EE0F" w14:textId="5C758099" w:rsidR="00FC45C5" w:rsidRPr="000405AA" w:rsidRDefault="00AD719E" w:rsidP="00AD7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2,859</w:t>
            </w:r>
          </w:p>
        </w:tc>
        <w:tc>
          <w:tcPr>
            <w:tcW w:w="150" w:type="pct"/>
            <w:shd w:val="clear" w:color="auto" w:fill="auto"/>
          </w:tcPr>
          <w:p w14:paraId="703196C7" w14:textId="77777777" w:rsidR="00FC45C5" w:rsidRPr="000405AA" w:rsidRDefault="00FC45C5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39724EB3" w14:textId="2E41DFFA" w:rsidR="00FC45C5" w:rsidRPr="000405AA" w:rsidRDefault="001F52ED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3,716</w:t>
            </w:r>
          </w:p>
        </w:tc>
        <w:tc>
          <w:tcPr>
            <w:tcW w:w="150" w:type="pct"/>
            <w:shd w:val="clear" w:color="auto" w:fill="auto"/>
          </w:tcPr>
          <w:p w14:paraId="7141ECFC" w14:textId="77777777" w:rsidR="00FC45C5" w:rsidRPr="000405AA" w:rsidRDefault="00FC45C5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092D7616" w14:textId="29A1C3D2" w:rsidR="00FC45C5" w:rsidRPr="000405AA" w:rsidRDefault="00993527" w:rsidP="00FC45C5">
            <w:pPr>
              <w:pStyle w:val="acctfourfigures"/>
              <w:tabs>
                <w:tab w:val="clear" w:pos="765"/>
                <w:tab w:val="left" w:pos="165"/>
                <w:tab w:val="decimal" w:pos="525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3017EB42" w14:textId="77777777" w:rsidR="00FC45C5" w:rsidRPr="000405AA" w:rsidRDefault="00FC45C5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0A8FE79" w14:textId="2CE1EC4B" w:rsidR="00FC45C5" w:rsidRPr="000405AA" w:rsidRDefault="00493AE6" w:rsidP="00493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96" w:right="2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C45C5" w:rsidRPr="000405AA" w14:paraId="48DB1DDC" w14:textId="77777777" w:rsidTr="00201364">
        <w:tc>
          <w:tcPr>
            <w:tcW w:w="2274" w:type="pct"/>
            <w:shd w:val="clear" w:color="auto" w:fill="auto"/>
          </w:tcPr>
          <w:p w14:paraId="023198F6" w14:textId="7FA97743" w:rsidR="00FC45C5" w:rsidRPr="000405AA" w:rsidRDefault="00FC45C5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61 - 90 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44" w:type="pct"/>
            <w:shd w:val="clear" w:color="auto" w:fill="auto"/>
          </w:tcPr>
          <w:p w14:paraId="43C5BCB4" w14:textId="5FD47D0A" w:rsidR="00FC45C5" w:rsidRPr="000405AA" w:rsidRDefault="00AD719E" w:rsidP="00AD7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1,922</w:t>
            </w:r>
          </w:p>
        </w:tc>
        <w:tc>
          <w:tcPr>
            <w:tcW w:w="150" w:type="pct"/>
            <w:shd w:val="clear" w:color="auto" w:fill="auto"/>
          </w:tcPr>
          <w:p w14:paraId="13E52D19" w14:textId="77777777" w:rsidR="00FC45C5" w:rsidRPr="000405AA" w:rsidRDefault="00FC45C5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59FFCB2F" w14:textId="19EF285D" w:rsidR="00FC45C5" w:rsidRPr="000405AA" w:rsidRDefault="001F52ED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2,462</w:t>
            </w:r>
          </w:p>
        </w:tc>
        <w:tc>
          <w:tcPr>
            <w:tcW w:w="150" w:type="pct"/>
            <w:shd w:val="clear" w:color="auto" w:fill="auto"/>
          </w:tcPr>
          <w:p w14:paraId="45229F45" w14:textId="77777777" w:rsidR="00FC45C5" w:rsidRPr="000405AA" w:rsidRDefault="00FC45C5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5C44E1B2" w14:textId="2511EE0A" w:rsidR="00FC45C5" w:rsidRPr="000405AA" w:rsidRDefault="00993527" w:rsidP="00FC45C5">
            <w:pPr>
              <w:pStyle w:val="acctfourfigures"/>
              <w:tabs>
                <w:tab w:val="clear" w:pos="765"/>
                <w:tab w:val="left" w:pos="165"/>
                <w:tab w:val="decimal" w:pos="525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59935C61" w14:textId="77777777" w:rsidR="00FC45C5" w:rsidRPr="000405AA" w:rsidRDefault="00FC45C5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054BD29A" w14:textId="7232BF9A" w:rsidR="00FC45C5" w:rsidRPr="000405AA" w:rsidRDefault="00493AE6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FC45C5" w:rsidRPr="000405AA" w14:paraId="6700C97E" w14:textId="77777777" w:rsidTr="00201364">
        <w:tc>
          <w:tcPr>
            <w:tcW w:w="2274" w:type="pct"/>
            <w:shd w:val="clear" w:color="auto" w:fill="auto"/>
          </w:tcPr>
          <w:p w14:paraId="4B926F46" w14:textId="639F7411" w:rsidR="00FC45C5" w:rsidRPr="000405AA" w:rsidRDefault="00FC45C5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มากกว่า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90 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4BC39C68" w14:textId="66DEF143" w:rsidR="00FC45C5" w:rsidRPr="000405AA" w:rsidRDefault="00AD719E" w:rsidP="00AD7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19,</w:t>
            </w:r>
            <w:r w:rsidR="00DF6AAA" w:rsidRPr="000405AA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150" w:type="pct"/>
            <w:shd w:val="clear" w:color="auto" w:fill="auto"/>
          </w:tcPr>
          <w:p w14:paraId="2A5422AA" w14:textId="77777777" w:rsidR="00FC45C5" w:rsidRPr="000405AA" w:rsidRDefault="00FC45C5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78C2A846" w14:textId="545F03F4" w:rsidR="00FC45C5" w:rsidRPr="000405AA" w:rsidRDefault="00F224CC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10,143</w:t>
            </w:r>
          </w:p>
        </w:tc>
        <w:tc>
          <w:tcPr>
            <w:tcW w:w="150" w:type="pct"/>
            <w:shd w:val="clear" w:color="auto" w:fill="auto"/>
          </w:tcPr>
          <w:p w14:paraId="5EBE816F" w14:textId="77777777" w:rsidR="00FC45C5" w:rsidRPr="000405AA" w:rsidRDefault="00FC45C5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4D7870D7" w14:textId="759107FF" w:rsidR="00FC45C5" w:rsidRPr="000405AA" w:rsidRDefault="00993527" w:rsidP="00993527">
            <w:pPr>
              <w:pStyle w:val="acctfourfigures"/>
              <w:tabs>
                <w:tab w:val="clear" w:pos="765"/>
                <w:tab w:val="left" w:pos="165"/>
                <w:tab w:val="decimal" w:pos="525"/>
              </w:tabs>
              <w:spacing w:line="240" w:lineRule="auto"/>
              <w:ind w:right="-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50" w:type="pct"/>
            <w:shd w:val="clear" w:color="auto" w:fill="auto"/>
          </w:tcPr>
          <w:p w14:paraId="208DC911" w14:textId="77777777" w:rsidR="00FC45C5" w:rsidRPr="000405AA" w:rsidRDefault="00FC45C5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7A67464C" w14:textId="40F8E7C7" w:rsidR="00FC45C5" w:rsidRPr="000405AA" w:rsidRDefault="00F224CC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FC45C5" w:rsidRPr="000405AA" w14:paraId="758A8B2C" w14:textId="77777777" w:rsidTr="00201364">
        <w:tc>
          <w:tcPr>
            <w:tcW w:w="2274" w:type="pct"/>
            <w:shd w:val="clear" w:color="auto" w:fill="auto"/>
          </w:tcPr>
          <w:p w14:paraId="488D1D08" w14:textId="5F0A1131" w:rsidR="00FC45C5" w:rsidRPr="000405AA" w:rsidRDefault="00FC45C5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405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4" w:type="pct"/>
            <w:tcBorders>
              <w:top w:val="single" w:sz="4" w:space="0" w:color="auto"/>
            </w:tcBorders>
            <w:shd w:val="clear" w:color="auto" w:fill="auto"/>
          </w:tcPr>
          <w:p w14:paraId="689F9FC9" w14:textId="26B1CEE1" w:rsidR="00FC45C5" w:rsidRPr="000405AA" w:rsidRDefault="00AD719E" w:rsidP="00AD7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</w:t>
            </w:r>
            <w:r w:rsidR="00DF6AAA"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053</w:t>
            </w:r>
          </w:p>
        </w:tc>
        <w:tc>
          <w:tcPr>
            <w:tcW w:w="150" w:type="pct"/>
            <w:shd w:val="clear" w:color="auto" w:fill="auto"/>
          </w:tcPr>
          <w:p w14:paraId="4EC1C0BA" w14:textId="77777777" w:rsidR="00FC45C5" w:rsidRPr="000405AA" w:rsidRDefault="00FC45C5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</w:tcPr>
          <w:p w14:paraId="7A0B902F" w14:textId="63853966" w:rsidR="00FC45C5" w:rsidRPr="000405AA" w:rsidRDefault="00F224CC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77,470</w:t>
            </w:r>
          </w:p>
        </w:tc>
        <w:tc>
          <w:tcPr>
            <w:tcW w:w="150" w:type="pct"/>
            <w:shd w:val="clear" w:color="auto" w:fill="auto"/>
          </w:tcPr>
          <w:p w14:paraId="28A75B81" w14:textId="77777777" w:rsidR="00FC45C5" w:rsidRPr="000405AA" w:rsidRDefault="00FC45C5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</w:tcPr>
          <w:p w14:paraId="376E243A" w14:textId="58EBC1C4" w:rsidR="00FC45C5" w:rsidRPr="000405AA" w:rsidRDefault="00856196" w:rsidP="00FC45C5">
            <w:pPr>
              <w:pStyle w:val="acctfourfigures"/>
              <w:tabs>
                <w:tab w:val="clear" w:pos="765"/>
                <w:tab w:val="left" w:pos="165"/>
                <w:tab w:val="decimal" w:pos="525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35,870</w:t>
            </w:r>
          </w:p>
        </w:tc>
        <w:tc>
          <w:tcPr>
            <w:tcW w:w="150" w:type="pct"/>
            <w:shd w:val="clear" w:color="auto" w:fill="auto"/>
          </w:tcPr>
          <w:p w14:paraId="1770A009" w14:textId="77777777" w:rsidR="00FC45C5" w:rsidRPr="000405AA" w:rsidRDefault="00FC45C5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56B84060" w14:textId="47396D38" w:rsidR="00FC45C5" w:rsidRPr="000405AA" w:rsidRDefault="00F224CC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22,910</w:t>
            </w:r>
          </w:p>
        </w:tc>
      </w:tr>
      <w:tr w:rsidR="00FC45C5" w:rsidRPr="000405AA" w14:paraId="25DA49FB" w14:textId="77777777" w:rsidTr="00201364">
        <w:tc>
          <w:tcPr>
            <w:tcW w:w="2274" w:type="pct"/>
            <w:shd w:val="clear" w:color="auto" w:fill="auto"/>
          </w:tcPr>
          <w:p w14:paraId="0A8D26E2" w14:textId="6583FC2F" w:rsidR="00FC45C5" w:rsidRPr="000405AA" w:rsidRDefault="00FC45C5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 w:rsidR="009C42F5"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64195982" w14:textId="664CF973" w:rsidR="00FC45C5" w:rsidRPr="000405AA" w:rsidRDefault="00AD719E" w:rsidP="00AD719E">
            <w:pPr>
              <w:pStyle w:val="acctfourfigures"/>
              <w:tabs>
                <w:tab w:val="clear" w:pos="765"/>
                <w:tab w:val="decimal" w:pos="151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F6AAA"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9,780</w:t>
            </w: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50" w:type="pct"/>
            <w:shd w:val="clear" w:color="auto" w:fill="auto"/>
          </w:tcPr>
          <w:p w14:paraId="3B8BACEA" w14:textId="77777777" w:rsidR="00FC45C5" w:rsidRPr="000405AA" w:rsidRDefault="00FC45C5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78755AEE" w14:textId="52388BBA" w:rsidR="00FC45C5" w:rsidRPr="000405AA" w:rsidRDefault="00F224CC" w:rsidP="00F22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(5,616)</w:t>
            </w:r>
          </w:p>
        </w:tc>
        <w:tc>
          <w:tcPr>
            <w:tcW w:w="150" w:type="pct"/>
            <w:shd w:val="clear" w:color="auto" w:fill="auto"/>
          </w:tcPr>
          <w:p w14:paraId="492E5911" w14:textId="77777777" w:rsidR="00FC45C5" w:rsidRPr="000405AA" w:rsidRDefault="00FC45C5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121BBDB7" w14:textId="3462B832" w:rsidR="00FC45C5" w:rsidRPr="000405AA" w:rsidRDefault="00856196" w:rsidP="00FC45C5">
            <w:pPr>
              <w:pStyle w:val="acctfourfigures"/>
              <w:tabs>
                <w:tab w:val="clear" w:pos="765"/>
                <w:tab w:val="left" w:pos="165"/>
                <w:tab w:val="decimal" w:pos="525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4D49D578" w14:textId="77777777" w:rsidR="00FC45C5" w:rsidRPr="000405AA" w:rsidRDefault="00FC45C5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248F3B15" w14:textId="011FD83C" w:rsidR="00FC45C5" w:rsidRPr="000405AA" w:rsidRDefault="00F224CC" w:rsidP="00F22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96" w:right="2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45C5" w:rsidRPr="000405AA" w14:paraId="6B7BE623" w14:textId="77777777" w:rsidTr="00201364">
        <w:tc>
          <w:tcPr>
            <w:tcW w:w="2274" w:type="pct"/>
            <w:shd w:val="clear" w:color="auto" w:fill="auto"/>
          </w:tcPr>
          <w:p w14:paraId="06A83011" w14:textId="0B38BFF5" w:rsidR="00FC45C5" w:rsidRPr="000405AA" w:rsidRDefault="00FC45C5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48C155" w14:textId="740863B1" w:rsidR="00FC45C5" w:rsidRPr="000405AA" w:rsidRDefault="002E03A8" w:rsidP="002E0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DF6AAA"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F6AAA"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</w:t>
            </w:r>
          </w:p>
        </w:tc>
        <w:tc>
          <w:tcPr>
            <w:tcW w:w="150" w:type="pct"/>
            <w:shd w:val="clear" w:color="auto" w:fill="auto"/>
          </w:tcPr>
          <w:p w14:paraId="6B2DCCD1" w14:textId="77777777" w:rsidR="00FC45C5" w:rsidRPr="000405AA" w:rsidRDefault="00FC45C5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176057" w14:textId="518C60FF" w:rsidR="00FC45C5" w:rsidRPr="000405AA" w:rsidRDefault="00F224CC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71,854</w:t>
            </w:r>
          </w:p>
        </w:tc>
        <w:tc>
          <w:tcPr>
            <w:tcW w:w="150" w:type="pct"/>
            <w:shd w:val="clear" w:color="auto" w:fill="auto"/>
          </w:tcPr>
          <w:p w14:paraId="36D7D188" w14:textId="77777777" w:rsidR="00FC45C5" w:rsidRPr="000405AA" w:rsidRDefault="00FC45C5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8E25C7" w14:textId="0486D748" w:rsidR="00FC45C5" w:rsidRPr="000405AA" w:rsidRDefault="00856196" w:rsidP="00FC45C5">
            <w:pPr>
              <w:pStyle w:val="acctfourfigures"/>
              <w:tabs>
                <w:tab w:val="clear" w:pos="765"/>
                <w:tab w:val="left" w:pos="165"/>
                <w:tab w:val="decimal" w:pos="525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35,870</w:t>
            </w:r>
          </w:p>
        </w:tc>
        <w:tc>
          <w:tcPr>
            <w:tcW w:w="150" w:type="pct"/>
            <w:shd w:val="clear" w:color="auto" w:fill="auto"/>
          </w:tcPr>
          <w:p w14:paraId="384BEED4" w14:textId="77777777" w:rsidR="00FC45C5" w:rsidRPr="000405AA" w:rsidRDefault="00FC45C5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1602F2" w14:textId="19F46CC4" w:rsidR="00FC45C5" w:rsidRPr="000405AA" w:rsidRDefault="00F224CC" w:rsidP="00FC4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22,910</w:t>
            </w:r>
          </w:p>
        </w:tc>
      </w:tr>
    </w:tbl>
    <w:p w14:paraId="3D35F460" w14:textId="77777777" w:rsidR="00FC45C5" w:rsidRPr="000405AA" w:rsidRDefault="00FC45C5" w:rsidP="00987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990"/>
        <w:gridCol w:w="273"/>
        <w:gridCol w:w="995"/>
        <w:gridCol w:w="273"/>
        <w:gridCol w:w="1084"/>
        <w:gridCol w:w="273"/>
        <w:gridCol w:w="1071"/>
      </w:tblGrid>
      <w:tr w:rsidR="00CD6672" w:rsidRPr="000405AA" w14:paraId="7A0CB4EE" w14:textId="77777777" w:rsidTr="00FD0E2A">
        <w:trPr>
          <w:tblHeader/>
        </w:trPr>
        <w:tc>
          <w:tcPr>
            <w:tcW w:w="2274" w:type="pct"/>
            <w:shd w:val="clear" w:color="auto" w:fill="auto"/>
          </w:tcPr>
          <w:p w14:paraId="3186C97B" w14:textId="4E983BB3" w:rsidR="00CD6672" w:rsidRPr="000405AA" w:rsidRDefault="00CD6672" w:rsidP="00FD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1" w:type="pct"/>
            <w:gridSpan w:val="3"/>
            <w:shd w:val="clear" w:color="auto" w:fill="auto"/>
          </w:tcPr>
          <w:p w14:paraId="1AEC43C9" w14:textId="77777777" w:rsidR="00CD6672" w:rsidRPr="000405AA" w:rsidRDefault="00CD6672" w:rsidP="00FD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50" w:type="pct"/>
            <w:shd w:val="clear" w:color="auto" w:fill="auto"/>
          </w:tcPr>
          <w:p w14:paraId="74F13029" w14:textId="77777777" w:rsidR="00CD6672" w:rsidRPr="000405AA" w:rsidRDefault="00CD6672" w:rsidP="00FD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pct"/>
            <w:gridSpan w:val="3"/>
            <w:shd w:val="clear" w:color="auto" w:fill="auto"/>
          </w:tcPr>
          <w:p w14:paraId="63D1934C" w14:textId="77777777" w:rsidR="00CD6672" w:rsidRPr="000405AA" w:rsidRDefault="00CD6672" w:rsidP="00FD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537D0" w:rsidRPr="000405AA" w14:paraId="3122FB57" w14:textId="77777777" w:rsidTr="00FD0E2A">
        <w:trPr>
          <w:trHeight w:val="344"/>
          <w:tblHeader/>
        </w:trPr>
        <w:tc>
          <w:tcPr>
            <w:tcW w:w="2274" w:type="pct"/>
            <w:shd w:val="clear" w:color="auto" w:fill="auto"/>
          </w:tcPr>
          <w:p w14:paraId="548604FF" w14:textId="41371CFE" w:rsidR="007537D0" w:rsidRPr="000405AA" w:rsidRDefault="007537D0" w:rsidP="0075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" w:type="pct"/>
            <w:shd w:val="clear" w:color="auto" w:fill="auto"/>
          </w:tcPr>
          <w:p w14:paraId="347A9243" w14:textId="57FB4A12" w:rsidR="007537D0" w:rsidRPr="000405AA" w:rsidRDefault="007537D0" w:rsidP="0075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0" w:type="pct"/>
            <w:shd w:val="clear" w:color="auto" w:fill="auto"/>
          </w:tcPr>
          <w:p w14:paraId="5D49F632" w14:textId="77777777" w:rsidR="007537D0" w:rsidRPr="000405AA" w:rsidRDefault="007537D0" w:rsidP="0075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7976BE8B" w14:textId="0E6CD16E" w:rsidR="007537D0" w:rsidRPr="000405AA" w:rsidRDefault="007537D0" w:rsidP="0075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0" w:type="pct"/>
            <w:shd w:val="clear" w:color="auto" w:fill="auto"/>
          </w:tcPr>
          <w:p w14:paraId="5B78C74A" w14:textId="77777777" w:rsidR="007537D0" w:rsidRPr="000405AA" w:rsidRDefault="007537D0" w:rsidP="0075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43825832" w14:textId="64D5EAAF" w:rsidR="007537D0" w:rsidRPr="000405AA" w:rsidRDefault="007537D0" w:rsidP="0075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0" w:type="pct"/>
            <w:shd w:val="clear" w:color="auto" w:fill="auto"/>
          </w:tcPr>
          <w:p w14:paraId="7A7E48BB" w14:textId="77777777" w:rsidR="007537D0" w:rsidRPr="000405AA" w:rsidRDefault="007537D0" w:rsidP="0075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9B93494" w14:textId="74D7552D" w:rsidR="007537D0" w:rsidRPr="000405AA" w:rsidRDefault="007537D0" w:rsidP="0075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537D0" w:rsidRPr="000405AA" w14:paraId="3D47B835" w14:textId="77777777" w:rsidTr="00FD0E2A">
        <w:trPr>
          <w:tblHeader/>
        </w:trPr>
        <w:tc>
          <w:tcPr>
            <w:tcW w:w="2274" w:type="pct"/>
            <w:shd w:val="clear" w:color="auto" w:fill="auto"/>
            <w:vAlign w:val="center"/>
          </w:tcPr>
          <w:p w14:paraId="26110FD3" w14:textId="77777777" w:rsidR="007537D0" w:rsidRPr="000405AA" w:rsidRDefault="007537D0" w:rsidP="0075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6" w:type="pct"/>
            <w:gridSpan w:val="7"/>
            <w:shd w:val="clear" w:color="auto" w:fill="auto"/>
          </w:tcPr>
          <w:p w14:paraId="7798D59C" w14:textId="77777777" w:rsidR="007537D0" w:rsidRPr="000405AA" w:rsidRDefault="007537D0" w:rsidP="0075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7537D0" w:rsidRPr="000405AA" w14:paraId="744F39B0" w14:textId="77777777" w:rsidTr="00FD0E2A">
        <w:tc>
          <w:tcPr>
            <w:tcW w:w="2274" w:type="pct"/>
            <w:shd w:val="clear" w:color="auto" w:fill="auto"/>
          </w:tcPr>
          <w:p w14:paraId="0372B0E2" w14:textId="2F44611D" w:rsidR="007537D0" w:rsidRPr="000405AA" w:rsidRDefault="007537D0" w:rsidP="0075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ณ วันที่</w:t>
            </w:r>
            <w:r w:rsidRPr="000405AA">
              <w:rPr>
                <w:rFonts w:asciiTheme="majorBidi" w:hAnsiTheme="majorBidi" w:cstheme="majorBidi"/>
                <w:sz w:val="30"/>
                <w:szCs w:val="30"/>
                <w:lang w:val="th-TH"/>
              </w:rPr>
              <w:t xml:space="preserve"> 1 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มกราคม </w:t>
            </w:r>
          </w:p>
        </w:tc>
        <w:tc>
          <w:tcPr>
            <w:tcW w:w="544" w:type="pct"/>
            <w:shd w:val="clear" w:color="auto" w:fill="auto"/>
          </w:tcPr>
          <w:p w14:paraId="61F88998" w14:textId="3C885560" w:rsidR="007537D0" w:rsidRPr="000405AA" w:rsidRDefault="00FA2EC5" w:rsidP="0075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5,616</w:t>
            </w:r>
          </w:p>
        </w:tc>
        <w:tc>
          <w:tcPr>
            <w:tcW w:w="150" w:type="pct"/>
            <w:shd w:val="clear" w:color="auto" w:fill="auto"/>
          </w:tcPr>
          <w:p w14:paraId="16C36E9A" w14:textId="77777777" w:rsidR="007537D0" w:rsidRPr="000405AA" w:rsidRDefault="007537D0" w:rsidP="0075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6276D060" w14:textId="28FCE22E" w:rsidR="007537D0" w:rsidRPr="000405AA" w:rsidRDefault="007537D0" w:rsidP="0075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1,055</w:t>
            </w:r>
          </w:p>
        </w:tc>
        <w:tc>
          <w:tcPr>
            <w:tcW w:w="150" w:type="pct"/>
            <w:shd w:val="clear" w:color="auto" w:fill="auto"/>
          </w:tcPr>
          <w:p w14:paraId="0324E931" w14:textId="77777777" w:rsidR="007537D0" w:rsidRPr="000405AA" w:rsidRDefault="007537D0" w:rsidP="0075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3A12A902" w14:textId="546F28DC" w:rsidR="007537D0" w:rsidRPr="000405AA" w:rsidRDefault="00544C68" w:rsidP="0075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78EA9202" w14:textId="77777777" w:rsidR="007537D0" w:rsidRPr="000405AA" w:rsidRDefault="007537D0" w:rsidP="0075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9F0573A" w14:textId="29003082" w:rsidR="007537D0" w:rsidRPr="000405AA" w:rsidRDefault="007537D0" w:rsidP="0075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06" w:right="2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37D0" w:rsidRPr="000405AA" w14:paraId="6D57950C" w14:textId="77777777" w:rsidTr="00FD0E2A">
        <w:tc>
          <w:tcPr>
            <w:tcW w:w="2274" w:type="pct"/>
            <w:shd w:val="clear" w:color="auto" w:fill="auto"/>
          </w:tcPr>
          <w:p w14:paraId="1E650B2D" w14:textId="7486ADE2" w:rsidR="007537D0" w:rsidRPr="000405AA" w:rsidRDefault="007537D0" w:rsidP="0075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เพิ่มขึ้น</w:t>
            </w:r>
          </w:p>
        </w:tc>
        <w:tc>
          <w:tcPr>
            <w:tcW w:w="544" w:type="pct"/>
            <w:shd w:val="clear" w:color="auto" w:fill="auto"/>
          </w:tcPr>
          <w:p w14:paraId="256A891A" w14:textId="64D8D76A" w:rsidR="007537D0" w:rsidRPr="000405AA" w:rsidRDefault="00DF6AAA" w:rsidP="00D8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4,37</w:t>
            </w:r>
            <w:r w:rsidR="00D02351" w:rsidRPr="000405A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0" w:type="pct"/>
            <w:shd w:val="clear" w:color="auto" w:fill="auto"/>
          </w:tcPr>
          <w:p w14:paraId="031A766D" w14:textId="77777777" w:rsidR="007537D0" w:rsidRPr="000405AA" w:rsidRDefault="007537D0" w:rsidP="0075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293DEE1E" w14:textId="1969D395" w:rsidR="007537D0" w:rsidRPr="000405AA" w:rsidRDefault="007537D0" w:rsidP="0075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4,608</w:t>
            </w:r>
          </w:p>
        </w:tc>
        <w:tc>
          <w:tcPr>
            <w:tcW w:w="150" w:type="pct"/>
            <w:shd w:val="clear" w:color="auto" w:fill="auto"/>
          </w:tcPr>
          <w:p w14:paraId="47E4C96B" w14:textId="77777777" w:rsidR="007537D0" w:rsidRPr="000405AA" w:rsidRDefault="007537D0" w:rsidP="0075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2F0FFA85" w14:textId="477F5950" w:rsidR="007537D0" w:rsidRPr="000405AA" w:rsidRDefault="00544C68" w:rsidP="007537D0">
            <w:pPr>
              <w:pStyle w:val="acctfourfigures"/>
              <w:tabs>
                <w:tab w:val="clear" w:pos="765"/>
                <w:tab w:val="left" w:pos="165"/>
                <w:tab w:val="decimal" w:pos="525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130A8255" w14:textId="77777777" w:rsidR="007537D0" w:rsidRPr="000405AA" w:rsidRDefault="007537D0" w:rsidP="0075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1536AB55" w14:textId="0751A7EC" w:rsidR="007537D0" w:rsidRPr="000405AA" w:rsidRDefault="007537D0" w:rsidP="0075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06" w:right="2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37D0" w:rsidRPr="000405AA" w14:paraId="3A35160C" w14:textId="77777777" w:rsidTr="00FD0E2A">
        <w:tc>
          <w:tcPr>
            <w:tcW w:w="2274" w:type="pct"/>
            <w:shd w:val="clear" w:color="auto" w:fill="auto"/>
          </w:tcPr>
          <w:p w14:paraId="336AE6DE" w14:textId="44EEADC4" w:rsidR="007537D0" w:rsidRPr="000405AA" w:rsidRDefault="007537D0" w:rsidP="0075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ตัดบัญชี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2727AE10" w14:textId="1FA0EE2A" w:rsidR="007537D0" w:rsidRPr="000405AA" w:rsidRDefault="00D81BF3" w:rsidP="007537D0">
            <w:pPr>
              <w:pStyle w:val="acctfourfigures"/>
              <w:tabs>
                <w:tab w:val="clear" w:pos="765"/>
                <w:tab w:val="decimal" w:pos="151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</w:t>
            </w:r>
            <w:r w:rsidR="00D02351"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50" w:type="pct"/>
            <w:shd w:val="clear" w:color="auto" w:fill="auto"/>
          </w:tcPr>
          <w:p w14:paraId="384D665E" w14:textId="77777777" w:rsidR="007537D0" w:rsidRPr="000405AA" w:rsidRDefault="007537D0" w:rsidP="0075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0C5CF3BA" w14:textId="559D2AC8" w:rsidR="007537D0" w:rsidRPr="000405AA" w:rsidRDefault="007537D0" w:rsidP="0075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(47)</w:t>
            </w:r>
          </w:p>
        </w:tc>
        <w:tc>
          <w:tcPr>
            <w:tcW w:w="150" w:type="pct"/>
            <w:shd w:val="clear" w:color="auto" w:fill="auto"/>
          </w:tcPr>
          <w:p w14:paraId="64FED64C" w14:textId="77777777" w:rsidR="007537D0" w:rsidRPr="000405AA" w:rsidRDefault="007537D0" w:rsidP="0075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1F701680" w14:textId="31A54EDA" w:rsidR="007537D0" w:rsidRPr="000405AA" w:rsidRDefault="00544C68" w:rsidP="007537D0">
            <w:pPr>
              <w:pStyle w:val="acctfourfigures"/>
              <w:tabs>
                <w:tab w:val="clear" w:pos="765"/>
                <w:tab w:val="left" w:pos="165"/>
                <w:tab w:val="decimal" w:pos="525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2A1BEDC4" w14:textId="77777777" w:rsidR="007537D0" w:rsidRPr="000405AA" w:rsidRDefault="007537D0" w:rsidP="0075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0C7D33B3" w14:textId="3F35ECC1" w:rsidR="007537D0" w:rsidRPr="000405AA" w:rsidRDefault="007537D0" w:rsidP="0075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06" w:right="2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37D0" w:rsidRPr="000405AA" w14:paraId="1DB90214" w14:textId="77777777" w:rsidTr="00FD0E2A">
        <w:tc>
          <w:tcPr>
            <w:tcW w:w="2274" w:type="pct"/>
            <w:shd w:val="clear" w:color="auto" w:fill="auto"/>
          </w:tcPr>
          <w:p w14:paraId="424B0974" w14:textId="46F2FD33" w:rsidR="007537D0" w:rsidRPr="000405AA" w:rsidRDefault="007537D0" w:rsidP="0075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 xml:space="preserve">31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ธันวาคม</w:t>
            </w: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B687B9" w14:textId="622DA701" w:rsidR="007537D0" w:rsidRPr="000405AA" w:rsidRDefault="00DF6AAA" w:rsidP="00D8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9,780</w:t>
            </w:r>
          </w:p>
        </w:tc>
        <w:tc>
          <w:tcPr>
            <w:tcW w:w="150" w:type="pct"/>
            <w:shd w:val="clear" w:color="auto" w:fill="auto"/>
          </w:tcPr>
          <w:p w14:paraId="1C81A338" w14:textId="77777777" w:rsidR="007537D0" w:rsidRPr="000405AA" w:rsidRDefault="007537D0" w:rsidP="0075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5F5B1C" w14:textId="26683D92" w:rsidR="007537D0" w:rsidRPr="000405AA" w:rsidRDefault="007537D0" w:rsidP="0075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5,616</w:t>
            </w:r>
          </w:p>
        </w:tc>
        <w:tc>
          <w:tcPr>
            <w:tcW w:w="150" w:type="pct"/>
            <w:shd w:val="clear" w:color="auto" w:fill="auto"/>
          </w:tcPr>
          <w:p w14:paraId="49370AC0" w14:textId="77777777" w:rsidR="007537D0" w:rsidRPr="000405AA" w:rsidRDefault="007537D0" w:rsidP="0075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A44FD3" w14:textId="0191E0F1" w:rsidR="007537D0" w:rsidRPr="000405AA" w:rsidRDefault="00544C68" w:rsidP="007537D0">
            <w:pPr>
              <w:pStyle w:val="acctfourfigures"/>
              <w:tabs>
                <w:tab w:val="clear" w:pos="765"/>
                <w:tab w:val="left" w:pos="165"/>
                <w:tab w:val="decimal" w:pos="525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3D9736F5" w14:textId="77777777" w:rsidR="007537D0" w:rsidRPr="000405AA" w:rsidRDefault="007537D0" w:rsidP="0075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241EA8" w14:textId="12C87E0F" w:rsidR="007537D0" w:rsidRPr="000405AA" w:rsidRDefault="007537D0" w:rsidP="0075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06" w:right="2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B52C0AB" w14:textId="7DEB38AF" w:rsidR="00FC45C5" w:rsidRPr="000405AA" w:rsidRDefault="00FC45C5" w:rsidP="00987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3EA827E" w14:textId="12D930D0" w:rsidR="00966B07" w:rsidRPr="000405AA" w:rsidRDefault="00966B07" w:rsidP="00987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0405AA">
        <w:rPr>
          <w:rFonts w:ascii="Angsana New" w:hAnsi="Angsana New" w:hint="cs"/>
          <w:sz w:val="30"/>
          <w:szCs w:val="30"/>
          <w:cs/>
        </w:rPr>
        <w:t xml:space="preserve">ข้อมูลเกี่ยวกับความเสี่ยงด้านเครดิตเปิดเผยในหมายเหตุข้อ </w:t>
      </w:r>
      <w:r w:rsidRPr="000405AA">
        <w:rPr>
          <w:rFonts w:ascii="Angsana New" w:hAnsi="Angsana New"/>
          <w:sz w:val="30"/>
          <w:szCs w:val="30"/>
        </w:rPr>
        <w:t>2</w:t>
      </w:r>
      <w:r w:rsidR="00BB2979" w:rsidRPr="000405AA">
        <w:rPr>
          <w:rFonts w:ascii="Angsana New" w:hAnsi="Angsana New"/>
          <w:sz w:val="30"/>
          <w:szCs w:val="30"/>
        </w:rPr>
        <w:t>6</w:t>
      </w:r>
      <w:r w:rsidR="00B540C0" w:rsidRPr="000405AA">
        <w:rPr>
          <w:rFonts w:ascii="Angsana New" w:hAnsi="Angsana New" w:hint="cs"/>
          <w:sz w:val="30"/>
          <w:szCs w:val="30"/>
          <w:cs/>
        </w:rPr>
        <w:t xml:space="preserve"> (ข.</w:t>
      </w:r>
      <w:r w:rsidR="005F4024" w:rsidRPr="000405AA">
        <w:rPr>
          <w:rFonts w:ascii="Angsana New" w:hAnsi="Angsana New"/>
          <w:sz w:val="30"/>
          <w:szCs w:val="30"/>
        </w:rPr>
        <w:t>1</w:t>
      </w:r>
      <w:r w:rsidR="005F4024" w:rsidRPr="000405AA">
        <w:rPr>
          <w:rFonts w:ascii="Angsana New" w:hAnsi="Angsana New" w:hint="cs"/>
          <w:sz w:val="30"/>
          <w:szCs w:val="30"/>
          <w:cs/>
        </w:rPr>
        <w:t>)</w:t>
      </w:r>
    </w:p>
    <w:p w14:paraId="18EF6E3E" w14:textId="77777777" w:rsidR="00A27DCA" w:rsidRPr="000405AA" w:rsidRDefault="00A27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0405AA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FCD9766" w14:textId="057FF53A" w:rsidR="00A43EB9" w:rsidRPr="000405AA" w:rsidRDefault="00922E45" w:rsidP="00EA4126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0405AA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</w:p>
    <w:p w14:paraId="3D361E90" w14:textId="77777777" w:rsidR="00691C36" w:rsidRPr="000405AA" w:rsidRDefault="00691C36" w:rsidP="00BC03B8">
      <w:pPr>
        <w:pStyle w:val="FSBlank"/>
        <w:rPr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4"/>
        <w:gridCol w:w="1169"/>
        <w:gridCol w:w="271"/>
        <w:gridCol w:w="1081"/>
        <w:gridCol w:w="271"/>
        <w:gridCol w:w="1081"/>
        <w:gridCol w:w="271"/>
        <w:gridCol w:w="1172"/>
      </w:tblGrid>
      <w:tr w:rsidR="000D376B" w:rsidRPr="000405AA" w14:paraId="3A3FD875" w14:textId="77777777" w:rsidTr="007B5D11">
        <w:trPr>
          <w:tblHeader/>
        </w:trPr>
        <w:tc>
          <w:tcPr>
            <w:tcW w:w="2133" w:type="pct"/>
          </w:tcPr>
          <w:p w14:paraId="603F538D" w14:textId="77777777" w:rsidR="000D376B" w:rsidRPr="000405AA" w:rsidRDefault="000D376B" w:rsidP="00132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0" w:type="pct"/>
            <w:gridSpan w:val="3"/>
          </w:tcPr>
          <w:p w14:paraId="78752EDF" w14:textId="77777777" w:rsidR="000D376B" w:rsidRPr="000405AA" w:rsidRDefault="000D376B" w:rsidP="00132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14:paraId="42941B5F" w14:textId="77777777" w:rsidR="000D376B" w:rsidRPr="000405AA" w:rsidRDefault="000D376B" w:rsidP="0013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61" w:type="pct"/>
            <w:gridSpan w:val="3"/>
            <w:vAlign w:val="bottom"/>
          </w:tcPr>
          <w:p w14:paraId="46EAD6D1" w14:textId="77777777" w:rsidR="000D376B" w:rsidRPr="000405AA" w:rsidRDefault="000D376B" w:rsidP="00132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43B8" w:rsidRPr="000405AA" w14:paraId="019C9A78" w14:textId="77777777" w:rsidTr="007B5D11">
        <w:trPr>
          <w:tblHeader/>
        </w:trPr>
        <w:tc>
          <w:tcPr>
            <w:tcW w:w="2133" w:type="pct"/>
          </w:tcPr>
          <w:p w14:paraId="3E5FD3C0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7D4B3F05" w14:textId="4B36487E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4ABD8D97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4EDAD8C" w14:textId="4BC6CAF0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0D27CFF2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4B612299" w14:textId="283D3306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68791D73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96BA4C4" w14:textId="4EDB3915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C43B8" w:rsidRPr="000405AA" w14:paraId="3047677D" w14:textId="77777777" w:rsidTr="008B224A">
        <w:trPr>
          <w:tblHeader/>
        </w:trPr>
        <w:tc>
          <w:tcPr>
            <w:tcW w:w="2133" w:type="pct"/>
          </w:tcPr>
          <w:p w14:paraId="6FDEA7F6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67" w:type="pct"/>
            <w:gridSpan w:val="7"/>
          </w:tcPr>
          <w:p w14:paraId="4BDE7550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7195" w:rsidRPr="000405AA" w14:paraId="698962B9" w14:textId="77777777" w:rsidTr="007B5D11">
        <w:tc>
          <w:tcPr>
            <w:tcW w:w="2133" w:type="pct"/>
          </w:tcPr>
          <w:p w14:paraId="3E59EFB1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31" w:type="pct"/>
          </w:tcPr>
          <w:p w14:paraId="1B4D2581" w14:textId="45DAFC49" w:rsidR="00FA7195" w:rsidRPr="000405AA" w:rsidRDefault="00264648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2,588</w:t>
            </w:r>
          </w:p>
        </w:tc>
        <w:tc>
          <w:tcPr>
            <w:tcW w:w="146" w:type="pct"/>
          </w:tcPr>
          <w:p w14:paraId="79A49549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A00000A" w14:textId="0CA5A44E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2,724</w:t>
            </w:r>
          </w:p>
        </w:tc>
        <w:tc>
          <w:tcPr>
            <w:tcW w:w="146" w:type="pct"/>
          </w:tcPr>
          <w:p w14:paraId="2D0E567A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A184DCE" w14:textId="4E951B4E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16D9641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429FADA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7195" w:rsidRPr="000405AA" w14:paraId="0F381000" w14:textId="77777777" w:rsidTr="007B5D11">
        <w:tc>
          <w:tcPr>
            <w:tcW w:w="2133" w:type="pct"/>
          </w:tcPr>
          <w:p w14:paraId="569D31C4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31" w:type="pct"/>
          </w:tcPr>
          <w:p w14:paraId="678B0EE2" w14:textId="583F5093" w:rsidR="00FA7195" w:rsidRPr="000405AA" w:rsidRDefault="00264648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88,255</w:t>
            </w:r>
          </w:p>
        </w:tc>
        <w:tc>
          <w:tcPr>
            <w:tcW w:w="146" w:type="pct"/>
          </w:tcPr>
          <w:p w14:paraId="5CC6D668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31C399C" w14:textId="24774846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57,644</w:t>
            </w:r>
          </w:p>
        </w:tc>
        <w:tc>
          <w:tcPr>
            <w:tcW w:w="146" w:type="pct"/>
          </w:tcPr>
          <w:p w14:paraId="7CDAE9BD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545F038" w14:textId="031C34CD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71D783A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09A017D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7195" w:rsidRPr="000405AA" w14:paraId="3F0B36F9" w14:textId="77777777" w:rsidTr="007B5D11">
        <w:tc>
          <w:tcPr>
            <w:tcW w:w="2133" w:type="pct"/>
          </w:tcPr>
          <w:p w14:paraId="74CA7F94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วัสดุและของใช้สิ้นเปลือง</w:t>
            </w:r>
          </w:p>
        </w:tc>
        <w:tc>
          <w:tcPr>
            <w:tcW w:w="631" w:type="pct"/>
          </w:tcPr>
          <w:p w14:paraId="178D37B8" w14:textId="4E64DD9A" w:rsidR="00FA7195" w:rsidRPr="000405AA" w:rsidRDefault="00264648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33,</w:t>
            </w:r>
            <w:r w:rsidR="00512020" w:rsidRPr="000405AA">
              <w:rPr>
                <w:rFonts w:ascii="Angsana New" w:hAnsi="Angsana New"/>
                <w:sz w:val="30"/>
                <w:szCs w:val="30"/>
              </w:rPr>
              <w:t>504</w:t>
            </w:r>
          </w:p>
        </w:tc>
        <w:tc>
          <w:tcPr>
            <w:tcW w:w="146" w:type="pct"/>
          </w:tcPr>
          <w:p w14:paraId="1F9F5780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EEC922E" w14:textId="4F51B985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29,110</w:t>
            </w:r>
          </w:p>
        </w:tc>
        <w:tc>
          <w:tcPr>
            <w:tcW w:w="146" w:type="pct"/>
          </w:tcPr>
          <w:p w14:paraId="14B0CFE5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E244E38" w14:textId="6C22538B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1D9A5DE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5BD023B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7195" w:rsidRPr="000405AA" w14:paraId="306647D5" w14:textId="77777777" w:rsidTr="007B5D11">
        <w:tc>
          <w:tcPr>
            <w:tcW w:w="2133" w:type="pct"/>
          </w:tcPr>
          <w:p w14:paraId="2C48C85F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7F3BBD26" w14:textId="7F9BA3B8" w:rsidR="00FA7195" w:rsidRPr="000405AA" w:rsidRDefault="00264648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124,</w:t>
            </w:r>
            <w:r w:rsidR="00512020" w:rsidRPr="000405AA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31D45670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3A04D570" w14:textId="7781B82A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89,478</w:t>
            </w:r>
          </w:p>
        </w:tc>
        <w:tc>
          <w:tcPr>
            <w:tcW w:w="146" w:type="pct"/>
          </w:tcPr>
          <w:p w14:paraId="667CFFDA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64704A0D" w14:textId="7BEBE8BE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2D5B83A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1C096B4E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A7195" w:rsidRPr="000405AA" w14:paraId="352EF818" w14:textId="77777777" w:rsidTr="007B5D11">
        <w:tc>
          <w:tcPr>
            <w:tcW w:w="2133" w:type="pct"/>
          </w:tcPr>
          <w:p w14:paraId="5EDE8E91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ค่าเผื่อสินค้าเสื่อมสภาพ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1B1048DD" w14:textId="5027F44B" w:rsidR="00FA7195" w:rsidRPr="000405AA" w:rsidRDefault="00264648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(505)</w:t>
            </w:r>
          </w:p>
        </w:tc>
        <w:tc>
          <w:tcPr>
            <w:tcW w:w="146" w:type="pct"/>
          </w:tcPr>
          <w:p w14:paraId="5AC8073F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6CAE83C" w14:textId="30B1EF14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(2,332)</w:t>
            </w:r>
          </w:p>
        </w:tc>
        <w:tc>
          <w:tcPr>
            <w:tcW w:w="146" w:type="pct"/>
          </w:tcPr>
          <w:p w14:paraId="713C124C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896D8E9" w14:textId="244CAB80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E0C1A51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715A6DB0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7195" w:rsidRPr="000405AA" w14:paraId="3FDF128C" w14:textId="77777777" w:rsidTr="007B5D11">
        <w:tc>
          <w:tcPr>
            <w:tcW w:w="2133" w:type="pct"/>
          </w:tcPr>
          <w:p w14:paraId="65F06DA2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59" w:right="-43" w:hanging="15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3AAD38A" w14:textId="2EB48D24" w:rsidR="00FA7195" w:rsidRPr="000405AA" w:rsidRDefault="00264648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512020" w:rsidRPr="000405A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12020" w:rsidRPr="000405AA">
              <w:rPr>
                <w:rFonts w:ascii="Angsana New" w:hAnsi="Angsana New"/>
                <w:b/>
                <w:bCs/>
                <w:sz w:val="30"/>
                <w:szCs w:val="30"/>
              </w:rPr>
              <w:t>84</w:t>
            </w: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5B82405B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EEBBA20" w14:textId="34A6342E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87,146</w:t>
            </w:r>
          </w:p>
        </w:tc>
        <w:tc>
          <w:tcPr>
            <w:tcW w:w="146" w:type="pct"/>
          </w:tcPr>
          <w:p w14:paraId="24503A03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34CE5D82" w14:textId="2C5C0553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BE60496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724AEFD1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A7195" w:rsidRPr="000405AA" w14:paraId="7B2EAE32" w14:textId="77777777" w:rsidTr="007B5D11">
        <w:tc>
          <w:tcPr>
            <w:tcW w:w="2133" w:type="pct"/>
          </w:tcPr>
          <w:p w14:paraId="6BD754CE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59" w:right="-43" w:hanging="1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3EDD5BC5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D167500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71935212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BC06AE9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5FD2358C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E5D31F3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7851F4F1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7195" w:rsidRPr="000405AA" w14:paraId="260B3C91" w14:textId="77777777" w:rsidTr="007B5D11">
        <w:tc>
          <w:tcPr>
            <w:tcW w:w="2133" w:type="pct"/>
          </w:tcPr>
          <w:p w14:paraId="48DD9CB0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59" w:right="-43" w:hanging="159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Pr="000405A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รวมในบัญชีต้นทุนขายและบริการ</w:t>
            </w:r>
          </w:p>
        </w:tc>
        <w:tc>
          <w:tcPr>
            <w:tcW w:w="631" w:type="pct"/>
          </w:tcPr>
          <w:p w14:paraId="78D0F4C2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34ABB1B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4F89B67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06E98C9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DE823C0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DB03039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B36F2BF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7195" w:rsidRPr="000405AA" w14:paraId="4CAECA24" w14:textId="77777777" w:rsidTr="00455D95">
        <w:trPr>
          <w:trHeight w:val="407"/>
        </w:trPr>
        <w:tc>
          <w:tcPr>
            <w:tcW w:w="2133" w:type="pct"/>
          </w:tcPr>
          <w:p w14:paraId="181F3C7A" w14:textId="77777777" w:rsidR="00FA7195" w:rsidRPr="000405AA" w:rsidRDefault="00FA7195" w:rsidP="00EA4126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65" w:right="-43" w:hanging="16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631" w:type="pct"/>
          </w:tcPr>
          <w:p w14:paraId="015FD7D6" w14:textId="1D32BB04" w:rsidR="00FA7195" w:rsidRPr="000405AA" w:rsidRDefault="00AC30D6" w:rsidP="00BD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12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1,244,781</w:t>
            </w:r>
          </w:p>
        </w:tc>
        <w:tc>
          <w:tcPr>
            <w:tcW w:w="146" w:type="pct"/>
          </w:tcPr>
          <w:p w14:paraId="54E7D31B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C9A8CA6" w14:textId="34008871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1,230,383</w:t>
            </w:r>
          </w:p>
        </w:tc>
        <w:tc>
          <w:tcPr>
            <w:tcW w:w="146" w:type="pct"/>
          </w:tcPr>
          <w:p w14:paraId="30129971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495556C" w14:textId="25DF757F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FFAF41C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973DB3E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7195" w:rsidRPr="000405AA" w14:paraId="6D2902EB" w14:textId="77777777" w:rsidTr="007B5D11">
        <w:tc>
          <w:tcPr>
            <w:tcW w:w="2133" w:type="pct"/>
          </w:tcPr>
          <w:p w14:paraId="688DA124" w14:textId="4E7016A1" w:rsidR="00FA7195" w:rsidRPr="000405AA" w:rsidRDefault="00FA7195" w:rsidP="00EA4126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65" w:right="-43" w:hanging="16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กลับรายการการปรับลดมูลค่าเป็นมูลค่าสุทธิที่คาดว่าจะได้รับและเสื่อมสภาพ</w:t>
            </w:r>
          </w:p>
        </w:tc>
        <w:tc>
          <w:tcPr>
            <w:tcW w:w="631" w:type="pct"/>
          </w:tcPr>
          <w:p w14:paraId="4E2E6315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  <w:p w14:paraId="6DFDA20E" w14:textId="48FC19C0" w:rsidR="00512020" w:rsidRPr="000405AA" w:rsidRDefault="00512020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(1,827)</w:t>
            </w:r>
          </w:p>
        </w:tc>
        <w:tc>
          <w:tcPr>
            <w:tcW w:w="146" w:type="pct"/>
          </w:tcPr>
          <w:p w14:paraId="363EE8CD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0C2D52B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  <w:p w14:paraId="0E962B28" w14:textId="1D788D38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(1,188)</w:t>
            </w:r>
          </w:p>
        </w:tc>
        <w:tc>
          <w:tcPr>
            <w:tcW w:w="146" w:type="pct"/>
          </w:tcPr>
          <w:p w14:paraId="3202598D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8AB4A8E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  <w:p w14:paraId="654DC8FA" w14:textId="2E57CCA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42417C0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7B02766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  <w:p w14:paraId="2BE43744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7195" w:rsidRPr="000405AA" w14:paraId="12AC5555" w14:textId="77777777" w:rsidTr="007B5D11">
        <w:tc>
          <w:tcPr>
            <w:tcW w:w="2133" w:type="pct"/>
          </w:tcPr>
          <w:p w14:paraId="5961DBB1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A360BEA" w14:textId="576B066C" w:rsidR="00FA7195" w:rsidRPr="000405AA" w:rsidRDefault="008B3189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1,242,954</w:t>
            </w:r>
          </w:p>
        </w:tc>
        <w:tc>
          <w:tcPr>
            <w:tcW w:w="146" w:type="pct"/>
          </w:tcPr>
          <w:p w14:paraId="2673D817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535BA27" w14:textId="6A3E971D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1,229,195</w:t>
            </w:r>
          </w:p>
        </w:tc>
        <w:tc>
          <w:tcPr>
            <w:tcW w:w="146" w:type="pct"/>
          </w:tcPr>
          <w:p w14:paraId="3933552B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15714C9" w14:textId="7952FCCE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4C52569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1A38DE14" w14:textId="77777777" w:rsidR="00FA7195" w:rsidRPr="000405AA" w:rsidRDefault="00FA7195" w:rsidP="00FA7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8524A97" w14:textId="77777777" w:rsidR="000D376B" w:rsidRPr="000405AA" w:rsidRDefault="000D376B" w:rsidP="000D37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E268FC5" w14:textId="77777777" w:rsidR="002B3E44" w:rsidRPr="000405AA" w:rsidRDefault="002B3E44" w:rsidP="00EA4126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Cs/>
          <w:sz w:val="30"/>
          <w:szCs w:val="30"/>
        </w:rPr>
        <w:sectPr w:rsidR="002B3E44" w:rsidRPr="000405AA" w:rsidSect="009320D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14:paraId="37B3400A" w14:textId="50F748FD" w:rsidR="00EA4126" w:rsidRPr="000405AA" w:rsidRDefault="00EA4126" w:rsidP="005953CE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080"/>
          <w:tab w:val="left" w:pos="1350"/>
        </w:tabs>
        <w:spacing w:line="240" w:lineRule="auto"/>
        <w:ind w:left="1080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0405AA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เงินลงทุนในบริษัทร่วม</w:t>
      </w:r>
    </w:p>
    <w:p w14:paraId="6AB3846A" w14:textId="35C84FE3" w:rsidR="002B3E44" w:rsidRPr="000405AA" w:rsidRDefault="002B3E44" w:rsidP="002B3E44">
      <w:pPr>
        <w:pStyle w:val="FSBlank"/>
        <w:rPr>
          <w:sz w:val="30"/>
          <w:szCs w:val="30"/>
        </w:rPr>
      </w:pPr>
    </w:p>
    <w:tbl>
      <w:tblPr>
        <w:tblW w:w="1503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530"/>
        <w:gridCol w:w="1080"/>
        <w:gridCol w:w="900"/>
        <w:gridCol w:w="270"/>
        <w:gridCol w:w="990"/>
        <w:gridCol w:w="270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1080"/>
        <w:gridCol w:w="270"/>
        <w:gridCol w:w="990"/>
        <w:gridCol w:w="270"/>
        <w:gridCol w:w="990"/>
      </w:tblGrid>
      <w:tr w:rsidR="002B3E44" w:rsidRPr="000405AA" w14:paraId="12A9E955" w14:textId="77777777" w:rsidTr="00672BDD">
        <w:trPr>
          <w:cantSplit/>
          <w:tblHeader/>
        </w:trPr>
        <w:tc>
          <w:tcPr>
            <w:tcW w:w="1530" w:type="dxa"/>
          </w:tcPr>
          <w:p w14:paraId="03EBC82E" w14:textId="77777777" w:rsidR="002B3E44" w:rsidRPr="000405AA" w:rsidRDefault="002B3E44" w:rsidP="00BD280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76B2EE2" w14:textId="77777777" w:rsidR="002B3E44" w:rsidRPr="000405AA" w:rsidRDefault="002B3E44" w:rsidP="00BD280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</w:tcPr>
          <w:p w14:paraId="35F240FC" w14:textId="77777777" w:rsidR="002B3E44" w:rsidRPr="000405AA" w:rsidRDefault="002B3E44" w:rsidP="00BD280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9B3D5D2" w14:textId="77777777" w:rsidR="002B3E44" w:rsidRPr="000405AA" w:rsidRDefault="002B3E44" w:rsidP="00BD280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3"/>
          </w:tcPr>
          <w:p w14:paraId="731E9DB2" w14:textId="77777777" w:rsidR="002B3E44" w:rsidRPr="000405AA" w:rsidRDefault="002B3E44" w:rsidP="00BD280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894AFA5" w14:textId="77777777" w:rsidR="002B3E44" w:rsidRPr="000405AA" w:rsidRDefault="002B3E44" w:rsidP="00BD28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380" w:type="dxa"/>
            <w:gridSpan w:val="11"/>
            <w:hideMark/>
          </w:tcPr>
          <w:p w14:paraId="7B23420D" w14:textId="77777777" w:rsidR="002B3E44" w:rsidRPr="000405AA" w:rsidRDefault="002B3E44" w:rsidP="00BD280D">
            <w:pPr>
              <w:pStyle w:val="acctfourfigures"/>
              <w:tabs>
                <w:tab w:val="left" w:pos="720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B3E44" w:rsidRPr="000405AA" w14:paraId="5D059F80" w14:textId="77777777" w:rsidTr="00672BDD">
        <w:trPr>
          <w:cantSplit/>
          <w:tblHeader/>
        </w:trPr>
        <w:tc>
          <w:tcPr>
            <w:tcW w:w="1530" w:type="dxa"/>
          </w:tcPr>
          <w:p w14:paraId="1B69180E" w14:textId="77777777" w:rsidR="002B3E44" w:rsidRPr="000405AA" w:rsidRDefault="002B3E44" w:rsidP="00672BDD">
            <w:pPr>
              <w:spacing w:line="240" w:lineRule="auto"/>
              <w:ind w:left="-7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29CC9114" w14:textId="77777777" w:rsidR="002B3E44" w:rsidRPr="000405AA" w:rsidRDefault="002B3E44" w:rsidP="00BD280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160" w:type="dxa"/>
            <w:gridSpan w:val="3"/>
            <w:hideMark/>
          </w:tcPr>
          <w:p w14:paraId="27E66464" w14:textId="77777777" w:rsidR="002B3E44" w:rsidRPr="000405AA" w:rsidRDefault="002B3E44" w:rsidP="00BD280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4CA605AD" w14:textId="77777777" w:rsidR="002B3E44" w:rsidRPr="000405AA" w:rsidRDefault="002B3E44" w:rsidP="00BD280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70" w:type="dxa"/>
          </w:tcPr>
          <w:p w14:paraId="1834A447" w14:textId="77777777" w:rsidR="002B3E44" w:rsidRPr="000405AA" w:rsidRDefault="002B3E44" w:rsidP="00BD280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368EF6E2" w14:textId="77777777" w:rsidR="002B3E44" w:rsidRPr="000405AA" w:rsidRDefault="002B3E44" w:rsidP="00BD280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5A213B2" w14:textId="77777777" w:rsidR="002B3E44" w:rsidRPr="000405AA" w:rsidRDefault="002B3E44" w:rsidP="00BD28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  <w:r w:rsidRPr="000405AA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55DA541A" w14:textId="77777777" w:rsidR="002B3E44" w:rsidRPr="000405AA" w:rsidRDefault="002B3E44" w:rsidP="00BD28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33D94B61" w14:textId="77777777" w:rsidR="002B3E44" w:rsidRPr="000405AA" w:rsidRDefault="002B3E44" w:rsidP="00BD280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22D8B3A" w14:textId="77777777" w:rsidR="002B3E44" w:rsidRPr="000405AA" w:rsidRDefault="002B3E44" w:rsidP="00BD28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1842F262" w14:textId="77777777" w:rsidR="002B3E44" w:rsidRPr="000405AA" w:rsidRDefault="002B3E44" w:rsidP="00BD280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  <w:gridSpan w:val="3"/>
            <w:hideMark/>
          </w:tcPr>
          <w:p w14:paraId="5B5969EC" w14:textId="77777777" w:rsidR="002B3E44" w:rsidRPr="000405AA" w:rsidRDefault="002B3E44" w:rsidP="00BD280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10417826" w14:textId="77777777" w:rsidR="002B3E44" w:rsidRPr="000405AA" w:rsidRDefault="002B3E44" w:rsidP="00BD28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วิธีส่วนได้เสีย</w:t>
            </w:r>
            <w:r w:rsidRPr="000405AA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3AAB157C" w14:textId="77777777" w:rsidR="002B3E44" w:rsidRPr="000405AA" w:rsidRDefault="002B3E44" w:rsidP="00BD28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hideMark/>
          </w:tcPr>
          <w:p w14:paraId="25928425" w14:textId="77777777" w:rsidR="004507BA" w:rsidRPr="000405AA" w:rsidRDefault="002B3E44" w:rsidP="00BD280D">
            <w:pPr>
              <w:pStyle w:val="acctfourfigures"/>
              <w:tabs>
                <w:tab w:val="left" w:pos="720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26A32D17" w14:textId="5D97D9FC" w:rsidR="002B3E44" w:rsidRPr="000405AA" w:rsidRDefault="004507BA" w:rsidP="00BD280D">
            <w:pPr>
              <w:pStyle w:val="acctfourfigures"/>
              <w:tabs>
                <w:tab w:val="left" w:pos="720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2B3E44" w:rsidRPr="000405AA" w14:paraId="426D5123" w14:textId="77777777" w:rsidTr="00672BDD">
        <w:trPr>
          <w:cantSplit/>
          <w:tblHeader/>
        </w:trPr>
        <w:tc>
          <w:tcPr>
            <w:tcW w:w="1530" w:type="dxa"/>
          </w:tcPr>
          <w:p w14:paraId="3BC4CAAA" w14:textId="77777777" w:rsidR="002B3E44" w:rsidRPr="000405AA" w:rsidRDefault="002B3E44" w:rsidP="002B3E4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79FBB72" w14:textId="77777777" w:rsidR="002B3E44" w:rsidRPr="000405AA" w:rsidRDefault="002B3E44" w:rsidP="002B3E4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15E6B62B" w14:textId="3575B276" w:rsidR="002B3E44" w:rsidRPr="000405AA" w:rsidRDefault="002B3E44" w:rsidP="002B3E4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vAlign w:val="bottom"/>
          </w:tcPr>
          <w:p w14:paraId="4EE75A79" w14:textId="77777777" w:rsidR="002B3E44" w:rsidRPr="000405AA" w:rsidRDefault="002B3E44" w:rsidP="002B3E4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1C86BF68" w14:textId="2A11121E" w:rsidR="002B3E44" w:rsidRPr="000405AA" w:rsidRDefault="002B3E44" w:rsidP="002B3E4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0405A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7869BE63" w14:textId="77777777" w:rsidR="002B3E44" w:rsidRPr="000405AA" w:rsidRDefault="002B3E44" w:rsidP="002B3E4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0BB9D25B" w14:textId="11D75E7B" w:rsidR="002B3E44" w:rsidRPr="000405AA" w:rsidRDefault="002B3E44" w:rsidP="002B3E4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vAlign w:val="bottom"/>
          </w:tcPr>
          <w:p w14:paraId="72C7A03B" w14:textId="77777777" w:rsidR="002B3E44" w:rsidRPr="000405AA" w:rsidRDefault="002B3E44" w:rsidP="002B3E4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6F5AF9F5" w14:textId="386044E7" w:rsidR="002B3E44" w:rsidRPr="000405AA" w:rsidRDefault="002B3E44" w:rsidP="002B3E4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0405A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10341608" w14:textId="77777777" w:rsidR="002B3E44" w:rsidRPr="000405AA" w:rsidRDefault="002B3E44" w:rsidP="002B3E4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393DE548" w14:textId="144AA68A" w:rsidR="002B3E44" w:rsidRPr="000405AA" w:rsidRDefault="002B3E44" w:rsidP="002B3E4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vAlign w:val="bottom"/>
          </w:tcPr>
          <w:p w14:paraId="1691D3B9" w14:textId="77777777" w:rsidR="002B3E44" w:rsidRPr="000405AA" w:rsidRDefault="002B3E44" w:rsidP="002B3E4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73742E81" w14:textId="529AC566" w:rsidR="002B3E44" w:rsidRPr="000405AA" w:rsidRDefault="002B3E44" w:rsidP="002B3E4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0405A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4B2903F2" w14:textId="77777777" w:rsidR="002B3E44" w:rsidRPr="000405AA" w:rsidRDefault="002B3E44" w:rsidP="002B3E4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7F894921" w14:textId="0BEE9136" w:rsidR="002B3E44" w:rsidRPr="000405AA" w:rsidRDefault="002B3E44" w:rsidP="002B3E4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vAlign w:val="bottom"/>
          </w:tcPr>
          <w:p w14:paraId="50C77E9C" w14:textId="77777777" w:rsidR="002B3E44" w:rsidRPr="000405AA" w:rsidRDefault="002B3E44" w:rsidP="002B3E4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1050F7D3" w14:textId="3958DD25" w:rsidR="002B3E44" w:rsidRPr="000405AA" w:rsidRDefault="002B3E44" w:rsidP="002B3E4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0405A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0D400244" w14:textId="77777777" w:rsidR="002B3E44" w:rsidRPr="000405AA" w:rsidRDefault="002B3E44" w:rsidP="002B3E4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6BA3AF69" w14:textId="09C1CA0B" w:rsidR="002B3E44" w:rsidRPr="000405AA" w:rsidRDefault="002B3E44" w:rsidP="002B3E4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vAlign w:val="bottom"/>
          </w:tcPr>
          <w:p w14:paraId="018D3EA4" w14:textId="77777777" w:rsidR="002B3E44" w:rsidRPr="000405AA" w:rsidRDefault="002B3E44" w:rsidP="002B3E4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22A8D7D8" w14:textId="012E2A22" w:rsidR="002B3E44" w:rsidRPr="000405AA" w:rsidRDefault="002B3E44" w:rsidP="002B3E4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0405A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</w:p>
        </w:tc>
      </w:tr>
      <w:tr w:rsidR="002B3E44" w:rsidRPr="000405AA" w14:paraId="21C98A33" w14:textId="77777777" w:rsidTr="00672BDD">
        <w:trPr>
          <w:cantSplit/>
          <w:tblHeader/>
        </w:trPr>
        <w:tc>
          <w:tcPr>
            <w:tcW w:w="1530" w:type="dxa"/>
          </w:tcPr>
          <w:p w14:paraId="76CE7E9F" w14:textId="77777777" w:rsidR="002B3E44" w:rsidRPr="000405AA" w:rsidRDefault="002B3E44" w:rsidP="002B3E4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ADC8641" w14:textId="77777777" w:rsidR="002B3E44" w:rsidRPr="000405AA" w:rsidRDefault="002B3E44" w:rsidP="002B3E4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  <w:hideMark/>
          </w:tcPr>
          <w:p w14:paraId="29176C6B" w14:textId="77777777" w:rsidR="002B3E44" w:rsidRPr="000405AA" w:rsidRDefault="002B3E44" w:rsidP="002B3E4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02A701A4" w14:textId="77777777" w:rsidR="002B3E44" w:rsidRPr="000405AA" w:rsidRDefault="002B3E44" w:rsidP="002B3E4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9990" w:type="dxa"/>
            <w:gridSpan w:val="15"/>
            <w:vAlign w:val="bottom"/>
            <w:hideMark/>
          </w:tcPr>
          <w:p w14:paraId="5BF6AFF7" w14:textId="77777777" w:rsidR="002B3E44" w:rsidRPr="000405AA" w:rsidRDefault="002B3E44" w:rsidP="002B3E4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2B3E44" w:rsidRPr="000405AA" w14:paraId="747A2033" w14:textId="77777777" w:rsidTr="00672BDD">
        <w:trPr>
          <w:cantSplit/>
          <w:trHeight w:val="270"/>
        </w:trPr>
        <w:tc>
          <w:tcPr>
            <w:tcW w:w="1530" w:type="dxa"/>
            <w:hideMark/>
          </w:tcPr>
          <w:p w14:paraId="4BC78D7C" w14:textId="77777777" w:rsidR="002B3E44" w:rsidRPr="000405AA" w:rsidRDefault="002B3E44" w:rsidP="002B3E4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  <w:r w:rsidRPr="000405A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ทางอ้อม</w:t>
            </w:r>
          </w:p>
        </w:tc>
        <w:tc>
          <w:tcPr>
            <w:tcW w:w="1080" w:type="dxa"/>
          </w:tcPr>
          <w:p w14:paraId="418BA869" w14:textId="77777777" w:rsidR="002B3E44" w:rsidRPr="000405AA" w:rsidRDefault="002B3E44" w:rsidP="002B3E44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5C8A03C" w14:textId="77777777" w:rsidR="002B3E44" w:rsidRPr="000405AA" w:rsidRDefault="002B3E44" w:rsidP="002B3E44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CB7DA57" w14:textId="77777777" w:rsidR="002B3E44" w:rsidRPr="000405AA" w:rsidRDefault="002B3E44" w:rsidP="002B3E44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4400C74" w14:textId="77777777" w:rsidR="002B3E44" w:rsidRPr="000405AA" w:rsidRDefault="002B3E44" w:rsidP="002B3E44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82A979B" w14:textId="77777777" w:rsidR="002B3E44" w:rsidRPr="000405AA" w:rsidRDefault="002B3E44" w:rsidP="002B3E44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506EA80" w14:textId="77777777" w:rsidR="002B3E44" w:rsidRPr="000405AA" w:rsidRDefault="002B3E44" w:rsidP="002B3E4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5F1E80" w14:textId="77777777" w:rsidR="002B3E44" w:rsidRPr="000405AA" w:rsidRDefault="002B3E44" w:rsidP="002B3E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21BA7D" w14:textId="77777777" w:rsidR="002B3E44" w:rsidRPr="000405AA" w:rsidRDefault="002B3E44" w:rsidP="002B3E4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FC2AC6" w14:textId="77777777" w:rsidR="002B3E44" w:rsidRPr="000405AA" w:rsidRDefault="002B3E44" w:rsidP="002B3E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01ADD8" w14:textId="77777777" w:rsidR="002B3E44" w:rsidRPr="000405AA" w:rsidRDefault="002B3E44" w:rsidP="002B3E4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770EFD" w14:textId="77777777" w:rsidR="002B3E44" w:rsidRPr="000405AA" w:rsidRDefault="002B3E44" w:rsidP="002B3E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86D062" w14:textId="77777777" w:rsidR="002B3E44" w:rsidRPr="000405AA" w:rsidRDefault="002B3E44" w:rsidP="002B3E4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F51C96" w14:textId="77777777" w:rsidR="002B3E44" w:rsidRPr="000405AA" w:rsidRDefault="002B3E44" w:rsidP="002B3E4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756904A" w14:textId="77777777" w:rsidR="002B3E44" w:rsidRPr="000405AA" w:rsidRDefault="002B3E44" w:rsidP="002B3E4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EA5301" w14:textId="77777777" w:rsidR="002B3E44" w:rsidRPr="000405AA" w:rsidRDefault="002B3E44" w:rsidP="002B3E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E7F2B52" w14:textId="77777777" w:rsidR="002B3E44" w:rsidRPr="000405AA" w:rsidRDefault="002B3E44" w:rsidP="002B3E4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ADE074" w14:textId="77777777" w:rsidR="002B3E44" w:rsidRPr="000405AA" w:rsidRDefault="002B3E44" w:rsidP="002B3E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8878C3" w14:textId="77777777" w:rsidR="002B3E44" w:rsidRPr="000405AA" w:rsidRDefault="002B3E44" w:rsidP="002B3E4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8DBAA3" w14:textId="77777777" w:rsidR="002B3E44" w:rsidRPr="000405AA" w:rsidRDefault="002B3E44" w:rsidP="002B3E4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3DEB56" w14:textId="77777777" w:rsidR="002B3E44" w:rsidRPr="000405AA" w:rsidRDefault="002B3E44" w:rsidP="002B3E4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7130" w:rsidRPr="000405AA" w14:paraId="76E1C809" w14:textId="77777777" w:rsidTr="00672BDD">
        <w:trPr>
          <w:cantSplit/>
          <w:trHeight w:val="270"/>
        </w:trPr>
        <w:tc>
          <w:tcPr>
            <w:tcW w:w="1530" w:type="dxa"/>
            <w:hideMark/>
          </w:tcPr>
          <w:p w14:paraId="0C323C31" w14:textId="77777777" w:rsidR="00F97130" w:rsidRPr="000405AA" w:rsidRDefault="00F97130" w:rsidP="00F9713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กินดีอยู่ดี </w:t>
            </w:r>
            <w:r w:rsidRPr="000405AA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  <w:p w14:paraId="7E3BDA6C" w14:textId="77777777" w:rsidR="00F97130" w:rsidRPr="000405AA" w:rsidRDefault="00F97130" w:rsidP="00F9713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 xml:space="preserve">   2020 </w:t>
            </w:r>
            <w:r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14:paraId="59374B08" w14:textId="77777777" w:rsidR="00F97130" w:rsidRPr="000405AA" w:rsidRDefault="00F97130" w:rsidP="00F9713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465E07" w14:textId="77777777" w:rsidR="00F97130" w:rsidRPr="000405AA" w:rsidRDefault="00F97130" w:rsidP="00F9713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900" w:type="dxa"/>
          </w:tcPr>
          <w:p w14:paraId="5B921080" w14:textId="77777777" w:rsidR="00F97130" w:rsidRPr="000405AA" w:rsidRDefault="00F97130" w:rsidP="00F97130">
            <w:pPr>
              <w:pStyle w:val="acctfourfigures"/>
              <w:tabs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D8FF62A" w14:textId="77777777" w:rsidR="00F97130" w:rsidRPr="000405AA" w:rsidRDefault="00F97130" w:rsidP="00F97130">
            <w:pPr>
              <w:pStyle w:val="acctfourfigures"/>
              <w:tabs>
                <w:tab w:val="decimal" w:pos="55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270" w:type="dxa"/>
          </w:tcPr>
          <w:p w14:paraId="66E35FCE" w14:textId="77777777" w:rsidR="00F97130" w:rsidRPr="000405AA" w:rsidRDefault="00F97130" w:rsidP="00F97130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D9EDF8" w14:textId="77777777" w:rsidR="00F97130" w:rsidRPr="000405AA" w:rsidRDefault="00F97130" w:rsidP="00F97130">
            <w:pPr>
              <w:pStyle w:val="acctfourfigures"/>
              <w:tabs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F5A1DFF" w14:textId="5A23FA02" w:rsidR="00F97130" w:rsidRPr="000405AA" w:rsidRDefault="00F97130" w:rsidP="00F97130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270" w:type="dxa"/>
          </w:tcPr>
          <w:p w14:paraId="3F3DC396" w14:textId="77777777" w:rsidR="00F97130" w:rsidRPr="000405AA" w:rsidRDefault="00F97130" w:rsidP="00F9713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F852663" w14:textId="77777777" w:rsidR="00F97130" w:rsidRPr="000405AA" w:rsidRDefault="00F97130" w:rsidP="00F97130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21E7615" w14:textId="2A19F756" w:rsidR="00F97130" w:rsidRPr="000405AA" w:rsidRDefault="00A323F5" w:rsidP="00F97130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30,000</w:t>
            </w:r>
          </w:p>
        </w:tc>
        <w:tc>
          <w:tcPr>
            <w:tcW w:w="270" w:type="dxa"/>
          </w:tcPr>
          <w:p w14:paraId="15A506D5" w14:textId="77777777" w:rsidR="00F97130" w:rsidRPr="000405AA" w:rsidRDefault="00F97130" w:rsidP="00F9713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703CEF3" w14:textId="77777777" w:rsidR="00F97130" w:rsidRPr="000405AA" w:rsidRDefault="00F97130" w:rsidP="00F97130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8273B9B" w14:textId="68E50FFC" w:rsidR="00F97130" w:rsidRPr="000405AA" w:rsidRDefault="00F97130" w:rsidP="00F97130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16,500</w:t>
            </w:r>
          </w:p>
        </w:tc>
        <w:tc>
          <w:tcPr>
            <w:tcW w:w="270" w:type="dxa"/>
          </w:tcPr>
          <w:p w14:paraId="4426A8E9" w14:textId="77777777" w:rsidR="00F97130" w:rsidRPr="000405AA" w:rsidRDefault="00F97130" w:rsidP="00F9713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A2AD94D" w14:textId="3C6BCEAE" w:rsidR="00F97130" w:rsidRPr="000405AA" w:rsidRDefault="00F97130" w:rsidP="00672BDD">
            <w:pPr>
              <w:pStyle w:val="acctfourfigures"/>
              <w:tabs>
                <w:tab w:val="decimal" w:pos="546"/>
              </w:tabs>
              <w:spacing w:line="240" w:lineRule="auto"/>
              <w:ind w:left="-79" w:right="-79" w:firstLine="16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7,500</w:t>
            </w:r>
          </w:p>
        </w:tc>
        <w:tc>
          <w:tcPr>
            <w:tcW w:w="270" w:type="dxa"/>
            <w:vAlign w:val="bottom"/>
          </w:tcPr>
          <w:p w14:paraId="78DF0C9A" w14:textId="77777777" w:rsidR="00F97130" w:rsidRPr="000405AA" w:rsidRDefault="00F97130" w:rsidP="00F9713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6F1ACB2" w14:textId="2EB788C1" w:rsidR="00F97130" w:rsidRPr="000405AA" w:rsidRDefault="00F97130" w:rsidP="00672BDD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firstLine="16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4,125</w:t>
            </w:r>
          </w:p>
        </w:tc>
        <w:tc>
          <w:tcPr>
            <w:tcW w:w="270" w:type="dxa"/>
            <w:vAlign w:val="bottom"/>
          </w:tcPr>
          <w:p w14:paraId="107B0009" w14:textId="77777777" w:rsidR="00F97130" w:rsidRPr="000405AA" w:rsidRDefault="00F97130" w:rsidP="00F97130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9BD04CD" w14:textId="37F113A2" w:rsidR="00F97130" w:rsidRPr="000405AA" w:rsidRDefault="008B568C" w:rsidP="00672BDD">
            <w:pPr>
              <w:pStyle w:val="acctfourfigures"/>
              <w:tabs>
                <w:tab w:val="decimal" w:pos="462"/>
              </w:tabs>
              <w:spacing w:line="240" w:lineRule="auto"/>
              <w:ind w:left="-79" w:right="-79" w:firstLine="16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3,892</w:t>
            </w:r>
          </w:p>
        </w:tc>
        <w:tc>
          <w:tcPr>
            <w:tcW w:w="270" w:type="dxa"/>
            <w:vAlign w:val="bottom"/>
          </w:tcPr>
          <w:p w14:paraId="436E1AC4" w14:textId="77777777" w:rsidR="00F97130" w:rsidRPr="000405AA" w:rsidRDefault="00F97130" w:rsidP="00F9713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0A77DD6" w14:textId="7608A3B8" w:rsidR="00F97130" w:rsidRPr="000405AA" w:rsidRDefault="00F97130" w:rsidP="00672BDD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firstLine="17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2,467</w:t>
            </w:r>
          </w:p>
        </w:tc>
        <w:tc>
          <w:tcPr>
            <w:tcW w:w="270" w:type="dxa"/>
            <w:vAlign w:val="bottom"/>
          </w:tcPr>
          <w:p w14:paraId="149362AC" w14:textId="77777777" w:rsidR="00F97130" w:rsidRPr="000405AA" w:rsidRDefault="00F97130" w:rsidP="00F9713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53D117C" w14:textId="77777777" w:rsidR="00F97130" w:rsidRPr="000405AA" w:rsidRDefault="00F97130" w:rsidP="00F97130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2D4BA4F" w14:textId="77777777" w:rsidR="00F97130" w:rsidRPr="000405AA" w:rsidRDefault="00F97130" w:rsidP="00F97130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5FC30B4" w14:textId="77777777" w:rsidR="00F97130" w:rsidRPr="000405AA" w:rsidRDefault="00F97130" w:rsidP="00F97130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6E55895" w14:textId="77777777" w:rsidR="00F97130" w:rsidRPr="000405AA" w:rsidRDefault="00F97130" w:rsidP="00F97130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7843B40" w14:textId="77777777" w:rsidR="00F97130" w:rsidRPr="000405AA" w:rsidRDefault="00F97130" w:rsidP="00F97130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F97130" w:rsidRPr="000405AA" w14:paraId="785BCF5E" w14:textId="77777777" w:rsidTr="00672BDD">
        <w:trPr>
          <w:cantSplit/>
        </w:trPr>
        <w:tc>
          <w:tcPr>
            <w:tcW w:w="1530" w:type="dxa"/>
            <w:hideMark/>
          </w:tcPr>
          <w:p w14:paraId="4EC3ED8A" w14:textId="77777777" w:rsidR="00F97130" w:rsidRPr="000405AA" w:rsidRDefault="00F97130" w:rsidP="00F971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14:paraId="4D7CB31B" w14:textId="77777777" w:rsidR="00F97130" w:rsidRPr="000405AA" w:rsidRDefault="00F97130" w:rsidP="00F9713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3EFE2D5" w14:textId="77777777" w:rsidR="00F97130" w:rsidRPr="000405AA" w:rsidRDefault="00F97130" w:rsidP="00F97130">
            <w:pPr>
              <w:tabs>
                <w:tab w:val="clear" w:pos="454"/>
                <w:tab w:val="decimal" w:pos="5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DDDEEB" w14:textId="77777777" w:rsidR="00F97130" w:rsidRPr="000405AA" w:rsidRDefault="00F97130" w:rsidP="00F9713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EBDB989" w14:textId="77777777" w:rsidR="00F97130" w:rsidRPr="000405AA" w:rsidRDefault="00F97130" w:rsidP="00F9713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F838048" w14:textId="77777777" w:rsidR="00F97130" w:rsidRPr="000405AA" w:rsidRDefault="00F97130" w:rsidP="00F9713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2DD16E2" w14:textId="77777777" w:rsidR="00F97130" w:rsidRPr="000405AA" w:rsidRDefault="00F97130" w:rsidP="00F97130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6C3B5F0" w14:textId="77777777" w:rsidR="00F97130" w:rsidRPr="000405AA" w:rsidRDefault="00F97130" w:rsidP="00F9713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27B038" w14:textId="77777777" w:rsidR="00F97130" w:rsidRPr="000405AA" w:rsidRDefault="00F97130" w:rsidP="00F97130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6A05418" w14:textId="77777777" w:rsidR="00F97130" w:rsidRPr="000405AA" w:rsidRDefault="00F97130" w:rsidP="00F9713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C71161" w14:textId="63E4ACBD" w:rsidR="00F97130" w:rsidRPr="000405AA" w:rsidRDefault="00F97130" w:rsidP="00672BDD">
            <w:pPr>
              <w:pStyle w:val="acctfourfigures"/>
              <w:tabs>
                <w:tab w:val="decimal" w:pos="546"/>
              </w:tabs>
              <w:spacing w:line="240" w:lineRule="auto"/>
              <w:ind w:left="-79" w:right="-79" w:firstLine="16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7,500</w:t>
            </w:r>
          </w:p>
        </w:tc>
        <w:tc>
          <w:tcPr>
            <w:tcW w:w="270" w:type="dxa"/>
          </w:tcPr>
          <w:p w14:paraId="12F2AF67" w14:textId="77777777" w:rsidR="00F97130" w:rsidRPr="000405AA" w:rsidRDefault="00F97130" w:rsidP="00F9713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33FAAF5" w14:textId="4E2CC8B5" w:rsidR="00F97130" w:rsidRPr="000405AA" w:rsidRDefault="00F97130" w:rsidP="00672BDD">
            <w:pPr>
              <w:pStyle w:val="acctfourfigures"/>
              <w:tabs>
                <w:tab w:val="decimal" w:pos="619"/>
              </w:tabs>
              <w:spacing w:line="240" w:lineRule="auto"/>
              <w:ind w:left="-79" w:right="-79" w:firstLine="16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4,125</w:t>
            </w:r>
          </w:p>
        </w:tc>
        <w:tc>
          <w:tcPr>
            <w:tcW w:w="270" w:type="dxa"/>
          </w:tcPr>
          <w:p w14:paraId="3C8E36BF" w14:textId="77777777" w:rsidR="00F97130" w:rsidRPr="000405AA" w:rsidRDefault="00F97130" w:rsidP="00F97130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D70AA4" w14:textId="6457461B" w:rsidR="00F97130" w:rsidRPr="000405AA" w:rsidRDefault="008B568C" w:rsidP="00672BDD">
            <w:pPr>
              <w:pStyle w:val="acctfourfigures"/>
              <w:tabs>
                <w:tab w:val="decimal" w:pos="462"/>
              </w:tabs>
              <w:spacing w:line="240" w:lineRule="auto"/>
              <w:ind w:left="-79" w:right="-79" w:firstLine="16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3,892</w:t>
            </w:r>
          </w:p>
        </w:tc>
        <w:tc>
          <w:tcPr>
            <w:tcW w:w="270" w:type="dxa"/>
          </w:tcPr>
          <w:p w14:paraId="72C00A78" w14:textId="77777777" w:rsidR="00F97130" w:rsidRPr="000405AA" w:rsidRDefault="00F97130" w:rsidP="00F9713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C5E9614" w14:textId="26F114CD" w:rsidR="00F97130" w:rsidRPr="000405AA" w:rsidRDefault="00F97130" w:rsidP="00672BDD">
            <w:pPr>
              <w:pStyle w:val="acctfourfigures"/>
              <w:tabs>
                <w:tab w:val="decimal" w:pos="619"/>
              </w:tabs>
              <w:spacing w:line="240" w:lineRule="auto"/>
              <w:ind w:left="-79" w:right="-79" w:firstLine="17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2,467</w:t>
            </w:r>
          </w:p>
        </w:tc>
        <w:tc>
          <w:tcPr>
            <w:tcW w:w="270" w:type="dxa"/>
          </w:tcPr>
          <w:p w14:paraId="63B05A1A" w14:textId="77777777" w:rsidR="00F97130" w:rsidRPr="000405AA" w:rsidRDefault="00F97130" w:rsidP="00F9713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F7D734E" w14:textId="77777777" w:rsidR="00F97130" w:rsidRPr="000405AA" w:rsidRDefault="00F97130" w:rsidP="00F97130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ABD6BB4" w14:textId="77777777" w:rsidR="00F97130" w:rsidRPr="000405AA" w:rsidRDefault="00F97130" w:rsidP="00F97130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FD98F51" w14:textId="77777777" w:rsidR="00F97130" w:rsidRPr="000405AA" w:rsidRDefault="00F97130" w:rsidP="00F97130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752F4B25" w14:textId="77777777" w:rsidR="002B3E44" w:rsidRPr="000405AA" w:rsidRDefault="002B3E44" w:rsidP="002B3E44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62D057" w14:textId="77777777" w:rsidR="002B3E44" w:rsidRPr="000405AA" w:rsidRDefault="002B3E44" w:rsidP="00672BDD">
      <w:pPr>
        <w:pStyle w:val="FSContent"/>
        <w:ind w:left="540"/>
      </w:pPr>
      <w:r w:rsidRPr="000405AA">
        <w:rPr>
          <w:cs/>
        </w:rPr>
        <w:t>บริษัทร่วมจดทะเบียนจัดตั้งและดำเนินธุรกิจในประเทศไทย</w:t>
      </w:r>
    </w:p>
    <w:p w14:paraId="13DF63DD" w14:textId="77777777" w:rsidR="002B3E44" w:rsidRPr="000405AA" w:rsidRDefault="002B3E44" w:rsidP="00672BDD">
      <w:pPr>
        <w:pStyle w:val="FSContent"/>
        <w:ind w:left="540"/>
      </w:pPr>
    </w:p>
    <w:p w14:paraId="7C06C8FB" w14:textId="77777777" w:rsidR="002B3E44" w:rsidRPr="000405AA" w:rsidRDefault="002B3E44" w:rsidP="00672BDD">
      <w:pPr>
        <w:pStyle w:val="FSContent"/>
        <w:ind w:left="540"/>
      </w:pPr>
      <w:r w:rsidRPr="000405AA">
        <w:rPr>
          <w:rFonts w:hint="cs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08047568" w14:textId="638A97AF" w:rsidR="00EA4126" w:rsidRPr="000405AA" w:rsidRDefault="00EA4126" w:rsidP="00EA4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bCs/>
          <w:sz w:val="30"/>
          <w:szCs w:val="30"/>
          <w:cs/>
        </w:rPr>
      </w:pPr>
    </w:p>
    <w:p w14:paraId="277FC555" w14:textId="17B3BA08" w:rsidR="002B3E44" w:rsidRPr="000405AA" w:rsidRDefault="002B3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  <w:sectPr w:rsidR="002B3E44" w:rsidRPr="000405AA" w:rsidSect="00692FB6">
          <w:headerReference w:type="default" r:id="rId14"/>
          <w:pgSz w:w="16834" w:h="11909" w:orient="landscape" w:code="9"/>
          <w:pgMar w:top="1152" w:right="691" w:bottom="1152" w:left="576" w:header="720" w:footer="720" w:gutter="0"/>
          <w:pgNumType w:start="44"/>
          <w:cols w:space="720"/>
          <w:docGrid w:linePitch="245"/>
        </w:sect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720"/>
        <w:gridCol w:w="1620"/>
        <w:gridCol w:w="270"/>
        <w:gridCol w:w="1614"/>
        <w:gridCol w:w="6"/>
      </w:tblGrid>
      <w:tr w:rsidR="00672BDD" w:rsidRPr="000405AA" w14:paraId="04E5F770" w14:textId="77777777" w:rsidTr="00672BDD">
        <w:trPr>
          <w:gridAfter w:val="1"/>
          <w:wAfter w:w="6" w:type="dxa"/>
          <w:tblHeader/>
        </w:trPr>
        <w:tc>
          <w:tcPr>
            <w:tcW w:w="5040" w:type="dxa"/>
            <w:vAlign w:val="bottom"/>
          </w:tcPr>
          <w:p w14:paraId="74AB0F1B" w14:textId="55833BCB" w:rsidR="00672BDD" w:rsidRPr="000405AA" w:rsidRDefault="00672BDD" w:rsidP="002B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720" w:type="dxa"/>
          </w:tcPr>
          <w:p w14:paraId="0E6E1313" w14:textId="77777777" w:rsidR="00672BDD" w:rsidRPr="000405AA" w:rsidRDefault="00672BDD" w:rsidP="00BD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04" w:type="dxa"/>
            <w:gridSpan w:val="3"/>
          </w:tcPr>
          <w:p w14:paraId="2FDE7973" w14:textId="6125FF8F" w:rsidR="00672BDD" w:rsidRPr="000405AA" w:rsidRDefault="00672BDD" w:rsidP="00BD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0405A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672BDD" w:rsidRPr="000405AA" w14:paraId="57B52791" w14:textId="77777777" w:rsidTr="00672BDD">
        <w:trPr>
          <w:tblHeader/>
        </w:trPr>
        <w:tc>
          <w:tcPr>
            <w:tcW w:w="5040" w:type="dxa"/>
            <w:vAlign w:val="bottom"/>
          </w:tcPr>
          <w:p w14:paraId="3A0DB947" w14:textId="2699ACB8" w:rsidR="00672BDD" w:rsidRPr="000405AA" w:rsidRDefault="00672BDD" w:rsidP="002B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0405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405AA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405AA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20" w:type="dxa"/>
          </w:tcPr>
          <w:p w14:paraId="2D689916" w14:textId="77777777" w:rsidR="00672BDD" w:rsidRPr="000405AA" w:rsidRDefault="00672BDD" w:rsidP="00BD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3B6C762" w14:textId="6377E869" w:rsidR="00672BDD" w:rsidRPr="000405AA" w:rsidRDefault="00672BDD" w:rsidP="00BD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0D2BCFB" w14:textId="6FFB3896" w:rsidR="00672BDD" w:rsidRPr="000405AA" w:rsidRDefault="00672BDD" w:rsidP="00BD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20C59A17" w14:textId="5ABC3DC3" w:rsidR="00672BDD" w:rsidRPr="000405AA" w:rsidRDefault="00672BDD" w:rsidP="00BD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672BDD" w:rsidRPr="000405AA" w14:paraId="4540E93B" w14:textId="77777777" w:rsidTr="00672BDD">
        <w:trPr>
          <w:gridAfter w:val="1"/>
          <w:wAfter w:w="6" w:type="dxa"/>
          <w:tblHeader/>
        </w:trPr>
        <w:tc>
          <w:tcPr>
            <w:tcW w:w="5040" w:type="dxa"/>
            <w:shd w:val="clear" w:color="auto" w:fill="auto"/>
            <w:vAlign w:val="bottom"/>
          </w:tcPr>
          <w:p w14:paraId="0552422E" w14:textId="77777777" w:rsidR="00672BDD" w:rsidRPr="000405AA" w:rsidRDefault="00672BDD" w:rsidP="00BD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02E0ACC8" w14:textId="77777777" w:rsidR="00672BDD" w:rsidRPr="000405AA" w:rsidRDefault="00672BDD" w:rsidP="00BD280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04" w:type="dxa"/>
            <w:gridSpan w:val="3"/>
          </w:tcPr>
          <w:p w14:paraId="00512D3B" w14:textId="7FA8B502" w:rsidR="00672BDD" w:rsidRPr="000405AA" w:rsidRDefault="00672BDD" w:rsidP="00BD28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672BDD" w:rsidRPr="000405AA" w14:paraId="72602B6D" w14:textId="77777777" w:rsidTr="00672BDD">
        <w:tc>
          <w:tcPr>
            <w:tcW w:w="5040" w:type="dxa"/>
            <w:shd w:val="clear" w:color="auto" w:fill="auto"/>
            <w:vAlign w:val="bottom"/>
          </w:tcPr>
          <w:p w14:paraId="31300A99" w14:textId="23CC7C6A" w:rsidR="00672BDD" w:rsidRPr="000405AA" w:rsidRDefault="00672BDD" w:rsidP="00BD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720" w:type="dxa"/>
          </w:tcPr>
          <w:p w14:paraId="4E5C3879" w14:textId="77777777" w:rsidR="00672BDD" w:rsidRPr="000405AA" w:rsidRDefault="00672BDD" w:rsidP="00BD280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7614E32" w14:textId="5A509303" w:rsidR="00672BDD" w:rsidRPr="000405AA" w:rsidRDefault="00672BDD" w:rsidP="00672BD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3,375</w:t>
            </w:r>
          </w:p>
        </w:tc>
        <w:tc>
          <w:tcPr>
            <w:tcW w:w="270" w:type="dxa"/>
          </w:tcPr>
          <w:p w14:paraId="307E5A42" w14:textId="130524CB" w:rsidR="00672BDD" w:rsidRPr="000405AA" w:rsidRDefault="00672BDD" w:rsidP="00BD280D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42EF536C" w14:textId="3C4E52D5" w:rsidR="00672BDD" w:rsidRPr="000405AA" w:rsidRDefault="00672BDD" w:rsidP="00672BD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4,125</w:t>
            </w:r>
          </w:p>
        </w:tc>
      </w:tr>
    </w:tbl>
    <w:p w14:paraId="6E6EE297" w14:textId="77777777" w:rsidR="002B3E44" w:rsidRPr="000405AA" w:rsidRDefault="002B3E44" w:rsidP="002B3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2EF7AD92" w14:textId="77777777" w:rsidR="002B3E44" w:rsidRPr="000405AA" w:rsidRDefault="002B3E44" w:rsidP="002B3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405AA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การเพิ่มเงินลงทุนในบริษัทร่วม</w:t>
      </w:r>
    </w:p>
    <w:p w14:paraId="6ECA9779" w14:textId="77777777" w:rsidR="002B3E44" w:rsidRPr="000405AA" w:rsidRDefault="002B3E44" w:rsidP="002B3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6D21EA33" w14:textId="77777777" w:rsidR="002B3E44" w:rsidRPr="000405AA" w:rsidRDefault="002B3E44" w:rsidP="002B3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0405AA">
        <w:rPr>
          <w:rFonts w:ascii="Angsana New" w:eastAsia="MS Mincho" w:hAnsi="Angsana New" w:hint="cs"/>
          <w:sz w:val="30"/>
          <w:szCs w:val="30"/>
          <w:cs/>
        </w:rPr>
        <w:t xml:space="preserve">ในระหว่างปีสิ้นสุดวันที่ </w:t>
      </w:r>
      <w:r w:rsidRPr="000405AA">
        <w:rPr>
          <w:rFonts w:ascii="Angsana New" w:eastAsia="MS Mincho" w:hAnsi="Angsana New"/>
          <w:sz w:val="30"/>
          <w:szCs w:val="30"/>
        </w:rPr>
        <w:t xml:space="preserve">31 </w:t>
      </w:r>
      <w:r w:rsidRPr="000405AA">
        <w:rPr>
          <w:rFonts w:ascii="Angsana New" w:eastAsia="MS Mincho" w:hAnsi="Angsana New" w:hint="cs"/>
          <w:sz w:val="30"/>
          <w:szCs w:val="30"/>
          <w:cs/>
        </w:rPr>
        <w:t xml:space="preserve">ธันวาคม </w:t>
      </w:r>
      <w:r w:rsidRPr="000405AA">
        <w:rPr>
          <w:rFonts w:ascii="Angsana New" w:eastAsia="MS Mincho" w:hAnsi="Angsana New"/>
          <w:sz w:val="30"/>
          <w:szCs w:val="30"/>
        </w:rPr>
        <w:t xml:space="preserve">2563 </w:t>
      </w:r>
      <w:r w:rsidRPr="000405AA">
        <w:rPr>
          <w:rFonts w:ascii="Angsana New" w:eastAsia="MS Mincho" w:hAnsi="Angsana New" w:hint="cs"/>
          <w:sz w:val="30"/>
          <w:szCs w:val="30"/>
          <w:cs/>
        </w:rPr>
        <w:t xml:space="preserve">บริษัทย่อยแห่งหนึ่งได้เข้าทำสัญญาร่วมลงทุนกับบริษัทแห่งหนึ่ง </w:t>
      </w:r>
      <w:r w:rsidRPr="000405AA">
        <w:rPr>
          <w:rFonts w:ascii="Angsana New" w:eastAsia="MS Mincho" w:hAnsi="Angsana New"/>
          <w:sz w:val="30"/>
          <w:szCs w:val="30"/>
        </w:rPr>
        <w:br/>
      </w:r>
      <w:r w:rsidRPr="000405AA">
        <w:rPr>
          <w:rFonts w:ascii="Angsana New" w:eastAsia="MS Mincho" w:hAnsi="Angsana New" w:hint="cs"/>
          <w:sz w:val="30"/>
          <w:szCs w:val="30"/>
          <w:cs/>
        </w:rPr>
        <w:t xml:space="preserve">เพื่อลงทุนในหุ้นร้อยละ </w:t>
      </w:r>
      <w:r w:rsidRPr="000405AA">
        <w:rPr>
          <w:rFonts w:ascii="Angsana New" w:eastAsia="MS Mincho" w:hAnsi="Angsana New"/>
          <w:sz w:val="30"/>
          <w:szCs w:val="30"/>
        </w:rPr>
        <w:t xml:space="preserve">25 </w:t>
      </w:r>
      <w:r w:rsidRPr="000405AA">
        <w:rPr>
          <w:rFonts w:ascii="Angsana New" w:eastAsia="MS Mincho" w:hAnsi="Angsana New" w:hint="cs"/>
          <w:sz w:val="30"/>
          <w:szCs w:val="30"/>
          <w:cs/>
        </w:rPr>
        <w:t xml:space="preserve">ของหุ้นที่ออกทั้งหมดของบริษัทร่วม </w:t>
      </w:r>
      <w:r w:rsidRPr="000405AA">
        <w:rPr>
          <w:rFonts w:ascii="Angsana New" w:hAnsi="Angsana New" w:hint="cs"/>
          <w:spacing w:val="-2"/>
          <w:sz w:val="30"/>
          <w:szCs w:val="30"/>
          <w:cs/>
        </w:rPr>
        <w:t>ในการประชุมคณะกรรมการของบริษัท</w:t>
      </w:r>
      <w:r w:rsidRPr="000405AA">
        <w:rPr>
          <w:rFonts w:ascii="Angsana New" w:hAnsi="Angsana New"/>
          <w:spacing w:val="-2"/>
          <w:sz w:val="30"/>
          <w:szCs w:val="30"/>
        </w:rPr>
        <w:t xml:space="preserve"> </w:t>
      </w:r>
      <w:r w:rsidRPr="000405AA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Pr="000405AA">
        <w:rPr>
          <w:rFonts w:ascii="Angsana New" w:hAnsi="Angsana New"/>
          <w:spacing w:val="-2"/>
          <w:sz w:val="30"/>
          <w:szCs w:val="30"/>
        </w:rPr>
        <w:br/>
        <w:t xml:space="preserve">8 </w:t>
      </w:r>
      <w:r w:rsidRPr="000405AA">
        <w:rPr>
          <w:rFonts w:ascii="Angsana New" w:hAnsi="Angsana New" w:hint="cs"/>
          <w:spacing w:val="-2"/>
          <w:sz w:val="30"/>
          <w:szCs w:val="30"/>
          <w:cs/>
        </w:rPr>
        <w:t xml:space="preserve">พฤษภาคม </w:t>
      </w:r>
      <w:r w:rsidRPr="000405AA">
        <w:rPr>
          <w:rFonts w:ascii="Angsana New" w:hAnsi="Angsana New"/>
          <w:spacing w:val="-2"/>
          <w:sz w:val="30"/>
          <w:szCs w:val="30"/>
        </w:rPr>
        <w:t xml:space="preserve">2563 </w:t>
      </w:r>
      <w:r w:rsidRPr="000405AA">
        <w:rPr>
          <w:rFonts w:ascii="Angsana New" w:hAnsi="Angsana New" w:hint="cs"/>
          <w:spacing w:val="-2"/>
          <w:sz w:val="30"/>
          <w:szCs w:val="30"/>
          <w:cs/>
        </w:rPr>
        <w:t xml:space="preserve">คณะกรรมการมีมติอนุมัติให้บริษัทย่อยเพิ่มเงินลงทุนในบริษัท กินดีอยู่ดี </w:t>
      </w:r>
      <w:r w:rsidRPr="000405AA">
        <w:rPr>
          <w:rFonts w:ascii="Angsana New" w:hAnsi="Angsana New"/>
          <w:spacing w:val="-2"/>
          <w:sz w:val="30"/>
          <w:szCs w:val="30"/>
        </w:rPr>
        <w:t xml:space="preserve">2020 </w:t>
      </w:r>
      <w:r w:rsidRPr="000405AA">
        <w:rPr>
          <w:rFonts w:ascii="Angsana New" w:hAnsi="Angsana New" w:hint="cs"/>
          <w:spacing w:val="-2"/>
          <w:sz w:val="30"/>
          <w:szCs w:val="30"/>
          <w:cs/>
        </w:rPr>
        <w:t xml:space="preserve">จำกัด </w:t>
      </w:r>
      <w:r w:rsidRPr="000405AA">
        <w:rPr>
          <w:rFonts w:ascii="Angsana New" w:hAnsi="Angsana New"/>
          <w:spacing w:val="-2"/>
          <w:sz w:val="30"/>
          <w:szCs w:val="30"/>
        </w:rPr>
        <w:br/>
        <w:t>(“</w:t>
      </w:r>
      <w:r w:rsidRPr="000405AA">
        <w:rPr>
          <w:rFonts w:ascii="Angsana New" w:hAnsi="Angsana New" w:hint="cs"/>
          <w:spacing w:val="-2"/>
          <w:sz w:val="30"/>
          <w:szCs w:val="30"/>
          <w:cs/>
        </w:rPr>
        <w:t>บริษัทร่วม</w:t>
      </w:r>
      <w:r w:rsidRPr="000405AA">
        <w:rPr>
          <w:rFonts w:ascii="Angsana New" w:hAnsi="Angsana New"/>
          <w:spacing w:val="-2"/>
          <w:sz w:val="30"/>
          <w:szCs w:val="30"/>
        </w:rPr>
        <w:t>”)</w:t>
      </w:r>
      <w:r w:rsidRPr="000405AA">
        <w:rPr>
          <w:rFonts w:ascii="Angsana New" w:hAnsi="Angsana New" w:hint="cs"/>
          <w:spacing w:val="-2"/>
          <w:sz w:val="30"/>
          <w:szCs w:val="30"/>
          <w:cs/>
        </w:rPr>
        <w:t xml:space="preserve"> เป็นจำนวน </w:t>
      </w:r>
      <w:r w:rsidRPr="000405AA">
        <w:rPr>
          <w:rFonts w:ascii="Angsana New" w:hAnsi="Angsana New"/>
          <w:spacing w:val="-2"/>
          <w:sz w:val="30"/>
          <w:szCs w:val="30"/>
        </w:rPr>
        <w:t xml:space="preserve">4.5 </w:t>
      </w:r>
      <w:r w:rsidRPr="000405AA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รวมเป็นเงินลงทุนทั้งสิ้น </w:t>
      </w:r>
      <w:r w:rsidRPr="000405AA">
        <w:rPr>
          <w:rFonts w:ascii="Angsana New" w:hAnsi="Angsana New"/>
          <w:spacing w:val="-2"/>
          <w:sz w:val="30"/>
          <w:szCs w:val="30"/>
        </w:rPr>
        <w:t xml:space="preserve">7.5 </w:t>
      </w:r>
      <w:r w:rsidRPr="000405AA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บริษัทร่วมได้จดทะเบียนการเพิ่มทุนจดทะเบียนดังกล่าวกับกรมพัฒนาธุรกิจการค้า กระทรวงพาณิชย์แล้วในเดือนกรกฎาคม </w:t>
      </w:r>
      <w:r w:rsidRPr="000405AA">
        <w:rPr>
          <w:rFonts w:ascii="Angsana New" w:hAnsi="Angsana New"/>
          <w:spacing w:val="-2"/>
          <w:sz w:val="30"/>
          <w:szCs w:val="30"/>
        </w:rPr>
        <w:t>2563</w:t>
      </w:r>
      <w:r w:rsidRPr="000405AA">
        <w:rPr>
          <w:rFonts w:ascii="Angsana New" w:hAnsi="Angsana New" w:hint="cs"/>
          <w:spacing w:val="-2"/>
          <w:sz w:val="30"/>
          <w:szCs w:val="30"/>
          <w:cs/>
        </w:rPr>
        <w:t xml:space="preserve"> ซึ่งบริษัทย่อยได้ใช้สิทธิในการซื้อหุ้นเพิ่มทุนของบริษัทร่วมตามสัดส่วนการถือหุ้นเดิม (ร้อยละ </w:t>
      </w:r>
      <w:r w:rsidRPr="000405AA">
        <w:rPr>
          <w:rFonts w:ascii="Angsana New" w:hAnsi="Angsana New"/>
          <w:spacing w:val="-2"/>
          <w:sz w:val="30"/>
          <w:szCs w:val="30"/>
        </w:rPr>
        <w:t xml:space="preserve">25) </w:t>
      </w:r>
      <w:r w:rsidRPr="000405AA">
        <w:rPr>
          <w:rFonts w:ascii="Angsana New" w:hAnsi="Angsana New" w:hint="cs"/>
          <w:spacing w:val="-2"/>
          <w:sz w:val="30"/>
          <w:szCs w:val="30"/>
          <w:cs/>
        </w:rPr>
        <w:t>ต่อมาบริษัทได้จ่ายชำระค่าหุ้นดังกล่าวเต็มจำนวนแล้วในเดือน</w:t>
      </w:r>
      <w:r w:rsidRPr="000405AA">
        <w:rPr>
          <w:rFonts w:ascii="Angsana New" w:eastAsia="MS Mincho" w:hAnsi="Angsana New" w:hint="cs"/>
          <w:sz w:val="30"/>
          <w:szCs w:val="30"/>
          <w:cs/>
        </w:rPr>
        <w:t xml:space="preserve">กุมภาพันธ์ </w:t>
      </w:r>
      <w:r w:rsidRPr="000405AA">
        <w:rPr>
          <w:rFonts w:ascii="Angsana New" w:eastAsia="MS Mincho" w:hAnsi="Angsana New"/>
          <w:sz w:val="30"/>
          <w:szCs w:val="30"/>
        </w:rPr>
        <w:t>2564</w:t>
      </w:r>
    </w:p>
    <w:p w14:paraId="3F512712" w14:textId="77777777" w:rsidR="002B3E44" w:rsidRPr="000405AA" w:rsidRDefault="002B3E44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2B3E44" w:rsidRPr="000405AA" w:rsidSect="002B3E44">
          <w:headerReference w:type="default" r:id="rId15"/>
          <w:pgSz w:w="11909" w:h="16834" w:code="9"/>
          <w:pgMar w:top="691" w:right="1152" w:bottom="990" w:left="1152" w:header="720" w:footer="720" w:gutter="0"/>
          <w:cols w:space="720"/>
          <w:docGrid w:linePitch="245"/>
        </w:sectPr>
      </w:pPr>
    </w:p>
    <w:p w14:paraId="131476BB" w14:textId="77777777" w:rsidR="00935A2B" w:rsidRPr="000405AA" w:rsidRDefault="00935A2B" w:rsidP="00935A2B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0405AA">
        <w:rPr>
          <w:rFonts w:ascii="Angsana New" w:hAnsi="Angsana New" w:hint="cs"/>
          <w:bCs/>
          <w:sz w:val="30"/>
          <w:szCs w:val="30"/>
          <w:cs/>
        </w:rPr>
        <w:t>เงินลงทุนในบริษัทย่อย</w:t>
      </w:r>
    </w:p>
    <w:p w14:paraId="131B9444" w14:textId="77777777" w:rsidR="00935A2B" w:rsidRPr="000405AA" w:rsidRDefault="00935A2B" w:rsidP="00935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1530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799"/>
        <w:gridCol w:w="1259"/>
        <w:gridCol w:w="809"/>
        <w:gridCol w:w="72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723"/>
        <w:gridCol w:w="270"/>
        <w:gridCol w:w="810"/>
      </w:tblGrid>
      <w:tr w:rsidR="00935A2B" w:rsidRPr="000405AA" w14:paraId="18B54929" w14:textId="77777777" w:rsidTr="00D40D3C">
        <w:trPr>
          <w:tblHeader/>
        </w:trPr>
        <w:tc>
          <w:tcPr>
            <w:tcW w:w="1799" w:type="dxa"/>
          </w:tcPr>
          <w:p w14:paraId="2413AE40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vAlign w:val="bottom"/>
          </w:tcPr>
          <w:p w14:paraId="221093E9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71071022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3702D4EC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02AF4338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8B27AE3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8283" w:type="dxa"/>
            <w:gridSpan w:val="15"/>
            <w:vAlign w:val="bottom"/>
            <w:hideMark/>
          </w:tcPr>
          <w:p w14:paraId="12210B25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35A2B" w:rsidRPr="000405AA" w14:paraId="05940BD1" w14:textId="77777777" w:rsidTr="00D40D3C">
        <w:trPr>
          <w:tblHeader/>
        </w:trPr>
        <w:tc>
          <w:tcPr>
            <w:tcW w:w="1799" w:type="dxa"/>
          </w:tcPr>
          <w:p w14:paraId="7DC45EA4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9" w:type="dxa"/>
            <w:vAlign w:val="bottom"/>
            <w:hideMark/>
          </w:tcPr>
          <w:p w14:paraId="716FB4FB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529" w:type="dxa"/>
            <w:gridSpan w:val="2"/>
            <w:vAlign w:val="bottom"/>
            <w:hideMark/>
          </w:tcPr>
          <w:p w14:paraId="657F07AE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bottom"/>
          </w:tcPr>
          <w:p w14:paraId="555679D9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  <w:hideMark/>
          </w:tcPr>
          <w:p w14:paraId="718D594A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56A75575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  <w:hideMark/>
          </w:tcPr>
          <w:p w14:paraId="6C8640CB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75709D09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  <w:hideMark/>
          </w:tcPr>
          <w:p w14:paraId="7C4554AF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0ACEA581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  <w:hideMark/>
          </w:tcPr>
          <w:p w14:paraId="34AFF6F1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14:paraId="5DA1546A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3" w:type="dxa"/>
            <w:gridSpan w:val="3"/>
            <w:vAlign w:val="bottom"/>
            <w:hideMark/>
          </w:tcPr>
          <w:p w14:paraId="113050AF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สำหรับปี</w:t>
            </w:r>
          </w:p>
        </w:tc>
      </w:tr>
      <w:tr w:rsidR="00935A2B" w:rsidRPr="000405AA" w14:paraId="710CEF2D" w14:textId="77777777" w:rsidTr="00D40D3C">
        <w:trPr>
          <w:tblHeader/>
        </w:trPr>
        <w:tc>
          <w:tcPr>
            <w:tcW w:w="1799" w:type="dxa"/>
          </w:tcPr>
          <w:p w14:paraId="1B95F3EB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14:paraId="62BB518A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9" w:type="dxa"/>
            <w:hideMark/>
          </w:tcPr>
          <w:p w14:paraId="47340CCD" w14:textId="378F72EA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65141" w:rsidRPr="000405A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720" w:type="dxa"/>
            <w:hideMark/>
          </w:tcPr>
          <w:p w14:paraId="32DBDD01" w14:textId="2BC5C9E5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65141" w:rsidRPr="000405A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37BA429C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hideMark/>
          </w:tcPr>
          <w:p w14:paraId="7F9A2CF1" w14:textId="2AD3A7D4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65141" w:rsidRPr="000405A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58BB0453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19A1B7DA" w14:textId="4505C31A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65141" w:rsidRPr="000405A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6C16D58C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hideMark/>
          </w:tcPr>
          <w:p w14:paraId="430B5445" w14:textId="5AB3EF52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65141" w:rsidRPr="000405A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24ACB103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100F80AE" w14:textId="11658B4E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65141" w:rsidRPr="000405A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3DC85CB7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hideMark/>
          </w:tcPr>
          <w:p w14:paraId="4A99B996" w14:textId="69381E88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65141" w:rsidRPr="000405A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067198EC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4F0438A6" w14:textId="54D7E043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65141" w:rsidRPr="000405A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6FFE2ADE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hideMark/>
          </w:tcPr>
          <w:p w14:paraId="04BF7C71" w14:textId="760FEAE6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65141" w:rsidRPr="000405A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41159CD8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752EE13C" w14:textId="0BFFFF82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65141" w:rsidRPr="000405A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2283A1AD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3" w:type="dxa"/>
            <w:hideMark/>
          </w:tcPr>
          <w:p w14:paraId="2EDE2C76" w14:textId="68BDDA42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65141" w:rsidRPr="000405A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1C5C70B4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215C67F5" w14:textId="6430808A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65141" w:rsidRPr="000405A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935A2B" w:rsidRPr="000405AA" w14:paraId="0194E9D3" w14:textId="77777777" w:rsidTr="00D40D3C">
        <w:trPr>
          <w:tblHeader/>
        </w:trPr>
        <w:tc>
          <w:tcPr>
            <w:tcW w:w="1799" w:type="dxa"/>
          </w:tcPr>
          <w:p w14:paraId="18409500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59" w:type="dxa"/>
          </w:tcPr>
          <w:p w14:paraId="00A0DA06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9" w:type="dxa"/>
            <w:gridSpan w:val="2"/>
            <w:hideMark/>
          </w:tcPr>
          <w:p w14:paraId="35D8D46C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0" w:type="dxa"/>
          </w:tcPr>
          <w:p w14:paraId="5A5A0E92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3" w:type="dxa"/>
            <w:gridSpan w:val="19"/>
            <w:hideMark/>
          </w:tcPr>
          <w:p w14:paraId="4BEDEC74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40D3C" w:rsidRPr="000405AA" w14:paraId="48305E51" w14:textId="77777777" w:rsidTr="00D40D3C">
        <w:tc>
          <w:tcPr>
            <w:tcW w:w="1799" w:type="dxa"/>
          </w:tcPr>
          <w:p w14:paraId="0AC68833" w14:textId="22021EAD" w:rsidR="00D40D3C" w:rsidRPr="000405AA" w:rsidRDefault="00D40D3C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259" w:type="dxa"/>
          </w:tcPr>
          <w:p w14:paraId="7D63B7AF" w14:textId="77777777" w:rsidR="00D40D3C" w:rsidRPr="000405AA" w:rsidRDefault="00D40D3C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9" w:type="dxa"/>
            <w:gridSpan w:val="2"/>
          </w:tcPr>
          <w:p w14:paraId="758AA663" w14:textId="77777777" w:rsidR="00D40D3C" w:rsidRPr="000405AA" w:rsidRDefault="00D40D3C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31E20DE" w14:textId="77777777" w:rsidR="00D40D3C" w:rsidRPr="000405AA" w:rsidRDefault="00D40D3C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3" w:type="dxa"/>
            <w:gridSpan w:val="19"/>
          </w:tcPr>
          <w:p w14:paraId="15DFDD10" w14:textId="77777777" w:rsidR="00D40D3C" w:rsidRPr="000405AA" w:rsidRDefault="00D40D3C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710921" w:rsidRPr="000405AA" w14:paraId="42D4F27E" w14:textId="77777777" w:rsidTr="00D40D3C">
        <w:trPr>
          <w:trHeight w:val="144"/>
        </w:trPr>
        <w:tc>
          <w:tcPr>
            <w:tcW w:w="1799" w:type="dxa"/>
            <w:hideMark/>
          </w:tcPr>
          <w:p w14:paraId="48DAE24C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เซ็นเรสเตอร์รองโฮลดิ้ง จำกัด</w:t>
            </w:r>
          </w:p>
        </w:tc>
        <w:tc>
          <w:tcPr>
            <w:tcW w:w="1259" w:type="dxa"/>
            <w:hideMark/>
          </w:tcPr>
          <w:p w14:paraId="1028629E" w14:textId="77777777" w:rsidR="00710921" w:rsidRPr="000405AA" w:rsidRDefault="00710921" w:rsidP="00710921">
            <w:pPr>
              <w:ind w:left="-10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05AA">
              <w:rPr>
                <w:rFonts w:asciiTheme="majorBidi" w:hAnsiTheme="majorBidi"/>
                <w:sz w:val="24"/>
                <w:szCs w:val="24"/>
                <w:cs/>
              </w:rPr>
              <w:t>ร้านอาหาร/ธุรกิจแฟรนไชส์</w:t>
            </w:r>
          </w:p>
        </w:tc>
        <w:tc>
          <w:tcPr>
            <w:tcW w:w="809" w:type="dxa"/>
          </w:tcPr>
          <w:p w14:paraId="785C00A4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7C918B16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7691C067" w14:textId="77777777" w:rsidR="00710921" w:rsidRPr="000405AA" w:rsidRDefault="00710921" w:rsidP="00710921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8F2188" w14:textId="77777777" w:rsidR="00710921" w:rsidRPr="000405AA" w:rsidRDefault="00710921" w:rsidP="00710921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1E0650D3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3577023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75E579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75,000</w:t>
            </w:r>
          </w:p>
        </w:tc>
        <w:tc>
          <w:tcPr>
            <w:tcW w:w="270" w:type="dxa"/>
          </w:tcPr>
          <w:p w14:paraId="51F14F6A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180641C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8D4E68" w14:textId="5432FF99" w:rsidR="00710921" w:rsidRPr="000405AA" w:rsidRDefault="00672BDD" w:rsidP="00672BDD">
            <w:pPr>
              <w:tabs>
                <w:tab w:val="clear" w:pos="227"/>
                <w:tab w:val="clear" w:pos="454"/>
                <w:tab w:val="clear" w:pos="680"/>
                <w:tab w:val="decimal" w:pos="348"/>
                <w:tab w:val="left" w:pos="528"/>
              </w:tabs>
              <w:ind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184614" w:rsidRPr="000405AA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710921" w:rsidRPr="000405AA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270" w:type="dxa"/>
          </w:tcPr>
          <w:p w14:paraId="3905A327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50F1ED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5DD402" w14:textId="77777777" w:rsidR="00710921" w:rsidRPr="000405AA" w:rsidRDefault="00710921" w:rsidP="00672BDD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75,000</w:t>
            </w:r>
          </w:p>
        </w:tc>
        <w:tc>
          <w:tcPr>
            <w:tcW w:w="270" w:type="dxa"/>
          </w:tcPr>
          <w:p w14:paraId="5E9B326E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EAA0C6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26743D" w14:textId="53E06845" w:rsidR="00710921" w:rsidRPr="000405AA" w:rsidRDefault="00184614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710921" w:rsidRPr="000405AA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270" w:type="dxa"/>
          </w:tcPr>
          <w:p w14:paraId="24463DBA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5BAD2D3" w14:textId="77777777" w:rsidR="00710921" w:rsidRPr="000405AA" w:rsidRDefault="00710921" w:rsidP="00710921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36C2B7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ED8CD0E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E3F857A" w14:textId="77777777" w:rsidR="00710921" w:rsidRPr="000405AA" w:rsidRDefault="00710921" w:rsidP="00710921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F068AC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2EC4FAD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EB95460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E6A703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75,000</w:t>
            </w:r>
          </w:p>
        </w:tc>
        <w:tc>
          <w:tcPr>
            <w:tcW w:w="270" w:type="dxa"/>
          </w:tcPr>
          <w:p w14:paraId="09A20A84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7A1723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D6617E" w14:textId="14E1EDD3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 xml:space="preserve">  75,000</w:t>
            </w:r>
          </w:p>
        </w:tc>
        <w:tc>
          <w:tcPr>
            <w:tcW w:w="270" w:type="dxa"/>
          </w:tcPr>
          <w:p w14:paraId="31671F6D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5C2D6DCA" w14:textId="77777777" w:rsidR="00710921" w:rsidRPr="000405AA" w:rsidRDefault="00710921" w:rsidP="00710921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D9CC60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F827198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ACA6CB5" w14:textId="77777777" w:rsidR="00710921" w:rsidRPr="000405AA" w:rsidRDefault="00710921" w:rsidP="00710921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85A343" w14:textId="62B90E2E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left" w:pos="778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10921" w:rsidRPr="000405AA" w14:paraId="2F9E6D16" w14:textId="77777777" w:rsidTr="00D40D3C">
        <w:tc>
          <w:tcPr>
            <w:tcW w:w="1799" w:type="dxa"/>
            <w:hideMark/>
          </w:tcPr>
          <w:p w14:paraId="7E67AB9A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โตเกียว คอนเซปท์ จำกัด</w:t>
            </w:r>
          </w:p>
        </w:tc>
        <w:tc>
          <w:tcPr>
            <w:tcW w:w="1259" w:type="dxa"/>
            <w:hideMark/>
          </w:tcPr>
          <w:p w14:paraId="6A2F3F5C" w14:textId="77777777" w:rsidR="00710921" w:rsidRPr="000405AA" w:rsidRDefault="00710921" w:rsidP="00710921">
            <w:pPr>
              <w:ind w:left="-10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/>
                <w:sz w:val="24"/>
                <w:szCs w:val="24"/>
                <w:cs/>
              </w:rPr>
              <w:t>ร้านอาหาร/ธุรกิจแฟรนไชส์</w:t>
            </w:r>
          </w:p>
        </w:tc>
        <w:tc>
          <w:tcPr>
            <w:tcW w:w="809" w:type="dxa"/>
          </w:tcPr>
          <w:p w14:paraId="319E958C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2BDBEFA1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2F84D02D" w14:textId="77777777" w:rsidR="00710921" w:rsidRPr="000405AA" w:rsidRDefault="00710921" w:rsidP="00710921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331C47" w14:textId="77777777" w:rsidR="00710921" w:rsidRPr="000405AA" w:rsidRDefault="00710921" w:rsidP="00710921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64D07FAC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DBEC5F3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BCB44D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</w:tcPr>
          <w:p w14:paraId="045DAA38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857DB52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859C5F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</w:tcPr>
          <w:p w14:paraId="09CCE293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41CD0D6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845465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</w:tcPr>
          <w:p w14:paraId="5FA67870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067410C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373376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</w:tcPr>
          <w:p w14:paraId="34BE285C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E1F19E0" w14:textId="77777777" w:rsidR="00710921" w:rsidRPr="000405AA" w:rsidRDefault="00710921" w:rsidP="00710921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309905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56B0500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AB7C9B" w14:textId="77777777" w:rsidR="00710921" w:rsidRPr="000405AA" w:rsidRDefault="00710921" w:rsidP="00710921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D83B92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8723438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04A1C90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36A073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</w:tcPr>
          <w:p w14:paraId="18B610FB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BB61F50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DC0765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</w:tcPr>
          <w:p w14:paraId="78148488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462D4340" w14:textId="77777777" w:rsidR="00710921" w:rsidRPr="000405AA" w:rsidRDefault="00710921" w:rsidP="00710921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79D32D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9A758E3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8B46BA" w14:textId="77777777" w:rsidR="00710921" w:rsidRPr="000405AA" w:rsidRDefault="00710921" w:rsidP="00710921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F37A0E" w14:textId="7B253CFC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10921" w:rsidRPr="000405AA" w14:paraId="3E1A83AB" w14:textId="77777777" w:rsidTr="00D40D3C">
        <w:tc>
          <w:tcPr>
            <w:tcW w:w="1799" w:type="dxa"/>
            <w:hideMark/>
          </w:tcPr>
          <w:p w14:paraId="6BCBC486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อากะอินเตอร์ฟู้ดส์ จำกัด</w:t>
            </w:r>
          </w:p>
        </w:tc>
        <w:tc>
          <w:tcPr>
            <w:tcW w:w="1259" w:type="dxa"/>
          </w:tcPr>
          <w:p w14:paraId="033F393A" w14:textId="77777777" w:rsidR="00710921" w:rsidRPr="000405AA" w:rsidRDefault="00710921" w:rsidP="00710921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2B8312F4" w14:textId="77777777" w:rsidR="00710921" w:rsidRPr="000405AA" w:rsidRDefault="00710921" w:rsidP="00710921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809" w:type="dxa"/>
          </w:tcPr>
          <w:p w14:paraId="5E7AECEA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DFA86C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1B4D01CA" w14:textId="77777777" w:rsidR="00710921" w:rsidRPr="000405AA" w:rsidRDefault="00710921" w:rsidP="00710921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4A71F4" w14:textId="77777777" w:rsidR="00710921" w:rsidRPr="000405AA" w:rsidRDefault="00710921" w:rsidP="00710921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67029A18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9DE7FAE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D524CF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66F1D092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5DB53CB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2A7C06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3AE4AD86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1E1C21F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E1144C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61D49D52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4A43A6A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61D65E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1369902B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3CC880E" w14:textId="77777777" w:rsidR="00710921" w:rsidRPr="000405AA" w:rsidRDefault="00710921" w:rsidP="00710921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8C5108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A0D98D7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6AD5064" w14:textId="77777777" w:rsidR="00710921" w:rsidRPr="000405AA" w:rsidRDefault="00710921" w:rsidP="00710921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F1CF76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B0D87B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F6DAEC3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D66501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74ED9BFF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A866E29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3D03B7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29C4881B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73A63AC3" w14:textId="77777777" w:rsidR="00710921" w:rsidRPr="000405AA" w:rsidRDefault="00710921" w:rsidP="00710921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294B91" w14:textId="4FD4240D" w:rsidR="00710921" w:rsidRPr="000405AA" w:rsidRDefault="00293E2C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270" w:type="dxa"/>
          </w:tcPr>
          <w:p w14:paraId="0A44D5EB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7AA03C5" w14:textId="77777777" w:rsidR="00710921" w:rsidRPr="000405AA" w:rsidRDefault="00710921" w:rsidP="00710921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505004" w14:textId="505F8CCF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left" w:pos="516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10921" w:rsidRPr="000405AA" w14:paraId="75EF9D2F" w14:textId="77777777" w:rsidTr="00D40D3C">
        <w:trPr>
          <w:trHeight w:val="81"/>
        </w:trPr>
        <w:tc>
          <w:tcPr>
            <w:tcW w:w="1799" w:type="dxa"/>
            <w:hideMark/>
          </w:tcPr>
          <w:p w14:paraId="1A3A0546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กิวกริลกรุ๊ป จำกัด</w:t>
            </w:r>
          </w:p>
        </w:tc>
        <w:tc>
          <w:tcPr>
            <w:tcW w:w="1259" w:type="dxa"/>
            <w:hideMark/>
          </w:tcPr>
          <w:p w14:paraId="3EE91337" w14:textId="77777777" w:rsidR="00710921" w:rsidRPr="000405AA" w:rsidRDefault="00710921" w:rsidP="00710921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809" w:type="dxa"/>
            <w:hideMark/>
          </w:tcPr>
          <w:p w14:paraId="0E92F515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  <w:hideMark/>
          </w:tcPr>
          <w:p w14:paraId="36D0E0C6" w14:textId="77777777" w:rsidR="00710921" w:rsidRPr="000405AA" w:rsidRDefault="00710921" w:rsidP="00710921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064BE3F9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28758B58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14:paraId="406F782D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0F621B96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14:paraId="41C8F6AD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55AC12A1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29,999</w:t>
            </w:r>
          </w:p>
        </w:tc>
        <w:tc>
          <w:tcPr>
            <w:tcW w:w="270" w:type="dxa"/>
          </w:tcPr>
          <w:p w14:paraId="455384C7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30199B6A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29,999</w:t>
            </w:r>
          </w:p>
        </w:tc>
        <w:tc>
          <w:tcPr>
            <w:tcW w:w="270" w:type="dxa"/>
          </w:tcPr>
          <w:p w14:paraId="616BF22B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05365276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0062F7E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5858B835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E9FB560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2FFE01D6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29,999</w:t>
            </w:r>
          </w:p>
        </w:tc>
        <w:tc>
          <w:tcPr>
            <w:tcW w:w="270" w:type="dxa"/>
          </w:tcPr>
          <w:p w14:paraId="3E99400A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183A9C8C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29,999</w:t>
            </w:r>
          </w:p>
        </w:tc>
        <w:tc>
          <w:tcPr>
            <w:tcW w:w="270" w:type="dxa"/>
          </w:tcPr>
          <w:p w14:paraId="1B946354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hideMark/>
          </w:tcPr>
          <w:p w14:paraId="26B35766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92C9B47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4F4DC79C" w14:textId="170EB995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10921" w:rsidRPr="000405AA" w14:paraId="1BFA3396" w14:textId="77777777" w:rsidTr="00D40D3C">
        <w:tc>
          <w:tcPr>
            <w:tcW w:w="1799" w:type="dxa"/>
            <w:hideMark/>
          </w:tcPr>
          <w:p w14:paraId="046E1B66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เซ็น ซัพพลาย เชนแมเนจเม้นท์ จำกัด</w:t>
            </w:r>
          </w:p>
        </w:tc>
        <w:tc>
          <w:tcPr>
            <w:tcW w:w="1259" w:type="dxa"/>
            <w:hideMark/>
          </w:tcPr>
          <w:p w14:paraId="0F1DCD55" w14:textId="77777777" w:rsidR="00710921" w:rsidRPr="000405AA" w:rsidRDefault="00710921" w:rsidP="00710921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  <w:cs/>
              </w:rPr>
              <w:t>ขายและบริการด้านอาหาร</w:t>
            </w:r>
          </w:p>
        </w:tc>
        <w:tc>
          <w:tcPr>
            <w:tcW w:w="809" w:type="dxa"/>
          </w:tcPr>
          <w:p w14:paraId="055AEEFA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0C8EB009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5903FA1F" w14:textId="77777777" w:rsidR="00710921" w:rsidRPr="000405AA" w:rsidRDefault="00710921" w:rsidP="00710921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9F6197" w14:textId="77777777" w:rsidR="00710921" w:rsidRPr="000405AA" w:rsidRDefault="00710921" w:rsidP="00710921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656F87AA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B46C3D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A90DB7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</w:tcPr>
          <w:p w14:paraId="1680101C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9F6B87F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10AE11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</w:tcPr>
          <w:p w14:paraId="2FF2720E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30E5F8D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745D3E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</w:tcPr>
          <w:p w14:paraId="6029F621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4D44254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017166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</w:tcPr>
          <w:p w14:paraId="38682A93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F361F0C" w14:textId="77777777" w:rsidR="00710921" w:rsidRPr="000405AA" w:rsidRDefault="00710921" w:rsidP="00710921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51DA70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135D4AE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92CD075" w14:textId="77777777" w:rsidR="00710921" w:rsidRPr="000405AA" w:rsidRDefault="00710921" w:rsidP="00710921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45E9A7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0217AA5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F6AD0A6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D35FCC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</w:tcPr>
          <w:p w14:paraId="1B0EF9BE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8F9F67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E300CB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</w:tcPr>
          <w:p w14:paraId="27A24570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174E9D6D" w14:textId="77777777" w:rsidR="00710921" w:rsidRPr="000405AA" w:rsidRDefault="00710921" w:rsidP="00710921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3DFA19DE" w14:textId="45683674" w:rsidR="00710921" w:rsidRPr="000405AA" w:rsidRDefault="00293E2C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 xml:space="preserve">  1,050</w:t>
            </w:r>
          </w:p>
        </w:tc>
        <w:tc>
          <w:tcPr>
            <w:tcW w:w="270" w:type="dxa"/>
          </w:tcPr>
          <w:p w14:paraId="3EBF2720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61BD15" w14:textId="77777777" w:rsidR="00710921" w:rsidRPr="000405AA" w:rsidRDefault="00710921" w:rsidP="00710921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0AD80310" w14:textId="3C9F9AD5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10921" w:rsidRPr="000405AA" w14:paraId="4A506351" w14:textId="77777777" w:rsidTr="00D40D3C">
        <w:tc>
          <w:tcPr>
            <w:tcW w:w="1799" w:type="dxa"/>
            <w:hideMark/>
          </w:tcPr>
          <w:p w14:paraId="6899D2DD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เซ็น แอนด์ สไปซี่ จำกัด</w:t>
            </w:r>
          </w:p>
        </w:tc>
        <w:tc>
          <w:tcPr>
            <w:tcW w:w="1259" w:type="dxa"/>
            <w:hideMark/>
          </w:tcPr>
          <w:p w14:paraId="703B4C29" w14:textId="77777777" w:rsidR="00710921" w:rsidRPr="000405AA" w:rsidRDefault="00710921" w:rsidP="00710921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  <w:cs/>
              </w:rPr>
              <w:t>ร้านอาหาร/ธุรกิจแฟรนไชส์</w:t>
            </w:r>
          </w:p>
        </w:tc>
        <w:tc>
          <w:tcPr>
            <w:tcW w:w="809" w:type="dxa"/>
          </w:tcPr>
          <w:p w14:paraId="2DE5C5F8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62E88559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0D508166" w14:textId="77777777" w:rsidR="00710921" w:rsidRPr="000405AA" w:rsidRDefault="00710921" w:rsidP="00710921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80E644" w14:textId="77777777" w:rsidR="00710921" w:rsidRPr="000405AA" w:rsidRDefault="00710921" w:rsidP="00710921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400EB218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ED31212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68FDBA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14:paraId="20DAA376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EBDA601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9660C9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14:paraId="400BD291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099CC76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457ECB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14:paraId="501E06DD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AFA3350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8F5489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14:paraId="24AAE8C2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BB01DE9" w14:textId="77777777" w:rsidR="00710921" w:rsidRPr="000405AA" w:rsidRDefault="00710921" w:rsidP="00710921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785FC4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AFEC02A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A1EDC8F" w14:textId="77777777" w:rsidR="00710921" w:rsidRPr="000405AA" w:rsidRDefault="00710921" w:rsidP="00710921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00107F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685BAF7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36285F9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BA7F0A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14:paraId="3EA89DD1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5BB2614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B0AE39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14:paraId="30189C32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3B2CFBB0" w14:textId="77777777" w:rsidR="00710921" w:rsidRPr="000405AA" w:rsidRDefault="00710921" w:rsidP="00710921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C05A64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95884CC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20922FD" w14:textId="77777777" w:rsidR="00710921" w:rsidRPr="000405AA" w:rsidRDefault="00710921" w:rsidP="00710921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93988E" w14:textId="6390410A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10921" w:rsidRPr="000405AA" w14:paraId="51FAAA3E" w14:textId="77777777" w:rsidTr="00D40D3C">
        <w:tc>
          <w:tcPr>
            <w:tcW w:w="1799" w:type="dxa"/>
          </w:tcPr>
          <w:p w14:paraId="08FEEB34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91D606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สไปซ์ ซินเนอจี้ </w:t>
            </w: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</w:p>
          <w:p w14:paraId="13CC7D7F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0405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259" w:type="dxa"/>
            <w:hideMark/>
          </w:tcPr>
          <w:p w14:paraId="26F73865" w14:textId="77777777" w:rsidR="00710921" w:rsidRPr="000405AA" w:rsidRDefault="00710921" w:rsidP="00710921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เจ้าของเครื่องหมายการค้า/การบริการ</w:t>
            </w:r>
          </w:p>
        </w:tc>
        <w:tc>
          <w:tcPr>
            <w:tcW w:w="809" w:type="dxa"/>
          </w:tcPr>
          <w:p w14:paraId="753B4A90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7EA86846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B55046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4FD5573C" w14:textId="77777777" w:rsidR="00710921" w:rsidRPr="000405AA" w:rsidRDefault="00710921" w:rsidP="00710921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806F6A" w14:textId="77777777" w:rsidR="00710921" w:rsidRPr="000405AA" w:rsidRDefault="00710921" w:rsidP="00710921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3F0E73" w14:textId="77777777" w:rsidR="00710921" w:rsidRPr="000405AA" w:rsidRDefault="00710921" w:rsidP="00710921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361A1C8F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2C65811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2D4DE8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128CEF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14:paraId="31B56386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B7D616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9CCBA2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3CBDD4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14:paraId="344B156E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F81E544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454667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AAE26A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251,317</w:t>
            </w:r>
          </w:p>
        </w:tc>
        <w:tc>
          <w:tcPr>
            <w:tcW w:w="270" w:type="dxa"/>
          </w:tcPr>
          <w:p w14:paraId="1FBCE63C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D94AAA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121E72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26C836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251,317</w:t>
            </w:r>
          </w:p>
        </w:tc>
        <w:tc>
          <w:tcPr>
            <w:tcW w:w="270" w:type="dxa"/>
          </w:tcPr>
          <w:p w14:paraId="53DBC6C9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16600EF" w14:textId="77777777" w:rsidR="00710921" w:rsidRPr="000405AA" w:rsidRDefault="00710921" w:rsidP="00710921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3EAA97" w14:textId="77777777" w:rsidR="00710921" w:rsidRPr="000405AA" w:rsidRDefault="00710921" w:rsidP="00710921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232D8F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C97A475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08D10B7" w14:textId="77777777" w:rsidR="00710921" w:rsidRPr="000405AA" w:rsidRDefault="00710921" w:rsidP="00710921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C73232" w14:textId="77777777" w:rsidR="00710921" w:rsidRPr="000405AA" w:rsidRDefault="00710921" w:rsidP="00710921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DD695A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1F7C94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FB46A3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D17AE9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65101E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251,317</w:t>
            </w:r>
          </w:p>
        </w:tc>
        <w:tc>
          <w:tcPr>
            <w:tcW w:w="270" w:type="dxa"/>
          </w:tcPr>
          <w:p w14:paraId="3A2826B7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1620FD3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05E739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8439D0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251,317</w:t>
            </w:r>
          </w:p>
        </w:tc>
        <w:tc>
          <w:tcPr>
            <w:tcW w:w="270" w:type="dxa"/>
          </w:tcPr>
          <w:p w14:paraId="3EAAE509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3D216981" w14:textId="77777777" w:rsidR="00710921" w:rsidRPr="000405AA" w:rsidRDefault="00710921" w:rsidP="00710921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D94E88" w14:textId="77777777" w:rsidR="00710921" w:rsidRPr="000405AA" w:rsidRDefault="00710921" w:rsidP="00710921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A69AFD" w14:textId="2A7DC569" w:rsidR="00710921" w:rsidRPr="000405AA" w:rsidRDefault="00293E2C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 xml:space="preserve">    750</w:t>
            </w:r>
          </w:p>
        </w:tc>
        <w:tc>
          <w:tcPr>
            <w:tcW w:w="270" w:type="dxa"/>
          </w:tcPr>
          <w:p w14:paraId="5E949EBF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DC53ADE" w14:textId="77777777" w:rsidR="00710921" w:rsidRPr="000405AA" w:rsidRDefault="00710921" w:rsidP="00710921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7033A2" w14:textId="77777777" w:rsidR="00710921" w:rsidRPr="000405AA" w:rsidRDefault="00710921" w:rsidP="00710921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CE9A1A" w14:textId="3579B7A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10921" w:rsidRPr="000405AA" w14:paraId="7F7746E7" w14:textId="77777777" w:rsidTr="00D40D3C">
        <w:tc>
          <w:tcPr>
            <w:tcW w:w="1799" w:type="dxa"/>
            <w:hideMark/>
          </w:tcPr>
          <w:p w14:paraId="1861DB5A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59" w:type="dxa"/>
          </w:tcPr>
          <w:p w14:paraId="7D28C277" w14:textId="77777777" w:rsidR="00710921" w:rsidRPr="000405AA" w:rsidRDefault="00710921" w:rsidP="00710921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9" w:type="dxa"/>
          </w:tcPr>
          <w:p w14:paraId="1FB946F8" w14:textId="77777777" w:rsidR="00710921" w:rsidRPr="000405AA" w:rsidRDefault="00710921" w:rsidP="00710921">
            <w:pPr>
              <w:tabs>
                <w:tab w:val="clear" w:pos="227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21E455C3" w14:textId="77777777" w:rsidR="00710921" w:rsidRPr="000405AA" w:rsidRDefault="00710921" w:rsidP="00710921">
            <w:pPr>
              <w:tabs>
                <w:tab w:val="clear" w:pos="227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BAE01F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F34EDA3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C8D6107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D02914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C4AE72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6651E82" w14:textId="1311A057" w:rsidR="00710921" w:rsidRPr="000405AA" w:rsidRDefault="00184614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498</w:t>
            </w:r>
            <w:r w:rsidR="00710921" w:rsidRPr="000405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405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710921" w:rsidRPr="000405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70" w:type="dxa"/>
          </w:tcPr>
          <w:p w14:paraId="20504BED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37D8FC0" w14:textId="4F22C9C8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498,816</w:t>
            </w:r>
          </w:p>
        </w:tc>
        <w:tc>
          <w:tcPr>
            <w:tcW w:w="270" w:type="dxa"/>
          </w:tcPr>
          <w:p w14:paraId="43008B9F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6F9288F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F95A89A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B71EDB1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CB87FA8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D06407F" w14:textId="11026D4E" w:rsidR="00710921" w:rsidRPr="000405AA" w:rsidRDefault="00184614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498</w:t>
            </w:r>
            <w:r w:rsidR="00710921" w:rsidRPr="000405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405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710921" w:rsidRPr="000405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70" w:type="dxa"/>
          </w:tcPr>
          <w:p w14:paraId="73E53AB3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C09DAE4" w14:textId="2BB91510" w:rsidR="00710921" w:rsidRPr="000405AA" w:rsidRDefault="00710921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498,816</w:t>
            </w:r>
          </w:p>
        </w:tc>
        <w:tc>
          <w:tcPr>
            <w:tcW w:w="270" w:type="dxa"/>
          </w:tcPr>
          <w:p w14:paraId="611F2C07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3E8E229" w14:textId="422939C1" w:rsidR="00710921" w:rsidRPr="000405AA" w:rsidRDefault="00293E2C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11,800</w:t>
            </w:r>
          </w:p>
        </w:tc>
        <w:tc>
          <w:tcPr>
            <w:tcW w:w="270" w:type="dxa"/>
          </w:tcPr>
          <w:p w14:paraId="1838FBAA" w14:textId="77777777" w:rsidR="00710921" w:rsidRPr="000405AA" w:rsidRDefault="00710921" w:rsidP="00710921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D1B6825" w14:textId="0AFABF26" w:rsidR="00710921" w:rsidRPr="000405AA" w:rsidRDefault="00710921" w:rsidP="00170243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  <w:tr w:rsidR="00D40D3C" w:rsidRPr="000405AA" w14:paraId="27EE614F" w14:textId="77777777" w:rsidTr="00D40D3C">
        <w:tc>
          <w:tcPr>
            <w:tcW w:w="1799" w:type="dxa"/>
          </w:tcPr>
          <w:p w14:paraId="09E11B47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8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14:paraId="1BE02260" w14:textId="77777777" w:rsidR="00D40D3C" w:rsidRPr="000405AA" w:rsidRDefault="00D40D3C" w:rsidP="00710921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9" w:type="dxa"/>
          </w:tcPr>
          <w:p w14:paraId="00937D78" w14:textId="77777777" w:rsidR="00D40D3C" w:rsidRPr="000405AA" w:rsidRDefault="00D40D3C" w:rsidP="00710921">
            <w:pPr>
              <w:tabs>
                <w:tab w:val="clear" w:pos="227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354107BC" w14:textId="77777777" w:rsidR="00D40D3C" w:rsidRPr="000405AA" w:rsidRDefault="00D40D3C" w:rsidP="00710921">
            <w:pPr>
              <w:tabs>
                <w:tab w:val="clear" w:pos="227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D29868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C2D9C59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CD3B3E6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A94B2C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B59330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45DC8379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7AC9D49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741ADBAC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56A53BD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1B1B560D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2C0E2C7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3CC8ACA8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99483FE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5198ABBF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9019D9E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7E08B16D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E8BAC8B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double" w:sz="4" w:space="0" w:color="auto"/>
              <w:left w:val="nil"/>
              <w:right w:val="nil"/>
            </w:tcBorders>
          </w:tcPr>
          <w:p w14:paraId="3F671368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0605E7C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3C15B5DB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clear" w:pos="680"/>
              </w:tabs>
              <w:ind w:right="-64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D40D3C" w:rsidRPr="000405AA" w14:paraId="6F9A8790" w14:textId="77777777" w:rsidTr="00D40D3C">
        <w:tc>
          <w:tcPr>
            <w:tcW w:w="1799" w:type="dxa"/>
          </w:tcPr>
          <w:p w14:paraId="192D8C9B" w14:textId="236DF83B" w:rsidR="00D40D3C" w:rsidRPr="000405AA" w:rsidRDefault="00D40D3C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8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405AA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259" w:type="dxa"/>
          </w:tcPr>
          <w:p w14:paraId="0377CE0F" w14:textId="77777777" w:rsidR="00D40D3C" w:rsidRPr="000405AA" w:rsidRDefault="00D40D3C" w:rsidP="00710921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9" w:type="dxa"/>
          </w:tcPr>
          <w:p w14:paraId="2628CE52" w14:textId="77777777" w:rsidR="00D40D3C" w:rsidRPr="000405AA" w:rsidRDefault="00D40D3C" w:rsidP="00710921">
            <w:pPr>
              <w:tabs>
                <w:tab w:val="clear" w:pos="227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067FF476" w14:textId="77777777" w:rsidR="00D40D3C" w:rsidRPr="000405AA" w:rsidRDefault="00D40D3C" w:rsidP="00710921">
            <w:pPr>
              <w:tabs>
                <w:tab w:val="clear" w:pos="227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D21015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BFDED5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9D445C1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F84D5AE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064282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9326E50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EBEBAEB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615AAA1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83FB37C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ED58373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0209FBB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E9C9151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77F95BB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4A027CF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F241A39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70ED771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F6C08FB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nil"/>
              <w:right w:val="nil"/>
            </w:tcBorders>
          </w:tcPr>
          <w:p w14:paraId="2EA1537C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E0C8EC4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2CDE36C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clear" w:pos="680"/>
              </w:tabs>
              <w:ind w:right="-64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D40D3C" w:rsidRPr="000405AA" w14:paraId="7603342F" w14:textId="77777777" w:rsidTr="00672BDD">
        <w:tc>
          <w:tcPr>
            <w:tcW w:w="1799" w:type="dxa"/>
          </w:tcPr>
          <w:p w14:paraId="76E4840C" w14:textId="4A368C78" w:rsidR="00D40D3C" w:rsidRPr="000405AA" w:rsidRDefault="00D40D3C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เซ็น แอนด์ โกสุม อินเตอร์ฟู้ดส์ จำกัด</w:t>
            </w:r>
          </w:p>
        </w:tc>
        <w:tc>
          <w:tcPr>
            <w:tcW w:w="1259" w:type="dxa"/>
          </w:tcPr>
          <w:p w14:paraId="37AAC0F0" w14:textId="6A020DF1" w:rsidR="00D40D3C" w:rsidRPr="000405AA" w:rsidRDefault="00D40D3C" w:rsidP="00710921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ผลิตและขายผลิตภัณฑ์อาหาร</w:t>
            </w:r>
          </w:p>
        </w:tc>
        <w:tc>
          <w:tcPr>
            <w:tcW w:w="809" w:type="dxa"/>
          </w:tcPr>
          <w:p w14:paraId="38ACB9FA" w14:textId="77777777" w:rsidR="00D40D3C" w:rsidRPr="000405AA" w:rsidRDefault="00D40D3C" w:rsidP="00710921">
            <w:pPr>
              <w:tabs>
                <w:tab w:val="clear" w:pos="227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B88557" w14:textId="38050BDC" w:rsidR="00D40D3C" w:rsidRPr="000405AA" w:rsidRDefault="00D40D3C" w:rsidP="00D40D3C">
            <w:pPr>
              <w:tabs>
                <w:tab w:val="clear" w:pos="227"/>
                <w:tab w:val="decimal" w:pos="252"/>
              </w:tabs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20" w:type="dxa"/>
          </w:tcPr>
          <w:p w14:paraId="6A2D9D4D" w14:textId="77777777" w:rsidR="00D40D3C" w:rsidRPr="000405AA" w:rsidRDefault="00D40D3C" w:rsidP="00710921">
            <w:pPr>
              <w:tabs>
                <w:tab w:val="clear" w:pos="227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E01F64" w14:textId="72F88BFB" w:rsidR="00D40D3C" w:rsidRPr="000405AA" w:rsidRDefault="00D40D3C" w:rsidP="00D40D3C">
            <w:pPr>
              <w:tabs>
                <w:tab w:val="clear" w:pos="227"/>
                <w:tab w:val="decimal" w:pos="252"/>
              </w:tabs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A210F6D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4D39ED9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159A91B" w14:textId="4E48A16D" w:rsidR="00D40D3C" w:rsidRPr="000405AA" w:rsidRDefault="00286FFA" w:rsidP="00D40D3C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D40D3C" w:rsidRPr="000405AA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270" w:type="dxa"/>
          </w:tcPr>
          <w:p w14:paraId="27B948DA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7636169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2C9715" w14:textId="3A9CE8A3" w:rsidR="00D40D3C" w:rsidRPr="000405AA" w:rsidRDefault="00D40D3C" w:rsidP="00D40D3C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BACC9D5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763BCB22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C7DBF9" w14:textId="05985C1E" w:rsidR="00D40D3C" w:rsidRPr="000405AA" w:rsidRDefault="00D40D3C" w:rsidP="00D40D3C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51,000</w:t>
            </w:r>
          </w:p>
        </w:tc>
        <w:tc>
          <w:tcPr>
            <w:tcW w:w="270" w:type="dxa"/>
          </w:tcPr>
          <w:p w14:paraId="344ED95E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1AD5DF0B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F5B2EE" w14:textId="57A04F7F" w:rsidR="00D40D3C" w:rsidRPr="000405AA" w:rsidRDefault="00D40D3C" w:rsidP="00D40D3C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FDE2EC0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4A58213E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B450DF" w14:textId="320013A7" w:rsidR="00D40D3C" w:rsidRPr="000405AA" w:rsidRDefault="00D40D3C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58F3BAE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119DB5E8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F12C52" w14:textId="6A58354F" w:rsidR="00D40D3C" w:rsidRPr="000405AA" w:rsidRDefault="00D40D3C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93E22C6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49175039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C8EFBB" w14:textId="182DBB9B" w:rsidR="00D40D3C" w:rsidRPr="000405AA" w:rsidRDefault="00D40D3C" w:rsidP="00D40D3C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51,000</w:t>
            </w:r>
          </w:p>
        </w:tc>
        <w:tc>
          <w:tcPr>
            <w:tcW w:w="270" w:type="dxa"/>
          </w:tcPr>
          <w:p w14:paraId="1AA19EB2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11F50A55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51CA43" w14:textId="009A082B" w:rsidR="00D40D3C" w:rsidRPr="000405AA" w:rsidRDefault="00D40D3C" w:rsidP="00D40D3C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DC93DA2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nil"/>
              <w:bottom w:val="single" w:sz="4" w:space="0" w:color="auto"/>
              <w:right w:val="nil"/>
            </w:tcBorders>
          </w:tcPr>
          <w:p w14:paraId="71D6E431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4E7320" w14:textId="5BFD1F4D" w:rsidR="00D40D3C" w:rsidRPr="000405AA" w:rsidRDefault="00D40D3C" w:rsidP="00710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8A37575" w14:textId="77777777" w:rsidR="00D40D3C" w:rsidRPr="000405AA" w:rsidRDefault="00D40D3C" w:rsidP="00710921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1CB0603A" w14:textId="77777777" w:rsidR="00D40D3C" w:rsidRPr="000405AA" w:rsidRDefault="00D40D3C" w:rsidP="00D40D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DDD362" w14:textId="743E7F8E" w:rsidR="00D40D3C" w:rsidRPr="000405AA" w:rsidRDefault="00D40D3C" w:rsidP="00D40D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72BDD" w:rsidRPr="000405AA" w14:paraId="59C07BEB" w14:textId="77777777" w:rsidTr="00672BDD">
        <w:tc>
          <w:tcPr>
            <w:tcW w:w="1799" w:type="dxa"/>
          </w:tcPr>
          <w:p w14:paraId="17590925" w14:textId="722A98B3" w:rsidR="00672BDD" w:rsidRPr="000405AA" w:rsidRDefault="00E51E51" w:rsidP="00672B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8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405A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59" w:type="dxa"/>
          </w:tcPr>
          <w:p w14:paraId="4DC0A197" w14:textId="77777777" w:rsidR="00672BDD" w:rsidRPr="000405AA" w:rsidRDefault="00672BDD" w:rsidP="00672BDD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9" w:type="dxa"/>
          </w:tcPr>
          <w:p w14:paraId="7203ECD4" w14:textId="77777777" w:rsidR="00672BDD" w:rsidRPr="000405AA" w:rsidRDefault="00672BDD" w:rsidP="00672BDD">
            <w:pPr>
              <w:tabs>
                <w:tab w:val="clear" w:pos="227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1BA16C17" w14:textId="77777777" w:rsidR="00672BDD" w:rsidRPr="000405AA" w:rsidRDefault="00672BDD" w:rsidP="00672BDD">
            <w:pPr>
              <w:tabs>
                <w:tab w:val="clear" w:pos="227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BC7790" w14:textId="77777777" w:rsidR="00672BDD" w:rsidRPr="000405AA" w:rsidRDefault="00672BDD" w:rsidP="00672BDD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B43948C" w14:textId="77777777" w:rsidR="00672BDD" w:rsidRPr="000405AA" w:rsidRDefault="00672BDD" w:rsidP="00672BDD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AA69267" w14:textId="77777777" w:rsidR="00672BDD" w:rsidRPr="000405AA" w:rsidRDefault="00672BDD" w:rsidP="00672BD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34B6790" w14:textId="77777777" w:rsidR="00672BDD" w:rsidRPr="000405AA" w:rsidRDefault="00672BDD" w:rsidP="00672BDD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D0D9C0" w14:textId="77777777" w:rsidR="00672BDD" w:rsidRPr="000405AA" w:rsidRDefault="00672BDD" w:rsidP="00672BD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3E7DCF" w14:textId="65B716BA" w:rsidR="00672BDD" w:rsidRPr="000405AA" w:rsidRDefault="00672BDD" w:rsidP="00672BDD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51,000</w:t>
            </w:r>
          </w:p>
        </w:tc>
        <w:tc>
          <w:tcPr>
            <w:tcW w:w="270" w:type="dxa"/>
          </w:tcPr>
          <w:p w14:paraId="316D269F" w14:textId="77777777" w:rsidR="00672BDD" w:rsidRPr="000405AA" w:rsidRDefault="00672BDD" w:rsidP="00672BD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F72FC" w14:textId="771F8005" w:rsidR="00672BDD" w:rsidRPr="000405AA" w:rsidRDefault="00672BDD" w:rsidP="00672BDD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59B037E" w14:textId="77777777" w:rsidR="00672BDD" w:rsidRPr="000405AA" w:rsidRDefault="00672BDD" w:rsidP="00672BD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E1B95D" w14:textId="40F62684" w:rsidR="00672BDD" w:rsidRPr="000405AA" w:rsidRDefault="00672BDD" w:rsidP="00672B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C90EE4A" w14:textId="77777777" w:rsidR="00672BDD" w:rsidRPr="000405AA" w:rsidRDefault="00672BDD" w:rsidP="00672BD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126DFE" w14:textId="60C80CBD" w:rsidR="00672BDD" w:rsidRPr="000405AA" w:rsidRDefault="00672BDD" w:rsidP="00672B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1126C56" w14:textId="77777777" w:rsidR="00672BDD" w:rsidRPr="000405AA" w:rsidRDefault="00672BDD" w:rsidP="00672BD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D2E885" w14:textId="3A7E6629" w:rsidR="00672BDD" w:rsidRPr="000405AA" w:rsidRDefault="00672BDD" w:rsidP="00672BDD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51,000</w:t>
            </w:r>
          </w:p>
        </w:tc>
        <w:tc>
          <w:tcPr>
            <w:tcW w:w="270" w:type="dxa"/>
            <w:tcBorders>
              <w:bottom w:val="nil"/>
            </w:tcBorders>
          </w:tcPr>
          <w:p w14:paraId="082F28E3" w14:textId="77777777" w:rsidR="00672BDD" w:rsidRPr="000405AA" w:rsidRDefault="00672BDD" w:rsidP="00672BDD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40359A" w14:textId="19CE2B4D" w:rsidR="00672BDD" w:rsidRPr="000405AA" w:rsidRDefault="00672BDD" w:rsidP="00672BDD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E552411" w14:textId="77777777" w:rsidR="00672BDD" w:rsidRPr="000405AA" w:rsidRDefault="00672BDD" w:rsidP="00672BDD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559930" w14:textId="1BCC601B" w:rsidR="00672BDD" w:rsidRPr="000405AA" w:rsidRDefault="00672BDD" w:rsidP="00672B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5E28767" w14:textId="77777777" w:rsidR="00672BDD" w:rsidRPr="000405AA" w:rsidRDefault="00672BDD" w:rsidP="00672BDD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714066" w14:textId="427CC997" w:rsidR="00672BDD" w:rsidRPr="000405AA" w:rsidRDefault="00672BDD" w:rsidP="00672B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6C43C1D4" w14:textId="77777777" w:rsidR="0033531A" w:rsidRPr="000405AA" w:rsidRDefault="0033531A" w:rsidP="00D40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C538A60" w14:textId="6E64AAB6" w:rsidR="00E51E51" w:rsidRPr="000405AA" w:rsidRDefault="00E51E51" w:rsidP="00D40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hAnsi="Angsana New" w:hint="cs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</w:p>
    <w:p w14:paraId="33AA1366" w14:textId="77777777" w:rsidR="00E51E51" w:rsidRPr="000405AA" w:rsidRDefault="00E51E51" w:rsidP="00D40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844B4E1" w14:textId="5BF07AF6" w:rsidR="00E51E51" w:rsidRPr="000405AA" w:rsidRDefault="00E51E51" w:rsidP="00D40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  <w:sectPr w:rsidR="00E51E51" w:rsidRPr="000405AA" w:rsidSect="00B55B7D">
          <w:pgSz w:w="16834" w:h="11909" w:orient="landscape" w:code="9"/>
          <w:pgMar w:top="1152" w:right="691" w:bottom="1152" w:left="990" w:header="720" w:footer="720" w:gutter="0"/>
          <w:cols w:space="720"/>
          <w:docGrid w:linePitch="245"/>
        </w:sect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990"/>
        <w:gridCol w:w="1620"/>
        <w:gridCol w:w="270"/>
        <w:gridCol w:w="1614"/>
        <w:gridCol w:w="6"/>
      </w:tblGrid>
      <w:tr w:rsidR="00E51E51" w:rsidRPr="000405AA" w14:paraId="11A05E09" w14:textId="77777777" w:rsidTr="00392983">
        <w:trPr>
          <w:gridAfter w:val="1"/>
          <w:wAfter w:w="6" w:type="dxa"/>
          <w:tblHeader/>
        </w:trPr>
        <w:tc>
          <w:tcPr>
            <w:tcW w:w="4770" w:type="dxa"/>
            <w:vAlign w:val="bottom"/>
          </w:tcPr>
          <w:p w14:paraId="4A265F0F" w14:textId="77777777" w:rsidR="00E51E51" w:rsidRPr="000405AA" w:rsidRDefault="00E51E51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990" w:type="dxa"/>
          </w:tcPr>
          <w:p w14:paraId="3D19909A" w14:textId="77777777" w:rsidR="00E51E51" w:rsidRPr="000405AA" w:rsidRDefault="00E51E51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04" w:type="dxa"/>
            <w:gridSpan w:val="3"/>
          </w:tcPr>
          <w:p w14:paraId="18CD28BB" w14:textId="77777777" w:rsidR="00E51E51" w:rsidRPr="000405AA" w:rsidRDefault="00E51E51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0405A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E51E51" w:rsidRPr="000405AA" w14:paraId="6A227680" w14:textId="77777777" w:rsidTr="00392983">
        <w:trPr>
          <w:tblHeader/>
        </w:trPr>
        <w:tc>
          <w:tcPr>
            <w:tcW w:w="4770" w:type="dxa"/>
            <w:vAlign w:val="bottom"/>
          </w:tcPr>
          <w:p w14:paraId="5044396A" w14:textId="77777777" w:rsidR="00E51E51" w:rsidRPr="000405AA" w:rsidRDefault="00E51E51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0405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405AA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405AA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645B6F8C" w14:textId="7491BBF0" w:rsidR="00E51E51" w:rsidRPr="000405AA" w:rsidRDefault="00392983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620" w:type="dxa"/>
          </w:tcPr>
          <w:p w14:paraId="22D3381C" w14:textId="77777777" w:rsidR="00E51E51" w:rsidRPr="000405AA" w:rsidRDefault="00E51E51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C1C5361" w14:textId="77777777" w:rsidR="00E51E51" w:rsidRPr="000405AA" w:rsidRDefault="00E51E51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05B7757A" w14:textId="77777777" w:rsidR="00E51E51" w:rsidRPr="000405AA" w:rsidRDefault="00E51E51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E51E51" w:rsidRPr="000405AA" w14:paraId="196B9A40" w14:textId="77777777" w:rsidTr="00392983">
        <w:trPr>
          <w:gridAfter w:val="1"/>
          <w:wAfter w:w="6" w:type="dxa"/>
          <w:tblHeader/>
        </w:trPr>
        <w:tc>
          <w:tcPr>
            <w:tcW w:w="4770" w:type="dxa"/>
            <w:shd w:val="clear" w:color="auto" w:fill="auto"/>
            <w:vAlign w:val="bottom"/>
          </w:tcPr>
          <w:p w14:paraId="4728FAA5" w14:textId="77777777" w:rsidR="00E51E51" w:rsidRPr="000405AA" w:rsidRDefault="00E51E51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A24663C" w14:textId="77777777" w:rsidR="00E51E51" w:rsidRPr="000405AA" w:rsidRDefault="00E51E51" w:rsidP="002E59E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04" w:type="dxa"/>
            <w:gridSpan w:val="3"/>
          </w:tcPr>
          <w:p w14:paraId="3172BA8E" w14:textId="77777777" w:rsidR="00E51E51" w:rsidRPr="000405AA" w:rsidRDefault="00E51E51" w:rsidP="002E59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E51E51" w:rsidRPr="000405AA" w14:paraId="3184E9FE" w14:textId="77777777" w:rsidTr="00392983">
        <w:tc>
          <w:tcPr>
            <w:tcW w:w="4770" w:type="dxa"/>
            <w:shd w:val="clear" w:color="auto" w:fill="auto"/>
            <w:vAlign w:val="bottom"/>
          </w:tcPr>
          <w:p w14:paraId="500959B9" w14:textId="574BB124" w:rsidR="00E51E51" w:rsidRPr="000405AA" w:rsidRDefault="00E51E51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ในบริษัท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ZKC</w:t>
            </w:r>
          </w:p>
        </w:tc>
        <w:tc>
          <w:tcPr>
            <w:tcW w:w="990" w:type="dxa"/>
          </w:tcPr>
          <w:p w14:paraId="11C3EB32" w14:textId="139FF1A0" w:rsidR="00E51E51" w:rsidRPr="000405AA" w:rsidRDefault="00392983" w:rsidP="0039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2422A09A" w14:textId="0AED4EC6" w:rsidR="00E51E51" w:rsidRPr="000405AA" w:rsidRDefault="00E51E51" w:rsidP="002E59E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51,000</w:t>
            </w:r>
          </w:p>
        </w:tc>
        <w:tc>
          <w:tcPr>
            <w:tcW w:w="270" w:type="dxa"/>
          </w:tcPr>
          <w:p w14:paraId="5F77F9B4" w14:textId="77777777" w:rsidR="00E51E51" w:rsidRPr="000405AA" w:rsidRDefault="00E51E51" w:rsidP="002E59ED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18B34C5A" w14:textId="5AD8C1C9" w:rsidR="00E51E51" w:rsidRPr="000405AA" w:rsidRDefault="00E51E51" w:rsidP="00265A2C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4F29AB8" w14:textId="77777777" w:rsidR="00E51E51" w:rsidRPr="000405AA" w:rsidRDefault="00E51E51" w:rsidP="00D40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55D9049" w14:textId="77777777" w:rsidR="00D40D3C" w:rsidRPr="000405AA" w:rsidRDefault="00D40D3C" w:rsidP="00D40D3C">
      <w:pPr>
        <w:rPr>
          <w:rFonts w:ascii="Angsana New" w:hAnsi="Angsana New"/>
          <w:sz w:val="30"/>
          <w:szCs w:val="30"/>
        </w:rPr>
      </w:pPr>
    </w:p>
    <w:p w14:paraId="19183481" w14:textId="015F055E" w:rsidR="00D40D3C" w:rsidRPr="000405AA" w:rsidRDefault="00D40D3C" w:rsidP="00D40D3C">
      <w:pPr>
        <w:rPr>
          <w:rFonts w:ascii="Angsana New" w:hAnsi="Angsana New"/>
          <w:sz w:val="30"/>
          <w:szCs w:val="30"/>
        </w:rPr>
        <w:sectPr w:rsidR="00D40D3C" w:rsidRPr="000405AA" w:rsidSect="0033531A">
          <w:pgSz w:w="11909" w:h="16834" w:code="9"/>
          <w:pgMar w:top="691" w:right="1152" w:bottom="994" w:left="1152" w:header="720" w:footer="720" w:gutter="0"/>
          <w:cols w:space="720"/>
          <w:docGrid w:linePitch="245"/>
        </w:sectPr>
      </w:pPr>
    </w:p>
    <w:p w14:paraId="644FA326" w14:textId="5FE030E9" w:rsidR="008E3B76" w:rsidRPr="000405AA" w:rsidRDefault="00B7441E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0405AA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5E32E2C9" w14:textId="77777777" w:rsidR="008E3B76" w:rsidRPr="000405AA" w:rsidRDefault="008E3B76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12"/>
          <w:szCs w:val="12"/>
        </w:rPr>
      </w:pPr>
    </w:p>
    <w:tbl>
      <w:tblPr>
        <w:tblW w:w="15302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2340"/>
        <w:gridCol w:w="810"/>
        <w:gridCol w:w="106"/>
        <w:gridCol w:w="1246"/>
        <w:gridCol w:w="111"/>
        <w:gridCol w:w="1059"/>
        <w:gridCol w:w="108"/>
        <w:gridCol w:w="1242"/>
        <w:gridCol w:w="106"/>
        <w:gridCol w:w="1244"/>
        <w:gridCol w:w="106"/>
        <w:gridCol w:w="1244"/>
        <w:gridCol w:w="106"/>
        <w:gridCol w:w="1334"/>
        <w:gridCol w:w="106"/>
        <w:gridCol w:w="1154"/>
        <w:gridCol w:w="106"/>
        <w:gridCol w:w="1334"/>
        <w:gridCol w:w="106"/>
        <w:gridCol w:w="1322"/>
        <w:gridCol w:w="12"/>
      </w:tblGrid>
      <w:tr w:rsidR="001838EE" w:rsidRPr="000405AA" w14:paraId="5DCF729F" w14:textId="77777777" w:rsidTr="00AD41E9">
        <w:trPr>
          <w:gridAfter w:val="1"/>
          <w:wAfter w:w="12" w:type="dxa"/>
          <w:tblHeader/>
        </w:trPr>
        <w:tc>
          <w:tcPr>
            <w:tcW w:w="2340" w:type="dxa"/>
          </w:tcPr>
          <w:p w14:paraId="61332E21" w14:textId="77777777" w:rsidR="001838EE" w:rsidRPr="000405AA" w:rsidRDefault="001838EE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037DA486" w14:textId="77777777" w:rsidR="001838EE" w:rsidRPr="000405AA" w:rsidRDefault="00183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061D57D0" w14:textId="77777777" w:rsidR="001838EE" w:rsidRPr="000405AA" w:rsidRDefault="00183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034" w:type="dxa"/>
            <w:gridSpan w:val="17"/>
          </w:tcPr>
          <w:p w14:paraId="2EBE83B5" w14:textId="3FEF5283" w:rsidR="001838EE" w:rsidRPr="000405AA" w:rsidRDefault="00183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1838EE" w:rsidRPr="000405AA" w14:paraId="1FBACA05" w14:textId="77777777" w:rsidTr="00AD41E9">
        <w:trPr>
          <w:tblHeader/>
        </w:trPr>
        <w:tc>
          <w:tcPr>
            <w:tcW w:w="2340" w:type="dxa"/>
          </w:tcPr>
          <w:p w14:paraId="7A6D1C9E" w14:textId="77777777" w:rsidR="001838EE" w:rsidRPr="000405AA" w:rsidRDefault="001838EE" w:rsidP="004F3504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46EFD7F4" w14:textId="77777777" w:rsidR="001838EE" w:rsidRPr="000405AA" w:rsidRDefault="001838EE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7A3C7D89" w14:textId="77777777" w:rsidR="001838EE" w:rsidRPr="000405AA" w:rsidRDefault="001838EE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6" w:type="dxa"/>
          </w:tcPr>
          <w:p w14:paraId="7DA8DF0F" w14:textId="77777777" w:rsidR="001838EE" w:rsidRPr="000405AA" w:rsidRDefault="001838EE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" w:type="dxa"/>
          </w:tcPr>
          <w:p w14:paraId="6A2380D1" w14:textId="77777777" w:rsidR="001838EE" w:rsidRPr="000405AA" w:rsidRDefault="001838EE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9" w:type="dxa"/>
          </w:tcPr>
          <w:p w14:paraId="164BE39B" w14:textId="77777777" w:rsidR="001838EE" w:rsidRPr="000405AA" w:rsidRDefault="001838EE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" w:type="dxa"/>
          </w:tcPr>
          <w:p w14:paraId="2E280131" w14:textId="77777777" w:rsidR="001838EE" w:rsidRPr="000405AA" w:rsidRDefault="001838EE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</w:tcPr>
          <w:p w14:paraId="51AA58DD" w14:textId="77777777" w:rsidR="001838EE" w:rsidRPr="000405AA" w:rsidRDefault="001838EE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52825109" w14:textId="585861BC" w:rsidR="001838EE" w:rsidRPr="000405AA" w:rsidRDefault="001838EE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bottom w:val="nil"/>
              <w:right w:val="nil"/>
            </w:tcBorders>
          </w:tcPr>
          <w:p w14:paraId="6C6BB995" w14:textId="77777777" w:rsidR="001838EE" w:rsidRPr="000405AA" w:rsidRDefault="001838EE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7BBB77DF" w14:textId="77777777" w:rsidR="001838EE" w:rsidRPr="000405AA" w:rsidRDefault="001838EE" w:rsidP="004F3504">
            <w:pPr>
              <w:tabs>
                <w:tab w:val="clear" w:pos="227"/>
                <w:tab w:val="clear" w:pos="454"/>
                <w:tab w:val="left" w:pos="506"/>
              </w:tabs>
              <w:ind w:left="-43" w:right="9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bottom w:val="nil"/>
              <w:right w:val="nil"/>
            </w:tcBorders>
            <w:hideMark/>
          </w:tcPr>
          <w:p w14:paraId="61F291D5" w14:textId="77777777" w:rsidR="001838EE" w:rsidRPr="000405AA" w:rsidRDefault="001838EE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เครื่องมือ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31D180E8" w14:textId="77777777" w:rsidR="001838EE" w:rsidRPr="000405AA" w:rsidRDefault="001838EE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tcBorders>
              <w:left w:val="nil"/>
              <w:bottom w:val="nil"/>
              <w:right w:val="nil"/>
            </w:tcBorders>
            <w:hideMark/>
          </w:tcPr>
          <w:p w14:paraId="4D4B06AB" w14:textId="77777777" w:rsidR="001838EE" w:rsidRPr="000405AA" w:rsidRDefault="001838EE" w:rsidP="004F3504">
            <w:pPr>
              <w:tabs>
                <w:tab w:val="clear" w:pos="227"/>
                <w:tab w:val="clear" w:pos="454"/>
                <w:tab w:val="clear" w:pos="680"/>
                <w:tab w:val="left" w:pos="141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เครื่องตกแต่ง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524BA569" w14:textId="77777777" w:rsidR="001838EE" w:rsidRPr="000405AA" w:rsidRDefault="001838EE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</w:tcPr>
          <w:p w14:paraId="3B159E70" w14:textId="77777777" w:rsidR="001838EE" w:rsidRPr="000405AA" w:rsidRDefault="001838EE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476BFABD" w14:textId="77777777" w:rsidR="001838EE" w:rsidRPr="000405AA" w:rsidRDefault="001838EE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tcBorders>
              <w:left w:val="nil"/>
              <w:bottom w:val="nil"/>
              <w:right w:val="nil"/>
            </w:tcBorders>
            <w:hideMark/>
          </w:tcPr>
          <w:p w14:paraId="147F0C84" w14:textId="77777777" w:rsidR="001838EE" w:rsidRPr="000405AA" w:rsidRDefault="001838EE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 w:hint="cs"/>
                <w:sz w:val="25"/>
                <w:szCs w:val="25"/>
                <w:cs/>
              </w:rPr>
              <w:t>สินทรัพย์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690FCDFC" w14:textId="77777777" w:rsidR="001838EE" w:rsidRPr="000405AA" w:rsidRDefault="001838EE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gridSpan w:val="2"/>
            <w:tcBorders>
              <w:left w:val="nil"/>
              <w:bottom w:val="nil"/>
              <w:right w:val="nil"/>
            </w:tcBorders>
          </w:tcPr>
          <w:p w14:paraId="1E5E38EE" w14:textId="77777777" w:rsidR="001838EE" w:rsidRPr="000405AA" w:rsidRDefault="001838EE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1838EE" w:rsidRPr="000405AA" w14:paraId="49FC4B58" w14:textId="77777777" w:rsidTr="00AD41E9">
        <w:trPr>
          <w:tblHeader/>
        </w:trPr>
        <w:tc>
          <w:tcPr>
            <w:tcW w:w="2340" w:type="dxa"/>
          </w:tcPr>
          <w:p w14:paraId="5BE4E733" w14:textId="77777777" w:rsidR="001838EE" w:rsidRPr="000405AA" w:rsidRDefault="001838EE" w:rsidP="004F3504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77867102" w14:textId="77777777" w:rsidR="001838EE" w:rsidRPr="000405AA" w:rsidRDefault="001838EE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7BAA3FA0" w14:textId="77777777" w:rsidR="001838EE" w:rsidRPr="000405AA" w:rsidRDefault="001838EE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6" w:type="dxa"/>
          </w:tcPr>
          <w:p w14:paraId="4D57DE87" w14:textId="77777777" w:rsidR="001838EE" w:rsidRPr="000405AA" w:rsidRDefault="001838EE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ที่ดินและ</w:t>
            </w:r>
          </w:p>
        </w:tc>
        <w:tc>
          <w:tcPr>
            <w:tcW w:w="111" w:type="dxa"/>
          </w:tcPr>
          <w:p w14:paraId="158F7D83" w14:textId="77777777" w:rsidR="001838EE" w:rsidRPr="000405AA" w:rsidRDefault="001838EE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59" w:type="dxa"/>
          </w:tcPr>
          <w:p w14:paraId="316726A2" w14:textId="77777777" w:rsidR="001838EE" w:rsidRPr="000405AA" w:rsidRDefault="001838EE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8" w:type="dxa"/>
          </w:tcPr>
          <w:p w14:paraId="741DEFCF" w14:textId="77777777" w:rsidR="001838EE" w:rsidRPr="000405AA" w:rsidRDefault="001838EE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2" w:type="dxa"/>
          </w:tcPr>
          <w:p w14:paraId="59F50EA5" w14:textId="77777777" w:rsidR="001838EE" w:rsidRPr="000405AA" w:rsidRDefault="001838EE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3F00AF32" w14:textId="0F2001E3" w:rsidR="001838EE" w:rsidRPr="000405AA" w:rsidRDefault="001838EE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</w:tcPr>
          <w:p w14:paraId="184DD5F3" w14:textId="77777777" w:rsidR="001838EE" w:rsidRPr="000405AA" w:rsidRDefault="001838EE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7D159B5F" w14:textId="77777777" w:rsidR="001838EE" w:rsidRPr="000405AA" w:rsidRDefault="001838EE" w:rsidP="004F3504">
            <w:pPr>
              <w:tabs>
                <w:tab w:val="clear" w:pos="227"/>
                <w:tab w:val="clear" w:pos="454"/>
                <w:tab w:val="left" w:pos="506"/>
              </w:tabs>
              <w:ind w:left="-43" w:right="9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hideMark/>
          </w:tcPr>
          <w:p w14:paraId="40F69262" w14:textId="77777777" w:rsidR="001838EE" w:rsidRPr="000405AA" w:rsidRDefault="001838EE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เครื่องใช้และ</w:t>
            </w:r>
          </w:p>
        </w:tc>
        <w:tc>
          <w:tcPr>
            <w:tcW w:w="106" w:type="dxa"/>
          </w:tcPr>
          <w:p w14:paraId="4E5A91A4" w14:textId="77777777" w:rsidR="001838EE" w:rsidRPr="000405AA" w:rsidRDefault="001838EE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hideMark/>
          </w:tcPr>
          <w:p w14:paraId="03922AD5" w14:textId="77777777" w:rsidR="001838EE" w:rsidRPr="000405AA" w:rsidRDefault="001838EE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ติดตั้งและ</w:t>
            </w:r>
          </w:p>
        </w:tc>
        <w:tc>
          <w:tcPr>
            <w:tcW w:w="106" w:type="dxa"/>
          </w:tcPr>
          <w:p w14:paraId="1981D039" w14:textId="77777777" w:rsidR="001838EE" w:rsidRPr="000405AA" w:rsidRDefault="001838EE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</w:tcPr>
          <w:p w14:paraId="241DDFF1" w14:textId="77777777" w:rsidR="001838EE" w:rsidRPr="000405AA" w:rsidRDefault="001838EE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2924F419" w14:textId="77777777" w:rsidR="001838EE" w:rsidRPr="000405AA" w:rsidRDefault="001838EE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hideMark/>
          </w:tcPr>
          <w:p w14:paraId="09B52ADE" w14:textId="77777777" w:rsidR="001838EE" w:rsidRPr="000405AA" w:rsidRDefault="001838EE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ระหว่าง</w:t>
            </w:r>
          </w:p>
        </w:tc>
        <w:tc>
          <w:tcPr>
            <w:tcW w:w="106" w:type="dxa"/>
          </w:tcPr>
          <w:p w14:paraId="063A3A94" w14:textId="77777777" w:rsidR="001838EE" w:rsidRPr="000405AA" w:rsidRDefault="001838EE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34" w:type="dxa"/>
            <w:gridSpan w:val="2"/>
          </w:tcPr>
          <w:p w14:paraId="02E5EE86" w14:textId="77777777" w:rsidR="001838EE" w:rsidRPr="000405AA" w:rsidRDefault="001838EE" w:rsidP="004F3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1838EE" w:rsidRPr="000405AA" w14:paraId="5E19BE15" w14:textId="77777777" w:rsidTr="00AD41E9">
        <w:trPr>
          <w:tblHeader/>
        </w:trPr>
        <w:tc>
          <w:tcPr>
            <w:tcW w:w="2340" w:type="dxa"/>
          </w:tcPr>
          <w:p w14:paraId="6EE33F71" w14:textId="77777777" w:rsidR="001838EE" w:rsidRPr="000405AA" w:rsidRDefault="001838EE" w:rsidP="003A0B5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1F05C60B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3B8B4E5E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6" w:type="dxa"/>
          </w:tcPr>
          <w:p w14:paraId="6A4A32BB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ส่วนปรับปรุง</w:t>
            </w:r>
          </w:p>
        </w:tc>
        <w:tc>
          <w:tcPr>
            <w:tcW w:w="111" w:type="dxa"/>
          </w:tcPr>
          <w:p w14:paraId="66973338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59" w:type="dxa"/>
          </w:tcPr>
          <w:p w14:paraId="4324685B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8" w:type="dxa"/>
          </w:tcPr>
          <w:p w14:paraId="193054B7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2" w:type="dxa"/>
          </w:tcPr>
          <w:p w14:paraId="0D6C2C49" w14:textId="070EFA12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เครื่องจักรและ</w:t>
            </w:r>
          </w:p>
        </w:tc>
        <w:tc>
          <w:tcPr>
            <w:tcW w:w="106" w:type="dxa"/>
          </w:tcPr>
          <w:p w14:paraId="3B890DD2" w14:textId="293FBE16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hideMark/>
          </w:tcPr>
          <w:p w14:paraId="13E3FB9F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ส่วนปรับปรุง</w:t>
            </w:r>
          </w:p>
        </w:tc>
        <w:tc>
          <w:tcPr>
            <w:tcW w:w="106" w:type="dxa"/>
          </w:tcPr>
          <w:p w14:paraId="2C38BD6F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left" w:pos="506"/>
              </w:tabs>
              <w:ind w:left="-43" w:right="9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hideMark/>
          </w:tcPr>
          <w:p w14:paraId="17C8076B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อุปกรณ์ใช้ใน</w:t>
            </w:r>
          </w:p>
        </w:tc>
        <w:tc>
          <w:tcPr>
            <w:tcW w:w="106" w:type="dxa"/>
          </w:tcPr>
          <w:p w14:paraId="6FD16145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hideMark/>
          </w:tcPr>
          <w:p w14:paraId="4E8D8642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อุปกรณ์</w:t>
            </w:r>
          </w:p>
        </w:tc>
        <w:tc>
          <w:tcPr>
            <w:tcW w:w="106" w:type="dxa"/>
          </w:tcPr>
          <w:p w14:paraId="266464ED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</w:tcPr>
          <w:p w14:paraId="74808E7E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02E77309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hideMark/>
          </w:tcPr>
          <w:p w14:paraId="0434CC1B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การก่อสร้างและ</w:t>
            </w:r>
          </w:p>
        </w:tc>
        <w:tc>
          <w:tcPr>
            <w:tcW w:w="106" w:type="dxa"/>
          </w:tcPr>
          <w:p w14:paraId="7886E540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gridSpan w:val="2"/>
          </w:tcPr>
          <w:p w14:paraId="6A15B6FB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1838EE" w:rsidRPr="000405AA" w14:paraId="56598DA5" w14:textId="77777777" w:rsidTr="00AD41E9">
        <w:trPr>
          <w:tblHeader/>
        </w:trPr>
        <w:tc>
          <w:tcPr>
            <w:tcW w:w="2340" w:type="dxa"/>
          </w:tcPr>
          <w:p w14:paraId="1C9E11FC" w14:textId="77777777" w:rsidR="001838EE" w:rsidRPr="000405AA" w:rsidRDefault="001838EE" w:rsidP="003A0B5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7724A8AA" w14:textId="0DEC5765" w:rsidR="001838EE" w:rsidRPr="000405AA" w:rsidRDefault="009B4228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 w:hint="cs"/>
                <w:i/>
                <w:iCs/>
                <w:sz w:val="25"/>
                <w:szCs w:val="25"/>
                <w:cs/>
              </w:rPr>
              <w:t>หมายเหตุ</w:t>
            </w:r>
          </w:p>
        </w:tc>
        <w:tc>
          <w:tcPr>
            <w:tcW w:w="106" w:type="dxa"/>
          </w:tcPr>
          <w:p w14:paraId="546783D5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46" w:type="dxa"/>
          </w:tcPr>
          <w:p w14:paraId="223968CF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</w:t>
            </w:r>
          </w:p>
        </w:tc>
        <w:tc>
          <w:tcPr>
            <w:tcW w:w="111" w:type="dxa"/>
          </w:tcPr>
          <w:p w14:paraId="56CD062C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59" w:type="dxa"/>
          </w:tcPr>
          <w:p w14:paraId="120443B2" w14:textId="63705E25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อาคาร</w:t>
            </w:r>
          </w:p>
        </w:tc>
        <w:tc>
          <w:tcPr>
            <w:tcW w:w="108" w:type="dxa"/>
          </w:tcPr>
          <w:p w14:paraId="11BBB87E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2" w:type="dxa"/>
          </w:tcPr>
          <w:p w14:paraId="2EB0B375" w14:textId="70B23AC2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อุปกรณ์โรงงาน</w:t>
            </w:r>
          </w:p>
        </w:tc>
        <w:tc>
          <w:tcPr>
            <w:tcW w:w="106" w:type="dxa"/>
          </w:tcPr>
          <w:p w14:paraId="0F768C4B" w14:textId="09EB9B4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hideMark/>
          </w:tcPr>
          <w:p w14:paraId="51F0CA79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สิทธิการเช่า</w:t>
            </w:r>
          </w:p>
        </w:tc>
        <w:tc>
          <w:tcPr>
            <w:tcW w:w="106" w:type="dxa"/>
          </w:tcPr>
          <w:p w14:paraId="1D946AC3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left" w:pos="506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hideMark/>
          </w:tcPr>
          <w:p w14:paraId="61D07668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การดำเนินงาน</w:t>
            </w:r>
          </w:p>
        </w:tc>
        <w:tc>
          <w:tcPr>
            <w:tcW w:w="106" w:type="dxa"/>
          </w:tcPr>
          <w:p w14:paraId="155B5D22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hideMark/>
          </w:tcPr>
          <w:p w14:paraId="6D10A3A9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สำนักงาน</w:t>
            </w:r>
          </w:p>
        </w:tc>
        <w:tc>
          <w:tcPr>
            <w:tcW w:w="106" w:type="dxa"/>
          </w:tcPr>
          <w:p w14:paraId="32638115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  <w:hideMark/>
          </w:tcPr>
          <w:p w14:paraId="2E5BD1AE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06" w:type="dxa"/>
          </w:tcPr>
          <w:p w14:paraId="1387CBE4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hideMark/>
          </w:tcPr>
          <w:p w14:paraId="5BA5AED6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ติดตั้ง</w:t>
            </w:r>
          </w:p>
        </w:tc>
        <w:tc>
          <w:tcPr>
            <w:tcW w:w="106" w:type="dxa"/>
          </w:tcPr>
          <w:p w14:paraId="7E312CBE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gridSpan w:val="2"/>
            <w:hideMark/>
          </w:tcPr>
          <w:p w14:paraId="3F8E6F88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1838EE" w:rsidRPr="000405AA" w14:paraId="7D5AD213" w14:textId="77777777" w:rsidTr="00AD41E9">
        <w:trPr>
          <w:gridAfter w:val="1"/>
          <w:wAfter w:w="12" w:type="dxa"/>
        </w:trPr>
        <w:tc>
          <w:tcPr>
            <w:tcW w:w="2340" w:type="dxa"/>
          </w:tcPr>
          <w:p w14:paraId="449BD998" w14:textId="77777777" w:rsidR="001838EE" w:rsidRPr="000405AA" w:rsidRDefault="001838EE" w:rsidP="003A0B53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29F77037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1498B936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034" w:type="dxa"/>
            <w:gridSpan w:val="17"/>
          </w:tcPr>
          <w:p w14:paraId="42060E2E" w14:textId="4BE15FFA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0405AA">
              <w:rPr>
                <w:rFonts w:asciiTheme="majorBidi" w:hAnsiTheme="majorBidi" w:cstheme="majorBidi" w:hint="cs"/>
                <w:i/>
                <w:iCs/>
                <w:sz w:val="25"/>
                <w:szCs w:val="25"/>
                <w:cs/>
              </w:rPr>
              <w:t>พันบาท)</w:t>
            </w:r>
          </w:p>
        </w:tc>
      </w:tr>
      <w:tr w:rsidR="001838EE" w:rsidRPr="000405AA" w14:paraId="1DF6C535" w14:textId="77777777" w:rsidTr="00AD41E9">
        <w:tc>
          <w:tcPr>
            <w:tcW w:w="2340" w:type="dxa"/>
            <w:hideMark/>
          </w:tcPr>
          <w:p w14:paraId="203A1B2A" w14:textId="77777777" w:rsidR="001838EE" w:rsidRPr="000405AA" w:rsidRDefault="001838EE" w:rsidP="003A0B53">
            <w:pPr>
              <w:tabs>
                <w:tab w:val="clear" w:pos="227"/>
                <w:tab w:val="left" w:pos="27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ราคาทุน</w:t>
            </w:r>
          </w:p>
        </w:tc>
        <w:tc>
          <w:tcPr>
            <w:tcW w:w="810" w:type="dxa"/>
          </w:tcPr>
          <w:p w14:paraId="7030E243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4"/>
              </w:tabs>
              <w:ind w:left="-108" w:right="-18"/>
              <w:jc w:val="right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106" w:type="dxa"/>
          </w:tcPr>
          <w:p w14:paraId="1E651389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4"/>
              </w:tabs>
              <w:ind w:left="-108" w:right="-18"/>
              <w:jc w:val="right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1246" w:type="dxa"/>
          </w:tcPr>
          <w:p w14:paraId="26AB3787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4"/>
              </w:tabs>
              <w:ind w:left="-108" w:right="-18"/>
              <w:jc w:val="right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111" w:type="dxa"/>
          </w:tcPr>
          <w:p w14:paraId="2412FEE4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4"/>
              </w:tabs>
              <w:ind w:left="-108" w:right="-18"/>
              <w:jc w:val="right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1059" w:type="dxa"/>
          </w:tcPr>
          <w:p w14:paraId="3A03949D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4"/>
              </w:tabs>
              <w:ind w:left="-108" w:right="-18"/>
              <w:jc w:val="right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108" w:type="dxa"/>
          </w:tcPr>
          <w:p w14:paraId="78CD2BBF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4"/>
              </w:tabs>
              <w:ind w:left="-108" w:right="-18"/>
              <w:jc w:val="right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1242" w:type="dxa"/>
          </w:tcPr>
          <w:p w14:paraId="4325E0F9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4"/>
              </w:tabs>
              <w:ind w:left="-108" w:right="-18"/>
              <w:jc w:val="right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106" w:type="dxa"/>
          </w:tcPr>
          <w:p w14:paraId="117DF7D5" w14:textId="4CDC86A2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4"/>
              </w:tabs>
              <w:ind w:left="-108" w:right="-18"/>
              <w:jc w:val="right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1244" w:type="dxa"/>
            <w:tcBorders>
              <w:left w:val="nil"/>
              <w:bottom w:val="nil"/>
              <w:right w:val="nil"/>
            </w:tcBorders>
          </w:tcPr>
          <w:p w14:paraId="28996C4A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20DC186B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bottom w:val="nil"/>
              <w:right w:val="nil"/>
            </w:tcBorders>
          </w:tcPr>
          <w:p w14:paraId="36A189ED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6E3526C1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tcBorders>
              <w:left w:val="nil"/>
              <w:bottom w:val="nil"/>
              <w:right w:val="nil"/>
            </w:tcBorders>
          </w:tcPr>
          <w:p w14:paraId="081CBC44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516F43CF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</w:tcPr>
          <w:p w14:paraId="34894480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1115B659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tcBorders>
              <w:left w:val="nil"/>
              <w:bottom w:val="nil"/>
              <w:right w:val="nil"/>
            </w:tcBorders>
          </w:tcPr>
          <w:p w14:paraId="090131A1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0DD990EF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gridSpan w:val="2"/>
            <w:tcBorders>
              <w:left w:val="nil"/>
              <w:bottom w:val="nil"/>
              <w:right w:val="nil"/>
            </w:tcBorders>
          </w:tcPr>
          <w:p w14:paraId="6E99D113" w14:textId="77777777" w:rsidR="001838EE" w:rsidRPr="000405AA" w:rsidRDefault="001838EE" w:rsidP="003A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8" w:firstLine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838EE" w:rsidRPr="000405AA" w14:paraId="1CBBEF34" w14:textId="77777777" w:rsidTr="00AD41E9">
        <w:tc>
          <w:tcPr>
            <w:tcW w:w="2340" w:type="dxa"/>
            <w:hideMark/>
          </w:tcPr>
          <w:p w14:paraId="1EF84D1C" w14:textId="40625B2C" w:rsidR="001838EE" w:rsidRPr="000405AA" w:rsidRDefault="001838EE" w:rsidP="005C43B8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มกราคม </w:t>
            </w:r>
            <w:r w:rsidRPr="000405AA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810" w:type="dxa"/>
          </w:tcPr>
          <w:p w14:paraId="36B2F042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09B7D997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246" w:type="dxa"/>
          </w:tcPr>
          <w:p w14:paraId="6D231F83" w14:textId="2382C399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326,313</w:t>
            </w:r>
          </w:p>
        </w:tc>
        <w:tc>
          <w:tcPr>
            <w:tcW w:w="111" w:type="dxa"/>
          </w:tcPr>
          <w:p w14:paraId="4B3A8DBB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9" w:type="dxa"/>
          </w:tcPr>
          <w:p w14:paraId="793D081D" w14:textId="5947844F" w:rsidR="001838EE" w:rsidRPr="000405AA" w:rsidRDefault="003445C7" w:rsidP="0059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6" w:right="227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" w:type="dxa"/>
          </w:tcPr>
          <w:p w14:paraId="0E169427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</w:tcPr>
          <w:p w14:paraId="3E48702B" w14:textId="2085569C" w:rsidR="001838EE" w:rsidRPr="000405AA" w:rsidRDefault="003445C7" w:rsidP="0059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6" w:right="227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777CE47D" w14:textId="1F348E6B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vAlign w:val="center"/>
          </w:tcPr>
          <w:p w14:paraId="0D569203" w14:textId="2ECCCC78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982,507</w:t>
            </w:r>
          </w:p>
        </w:tc>
        <w:tc>
          <w:tcPr>
            <w:tcW w:w="106" w:type="dxa"/>
          </w:tcPr>
          <w:p w14:paraId="4D2C47A5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vAlign w:val="center"/>
          </w:tcPr>
          <w:p w14:paraId="36C55484" w14:textId="2C153AFE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135,648</w:t>
            </w:r>
          </w:p>
        </w:tc>
        <w:tc>
          <w:tcPr>
            <w:tcW w:w="106" w:type="dxa"/>
          </w:tcPr>
          <w:p w14:paraId="4B48220C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vAlign w:val="center"/>
          </w:tcPr>
          <w:p w14:paraId="294EF4E3" w14:textId="175EC905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140,935</w:t>
            </w:r>
          </w:p>
        </w:tc>
        <w:tc>
          <w:tcPr>
            <w:tcW w:w="106" w:type="dxa"/>
          </w:tcPr>
          <w:p w14:paraId="551569BA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54" w:type="dxa"/>
            <w:vAlign w:val="center"/>
          </w:tcPr>
          <w:p w14:paraId="3185E66E" w14:textId="37FD7102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3,723</w:t>
            </w:r>
          </w:p>
        </w:tc>
        <w:tc>
          <w:tcPr>
            <w:tcW w:w="106" w:type="dxa"/>
          </w:tcPr>
          <w:p w14:paraId="78E5C5FA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</w:tcPr>
          <w:p w14:paraId="21E8F49E" w14:textId="4054BD40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25,949</w:t>
            </w:r>
          </w:p>
        </w:tc>
        <w:tc>
          <w:tcPr>
            <w:tcW w:w="106" w:type="dxa"/>
          </w:tcPr>
          <w:p w14:paraId="00FD215A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gridSpan w:val="2"/>
          </w:tcPr>
          <w:p w14:paraId="09F525E8" w14:textId="5ADE03BC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1,615,075</w:t>
            </w:r>
          </w:p>
        </w:tc>
      </w:tr>
      <w:tr w:rsidR="001838EE" w:rsidRPr="000405AA" w14:paraId="022CFEF5" w14:textId="77777777" w:rsidTr="00AD41E9">
        <w:tc>
          <w:tcPr>
            <w:tcW w:w="2340" w:type="dxa"/>
            <w:hideMark/>
          </w:tcPr>
          <w:p w14:paraId="70D46C86" w14:textId="2EF23911" w:rsidR="001838EE" w:rsidRPr="000405AA" w:rsidRDefault="001838EE" w:rsidP="005C43B8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205455F1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5E71C728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246" w:type="dxa"/>
          </w:tcPr>
          <w:p w14:paraId="4DF223BF" w14:textId="0F8C808F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106" w:right="396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08D5EE1B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9" w:type="dxa"/>
          </w:tcPr>
          <w:p w14:paraId="3C509949" w14:textId="20F09A8B" w:rsidR="001838EE" w:rsidRPr="000405AA" w:rsidRDefault="003445C7" w:rsidP="0059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6" w:right="227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" w:type="dxa"/>
          </w:tcPr>
          <w:p w14:paraId="5BEC174C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</w:tcPr>
          <w:p w14:paraId="40488A3D" w14:textId="36587152" w:rsidR="001838EE" w:rsidRPr="000405AA" w:rsidRDefault="003445C7" w:rsidP="0059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6" w:right="227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5D522489" w14:textId="7C03FE8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vAlign w:val="center"/>
          </w:tcPr>
          <w:p w14:paraId="335086EB" w14:textId="79504C36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37,504</w:t>
            </w:r>
          </w:p>
        </w:tc>
        <w:tc>
          <w:tcPr>
            <w:tcW w:w="106" w:type="dxa"/>
          </w:tcPr>
          <w:p w14:paraId="3354B578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vAlign w:val="center"/>
          </w:tcPr>
          <w:p w14:paraId="53C29D1A" w14:textId="4F72D085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11,933</w:t>
            </w:r>
          </w:p>
        </w:tc>
        <w:tc>
          <w:tcPr>
            <w:tcW w:w="106" w:type="dxa"/>
          </w:tcPr>
          <w:p w14:paraId="6C11C67C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vAlign w:val="center"/>
          </w:tcPr>
          <w:p w14:paraId="00F86D4D" w14:textId="26E27968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8,089</w:t>
            </w:r>
          </w:p>
        </w:tc>
        <w:tc>
          <w:tcPr>
            <w:tcW w:w="106" w:type="dxa"/>
          </w:tcPr>
          <w:p w14:paraId="5585C5F7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</w:tcPr>
          <w:p w14:paraId="080867E8" w14:textId="2AEEA06B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06" w:right="396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4586DFAF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</w:tcPr>
          <w:p w14:paraId="62402373" w14:textId="7D692BE9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1,229</w:t>
            </w:r>
          </w:p>
        </w:tc>
        <w:tc>
          <w:tcPr>
            <w:tcW w:w="106" w:type="dxa"/>
          </w:tcPr>
          <w:p w14:paraId="519CDBAD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gridSpan w:val="2"/>
          </w:tcPr>
          <w:p w14:paraId="09A46114" w14:textId="47D73045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58,75</w:t>
            </w:r>
            <w:r w:rsidRPr="000405AA">
              <w:rPr>
                <w:rFonts w:asciiTheme="majorBidi" w:hAnsiTheme="majorBidi" w:cstheme="majorBidi" w:hint="cs"/>
                <w:sz w:val="25"/>
                <w:szCs w:val="25"/>
                <w:cs/>
              </w:rPr>
              <w:t>5</w:t>
            </w:r>
          </w:p>
        </w:tc>
      </w:tr>
      <w:tr w:rsidR="001838EE" w:rsidRPr="000405AA" w14:paraId="4B1F0F02" w14:textId="77777777" w:rsidTr="00AD41E9">
        <w:tc>
          <w:tcPr>
            <w:tcW w:w="2340" w:type="dxa"/>
          </w:tcPr>
          <w:p w14:paraId="3D022410" w14:textId="6FCF6CE7" w:rsidR="001838EE" w:rsidRPr="000405AA" w:rsidRDefault="001838EE" w:rsidP="005C43B8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โอน</w:t>
            </w:r>
          </w:p>
        </w:tc>
        <w:tc>
          <w:tcPr>
            <w:tcW w:w="810" w:type="dxa"/>
          </w:tcPr>
          <w:p w14:paraId="162E512F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09ED239C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246" w:type="dxa"/>
          </w:tcPr>
          <w:p w14:paraId="697BDF9A" w14:textId="7C2EBE48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106" w:right="396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5DD0933A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9" w:type="dxa"/>
          </w:tcPr>
          <w:p w14:paraId="7D93829E" w14:textId="496599D1" w:rsidR="001838EE" w:rsidRPr="000405AA" w:rsidRDefault="003445C7" w:rsidP="0059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6" w:right="227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" w:type="dxa"/>
          </w:tcPr>
          <w:p w14:paraId="303BEF77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</w:tcPr>
          <w:p w14:paraId="30330D17" w14:textId="7A0017AC" w:rsidR="001838EE" w:rsidRPr="000405AA" w:rsidRDefault="003445C7" w:rsidP="0059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6" w:right="227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503DFF2B" w14:textId="39EC101D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</w:tcPr>
          <w:p w14:paraId="757307DC" w14:textId="4199F53D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3,323</w:t>
            </w:r>
          </w:p>
        </w:tc>
        <w:tc>
          <w:tcPr>
            <w:tcW w:w="106" w:type="dxa"/>
          </w:tcPr>
          <w:p w14:paraId="59016AB2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</w:tcPr>
          <w:p w14:paraId="26671E89" w14:textId="2B8C1FAB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1,496</w:t>
            </w:r>
          </w:p>
        </w:tc>
        <w:tc>
          <w:tcPr>
            <w:tcW w:w="106" w:type="dxa"/>
          </w:tcPr>
          <w:p w14:paraId="5D0B2883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</w:tcPr>
          <w:p w14:paraId="101E1304" w14:textId="6DF8955D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613</w:t>
            </w:r>
          </w:p>
        </w:tc>
        <w:tc>
          <w:tcPr>
            <w:tcW w:w="106" w:type="dxa"/>
          </w:tcPr>
          <w:p w14:paraId="6CCC49BB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</w:tcPr>
          <w:p w14:paraId="74357D7F" w14:textId="7964D11B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06" w:right="396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431C6700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</w:tcPr>
          <w:p w14:paraId="33A83A33" w14:textId="220661AC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(5,432)</w:t>
            </w:r>
          </w:p>
        </w:tc>
        <w:tc>
          <w:tcPr>
            <w:tcW w:w="106" w:type="dxa"/>
          </w:tcPr>
          <w:p w14:paraId="57CD9024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gridSpan w:val="2"/>
          </w:tcPr>
          <w:p w14:paraId="041F9836" w14:textId="7B395C18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06" w:right="396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1838EE" w:rsidRPr="000405AA" w14:paraId="7DABB457" w14:textId="77777777" w:rsidTr="00AD41E9">
        <w:tc>
          <w:tcPr>
            <w:tcW w:w="2340" w:type="dxa"/>
          </w:tcPr>
          <w:p w14:paraId="018F8CD5" w14:textId="0C40265C" w:rsidR="001838EE" w:rsidRPr="000405AA" w:rsidRDefault="001838EE" w:rsidP="005C43B8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810" w:type="dxa"/>
          </w:tcPr>
          <w:p w14:paraId="7B1A7754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4160DB4F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3BCA4C94" w14:textId="234108F8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106" w:right="396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788F74E1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14:paraId="657FE13E" w14:textId="59CACE8D" w:rsidR="001838EE" w:rsidRPr="000405AA" w:rsidRDefault="003445C7" w:rsidP="0059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6" w:right="227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" w:type="dxa"/>
          </w:tcPr>
          <w:p w14:paraId="711E5050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597709E" w14:textId="70992D39" w:rsidR="001838EE" w:rsidRPr="000405AA" w:rsidRDefault="003445C7" w:rsidP="0059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6" w:right="227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5AE88C4D" w14:textId="3189FC0E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265B4B34" w14:textId="0F833B7E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14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(76,78</w:t>
            </w:r>
            <w:r w:rsidRPr="000405AA">
              <w:rPr>
                <w:rFonts w:asciiTheme="majorBidi" w:hAnsiTheme="majorBidi" w:cstheme="majorBidi" w:hint="cs"/>
                <w:sz w:val="25"/>
                <w:szCs w:val="25"/>
                <w:cs/>
              </w:rPr>
              <w:t>5</w:t>
            </w:r>
            <w:r w:rsidRPr="000405AA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06" w:type="dxa"/>
          </w:tcPr>
          <w:p w14:paraId="1760CC94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77951690" w14:textId="3E9B9683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14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(4,526)</w:t>
            </w:r>
          </w:p>
        </w:tc>
        <w:tc>
          <w:tcPr>
            <w:tcW w:w="106" w:type="dxa"/>
          </w:tcPr>
          <w:p w14:paraId="2D8F997C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78FFF798" w14:textId="388E5D13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(6,681)</w:t>
            </w:r>
          </w:p>
        </w:tc>
        <w:tc>
          <w:tcPr>
            <w:tcW w:w="106" w:type="dxa"/>
          </w:tcPr>
          <w:p w14:paraId="0ECA8259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09F75B30" w14:textId="261B6357" w:rsidR="001838EE" w:rsidRPr="000405AA" w:rsidRDefault="001838EE" w:rsidP="00E51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6"/>
              </w:tabs>
              <w:ind w:left="-106" w:right="-39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(83</w:t>
            </w:r>
            <w:r w:rsidRPr="000405AA">
              <w:rPr>
                <w:rFonts w:asciiTheme="majorBidi" w:hAnsiTheme="majorBidi" w:cstheme="majorBidi" w:hint="cs"/>
                <w:sz w:val="25"/>
                <w:szCs w:val="25"/>
                <w:cs/>
              </w:rPr>
              <w:t>3</w:t>
            </w:r>
            <w:r w:rsidRPr="000405AA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06" w:type="dxa"/>
          </w:tcPr>
          <w:p w14:paraId="71720585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3E4AAB4A" w14:textId="49623505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396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(3,960)</w:t>
            </w:r>
          </w:p>
        </w:tc>
        <w:tc>
          <w:tcPr>
            <w:tcW w:w="106" w:type="dxa"/>
          </w:tcPr>
          <w:p w14:paraId="519A05FB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gridSpan w:val="2"/>
            <w:tcBorders>
              <w:bottom w:val="single" w:sz="4" w:space="0" w:color="auto"/>
            </w:tcBorders>
          </w:tcPr>
          <w:p w14:paraId="1CE44EB2" w14:textId="1F22E408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14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(92,78</w:t>
            </w:r>
            <w:r w:rsidRPr="000405AA">
              <w:rPr>
                <w:rFonts w:asciiTheme="majorBidi" w:hAnsiTheme="majorBidi" w:cstheme="majorBidi" w:hint="cs"/>
                <w:sz w:val="25"/>
                <w:szCs w:val="25"/>
                <w:cs/>
              </w:rPr>
              <w:t>5</w:t>
            </w:r>
            <w:r w:rsidRPr="000405AA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1838EE" w:rsidRPr="000405AA" w14:paraId="7ADBBE02" w14:textId="77777777" w:rsidTr="00AD41E9">
        <w:tc>
          <w:tcPr>
            <w:tcW w:w="2340" w:type="dxa"/>
            <w:hideMark/>
          </w:tcPr>
          <w:p w14:paraId="3F3257DB" w14:textId="70E14C80" w:rsidR="001838EE" w:rsidRPr="000405AA" w:rsidRDefault="001838EE" w:rsidP="005C43B8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2563 </w:t>
            </w:r>
            <w:r w:rsidRPr="000405AA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และ</w:t>
            </w: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br/>
              <w:t xml:space="preserve">  1 </w:t>
            </w:r>
            <w:r w:rsidRPr="000405AA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810" w:type="dxa"/>
          </w:tcPr>
          <w:p w14:paraId="096135EB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715E252D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AF92A8E" w14:textId="77777777" w:rsidR="003445C7" w:rsidRPr="000405AA" w:rsidRDefault="003445C7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43C52104" w14:textId="0A766479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326,313</w:t>
            </w:r>
          </w:p>
        </w:tc>
        <w:tc>
          <w:tcPr>
            <w:tcW w:w="111" w:type="dxa"/>
          </w:tcPr>
          <w:p w14:paraId="07B07D44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14:paraId="6F2EB6A5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3A4C618C" w14:textId="6E21C4BC" w:rsidR="003445C7" w:rsidRPr="000405AA" w:rsidRDefault="003445C7" w:rsidP="0059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6" w:right="227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108" w:type="dxa"/>
          </w:tcPr>
          <w:p w14:paraId="0ABDF9A5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49D832C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2FC62CD7" w14:textId="19BDED07" w:rsidR="003445C7" w:rsidRPr="000405AA" w:rsidRDefault="003445C7" w:rsidP="0059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6" w:right="227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7C905F0E" w14:textId="6DC81478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FE3C76" w14:textId="77777777" w:rsidR="003445C7" w:rsidRPr="000405AA" w:rsidRDefault="003445C7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499B9CAA" w14:textId="43E2770E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946,549</w:t>
            </w:r>
          </w:p>
        </w:tc>
        <w:tc>
          <w:tcPr>
            <w:tcW w:w="106" w:type="dxa"/>
          </w:tcPr>
          <w:p w14:paraId="71D5F3E8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7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47DD3BE" w14:textId="77777777" w:rsidR="003445C7" w:rsidRPr="000405AA" w:rsidRDefault="003445C7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37FAF66E" w14:textId="716255AD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144,55</w:t>
            </w:r>
            <w:r w:rsidRPr="000405AA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1</w:t>
            </w:r>
          </w:p>
        </w:tc>
        <w:tc>
          <w:tcPr>
            <w:tcW w:w="106" w:type="dxa"/>
          </w:tcPr>
          <w:p w14:paraId="31CCAA36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7583DA4" w14:textId="77777777" w:rsidR="003445C7" w:rsidRPr="000405AA" w:rsidRDefault="003445C7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13AAA1B4" w14:textId="4A3110A4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142,95</w:t>
            </w:r>
            <w:r w:rsidRPr="000405AA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6</w:t>
            </w:r>
          </w:p>
        </w:tc>
        <w:tc>
          <w:tcPr>
            <w:tcW w:w="106" w:type="dxa"/>
          </w:tcPr>
          <w:p w14:paraId="140A1FD4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41D028F" w14:textId="77777777" w:rsidR="003445C7" w:rsidRPr="000405AA" w:rsidRDefault="003445C7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6373CCA6" w14:textId="6F41A32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2,890</w:t>
            </w:r>
          </w:p>
        </w:tc>
        <w:tc>
          <w:tcPr>
            <w:tcW w:w="106" w:type="dxa"/>
          </w:tcPr>
          <w:p w14:paraId="6C7EE4D4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nil"/>
            </w:tcBorders>
          </w:tcPr>
          <w:p w14:paraId="6ED70628" w14:textId="77777777" w:rsidR="003445C7" w:rsidRPr="000405AA" w:rsidRDefault="003445C7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5B1D81C4" w14:textId="27F7F74D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17,78</w:t>
            </w:r>
            <w:r w:rsidRPr="000405AA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6</w:t>
            </w:r>
          </w:p>
        </w:tc>
        <w:tc>
          <w:tcPr>
            <w:tcW w:w="106" w:type="dxa"/>
          </w:tcPr>
          <w:p w14:paraId="160813A6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32D383D" w14:textId="77777777" w:rsidR="003445C7" w:rsidRPr="000405AA" w:rsidRDefault="003445C7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4EE679CE" w14:textId="4A142DC8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1,581,045</w:t>
            </w:r>
          </w:p>
        </w:tc>
      </w:tr>
      <w:tr w:rsidR="001838EE" w:rsidRPr="000405AA" w14:paraId="010248F7" w14:textId="77777777" w:rsidTr="00AD41E9">
        <w:tc>
          <w:tcPr>
            <w:tcW w:w="2340" w:type="dxa"/>
            <w:hideMark/>
          </w:tcPr>
          <w:p w14:paraId="24BEFCD1" w14:textId="77777777" w:rsidR="001838EE" w:rsidRPr="000405AA" w:rsidRDefault="001838EE" w:rsidP="005C43B8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4DF5B42B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660DB215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246" w:type="dxa"/>
          </w:tcPr>
          <w:p w14:paraId="3675AF03" w14:textId="263AE84E" w:rsidR="001838EE" w:rsidRPr="000405AA" w:rsidRDefault="003445C7" w:rsidP="0059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106" w:right="396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72E0BAD1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9" w:type="dxa"/>
          </w:tcPr>
          <w:p w14:paraId="0103B9CB" w14:textId="45BA5234" w:rsidR="001838EE" w:rsidRPr="000405AA" w:rsidRDefault="003445C7" w:rsidP="0059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6" w:right="227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" w:type="dxa"/>
          </w:tcPr>
          <w:p w14:paraId="7AF56AA8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</w:tcPr>
          <w:p w14:paraId="4F395973" w14:textId="1210C2CF" w:rsidR="001838EE" w:rsidRPr="000405AA" w:rsidRDefault="003445C7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118</w:t>
            </w:r>
          </w:p>
        </w:tc>
        <w:tc>
          <w:tcPr>
            <w:tcW w:w="106" w:type="dxa"/>
          </w:tcPr>
          <w:p w14:paraId="5BC7E8B2" w14:textId="60B307A6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vAlign w:val="center"/>
          </w:tcPr>
          <w:p w14:paraId="1F36D001" w14:textId="74B0BBEB" w:rsidR="001838EE" w:rsidRPr="000405AA" w:rsidRDefault="00FE69B0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27,327</w:t>
            </w:r>
          </w:p>
        </w:tc>
        <w:tc>
          <w:tcPr>
            <w:tcW w:w="106" w:type="dxa"/>
          </w:tcPr>
          <w:p w14:paraId="14D679F4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vAlign w:val="center"/>
          </w:tcPr>
          <w:p w14:paraId="031132FA" w14:textId="24F64D8D" w:rsidR="001838EE" w:rsidRPr="000405AA" w:rsidRDefault="00FE69B0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9,38</w:t>
            </w:r>
            <w:r w:rsidR="009D1B57" w:rsidRPr="000405AA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06" w:type="dxa"/>
          </w:tcPr>
          <w:p w14:paraId="45DD502D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vAlign w:val="center"/>
          </w:tcPr>
          <w:p w14:paraId="5659A065" w14:textId="48F800C2" w:rsidR="001838EE" w:rsidRPr="000405AA" w:rsidRDefault="00594186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7,328</w:t>
            </w:r>
          </w:p>
        </w:tc>
        <w:tc>
          <w:tcPr>
            <w:tcW w:w="106" w:type="dxa"/>
          </w:tcPr>
          <w:p w14:paraId="476B2F90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</w:tcPr>
          <w:p w14:paraId="760C7E3A" w14:textId="2176C552" w:rsidR="001838EE" w:rsidRPr="000405AA" w:rsidRDefault="00594186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396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137</w:t>
            </w:r>
          </w:p>
        </w:tc>
        <w:tc>
          <w:tcPr>
            <w:tcW w:w="106" w:type="dxa"/>
          </w:tcPr>
          <w:p w14:paraId="58536BE2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</w:tcPr>
          <w:p w14:paraId="135E9DD6" w14:textId="4F9A7642" w:rsidR="001838EE" w:rsidRPr="000405AA" w:rsidRDefault="00594186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190</w:t>
            </w:r>
          </w:p>
        </w:tc>
        <w:tc>
          <w:tcPr>
            <w:tcW w:w="106" w:type="dxa"/>
          </w:tcPr>
          <w:p w14:paraId="2FD9E153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gridSpan w:val="2"/>
          </w:tcPr>
          <w:p w14:paraId="54A60B09" w14:textId="26BF7875" w:rsidR="001838EE" w:rsidRPr="000405AA" w:rsidRDefault="00594186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44,48</w:t>
            </w:r>
            <w:r w:rsidR="00BE05A6" w:rsidRPr="000405AA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</w:tr>
      <w:tr w:rsidR="001838EE" w:rsidRPr="000405AA" w14:paraId="4060F6B3" w14:textId="77777777" w:rsidTr="00AD41E9">
        <w:tc>
          <w:tcPr>
            <w:tcW w:w="2340" w:type="dxa"/>
          </w:tcPr>
          <w:p w14:paraId="3AE30D21" w14:textId="2EDDCCF1" w:rsidR="001838EE" w:rsidRPr="000405AA" w:rsidRDefault="001838EE" w:rsidP="005C43B8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 w:hint="cs"/>
                <w:sz w:val="25"/>
                <w:szCs w:val="25"/>
                <w:cs/>
              </w:rPr>
              <w:t>ได้มาจากการรวมธุรกิจ</w:t>
            </w:r>
          </w:p>
        </w:tc>
        <w:tc>
          <w:tcPr>
            <w:tcW w:w="810" w:type="dxa"/>
          </w:tcPr>
          <w:p w14:paraId="337B71A6" w14:textId="297BEBDC" w:rsidR="001838EE" w:rsidRPr="000405AA" w:rsidRDefault="001838EE" w:rsidP="00594186">
            <w:pPr>
              <w:tabs>
                <w:tab w:val="clear" w:pos="227"/>
                <w:tab w:val="clear" w:pos="680"/>
                <w:tab w:val="left" w:pos="655"/>
              </w:tabs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6</w:t>
            </w:r>
          </w:p>
        </w:tc>
        <w:tc>
          <w:tcPr>
            <w:tcW w:w="106" w:type="dxa"/>
          </w:tcPr>
          <w:p w14:paraId="21C3ABCC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246" w:type="dxa"/>
          </w:tcPr>
          <w:p w14:paraId="6AA27751" w14:textId="0808693F" w:rsidR="001838EE" w:rsidRPr="000405AA" w:rsidRDefault="003445C7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396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21,300</w:t>
            </w:r>
          </w:p>
        </w:tc>
        <w:tc>
          <w:tcPr>
            <w:tcW w:w="111" w:type="dxa"/>
          </w:tcPr>
          <w:p w14:paraId="6F947DBC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9" w:type="dxa"/>
          </w:tcPr>
          <w:p w14:paraId="74844D3D" w14:textId="372DF114" w:rsidR="001838EE" w:rsidRPr="000405AA" w:rsidRDefault="003445C7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29,800</w:t>
            </w:r>
          </w:p>
        </w:tc>
        <w:tc>
          <w:tcPr>
            <w:tcW w:w="108" w:type="dxa"/>
          </w:tcPr>
          <w:p w14:paraId="6EE2AD2A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</w:tcPr>
          <w:p w14:paraId="5DFD404B" w14:textId="2582F61E" w:rsidR="001838EE" w:rsidRPr="000405AA" w:rsidRDefault="003445C7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5,154</w:t>
            </w:r>
          </w:p>
        </w:tc>
        <w:tc>
          <w:tcPr>
            <w:tcW w:w="106" w:type="dxa"/>
          </w:tcPr>
          <w:p w14:paraId="75C83FD4" w14:textId="66296B10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vAlign w:val="center"/>
          </w:tcPr>
          <w:p w14:paraId="1E45AD51" w14:textId="3B260F32" w:rsidR="001838EE" w:rsidRPr="000405AA" w:rsidRDefault="00FE69B0" w:rsidP="00253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7216B54B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vAlign w:val="center"/>
          </w:tcPr>
          <w:p w14:paraId="6C35F947" w14:textId="2775297F" w:rsidR="001838EE" w:rsidRPr="000405AA" w:rsidRDefault="00FE69B0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423</w:t>
            </w:r>
          </w:p>
        </w:tc>
        <w:tc>
          <w:tcPr>
            <w:tcW w:w="106" w:type="dxa"/>
          </w:tcPr>
          <w:p w14:paraId="6DA8FC85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vAlign w:val="center"/>
          </w:tcPr>
          <w:p w14:paraId="06EC7188" w14:textId="31268F53" w:rsidR="001838EE" w:rsidRPr="000405AA" w:rsidRDefault="00594186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160</w:t>
            </w:r>
          </w:p>
        </w:tc>
        <w:tc>
          <w:tcPr>
            <w:tcW w:w="106" w:type="dxa"/>
          </w:tcPr>
          <w:p w14:paraId="37CC2195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</w:tcPr>
          <w:p w14:paraId="2D312D4B" w14:textId="78F4D39B" w:rsidR="001838EE" w:rsidRPr="000405AA" w:rsidRDefault="00436DD9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396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2,129</w:t>
            </w:r>
          </w:p>
        </w:tc>
        <w:tc>
          <w:tcPr>
            <w:tcW w:w="106" w:type="dxa"/>
          </w:tcPr>
          <w:p w14:paraId="52A359C1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</w:tcPr>
          <w:p w14:paraId="5FB73434" w14:textId="73B796DE" w:rsidR="001838EE" w:rsidRPr="000405AA" w:rsidRDefault="00594186" w:rsidP="0059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125A88BC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gridSpan w:val="2"/>
          </w:tcPr>
          <w:p w14:paraId="363C3F9B" w14:textId="20DBD006" w:rsidR="001838EE" w:rsidRPr="000405AA" w:rsidRDefault="00594186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="00BE05A6" w:rsidRPr="000405AA">
              <w:rPr>
                <w:rFonts w:asciiTheme="majorBidi" w:hAnsiTheme="majorBidi" w:cstheme="majorBidi"/>
                <w:sz w:val="25"/>
                <w:szCs w:val="25"/>
              </w:rPr>
              <w:t>8,966</w:t>
            </w:r>
          </w:p>
        </w:tc>
      </w:tr>
      <w:tr w:rsidR="00594186" w:rsidRPr="000405AA" w14:paraId="74C07808" w14:textId="77777777" w:rsidTr="00AD41E9">
        <w:tc>
          <w:tcPr>
            <w:tcW w:w="2340" w:type="dxa"/>
          </w:tcPr>
          <w:p w14:paraId="4CC16A31" w14:textId="14DD8346" w:rsidR="00594186" w:rsidRPr="000405AA" w:rsidRDefault="00594186" w:rsidP="005C43B8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โอนจากสินทรัพย์สิทธิการใช้</w:t>
            </w:r>
          </w:p>
        </w:tc>
        <w:tc>
          <w:tcPr>
            <w:tcW w:w="810" w:type="dxa"/>
          </w:tcPr>
          <w:p w14:paraId="3313C5D9" w14:textId="18AEE318" w:rsidR="00594186" w:rsidRPr="000405AA" w:rsidRDefault="009B4228" w:rsidP="00897921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14</w:t>
            </w:r>
          </w:p>
        </w:tc>
        <w:tc>
          <w:tcPr>
            <w:tcW w:w="106" w:type="dxa"/>
          </w:tcPr>
          <w:p w14:paraId="1899ECD4" w14:textId="77777777" w:rsidR="00594186" w:rsidRPr="000405AA" w:rsidRDefault="00594186" w:rsidP="005C43B8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246" w:type="dxa"/>
          </w:tcPr>
          <w:p w14:paraId="641F3012" w14:textId="3204987A" w:rsidR="00594186" w:rsidRPr="000405AA" w:rsidRDefault="00594186" w:rsidP="0059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106" w:right="396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1B83FF14" w14:textId="77777777" w:rsidR="00594186" w:rsidRPr="000405AA" w:rsidRDefault="00594186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9" w:type="dxa"/>
          </w:tcPr>
          <w:p w14:paraId="31DD6241" w14:textId="755A4015" w:rsidR="00594186" w:rsidRPr="000405AA" w:rsidRDefault="00594186" w:rsidP="0059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6" w:right="227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" w:type="dxa"/>
          </w:tcPr>
          <w:p w14:paraId="150F361A" w14:textId="77777777" w:rsidR="00594186" w:rsidRPr="000405AA" w:rsidRDefault="00594186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</w:tcPr>
          <w:p w14:paraId="039B38CC" w14:textId="22595593" w:rsidR="00594186" w:rsidRPr="000405AA" w:rsidRDefault="00594186" w:rsidP="0059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6" w:right="227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74DEAA2C" w14:textId="77777777" w:rsidR="00594186" w:rsidRPr="000405AA" w:rsidRDefault="00594186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vAlign w:val="center"/>
          </w:tcPr>
          <w:p w14:paraId="1D333F71" w14:textId="5834AA43" w:rsidR="00594186" w:rsidRPr="000405AA" w:rsidRDefault="00594186" w:rsidP="00253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5215836E" w14:textId="77777777" w:rsidR="00594186" w:rsidRPr="000405AA" w:rsidRDefault="00594186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vAlign w:val="center"/>
          </w:tcPr>
          <w:p w14:paraId="1E5FE157" w14:textId="7774BF94" w:rsidR="00594186" w:rsidRPr="000405AA" w:rsidRDefault="00594186" w:rsidP="0059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5F5479EE" w14:textId="77777777" w:rsidR="00594186" w:rsidRPr="000405AA" w:rsidRDefault="00594186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vAlign w:val="center"/>
          </w:tcPr>
          <w:p w14:paraId="46D6898F" w14:textId="54E6788A" w:rsidR="00594186" w:rsidRPr="000405AA" w:rsidRDefault="00594186" w:rsidP="0059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2F681495" w14:textId="77777777" w:rsidR="00594186" w:rsidRPr="000405AA" w:rsidRDefault="00594186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</w:tcPr>
          <w:p w14:paraId="46EA659B" w14:textId="3E1D638F" w:rsidR="00594186" w:rsidRPr="000405AA" w:rsidRDefault="00436DD9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396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1,660</w:t>
            </w:r>
          </w:p>
        </w:tc>
        <w:tc>
          <w:tcPr>
            <w:tcW w:w="106" w:type="dxa"/>
          </w:tcPr>
          <w:p w14:paraId="2948BE1B" w14:textId="77777777" w:rsidR="00594186" w:rsidRPr="000405AA" w:rsidRDefault="00594186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</w:tcPr>
          <w:p w14:paraId="66B1E0A2" w14:textId="28AB3601" w:rsidR="00594186" w:rsidRPr="000405AA" w:rsidRDefault="00594186" w:rsidP="0059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510383FD" w14:textId="77777777" w:rsidR="00594186" w:rsidRPr="000405AA" w:rsidRDefault="00594186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gridSpan w:val="2"/>
          </w:tcPr>
          <w:p w14:paraId="0EEB5249" w14:textId="4F33ACC1" w:rsidR="00594186" w:rsidRPr="000405AA" w:rsidRDefault="00BE05A6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1,660</w:t>
            </w:r>
          </w:p>
        </w:tc>
      </w:tr>
      <w:tr w:rsidR="001838EE" w:rsidRPr="000405AA" w14:paraId="0160C8E6" w14:textId="77777777" w:rsidTr="00AD41E9">
        <w:tc>
          <w:tcPr>
            <w:tcW w:w="2340" w:type="dxa"/>
          </w:tcPr>
          <w:p w14:paraId="4FB5E666" w14:textId="77777777" w:rsidR="001838EE" w:rsidRPr="000405AA" w:rsidRDefault="001838EE" w:rsidP="005C43B8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โอน</w:t>
            </w:r>
          </w:p>
        </w:tc>
        <w:tc>
          <w:tcPr>
            <w:tcW w:w="810" w:type="dxa"/>
          </w:tcPr>
          <w:p w14:paraId="1054B984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1D5DAF75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246" w:type="dxa"/>
          </w:tcPr>
          <w:p w14:paraId="2E20DF51" w14:textId="2DBB0BEE" w:rsidR="001838EE" w:rsidRPr="000405AA" w:rsidRDefault="00FE69B0" w:rsidP="0059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106" w:right="396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14B2BEDE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9" w:type="dxa"/>
          </w:tcPr>
          <w:p w14:paraId="53B502FC" w14:textId="5E4EAC10" w:rsidR="001838EE" w:rsidRPr="000405AA" w:rsidRDefault="00FE69B0" w:rsidP="0059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6" w:right="227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" w:type="dxa"/>
          </w:tcPr>
          <w:p w14:paraId="493248FE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</w:tcPr>
          <w:p w14:paraId="0C4BA1E8" w14:textId="4A1FC782" w:rsidR="001838EE" w:rsidRPr="000405AA" w:rsidRDefault="00FE69B0" w:rsidP="0059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6" w:right="227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3E23E8AA" w14:textId="57986445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</w:tcPr>
          <w:p w14:paraId="02A18B1E" w14:textId="69140C5A" w:rsidR="001838EE" w:rsidRPr="000405AA" w:rsidRDefault="00FE69B0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1,343</w:t>
            </w:r>
          </w:p>
        </w:tc>
        <w:tc>
          <w:tcPr>
            <w:tcW w:w="106" w:type="dxa"/>
          </w:tcPr>
          <w:p w14:paraId="0A62AAB6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</w:tcPr>
          <w:p w14:paraId="063BAD10" w14:textId="54C5B72A" w:rsidR="001838EE" w:rsidRPr="000405AA" w:rsidRDefault="00FE69B0" w:rsidP="0059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3A6AF7F9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</w:tcPr>
          <w:p w14:paraId="34B7ECBE" w14:textId="2F5522D8" w:rsidR="001838EE" w:rsidRPr="000405AA" w:rsidRDefault="00594186" w:rsidP="0059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0F020D71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</w:tcPr>
          <w:p w14:paraId="5CCA686A" w14:textId="0B90F199" w:rsidR="001838EE" w:rsidRPr="000405AA" w:rsidRDefault="00594186" w:rsidP="0059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06" w:right="396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5C148578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</w:tcPr>
          <w:p w14:paraId="1A513A11" w14:textId="0C5F8A18" w:rsidR="001838EE" w:rsidRPr="000405AA" w:rsidRDefault="00594186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(1,343)</w:t>
            </w:r>
          </w:p>
        </w:tc>
        <w:tc>
          <w:tcPr>
            <w:tcW w:w="106" w:type="dxa"/>
          </w:tcPr>
          <w:p w14:paraId="392D601D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gridSpan w:val="2"/>
          </w:tcPr>
          <w:p w14:paraId="1CCD0C62" w14:textId="6E98EFF6" w:rsidR="001838EE" w:rsidRPr="000405AA" w:rsidRDefault="00594186" w:rsidP="0059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06" w:right="396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1838EE" w:rsidRPr="000405AA" w14:paraId="4BA59162" w14:textId="77777777" w:rsidTr="00AD41E9">
        <w:tc>
          <w:tcPr>
            <w:tcW w:w="2340" w:type="dxa"/>
            <w:hideMark/>
          </w:tcPr>
          <w:p w14:paraId="7907C2FE" w14:textId="77777777" w:rsidR="001838EE" w:rsidRPr="000405AA" w:rsidRDefault="001838EE" w:rsidP="005C43B8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810" w:type="dxa"/>
          </w:tcPr>
          <w:p w14:paraId="39D08741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0FE1AD18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5FBA3B72" w14:textId="7BC56207" w:rsidR="001838EE" w:rsidRPr="000405AA" w:rsidRDefault="00FE69B0" w:rsidP="0059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106" w:right="396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47FAEEBC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14:paraId="586B2DE3" w14:textId="0B2BD608" w:rsidR="001838EE" w:rsidRPr="000405AA" w:rsidRDefault="00FE69B0" w:rsidP="0059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6" w:right="227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" w:type="dxa"/>
          </w:tcPr>
          <w:p w14:paraId="5C2DC5DA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3C942B8" w14:textId="2BBE99D2" w:rsidR="001838EE" w:rsidRPr="000405AA" w:rsidRDefault="00FE69B0" w:rsidP="0059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6" w:right="227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06877A6E" w14:textId="4C8EF7E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7084A9" w14:textId="72F4A06B" w:rsidR="001838EE" w:rsidRPr="000405AA" w:rsidRDefault="00FE69B0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(37,534)</w:t>
            </w:r>
          </w:p>
        </w:tc>
        <w:tc>
          <w:tcPr>
            <w:tcW w:w="106" w:type="dxa"/>
          </w:tcPr>
          <w:p w14:paraId="759E11CC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DA71C" w14:textId="015CEB5B" w:rsidR="001838EE" w:rsidRPr="000405AA" w:rsidRDefault="00FE69B0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(4,809)</w:t>
            </w:r>
          </w:p>
        </w:tc>
        <w:tc>
          <w:tcPr>
            <w:tcW w:w="106" w:type="dxa"/>
          </w:tcPr>
          <w:p w14:paraId="28A0BB82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463801" w14:textId="033A8A16" w:rsidR="001838EE" w:rsidRPr="000405AA" w:rsidRDefault="00594186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(16,66</w:t>
            </w:r>
            <w:r w:rsidR="00436DD9" w:rsidRPr="000405AA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Pr="000405AA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06" w:type="dxa"/>
          </w:tcPr>
          <w:p w14:paraId="55DF46AB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A6F2D2" w14:textId="2796238B" w:rsidR="001838EE" w:rsidRPr="000405AA" w:rsidRDefault="00594186" w:rsidP="00E51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6"/>
              </w:tabs>
              <w:ind w:left="-106" w:right="-39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(137)</w:t>
            </w:r>
          </w:p>
        </w:tc>
        <w:tc>
          <w:tcPr>
            <w:tcW w:w="106" w:type="dxa"/>
          </w:tcPr>
          <w:p w14:paraId="2CBE674A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8D453F" w14:textId="484177EF" w:rsidR="001838EE" w:rsidRPr="000405AA" w:rsidRDefault="00594186" w:rsidP="00253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06" w:right="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09A640AE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C0EEE" w14:textId="59E45460" w:rsidR="001838EE" w:rsidRPr="000405AA" w:rsidRDefault="00BE05A6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14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594186" w:rsidRPr="000405AA">
              <w:rPr>
                <w:rFonts w:asciiTheme="majorBidi" w:hAnsiTheme="majorBidi" w:cstheme="majorBidi"/>
                <w:sz w:val="25"/>
                <w:szCs w:val="25"/>
              </w:rPr>
              <w:t>59,14</w:t>
            </w:r>
            <w:r w:rsidR="00436DD9" w:rsidRPr="000405AA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Pr="000405AA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1838EE" w:rsidRPr="000405AA" w14:paraId="1C4B59FC" w14:textId="77777777" w:rsidTr="00AD41E9">
        <w:tc>
          <w:tcPr>
            <w:tcW w:w="2340" w:type="dxa"/>
            <w:hideMark/>
          </w:tcPr>
          <w:p w14:paraId="29C73D09" w14:textId="039CD4F3" w:rsidR="001838EE" w:rsidRPr="000405AA" w:rsidRDefault="001838EE" w:rsidP="005C43B8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810" w:type="dxa"/>
          </w:tcPr>
          <w:p w14:paraId="5B7D5357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71F31EF9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16F825A7" w14:textId="31457583" w:rsidR="001838EE" w:rsidRPr="000405AA" w:rsidRDefault="00594186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347,613</w:t>
            </w:r>
          </w:p>
        </w:tc>
        <w:tc>
          <w:tcPr>
            <w:tcW w:w="111" w:type="dxa"/>
          </w:tcPr>
          <w:p w14:paraId="67110277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14:paraId="115E06E5" w14:textId="1E46C31D" w:rsidR="001838EE" w:rsidRPr="000405AA" w:rsidRDefault="00594186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29,800</w:t>
            </w:r>
          </w:p>
        </w:tc>
        <w:tc>
          <w:tcPr>
            <w:tcW w:w="108" w:type="dxa"/>
          </w:tcPr>
          <w:p w14:paraId="621504AC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629ABBE7" w14:textId="197602CC" w:rsidR="001838EE" w:rsidRPr="000405AA" w:rsidRDefault="00594186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5,272</w:t>
            </w:r>
          </w:p>
        </w:tc>
        <w:tc>
          <w:tcPr>
            <w:tcW w:w="106" w:type="dxa"/>
          </w:tcPr>
          <w:p w14:paraId="48C9406C" w14:textId="7B115299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B95762" w14:textId="4E1EDB6D" w:rsidR="001838EE" w:rsidRPr="000405AA" w:rsidRDefault="00594186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937,68</w:t>
            </w:r>
            <w:r w:rsidR="009D1B57" w:rsidRPr="000405A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</w:t>
            </w:r>
          </w:p>
        </w:tc>
        <w:tc>
          <w:tcPr>
            <w:tcW w:w="106" w:type="dxa"/>
          </w:tcPr>
          <w:p w14:paraId="405A36E0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7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F7F4FB" w14:textId="1ABB0CFF" w:rsidR="001838EE" w:rsidRPr="000405AA" w:rsidRDefault="00594186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149,550</w:t>
            </w:r>
          </w:p>
        </w:tc>
        <w:tc>
          <w:tcPr>
            <w:tcW w:w="106" w:type="dxa"/>
          </w:tcPr>
          <w:p w14:paraId="467E3792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26B593" w14:textId="04CC3F5A" w:rsidR="001838EE" w:rsidRPr="000405AA" w:rsidRDefault="00594186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133,78</w:t>
            </w:r>
            <w:r w:rsidR="00436DD9" w:rsidRPr="000405A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</w:t>
            </w:r>
          </w:p>
        </w:tc>
        <w:tc>
          <w:tcPr>
            <w:tcW w:w="106" w:type="dxa"/>
          </w:tcPr>
          <w:p w14:paraId="2F10CAEE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45D01F" w14:textId="060419EE" w:rsidR="001838EE" w:rsidRPr="000405AA" w:rsidRDefault="00594186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6,67</w:t>
            </w:r>
            <w:r w:rsidR="009D1B57" w:rsidRPr="000405A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</w:t>
            </w:r>
          </w:p>
        </w:tc>
        <w:tc>
          <w:tcPr>
            <w:tcW w:w="106" w:type="dxa"/>
          </w:tcPr>
          <w:p w14:paraId="3B4E0FED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C5C8B2" w14:textId="6B23B311" w:rsidR="001838EE" w:rsidRPr="000405AA" w:rsidRDefault="00594186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16,633</w:t>
            </w:r>
          </w:p>
        </w:tc>
        <w:tc>
          <w:tcPr>
            <w:tcW w:w="106" w:type="dxa"/>
          </w:tcPr>
          <w:p w14:paraId="0AB12717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354957" w14:textId="2673BFB4" w:rsidR="001838EE" w:rsidRPr="000405AA" w:rsidRDefault="00594186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1,627,01</w:t>
            </w:r>
            <w:r w:rsidR="00436DD9" w:rsidRPr="000405A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</w:t>
            </w:r>
          </w:p>
        </w:tc>
      </w:tr>
      <w:tr w:rsidR="001838EE" w:rsidRPr="000405AA" w14:paraId="014C692F" w14:textId="77777777" w:rsidTr="00AD41E9">
        <w:tc>
          <w:tcPr>
            <w:tcW w:w="2340" w:type="dxa"/>
          </w:tcPr>
          <w:p w14:paraId="11C7E80D" w14:textId="77777777" w:rsidR="001838EE" w:rsidRPr="000405AA" w:rsidRDefault="001838EE" w:rsidP="005C43B8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D1DE37C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3EACDEB1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08E8138E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1" w:type="dxa"/>
          </w:tcPr>
          <w:p w14:paraId="7C3A5237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14:paraId="00A2D2CD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" w:type="dxa"/>
          </w:tcPr>
          <w:p w14:paraId="38E20878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81BBE6B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4A42ED9A" w14:textId="652784BA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4A1FD92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" w:type="dxa"/>
          </w:tcPr>
          <w:p w14:paraId="55898E99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9306524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" w:type="dxa"/>
          </w:tcPr>
          <w:p w14:paraId="70A4DC95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FAF3D68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00D3B399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49DAEF3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404D8D39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nil"/>
            </w:tcBorders>
          </w:tcPr>
          <w:p w14:paraId="7A2FAD0E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120EDAC4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EEB3B3D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1838EE" w:rsidRPr="000405AA" w14:paraId="31B1B019" w14:textId="77777777" w:rsidTr="00AD41E9">
        <w:tc>
          <w:tcPr>
            <w:tcW w:w="2340" w:type="dxa"/>
          </w:tcPr>
          <w:p w14:paraId="4E6CF4A9" w14:textId="77777777" w:rsidR="001838EE" w:rsidRPr="000405AA" w:rsidRDefault="001838EE" w:rsidP="005C43B8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4F2CDB6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31CAA28C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46" w:type="dxa"/>
          </w:tcPr>
          <w:p w14:paraId="45CAB01F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" w:type="dxa"/>
          </w:tcPr>
          <w:p w14:paraId="5DD29626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</w:tcPr>
          <w:p w14:paraId="4E5B2138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" w:type="dxa"/>
          </w:tcPr>
          <w:p w14:paraId="08079741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095D1E80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0BD3783F" w14:textId="1B64E976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4AB8BA57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2BD170F3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left" w:pos="506"/>
              </w:tabs>
              <w:ind w:left="-43" w:right="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1CE6EFD9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28C1BF1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3418CAA9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left" w:pos="141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362394A1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0E09B929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2611171D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78B0765E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24B9F540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gridSpan w:val="2"/>
            <w:tcBorders>
              <w:left w:val="nil"/>
              <w:right w:val="nil"/>
            </w:tcBorders>
          </w:tcPr>
          <w:p w14:paraId="0D0270E5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445C7" w:rsidRPr="000405AA" w14:paraId="341EB9F4" w14:textId="77777777" w:rsidTr="00AD41E9">
        <w:trPr>
          <w:gridAfter w:val="1"/>
          <w:wAfter w:w="12" w:type="dxa"/>
        </w:trPr>
        <w:tc>
          <w:tcPr>
            <w:tcW w:w="2340" w:type="dxa"/>
          </w:tcPr>
          <w:p w14:paraId="3D5DD96A" w14:textId="77777777" w:rsidR="003445C7" w:rsidRPr="000405AA" w:rsidRDefault="003445C7" w:rsidP="005C43B8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546A971E" w14:textId="77777777" w:rsidR="003445C7" w:rsidRPr="000405AA" w:rsidRDefault="003445C7" w:rsidP="005C43B8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18342B0C" w14:textId="77777777" w:rsidR="003445C7" w:rsidRPr="000405AA" w:rsidRDefault="003445C7" w:rsidP="005C43B8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034" w:type="dxa"/>
            <w:gridSpan w:val="17"/>
          </w:tcPr>
          <w:p w14:paraId="24643A56" w14:textId="422D771F" w:rsidR="003445C7" w:rsidRPr="000405AA" w:rsidRDefault="003445C7" w:rsidP="005C43B8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0405AA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1838EE" w:rsidRPr="000405AA" w14:paraId="40A09D80" w14:textId="77777777" w:rsidTr="00AD41E9">
        <w:tc>
          <w:tcPr>
            <w:tcW w:w="2340" w:type="dxa"/>
          </w:tcPr>
          <w:p w14:paraId="19D08EC6" w14:textId="553154EB" w:rsidR="001838EE" w:rsidRPr="000405AA" w:rsidRDefault="001838EE" w:rsidP="005C43B8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ค่าเสื่อมราคาและ</w:t>
            </w:r>
            <w:r w:rsidR="00CA3758" w:rsidRPr="000405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br/>
            </w:r>
            <w:r w:rsidR="00E51E51" w:rsidRPr="000405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0405A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ขาดทุนจากก</w:t>
            </w:r>
            <w:r w:rsidR="00CA3758" w:rsidRPr="000405A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าร</w:t>
            </w:r>
            <w:r w:rsidRPr="000405A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ด้อยค่า</w:t>
            </w:r>
          </w:p>
        </w:tc>
        <w:tc>
          <w:tcPr>
            <w:tcW w:w="810" w:type="dxa"/>
          </w:tcPr>
          <w:p w14:paraId="71020031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74CE55D4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2ABF93F0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" w:type="dxa"/>
          </w:tcPr>
          <w:p w14:paraId="7376C2CE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9" w:type="dxa"/>
          </w:tcPr>
          <w:p w14:paraId="73232093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" w:type="dxa"/>
          </w:tcPr>
          <w:p w14:paraId="268DFF29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2F58A0D8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129B23A6" w14:textId="55FEE9B5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64B35964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4F79331C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77AA9495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6613090B" w14:textId="77777777" w:rsidR="001838EE" w:rsidRPr="000405AA" w:rsidRDefault="001838EE" w:rsidP="005C43B8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14:paraId="034EE103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041AE6CB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17149DCB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0CF62704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5A438A79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C24271F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gridSpan w:val="2"/>
            <w:tcBorders>
              <w:left w:val="nil"/>
              <w:right w:val="nil"/>
            </w:tcBorders>
          </w:tcPr>
          <w:p w14:paraId="41FDCCA5" w14:textId="77777777" w:rsidR="001838EE" w:rsidRPr="000405AA" w:rsidRDefault="001838EE" w:rsidP="005C43B8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838EE" w:rsidRPr="000405AA" w14:paraId="7DC7F795" w14:textId="77777777" w:rsidTr="00AD41E9">
        <w:tc>
          <w:tcPr>
            <w:tcW w:w="2340" w:type="dxa"/>
          </w:tcPr>
          <w:p w14:paraId="6CC6FCE2" w14:textId="7DA461F4" w:rsidR="001838EE" w:rsidRPr="000405AA" w:rsidRDefault="001838EE" w:rsidP="00361CD7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Pr="000405AA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810" w:type="dxa"/>
          </w:tcPr>
          <w:p w14:paraId="28E04B96" w14:textId="77777777" w:rsidR="001838EE" w:rsidRPr="000405AA" w:rsidRDefault="001838EE" w:rsidP="00361CD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3FC0791B" w14:textId="77777777" w:rsidR="001838EE" w:rsidRPr="000405AA" w:rsidRDefault="001838EE" w:rsidP="00361CD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55F2E2D0" w14:textId="21012A7B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" w:type="dxa"/>
          </w:tcPr>
          <w:p w14:paraId="104BA97D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9" w:type="dxa"/>
          </w:tcPr>
          <w:p w14:paraId="5AC0693C" w14:textId="0781D57D" w:rsidR="001838EE" w:rsidRPr="000405AA" w:rsidRDefault="00AD41E9" w:rsidP="00AD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" w:type="dxa"/>
          </w:tcPr>
          <w:p w14:paraId="1B5BBF50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2727B2F0" w14:textId="3950ADF2" w:rsidR="001838EE" w:rsidRPr="000405AA" w:rsidRDefault="00AD41E9" w:rsidP="00AD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61F435E1" w14:textId="761F3B02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70C3DD4A" w14:textId="34177F80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565,007</w:t>
            </w:r>
          </w:p>
        </w:tc>
        <w:tc>
          <w:tcPr>
            <w:tcW w:w="106" w:type="dxa"/>
          </w:tcPr>
          <w:p w14:paraId="250D56F2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0BCD4D85" w14:textId="38618BEC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77,377</w:t>
            </w:r>
          </w:p>
        </w:tc>
        <w:tc>
          <w:tcPr>
            <w:tcW w:w="106" w:type="dxa"/>
          </w:tcPr>
          <w:p w14:paraId="5E23A55B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14:paraId="188B7D30" w14:textId="2164D2CF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86,691</w:t>
            </w:r>
          </w:p>
        </w:tc>
        <w:tc>
          <w:tcPr>
            <w:tcW w:w="106" w:type="dxa"/>
          </w:tcPr>
          <w:p w14:paraId="3A4E47D8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68270627" w14:textId="4F17FB29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2,874</w:t>
            </w:r>
          </w:p>
        </w:tc>
        <w:tc>
          <w:tcPr>
            <w:tcW w:w="106" w:type="dxa"/>
          </w:tcPr>
          <w:p w14:paraId="3C23FA75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4B4C30BF" w14:textId="595E8F01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44F6EBD9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gridSpan w:val="2"/>
            <w:tcBorders>
              <w:left w:val="nil"/>
              <w:right w:val="nil"/>
            </w:tcBorders>
          </w:tcPr>
          <w:p w14:paraId="4FC2C337" w14:textId="0D30CEEE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731,949</w:t>
            </w:r>
          </w:p>
        </w:tc>
      </w:tr>
      <w:tr w:rsidR="001838EE" w:rsidRPr="000405AA" w14:paraId="6BF2BA7E" w14:textId="77777777" w:rsidTr="00AD41E9">
        <w:tc>
          <w:tcPr>
            <w:tcW w:w="2340" w:type="dxa"/>
          </w:tcPr>
          <w:p w14:paraId="7B7210D4" w14:textId="5E4B0E1C" w:rsidR="001838EE" w:rsidRPr="000405AA" w:rsidRDefault="001838EE" w:rsidP="00361CD7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61FC7F0A" w14:textId="77777777" w:rsidR="001838EE" w:rsidRPr="000405AA" w:rsidRDefault="001838EE" w:rsidP="00361CD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2EA27D5F" w14:textId="77777777" w:rsidR="001838EE" w:rsidRPr="000405AA" w:rsidRDefault="001838EE" w:rsidP="00361CD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2AB07E14" w14:textId="40821E24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" w:type="dxa"/>
          </w:tcPr>
          <w:p w14:paraId="5CA7ADD1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9" w:type="dxa"/>
          </w:tcPr>
          <w:p w14:paraId="54B874D8" w14:textId="2790637E" w:rsidR="001838EE" w:rsidRPr="000405AA" w:rsidRDefault="00AD41E9" w:rsidP="00AD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" w:type="dxa"/>
          </w:tcPr>
          <w:p w14:paraId="56453B4B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15590DBC" w14:textId="672DEFEF" w:rsidR="001838EE" w:rsidRPr="000405AA" w:rsidRDefault="00AD41E9" w:rsidP="00AD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4FE19391" w14:textId="39087ABA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1BE6F466" w14:textId="3FE3AB11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125,850</w:t>
            </w:r>
          </w:p>
        </w:tc>
        <w:tc>
          <w:tcPr>
            <w:tcW w:w="106" w:type="dxa"/>
          </w:tcPr>
          <w:p w14:paraId="063AB4EA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153B2FE8" w14:textId="0D1D1861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19,173</w:t>
            </w:r>
          </w:p>
        </w:tc>
        <w:tc>
          <w:tcPr>
            <w:tcW w:w="106" w:type="dxa"/>
          </w:tcPr>
          <w:p w14:paraId="1AA981EB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14:paraId="73E9D568" w14:textId="2CCA0A8F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22,725</w:t>
            </w:r>
          </w:p>
        </w:tc>
        <w:tc>
          <w:tcPr>
            <w:tcW w:w="106" w:type="dxa"/>
          </w:tcPr>
          <w:p w14:paraId="6CACEA18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409D898A" w14:textId="57019DFE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506</w:t>
            </w:r>
          </w:p>
        </w:tc>
        <w:tc>
          <w:tcPr>
            <w:tcW w:w="106" w:type="dxa"/>
          </w:tcPr>
          <w:p w14:paraId="76B23F7B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2F3A5569" w14:textId="4B6AE040" w:rsidR="001838EE" w:rsidRPr="000405AA" w:rsidRDefault="00253CF4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6BEB5D35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gridSpan w:val="2"/>
            <w:tcBorders>
              <w:left w:val="nil"/>
              <w:right w:val="nil"/>
            </w:tcBorders>
          </w:tcPr>
          <w:p w14:paraId="3F639FB5" w14:textId="1F69D42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168,254</w:t>
            </w:r>
          </w:p>
        </w:tc>
      </w:tr>
      <w:tr w:rsidR="001838EE" w:rsidRPr="000405AA" w14:paraId="5984B8FD" w14:textId="77777777" w:rsidTr="00AD41E9">
        <w:tc>
          <w:tcPr>
            <w:tcW w:w="2340" w:type="dxa"/>
          </w:tcPr>
          <w:p w14:paraId="59E96883" w14:textId="7FD7551B" w:rsidR="001838EE" w:rsidRPr="000405AA" w:rsidRDefault="001838EE" w:rsidP="00361CD7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>(กลับรายการ) ขาดทุนจาก</w:t>
            </w:r>
            <w:r w:rsidR="003445C7"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3445C7"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810" w:type="dxa"/>
          </w:tcPr>
          <w:p w14:paraId="6A5B436D" w14:textId="77777777" w:rsidR="001838EE" w:rsidRPr="000405AA" w:rsidRDefault="001838EE" w:rsidP="00361CD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4A36A4A2" w14:textId="77777777" w:rsidR="001838EE" w:rsidRPr="000405AA" w:rsidRDefault="001838EE" w:rsidP="00361CD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66806640" w14:textId="77777777" w:rsidR="00AD41E9" w:rsidRPr="000405AA" w:rsidRDefault="00AD41E9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56B43E" w14:textId="565DC5F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" w:type="dxa"/>
          </w:tcPr>
          <w:p w14:paraId="2AD44CE1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9" w:type="dxa"/>
          </w:tcPr>
          <w:p w14:paraId="2AB33DA5" w14:textId="77777777" w:rsidR="00AD41E9" w:rsidRPr="000405AA" w:rsidRDefault="00AD41E9" w:rsidP="00AD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CB632B" w14:textId="66DF9710" w:rsidR="001838EE" w:rsidRPr="000405AA" w:rsidRDefault="00AD41E9" w:rsidP="00AD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" w:type="dxa"/>
          </w:tcPr>
          <w:p w14:paraId="669A4F57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54319469" w14:textId="77777777" w:rsidR="00AD41E9" w:rsidRPr="000405AA" w:rsidRDefault="00AD41E9" w:rsidP="00AD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08D9ED" w14:textId="2E7B8888" w:rsidR="001838EE" w:rsidRPr="000405AA" w:rsidRDefault="00AD41E9" w:rsidP="00AD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724D7CBF" w14:textId="1470A8CF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1B9E0EAA" w14:textId="77777777" w:rsidR="003445C7" w:rsidRPr="000405AA" w:rsidRDefault="003445C7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B79D81" w14:textId="60E711AD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4,566</w:t>
            </w:r>
          </w:p>
        </w:tc>
        <w:tc>
          <w:tcPr>
            <w:tcW w:w="106" w:type="dxa"/>
          </w:tcPr>
          <w:p w14:paraId="1C2229EB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79CDA2AF" w14:textId="77777777" w:rsidR="003445C7" w:rsidRPr="000405AA" w:rsidRDefault="003445C7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AEDDDB" w14:textId="1DE1C84B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(90)</w:t>
            </w:r>
          </w:p>
        </w:tc>
        <w:tc>
          <w:tcPr>
            <w:tcW w:w="106" w:type="dxa"/>
          </w:tcPr>
          <w:p w14:paraId="00821153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215A3CF8" w14:textId="77777777" w:rsidR="003445C7" w:rsidRPr="000405AA" w:rsidRDefault="003445C7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DF4CCF" w14:textId="1FC9F21E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(82)</w:t>
            </w:r>
          </w:p>
        </w:tc>
        <w:tc>
          <w:tcPr>
            <w:tcW w:w="106" w:type="dxa"/>
          </w:tcPr>
          <w:p w14:paraId="499268C2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0792A4D3" w14:textId="77777777" w:rsidR="003445C7" w:rsidRPr="000405AA" w:rsidRDefault="003445C7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0C9AB5D" w14:textId="16F31C55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23BFD884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20AD2168" w14:textId="77777777" w:rsidR="0036058A" w:rsidRPr="000405AA" w:rsidRDefault="0036058A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E20F9B" w14:textId="6349C8E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287D6402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gridSpan w:val="2"/>
            <w:tcBorders>
              <w:left w:val="nil"/>
              <w:right w:val="nil"/>
            </w:tcBorders>
          </w:tcPr>
          <w:p w14:paraId="4FFF79DE" w14:textId="77777777" w:rsidR="003445C7" w:rsidRPr="000405AA" w:rsidRDefault="003445C7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726B21" w14:textId="39B0D59B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4,394</w:t>
            </w:r>
          </w:p>
        </w:tc>
      </w:tr>
      <w:tr w:rsidR="001838EE" w:rsidRPr="000405AA" w14:paraId="04C2B3C9" w14:textId="77777777" w:rsidTr="00AD41E9">
        <w:tc>
          <w:tcPr>
            <w:tcW w:w="2340" w:type="dxa"/>
          </w:tcPr>
          <w:p w14:paraId="53B9A03E" w14:textId="7B6F902C" w:rsidR="001838EE" w:rsidRPr="000405AA" w:rsidRDefault="001838EE" w:rsidP="00361CD7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10" w:type="dxa"/>
          </w:tcPr>
          <w:p w14:paraId="13455EAA" w14:textId="77777777" w:rsidR="001838EE" w:rsidRPr="000405AA" w:rsidRDefault="001838EE" w:rsidP="00361CD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74D6810" w14:textId="77777777" w:rsidR="001838EE" w:rsidRPr="000405AA" w:rsidRDefault="001838EE" w:rsidP="00361CD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1F9E1285" w14:textId="3237881E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" w:type="dxa"/>
          </w:tcPr>
          <w:p w14:paraId="725A1B39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14:paraId="67126C42" w14:textId="23E32571" w:rsidR="001838EE" w:rsidRPr="000405AA" w:rsidRDefault="00AD41E9" w:rsidP="00AD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" w:type="dxa"/>
          </w:tcPr>
          <w:p w14:paraId="3A5BA670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8B7F2DC" w14:textId="740F235B" w:rsidR="001838EE" w:rsidRPr="000405AA" w:rsidRDefault="00AD41E9" w:rsidP="00AD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0E393097" w14:textId="0B9D32F1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309D424" w14:textId="651B2BC6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(34,083)</w:t>
            </w:r>
          </w:p>
        </w:tc>
        <w:tc>
          <w:tcPr>
            <w:tcW w:w="106" w:type="dxa"/>
          </w:tcPr>
          <w:p w14:paraId="6B1C4743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6E6BB8B" w14:textId="53C11972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(3,833)</w:t>
            </w:r>
          </w:p>
        </w:tc>
        <w:tc>
          <w:tcPr>
            <w:tcW w:w="106" w:type="dxa"/>
          </w:tcPr>
          <w:p w14:paraId="4CB5940B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CFD4DF3" w14:textId="63227983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(5,048)</w:t>
            </w:r>
          </w:p>
        </w:tc>
        <w:tc>
          <w:tcPr>
            <w:tcW w:w="106" w:type="dxa"/>
          </w:tcPr>
          <w:p w14:paraId="4CA448F4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58FA536" w14:textId="5A3E4A5D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(820)</w:t>
            </w:r>
          </w:p>
        </w:tc>
        <w:tc>
          <w:tcPr>
            <w:tcW w:w="106" w:type="dxa"/>
          </w:tcPr>
          <w:p w14:paraId="02C1EA07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bottom w:val="single" w:sz="4" w:space="0" w:color="auto"/>
              <w:right w:val="nil"/>
            </w:tcBorders>
          </w:tcPr>
          <w:p w14:paraId="643BC71D" w14:textId="7B260BF5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645282B2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C6CCB5E" w14:textId="5909C3E6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(43,784)</w:t>
            </w:r>
          </w:p>
        </w:tc>
      </w:tr>
      <w:tr w:rsidR="001838EE" w:rsidRPr="000405AA" w14:paraId="6F84B747" w14:textId="77777777" w:rsidTr="00AD41E9">
        <w:tc>
          <w:tcPr>
            <w:tcW w:w="2340" w:type="dxa"/>
          </w:tcPr>
          <w:p w14:paraId="3C77E94E" w14:textId="51D7A1D2" w:rsidR="001838EE" w:rsidRPr="000405AA" w:rsidRDefault="001838EE" w:rsidP="00361CD7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2563 </w:t>
            </w:r>
            <w:r w:rsidRPr="000405A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="003445C7" w:rsidRPr="000405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="003445C7" w:rsidRPr="000405A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0405A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10" w:type="dxa"/>
          </w:tcPr>
          <w:p w14:paraId="5F3E3385" w14:textId="77777777" w:rsidR="001838EE" w:rsidRPr="000405AA" w:rsidRDefault="001838EE" w:rsidP="00361CD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704B5B84" w14:textId="77777777" w:rsidR="001838EE" w:rsidRPr="000405AA" w:rsidRDefault="001838EE" w:rsidP="00361CD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599385EF" w14:textId="77777777" w:rsidR="00AD41E9" w:rsidRPr="000405AA" w:rsidRDefault="00AD41E9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left="-106"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602CDDE" w14:textId="5C202E0D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left="-106"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1" w:type="dxa"/>
          </w:tcPr>
          <w:p w14:paraId="178378F3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14:paraId="2DDAFD05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236047A" w14:textId="4529618A" w:rsidR="00AD41E9" w:rsidRPr="000405AA" w:rsidRDefault="00AD41E9" w:rsidP="00AD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6"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8" w:type="dxa"/>
          </w:tcPr>
          <w:p w14:paraId="2DBF7BE2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1FF63911" w14:textId="77777777" w:rsidR="00AD41E9" w:rsidRPr="000405AA" w:rsidRDefault="00AD41E9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BDABA4A" w14:textId="5095DAC3" w:rsidR="001838EE" w:rsidRPr="000405AA" w:rsidRDefault="00AD41E9" w:rsidP="00AD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6"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04A07B52" w14:textId="33ECBB50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5FBF30" w14:textId="77777777" w:rsidR="003445C7" w:rsidRPr="000405AA" w:rsidRDefault="003445C7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BA798B6" w14:textId="19491964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661,340</w:t>
            </w:r>
          </w:p>
        </w:tc>
        <w:tc>
          <w:tcPr>
            <w:tcW w:w="106" w:type="dxa"/>
          </w:tcPr>
          <w:p w14:paraId="079A4022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66322D1" w14:textId="77777777" w:rsidR="003445C7" w:rsidRPr="000405AA" w:rsidRDefault="003445C7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ind w:left="-106"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39B0CCD" w14:textId="08364E36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ind w:left="-106"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92,627</w:t>
            </w:r>
          </w:p>
        </w:tc>
        <w:tc>
          <w:tcPr>
            <w:tcW w:w="106" w:type="dxa"/>
          </w:tcPr>
          <w:p w14:paraId="2E46F402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A53C434" w14:textId="77777777" w:rsidR="003445C7" w:rsidRPr="000405AA" w:rsidRDefault="003445C7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6"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30BBAE7" w14:textId="443B846B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6"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104,286</w:t>
            </w:r>
          </w:p>
        </w:tc>
        <w:tc>
          <w:tcPr>
            <w:tcW w:w="106" w:type="dxa"/>
          </w:tcPr>
          <w:p w14:paraId="240E2961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0654C7" w14:textId="77777777" w:rsidR="003445C7" w:rsidRPr="000405AA" w:rsidRDefault="003445C7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E5632A6" w14:textId="3A9AD5BC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2,560</w:t>
            </w:r>
          </w:p>
        </w:tc>
        <w:tc>
          <w:tcPr>
            <w:tcW w:w="106" w:type="dxa"/>
          </w:tcPr>
          <w:p w14:paraId="5BE1DDEC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nil"/>
            </w:tcBorders>
          </w:tcPr>
          <w:p w14:paraId="1381B8E4" w14:textId="77777777" w:rsidR="00CA3758" w:rsidRPr="000405AA" w:rsidRDefault="00CA3758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106"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30B9BDA" w14:textId="44127790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106"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6F66A9FF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6BA0724" w14:textId="77777777" w:rsidR="003445C7" w:rsidRPr="000405AA" w:rsidRDefault="003445C7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094977F" w14:textId="4AEF3B12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860,813</w:t>
            </w:r>
          </w:p>
        </w:tc>
      </w:tr>
      <w:tr w:rsidR="001838EE" w:rsidRPr="000405AA" w14:paraId="3DF05C34" w14:textId="77777777" w:rsidTr="00AD41E9">
        <w:tc>
          <w:tcPr>
            <w:tcW w:w="2340" w:type="dxa"/>
          </w:tcPr>
          <w:p w14:paraId="29040239" w14:textId="77777777" w:rsidR="001838EE" w:rsidRPr="000405AA" w:rsidRDefault="001838EE" w:rsidP="00361CD7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19D61BC7" w14:textId="77777777" w:rsidR="001838EE" w:rsidRPr="000405AA" w:rsidRDefault="001838EE" w:rsidP="00361CD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45F45751" w14:textId="77777777" w:rsidR="001838EE" w:rsidRPr="000405AA" w:rsidRDefault="001838EE" w:rsidP="00361CD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49C696D7" w14:textId="0D17532B" w:rsidR="001838EE" w:rsidRPr="000405AA" w:rsidRDefault="00AD41E9" w:rsidP="00AD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" w:type="dxa"/>
          </w:tcPr>
          <w:p w14:paraId="56008930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9" w:type="dxa"/>
          </w:tcPr>
          <w:p w14:paraId="21CDA666" w14:textId="013D4C4F" w:rsidR="001838EE" w:rsidRPr="000405AA" w:rsidRDefault="00AD41E9" w:rsidP="00AD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1,011</w:t>
            </w:r>
          </w:p>
        </w:tc>
        <w:tc>
          <w:tcPr>
            <w:tcW w:w="108" w:type="dxa"/>
          </w:tcPr>
          <w:p w14:paraId="77C4E55E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1E6C5D32" w14:textId="7A83742F" w:rsidR="001838EE" w:rsidRPr="000405AA" w:rsidRDefault="00AD41E9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390</w:t>
            </w:r>
          </w:p>
        </w:tc>
        <w:tc>
          <w:tcPr>
            <w:tcW w:w="106" w:type="dxa"/>
          </w:tcPr>
          <w:p w14:paraId="62959CD5" w14:textId="312974A3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20AE7258" w14:textId="50F894AF" w:rsidR="001838EE" w:rsidRPr="000405AA" w:rsidRDefault="00AD41E9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99,0</w:t>
            </w:r>
            <w:r w:rsidR="00717B58" w:rsidRPr="000405AA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06" w:type="dxa"/>
          </w:tcPr>
          <w:p w14:paraId="5F656113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4F49FE34" w14:textId="736B1DF4" w:rsidR="001838EE" w:rsidRPr="000405AA" w:rsidRDefault="00717B58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17,590</w:t>
            </w:r>
          </w:p>
        </w:tc>
        <w:tc>
          <w:tcPr>
            <w:tcW w:w="106" w:type="dxa"/>
          </w:tcPr>
          <w:p w14:paraId="64A9E4BC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14:paraId="64B8E3F3" w14:textId="41B0E6FB" w:rsidR="001838EE" w:rsidRPr="000405AA" w:rsidRDefault="00717B58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19,650</w:t>
            </w:r>
          </w:p>
        </w:tc>
        <w:tc>
          <w:tcPr>
            <w:tcW w:w="106" w:type="dxa"/>
          </w:tcPr>
          <w:p w14:paraId="240DD172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4128D908" w14:textId="1982D59D" w:rsidR="001838EE" w:rsidRPr="000405AA" w:rsidRDefault="00436DD9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868</w:t>
            </w:r>
          </w:p>
        </w:tc>
        <w:tc>
          <w:tcPr>
            <w:tcW w:w="106" w:type="dxa"/>
          </w:tcPr>
          <w:p w14:paraId="571AE0D8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3D30AF9C" w14:textId="578FA3E1" w:rsidR="001838EE" w:rsidRPr="000405AA" w:rsidRDefault="003752F5" w:rsidP="0036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0FCDD827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gridSpan w:val="2"/>
            <w:tcBorders>
              <w:left w:val="nil"/>
              <w:right w:val="nil"/>
            </w:tcBorders>
          </w:tcPr>
          <w:p w14:paraId="66EA19E5" w14:textId="1ABE2CD4" w:rsidR="001838EE" w:rsidRPr="000405AA" w:rsidRDefault="003752F5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138,</w:t>
            </w:r>
            <w:r w:rsidR="00436DD9" w:rsidRPr="000405AA">
              <w:rPr>
                <w:rFonts w:asciiTheme="majorBidi" w:hAnsiTheme="majorBidi" w:cstheme="majorBidi"/>
                <w:sz w:val="26"/>
                <w:szCs w:val="26"/>
              </w:rPr>
              <w:t>559</w:t>
            </w:r>
          </w:p>
        </w:tc>
      </w:tr>
      <w:tr w:rsidR="00AD41E9" w:rsidRPr="000405AA" w14:paraId="7E6544B9" w14:textId="77777777" w:rsidTr="00AD41E9">
        <w:tc>
          <w:tcPr>
            <w:tcW w:w="2340" w:type="dxa"/>
          </w:tcPr>
          <w:p w14:paraId="0A1F6919" w14:textId="7EB0F8F8" w:rsidR="00AD41E9" w:rsidRPr="000405AA" w:rsidRDefault="00AD41E9" w:rsidP="00361CD7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810" w:type="dxa"/>
          </w:tcPr>
          <w:p w14:paraId="720F989B" w14:textId="376B841F" w:rsidR="00AD41E9" w:rsidRPr="000405AA" w:rsidRDefault="009B4228" w:rsidP="009B4228">
            <w:pPr>
              <w:tabs>
                <w:tab w:val="clear" w:pos="227"/>
                <w:tab w:val="left" w:pos="410"/>
              </w:tabs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14</w:t>
            </w:r>
          </w:p>
        </w:tc>
        <w:tc>
          <w:tcPr>
            <w:tcW w:w="106" w:type="dxa"/>
          </w:tcPr>
          <w:p w14:paraId="5B5E58CF" w14:textId="77777777" w:rsidR="00AD41E9" w:rsidRPr="000405AA" w:rsidRDefault="00AD41E9" w:rsidP="00361CD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4D81E99F" w14:textId="5979C8E5" w:rsidR="00AD41E9" w:rsidRPr="000405AA" w:rsidRDefault="00AD41E9" w:rsidP="00AD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" w:type="dxa"/>
          </w:tcPr>
          <w:p w14:paraId="0BEC4C3C" w14:textId="77777777" w:rsidR="00AD41E9" w:rsidRPr="000405AA" w:rsidRDefault="00AD41E9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9" w:type="dxa"/>
          </w:tcPr>
          <w:p w14:paraId="03355A9D" w14:textId="5DD2C053" w:rsidR="00AD41E9" w:rsidRPr="000405AA" w:rsidRDefault="00AD41E9" w:rsidP="00DC2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" w:type="dxa"/>
          </w:tcPr>
          <w:p w14:paraId="30E1F115" w14:textId="77777777" w:rsidR="00AD41E9" w:rsidRPr="000405AA" w:rsidRDefault="00AD41E9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66EA8760" w14:textId="3A22DC66" w:rsidR="00AD41E9" w:rsidRPr="000405AA" w:rsidRDefault="00AD41E9" w:rsidP="0036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4E584910" w14:textId="77777777" w:rsidR="00AD41E9" w:rsidRPr="000405AA" w:rsidRDefault="00AD41E9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2BF7C6D3" w14:textId="2538D025" w:rsidR="00AD41E9" w:rsidRPr="000405AA" w:rsidRDefault="00AD41E9" w:rsidP="0036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5B936897" w14:textId="77777777" w:rsidR="00AD41E9" w:rsidRPr="000405AA" w:rsidRDefault="00AD41E9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41203DD3" w14:textId="6A02A849" w:rsidR="00AD41E9" w:rsidRPr="000405AA" w:rsidRDefault="00253CF4" w:rsidP="00253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0CF0A0BF" w14:textId="77777777" w:rsidR="00AD41E9" w:rsidRPr="000405AA" w:rsidRDefault="00AD41E9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14:paraId="065371BE" w14:textId="3A9A0373" w:rsidR="00AD41E9" w:rsidRPr="000405AA" w:rsidRDefault="00717B58" w:rsidP="00253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4A3F3BE6" w14:textId="77777777" w:rsidR="00AD41E9" w:rsidRPr="000405AA" w:rsidRDefault="00AD41E9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76E9B108" w14:textId="4AB4BB44" w:rsidR="00AD41E9" w:rsidRPr="000405AA" w:rsidRDefault="00717B58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436DD9" w:rsidRPr="000405AA">
              <w:rPr>
                <w:rFonts w:asciiTheme="majorBidi" w:hAnsiTheme="majorBidi" w:cstheme="majorBidi"/>
                <w:sz w:val="26"/>
                <w:szCs w:val="26"/>
              </w:rPr>
              <w:t>026</w:t>
            </w:r>
          </w:p>
        </w:tc>
        <w:tc>
          <w:tcPr>
            <w:tcW w:w="106" w:type="dxa"/>
          </w:tcPr>
          <w:p w14:paraId="7E396EDF" w14:textId="77777777" w:rsidR="00AD41E9" w:rsidRPr="000405AA" w:rsidRDefault="00AD41E9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7C5F61A9" w14:textId="3C8EC26F" w:rsidR="00AD41E9" w:rsidRPr="000405AA" w:rsidRDefault="003752F5" w:rsidP="0036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72328BF3" w14:textId="77777777" w:rsidR="00AD41E9" w:rsidRPr="000405AA" w:rsidRDefault="00AD41E9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gridSpan w:val="2"/>
            <w:tcBorders>
              <w:left w:val="nil"/>
              <w:right w:val="nil"/>
            </w:tcBorders>
          </w:tcPr>
          <w:p w14:paraId="182FD75A" w14:textId="0060E16E" w:rsidR="00AD41E9" w:rsidRPr="000405AA" w:rsidRDefault="00DC2053" w:rsidP="00DC2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BE05A6" w:rsidRPr="000405AA">
              <w:rPr>
                <w:rFonts w:asciiTheme="majorBidi" w:hAnsiTheme="majorBidi" w:cstheme="majorBidi"/>
                <w:sz w:val="26"/>
                <w:szCs w:val="26"/>
              </w:rPr>
              <w:t>026</w:t>
            </w:r>
          </w:p>
        </w:tc>
      </w:tr>
      <w:tr w:rsidR="001838EE" w:rsidRPr="000405AA" w14:paraId="5844F83A" w14:textId="77777777" w:rsidTr="00AD41E9">
        <w:tc>
          <w:tcPr>
            <w:tcW w:w="2340" w:type="dxa"/>
          </w:tcPr>
          <w:p w14:paraId="490E13F4" w14:textId="64F4568B" w:rsidR="001838EE" w:rsidRPr="000405AA" w:rsidRDefault="001838EE" w:rsidP="00361CD7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>(กลับรายการ) ขาดทุนจาก</w:t>
            </w:r>
            <w:r w:rsidR="003445C7"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3445C7"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810" w:type="dxa"/>
          </w:tcPr>
          <w:p w14:paraId="3C20420C" w14:textId="77777777" w:rsidR="001838EE" w:rsidRPr="000405AA" w:rsidRDefault="001838EE" w:rsidP="00361CD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3C9287FF" w14:textId="77777777" w:rsidR="001838EE" w:rsidRPr="000405AA" w:rsidRDefault="001838EE" w:rsidP="00361CD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6B6CAF55" w14:textId="77777777" w:rsidR="00AD41E9" w:rsidRPr="000405AA" w:rsidRDefault="00AD41E9" w:rsidP="00AD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781FF8" w14:textId="6D40D65D" w:rsidR="001838EE" w:rsidRPr="000405AA" w:rsidRDefault="00AD41E9" w:rsidP="00AD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" w:type="dxa"/>
          </w:tcPr>
          <w:p w14:paraId="0DD9E23C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9" w:type="dxa"/>
          </w:tcPr>
          <w:p w14:paraId="3636BEC2" w14:textId="77777777" w:rsidR="00AD41E9" w:rsidRPr="000405AA" w:rsidRDefault="00AD41E9" w:rsidP="00AD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650ACA" w14:textId="4A017D75" w:rsidR="001838EE" w:rsidRPr="000405AA" w:rsidRDefault="00AD41E9" w:rsidP="00AD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" w:type="dxa"/>
          </w:tcPr>
          <w:p w14:paraId="3976C9AF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31AB2D45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8D6B18" w14:textId="0EF47D8C" w:rsidR="00AD41E9" w:rsidRPr="000405AA" w:rsidRDefault="00AD41E9" w:rsidP="00AD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076F613D" w14:textId="3E4001AF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0A5134F6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F2031A" w14:textId="670C2E12" w:rsidR="00AD41E9" w:rsidRPr="000405AA" w:rsidRDefault="00AD41E9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17B58" w:rsidRPr="000405AA">
              <w:rPr>
                <w:rFonts w:asciiTheme="majorBidi" w:hAnsiTheme="majorBidi" w:cstheme="majorBidi"/>
                <w:sz w:val="26"/>
                <w:szCs w:val="26"/>
              </w:rPr>
              <w:t>4,270</w:t>
            </w:r>
            <w:r w:rsidRPr="000405A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1D6DE127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7565E049" w14:textId="5FE5188C" w:rsidR="001838EE" w:rsidRPr="000405AA" w:rsidRDefault="001838EE" w:rsidP="00253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634D71" w14:textId="605A44F5" w:rsidR="00717B58" w:rsidRPr="000405AA" w:rsidRDefault="00717B58" w:rsidP="00253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4B9EAB56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602B3CE1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1FE06E" w14:textId="0511DB34" w:rsidR="00717B58" w:rsidRPr="000405AA" w:rsidRDefault="00DC2053" w:rsidP="00DC2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106" w:type="dxa"/>
          </w:tcPr>
          <w:p w14:paraId="5EF19BCC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03DE6567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F2D805" w14:textId="05E4D459" w:rsidR="00717B58" w:rsidRPr="000405AA" w:rsidRDefault="00717B58" w:rsidP="00CA3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00561BC6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03E3620C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743A66" w14:textId="56C6398B" w:rsidR="003752F5" w:rsidRPr="000405AA" w:rsidRDefault="003752F5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16,325</w:t>
            </w:r>
          </w:p>
        </w:tc>
        <w:tc>
          <w:tcPr>
            <w:tcW w:w="106" w:type="dxa"/>
          </w:tcPr>
          <w:p w14:paraId="3FF108C3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gridSpan w:val="2"/>
            <w:tcBorders>
              <w:left w:val="nil"/>
              <w:right w:val="nil"/>
            </w:tcBorders>
          </w:tcPr>
          <w:p w14:paraId="1B4FC137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CEA016A" w14:textId="54462659" w:rsidR="003752F5" w:rsidRPr="000405AA" w:rsidRDefault="003752F5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12,050</w:t>
            </w:r>
          </w:p>
        </w:tc>
      </w:tr>
      <w:tr w:rsidR="001838EE" w:rsidRPr="000405AA" w14:paraId="3E57D1A3" w14:textId="77777777" w:rsidTr="00AD41E9">
        <w:tc>
          <w:tcPr>
            <w:tcW w:w="2340" w:type="dxa"/>
          </w:tcPr>
          <w:p w14:paraId="68F3B62A" w14:textId="77777777" w:rsidR="001838EE" w:rsidRPr="000405AA" w:rsidRDefault="001838EE" w:rsidP="00361CD7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10" w:type="dxa"/>
          </w:tcPr>
          <w:p w14:paraId="68A05514" w14:textId="77777777" w:rsidR="001838EE" w:rsidRPr="000405AA" w:rsidRDefault="001838EE" w:rsidP="00361CD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9ECC8B7" w14:textId="77777777" w:rsidR="001838EE" w:rsidRPr="000405AA" w:rsidRDefault="001838EE" w:rsidP="00361CD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3BDCF643" w14:textId="36959BAF" w:rsidR="001838EE" w:rsidRPr="000405AA" w:rsidRDefault="00AD41E9" w:rsidP="00AD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" w:type="dxa"/>
          </w:tcPr>
          <w:p w14:paraId="05EB79EE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14:paraId="0C446291" w14:textId="7955055F" w:rsidR="001838EE" w:rsidRPr="000405AA" w:rsidRDefault="00AD41E9" w:rsidP="00AD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" w:type="dxa"/>
          </w:tcPr>
          <w:p w14:paraId="0B849ACC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46EB3DE" w14:textId="5481104A" w:rsidR="001838EE" w:rsidRPr="000405AA" w:rsidRDefault="00AD41E9" w:rsidP="00AD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26E043C1" w14:textId="24524D5D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4940DAC" w14:textId="6FD1462B" w:rsidR="001838EE" w:rsidRPr="000405AA" w:rsidRDefault="00AD41E9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(21,811)</w:t>
            </w:r>
          </w:p>
        </w:tc>
        <w:tc>
          <w:tcPr>
            <w:tcW w:w="106" w:type="dxa"/>
          </w:tcPr>
          <w:p w14:paraId="3EDD28B2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56F0AC2" w14:textId="13683852" w:rsidR="001838EE" w:rsidRPr="000405AA" w:rsidRDefault="00717B58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(2,923)</w:t>
            </w:r>
          </w:p>
        </w:tc>
        <w:tc>
          <w:tcPr>
            <w:tcW w:w="106" w:type="dxa"/>
          </w:tcPr>
          <w:p w14:paraId="4FFC8300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53A7EA1" w14:textId="7FF533DC" w:rsidR="001838EE" w:rsidRPr="000405AA" w:rsidRDefault="00717B58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(15,251)</w:t>
            </w:r>
          </w:p>
        </w:tc>
        <w:tc>
          <w:tcPr>
            <w:tcW w:w="106" w:type="dxa"/>
          </w:tcPr>
          <w:p w14:paraId="5018A1FB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C0AFC90" w14:textId="7F9DBE5D" w:rsidR="001838EE" w:rsidRPr="000405AA" w:rsidRDefault="003752F5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(137)</w:t>
            </w:r>
          </w:p>
        </w:tc>
        <w:tc>
          <w:tcPr>
            <w:tcW w:w="106" w:type="dxa"/>
          </w:tcPr>
          <w:p w14:paraId="2C880D1C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bottom w:val="single" w:sz="4" w:space="0" w:color="auto"/>
              <w:right w:val="nil"/>
            </w:tcBorders>
          </w:tcPr>
          <w:p w14:paraId="7A6BBB1E" w14:textId="0D9A722D" w:rsidR="001838EE" w:rsidRPr="000405AA" w:rsidRDefault="003752F5" w:rsidP="0036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11F666D6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4D3D9D0" w14:textId="725156B3" w:rsidR="001838EE" w:rsidRPr="000405AA" w:rsidRDefault="003752F5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(40,122)</w:t>
            </w:r>
          </w:p>
        </w:tc>
      </w:tr>
      <w:tr w:rsidR="001838EE" w:rsidRPr="000405AA" w14:paraId="36CD1A5B" w14:textId="77777777" w:rsidTr="00AD41E9">
        <w:tc>
          <w:tcPr>
            <w:tcW w:w="2340" w:type="dxa"/>
          </w:tcPr>
          <w:p w14:paraId="4A122238" w14:textId="69457B33" w:rsidR="001838EE" w:rsidRPr="000405AA" w:rsidRDefault="001838EE" w:rsidP="00361CD7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10" w:type="dxa"/>
          </w:tcPr>
          <w:p w14:paraId="34B7AD8A" w14:textId="77777777" w:rsidR="001838EE" w:rsidRPr="000405AA" w:rsidRDefault="001838EE" w:rsidP="00361CD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05894FE4" w14:textId="77777777" w:rsidR="001838EE" w:rsidRPr="000405AA" w:rsidRDefault="001838EE" w:rsidP="00361CD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7FCA9F9D" w14:textId="24825B13" w:rsidR="001838EE" w:rsidRPr="000405AA" w:rsidRDefault="00AD41E9" w:rsidP="00AD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left="-106"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1" w:type="dxa"/>
          </w:tcPr>
          <w:p w14:paraId="70208356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14:paraId="4CBD4B51" w14:textId="38E04CD9" w:rsidR="001838EE" w:rsidRPr="000405AA" w:rsidRDefault="00AD41E9" w:rsidP="00AD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6"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1,011</w:t>
            </w:r>
          </w:p>
        </w:tc>
        <w:tc>
          <w:tcPr>
            <w:tcW w:w="108" w:type="dxa"/>
          </w:tcPr>
          <w:p w14:paraId="3DA31EC2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0FAC000B" w14:textId="64CA6D4B" w:rsidR="001838EE" w:rsidRPr="000405AA" w:rsidRDefault="00AD41E9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390</w:t>
            </w:r>
          </w:p>
        </w:tc>
        <w:tc>
          <w:tcPr>
            <w:tcW w:w="106" w:type="dxa"/>
          </w:tcPr>
          <w:p w14:paraId="1B5A364F" w14:textId="25F6FF4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E23A4E" w14:textId="79EC53EE" w:rsidR="001838EE" w:rsidRPr="000405AA" w:rsidRDefault="00AD41E9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734,30</w:t>
            </w:r>
            <w:r w:rsidR="00717B58"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06" w:type="dxa"/>
          </w:tcPr>
          <w:p w14:paraId="77E3B8B8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326ABE" w14:textId="66194326" w:rsidR="001838EE" w:rsidRPr="000405AA" w:rsidRDefault="00717B58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ind w:left="-106"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107,294</w:t>
            </w:r>
          </w:p>
        </w:tc>
        <w:tc>
          <w:tcPr>
            <w:tcW w:w="106" w:type="dxa"/>
          </w:tcPr>
          <w:p w14:paraId="0735FDA1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4FADAE" w14:textId="1A2E1B32" w:rsidR="001838EE" w:rsidRPr="000405AA" w:rsidRDefault="00717B58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6"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108,680</w:t>
            </w:r>
          </w:p>
        </w:tc>
        <w:tc>
          <w:tcPr>
            <w:tcW w:w="106" w:type="dxa"/>
          </w:tcPr>
          <w:p w14:paraId="34C6BBC9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1EE41D" w14:textId="780F0562" w:rsidR="001838EE" w:rsidRPr="000405AA" w:rsidRDefault="003752F5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4,31</w:t>
            </w:r>
            <w:r w:rsidR="00436DD9"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6" w:type="dxa"/>
          </w:tcPr>
          <w:p w14:paraId="0721FB10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A95613" w14:textId="5319CC63" w:rsidR="001838EE" w:rsidRPr="000405AA" w:rsidRDefault="003752F5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16,325</w:t>
            </w:r>
          </w:p>
        </w:tc>
        <w:tc>
          <w:tcPr>
            <w:tcW w:w="106" w:type="dxa"/>
          </w:tcPr>
          <w:p w14:paraId="2457F8C3" w14:textId="77777777" w:rsidR="001838EE" w:rsidRPr="000405AA" w:rsidRDefault="001838EE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EF0CDB" w14:textId="4D375F34" w:rsidR="001838EE" w:rsidRPr="000405AA" w:rsidRDefault="003752F5" w:rsidP="0036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6"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972,32</w:t>
            </w:r>
            <w:r w:rsidR="00436DD9"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</w:tr>
    </w:tbl>
    <w:p w14:paraId="54D7D1A9" w14:textId="77777777" w:rsidR="00253CF4" w:rsidRPr="000405AA" w:rsidRDefault="00253CF4">
      <w:r w:rsidRPr="000405AA">
        <w:br w:type="page"/>
      </w:r>
    </w:p>
    <w:tbl>
      <w:tblPr>
        <w:tblW w:w="15302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2340"/>
        <w:gridCol w:w="810"/>
        <w:gridCol w:w="106"/>
        <w:gridCol w:w="1246"/>
        <w:gridCol w:w="111"/>
        <w:gridCol w:w="1059"/>
        <w:gridCol w:w="108"/>
        <w:gridCol w:w="1242"/>
        <w:gridCol w:w="106"/>
        <w:gridCol w:w="1244"/>
        <w:gridCol w:w="106"/>
        <w:gridCol w:w="1244"/>
        <w:gridCol w:w="106"/>
        <w:gridCol w:w="1334"/>
        <w:gridCol w:w="106"/>
        <w:gridCol w:w="1154"/>
        <w:gridCol w:w="106"/>
        <w:gridCol w:w="1334"/>
        <w:gridCol w:w="106"/>
        <w:gridCol w:w="1334"/>
      </w:tblGrid>
      <w:tr w:rsidR="00253CF4" w:rsidRPr="000405AA" w14:paraId="54415BDF" w14:textId="77777777" w:rsidTr="00253CF4">
        <w:tc>
          <w:tcPr>
            <w:tcW w:w="2340" w:type="dxa"/>
          </w:tcPr>
          <w:p w14:paraId="22F7950B" w14:textId="59449CBF" w:rsidR="00253CF4" w:rsidRPr="000405AA" w:rsidRDefault="00253CF4" w:rsidP="00361CD7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0F1D98E5" w14:textId="77777777" w:rsidR="00253CF4" w:rsidRPr="000405AA" w:rsidRDefault="00253CF4" w:rsidP="00361CD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7D7F511F" w14:textId="77777777" w:rsidR="00253CF4" w:rsidRPr="000405AA" w:rsidRDefault="00253CF4" w:rsidP="00361CD7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046" w:type="dxa"/>
            <w:gridSpan w:val="17"/>
          </w:tcPr>
          <w:p w14:paraId="052AC12C" w14:textId="03A1E881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253CF4" w:rsidRPr="000405AA" w14:paraId="3140BBB3" w14:textId="77777777" w:rsidTr="00253CF4">
        <w:tc>
          <w:tcPr>
            <w:tcW w:w="2340" w:type="dxa"/>
          </w:tcPr>
          <w:p w14:paraId="2C8B4EE9" w14:textId="77777777" w:rsidR="00253CF4" w:rsidRPr="000405AA" w:rsidRDefault="00253CF4" w:rsidP="00253CF4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775EFF6E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127A2769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734691C7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" w:type="dxa"/>
          </w:tcPr>
          <w:p w14:paraId="755366B1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9" w:type="dxa"/>
          </w:tcPr>
          <w:p w14:paraId="1B97879E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" w:type="dxa"/>
          </w:tcPr>
          <w:p w14:paraId="1F3A80DB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226E1DD6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757B7122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1BB00FC1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4C590FE4" w14:textId="77777777" w:rsidR="00253CF4" w:rsidRPr="000405AA" w:rsidRDefault="00253CF4" w:rsidP="00253CF4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0FC38130" w14:textId="5EB03DDD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เครื่องมือ</w:t>
            </w:r>
          </w:p>
        </w:tc>
        <w:tc>
          <w:tcPr>
            <w:tcW w:w="106" w:type="dxa"/>
          </w:tcPr>
          <w:p w14:paraId="5A3FBC5E" w14:textId="77777777" w:rsidR="00253CF4" w:rsidRPr="000405AA" w:rsidRDefault="00253CF4" w:rsidP="00253CF4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5A2A4940" w14:textId="2A42434B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เครื่องตกแต่ง</w:t>
            </w:r>
          </w:p>
        </w:tc>
        <w:tc>
          <w:tcPr>
            <w:tcW w:w="106" w:type="dxa"/>
          </w:tcPr>
          <w:p w14:paraId="2348F3B2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40B9A62B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2D28836F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0646FB91" w14:textId="4B1C5F53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 w:hint="cs"/>
                <w:sz w:val="25"/>
                <w:szCs w:val="25"/>
                <w:cs/>
              </w:rPr>
              <w:t>สินทรัพย์</w:t>
            </w:r>
          </w:p>
        </w:tc>
        <w:tc>
          <w:tcPr>
            <w:tcW w:w="106" w:type="dxa"/>
          </w:tcPr>
          <w:p w14:paraId="6C2D8CAA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2A7A4F4B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53CF4" w:rsidRPr="000405AA" w14:paraId="08B7FF8F" w14:textId="77777777" w:rsidTr="00253CF4">
        <w:tc>
          <w:tcPr>
            <w:tcW w:w="2340" w:type="dxa"/>
          </w:tcPr>
          <w:p w14:paraId="029936F1" w14:textId="77777777" w:rsidR="00253CF4" w:rsidRPr="000405AA" w:rsidRDefault="00253CF4" w:rsidP="00253CF4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ADD72B3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2C860AE2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2D5C4004" w14:textId="1A81CD25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ที่ดินและ</w:t>
            </w:r>
          </w:p>
        </w:tc>
        <w:tc>
          <w:tcPr>
            <w:tcW w:w="111" w:type="dxa"/>
          </w:tcPr>
          <w:p w14:paraId="4710B0F8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9" w:type="dxa"/>
          </w:tcPr>
          <w:p w14:paraId="6661F9ED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" w:type="dxa"/>
          </w:tcPr>
          <w:p w14:paraId="57BDDF26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2A269DC8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267FC77E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0F14EB58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309535C8" w14:textId="77777777" w:rsidR="00253CF4" w:rsidRPr="000405AA" w:rsidRDefault="00253CF4" w:rsidP="00253CF4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673D16F1" w14:textId="00A7BDB1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เครื่องใช้และ</w:t>
            </w:r>
          </w:p>
        </w:tc>
        <w:tc>
          <w:tcPr>
            <w:tcW w:w="106" w:type="dxa"/>
          </w:tcPr>
          <w:p w14:paraId="2DA5FADC" w14:textId="77777777" w:rsidR="00253CF4" w:rsidRPr="000405AA" w:rsidRDefault="00253CF4" w:rsidP="00253CF4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5395A58F" w14:textId="3E24DA16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ติดตั้งและ</w:t>
            </w:r>
          </w:p>
        </w:tc>
        <w:tc>
          <w:tcPr>
            <w:tcW w:w="106" w:type="dxa"/>
          </w:tcPr>
          <w:p w14:paraId="2EFD3E69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4450055B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4CEA4B46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5356A6C1" w14:textId="26CF4CF8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ระหว่าง</w:t>
            </w:r>
          </w:p>
        </w:tc>
        <w:tc>
          <w:tcPr>
            <w:tcW w:w="106" w:type="dxa"/>
          </w:tcPr>
          <w:p w14:paraId="3E480A49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6CBF79FE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53CF4" w:rsidRPr="000405AA" w14:paraId="5FCE6713" w14:textId="77777777" w:rsidTr="00253CF4">
        <w:tc>
          <w:tcPr>
            <w:tcW w:w="2340" w:type="dxa"/>
          </w:tcPr>
          <w:p w14:paraId="24B0A164" w14:textId="77777777" w:rsidR="00253CF4" w:rsidRPr="000405AA" w:rsidRDefault="00253CF4" w:rsidP="00253CF4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272C412D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7CD2D5B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4551E1A0" w14:textId="79C89644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ส่วนปรับปรุง</w:t>
            </w:r>
          </w:p>
        </w:tc>
        <w:tc>
          <w:tcPr>
            <w:tcW w:w="111" w:type="dxa"/>
          </w:tcPr>
          <w:p w14:paraId="714985F2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9" w:type="dxa"/>
          </w:tcPr>
          <w:p w14:paraId="2CA4986A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" w:type="dxa"/>
          </w:tcPr>
          <w:p w14:paraId="4177EBF5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30A3DA7D" w14:textId="1F39962E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เครื่องจักรและ</w:t>
            </w:r>
          </w:p>
        </w:tc>
        <w:tc>
          <w:tcPr>
            <w:tcW w:w="106" w:type="dxa"/>
          </w:tcPr>
          <w:p w14:paraId="1901C800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746272A0" w14:textId="7F4336B4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ส่วนปรับปรุง</w:t>
            </w:r>
          </w:p>
        </w:tc>
        <w:tc>
          <w:tcPr>
            <w:tcW w:w="106" w:type="dxa"/>
          </w:tcPr>
          <w:p w14:paraId="7FD46107" w14:textId="77777777" w:rsidR="00253CF4" w:rsidRPr="000405AA" w:rsidRDefault="00253CF4" w:rsidP="00253CF4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119B41F5" w14:textId="509688FB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อุปกรณ์ใช้ใน</w:t>
            </w:r>
          </w:p>
        </w:tc>
        <w:tc>
          <w:tcPr>
            <w:tcW w:w="106" w:type="dxa"/>
          </w:tcPr>
          <w:p w14:paraId="0C3E0396" w14:textId="77777777" w:rsidR="00253CF4" w:rsidRPr="000405AA" w:rsidRDefault="00253CF4" w:rsidP="00253CF4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421C5215" w14:textId="3A11ED1C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อุปกรณ์</w:t>
            </w:r>
          </w:p>
        </w:tc>
        <w:tc>
          <w:tcPr>
            <w:tcW w:w="106" w:type="dxa"/>
          </w:tcPr>
          <w:p w14:paraId="5385B922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4C1C2E75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702F27ED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5C1B9EBD" w14:textId="5CC22289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การก่อสร้างและ</w:t>
            </w:r>
          </w:p>
        </w:tc>
        <w:tc>
          <w:tcPr>
            <w:tcW w:w="106" w:type="dxa"/>
          </w:tcPr>
          <w:p w14:paraId="2AA5AB61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30AC5F3D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53CF4" w:rsidRPr="000405AA" w14:paraId="09B2CDBF" w14:textId="77777777" w:rsidTr="00253CF4">
        <w:tc>
          <w:tcPr>
            <w:tcW w:w="2340" w:type="dxa"/>
          </w:tcPr>
          <w:p w14:paraId="012A758E" w14:textId="77777777" w:rsidR="00253CF4" w:rsidRPr="000405AA" w:rsidRDefault="00253CF4" w:rsidP="00253CF4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54EC801B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0FFB7C81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DE426FF" w14:textId="1EB3DA08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</w:t>
            </w:r>
          </w:p>
        </w:tc>
        <w:tc>
          <w:tcPr>
            <w:tcW w:w="111" w:type="dxa"/>
          </w:tcPr>
          <w:p w14:paraId="74B8DF13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9" w:type="dxa"/>
          </w:tcPr>
          <w:p w14:paraId="7352BEF4" w14:textId="74C02CD6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อาคาร</w:t>
            </w:r>
          </w:p>
        </w:tc>
        <w:tc>
          <w:tcPr>
            <w:tcW w:w="108" w:type="dxa"/>
          </w:tcPr>
          <w:p w14:paraId="48749BF0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3C8F256C" w14:textId="0B84F5F9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อุปกรณ์โรงงาน</w:t>
            </w:r>
          </w:p>
        </w:tc>
        <w:tc>
          <w:tcPr>
            <w:tcW w:w="106" w:type="dxa"/>
          </w:tcPr>
          <w:p w14:paraId="5A9B74E7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18E0A580" w14:textId="06DCF80D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สิทธิการเช่า</w:t>
            </w:r>
          </w:p>
        </w:tc>
        <w:tc>
          <w:tcPr>
            <w:tcW w:w="106" w:type="dxa"/>
          </w:tcPr>
          <w:p w14:paraId="7D39E255" w14:textId="77777777" w:rsidR="00253CF4" w:rsidRPr="000405AA" w:rsidRDefault="00253CF4" w:rsidP="00253CF4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30ACD7FB" w14:textId="6624ACBD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การดำเนินงาน</w:t>
            </w:r>
          </w:p>
        </w:tc>
        <w:tc>
          <w:tcPr>
            <w:tcW w:w="106" w:type="dxa"/>
          </w:tcPr>
          <w:p w14:paraId="71E690D2" w14:textId="77777777" w:rsidR="00253CF4" w:rsidRPr="000405AA" w:rsidRDefault="00253CF4" w:rsidP="00253CF4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354EC3EC" w14:textId="2803BA55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สำนักงาน</w:t>
            </w:r>
          </w:p>
        </w:tc>
        <w:tc>
          <w:tcPr>
            <w:tcW w:w="106" w:type="dxa"/>
          </w:tcPr>
          <w:p w14:paraId="29BF037C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1FF58237" w14:textId="32102965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06" w:type="dxa"/>
          </w:tcPr>
          <w:p w14:paraId="28914D7A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6955FE76" w14:textId="3110CB5A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ติดตั้ง</w:t>
            </w:r>
          </w:p>
        </w:tc>
        <w:tc>
          <w:tcPr>
            <w:tcW w:w="106" w:type="dxa"/>
          </w:tcPr>
          <w:p w14:paraId="230FD71A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31BBB8F1" w14:textId="6C56165B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253CF4" w:rsidRPr="000405AA" w14:paraId="7B8F72C6" w14:textId="77777777" w:rsidTr="00253CF4">
        <w:tc>
          <w:tcPr>
            <w:tcW w:w="2340" w:type="dxa"/>
          </w:tcPr>
          <w:p w14:paraId="18EA1A65" w14:textId="77777777" w:rsidR="00253CF4" w:rsidRPr="000405AA" w:rsidRDefault="00253CF4" w:rsidP="00253CF4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6803555A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2EE5488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046" w:type="dxa"/>
            <w:gridSpan w:val="17"/>
          </w:tcPr>
          <w:p w14:paraId="1551BB69" w14:textId="54579751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0405AA">
              <w:rPr>
                <w:rFonts w:asciiTheme="majorBidi" w:hAnsiTheme="majorBidi" w:cstheme="majorBidi" w:hint="cs"/>
                <w:i/>
                <w:iCs/>
                <w:sz w:val="25"/>
                <w:szCs w:val="25"/>
                <w:cs/>
              </w:rPr>
              <w:t>พันบาท)</w:t>
            </w:r>
          </w:p>
        </w:tc>
      </w:tr>
      <w:tr w:rsidR="00253CF4" w:rsidRPr="000405AA" w14:paraId="166B7210" w14:textId="77777777" w:rsidTr="00AD41E9">
        <w:tc>
          <w:tcPr>
            <w:tcW w:w="2340" w:type="dxa"/>
          </w:tcPr>
          <w:p w14:paraId="1B2B7E79" w14:textId="383E40E0" w:rsidR="00253CF4" w:rsidRPr="000405AA" w:rsidRDefault="00253CF4" w:rsidP="00253CF4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810" w:type="dxa"/>
          </w:tcPr>
          <w:p w14:paraId="6E9F9B5B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7C17E31F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B712036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" w:type="dxa"/>
          </w:tcPr>
          <w:p w14:paraId="7DED8C82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9" w:type="dxa"/>
          </w:tcPr>
          <w:p w14:paraId="1D344FB7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" w:type="dxa"/>
          </w:tcPr>
          <w:p w14:paraId="7AE2D5F3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6B36CD80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30769C04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514C0A50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6D347620" w14:textId="77777777" w:rsidR="00253CF4" w:rsidRPr="000405AA" w:rsidRDefault="00253CF4" w:rsidP="00253CF4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10A4AC61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1875B75E" w14:textId="77777777" w:rsidR="00253CF4" w:rsidRPr="000405AA" w:rsidRDefault="00253CF4" w:rsidP="00253CF4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14:paraId="7708587A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16373D87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60402B99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18D57855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50760FFF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5C508F8A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199F7C2C" w14:textId="77777777" w:rsidR="00253CF4" w:rsidRPr="000405AA" w:rsidRDefault="00253CF4" w:rsidP="00253CF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57F9F" w:rsidRPr="000405AA" w14:paraId="5CFD3B47" w14:textId="77777777" w:rsidTr="00B57F9F">
        <w:tc>
          <w:tcPr>
            <w:tcW w:w="2340" w:type="dxa"/>
          </w:tcPr>
          <w:p w14:paraId="6A6E5E43" w14:textId="74272ED8" w:rsidR="00B57F9F" w:rsidRPr="000405AA" w:rsidRDefault="00B57F9F" w:rsidP="00B57F9F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810" w:type="dxa"/>
          </w:tcPr>
          <w:p w14:paraId="272331E5" w14:textId="77777777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0C3DD3D8" w14:textId="77777777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</w:tcPr>
          <w:p w14:paraId="3AF4BB0B" w14:textId="2FBD1AD8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326,313</w:t>
            </w:r>
          </w:p>
        </w:tc>
        <w:tc>
          <w:tcPr>
            <w:tcW w:w="111" w:type="dxa"/>
          </w:tcPr>
          <w:p w14:paraId="20C5903B" w14:textId="77777777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</w:tcPr>
          <w:p w14:paraId="7D164760" w14:textId="04BB99D4" w:rsidR="00B57F9F" w:rsidRPr="000405AA" w:rsidRDefault="00B57F9F" w:rsidP="00187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9"/>
                <w:tab w:val="left" w:pos="428"/>
                <w:tab w:val="left" w:pos="469"/>
              </w:tabs>
              <w:ind w:left="-106" w:right="-4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8" w:type="dxa"/>
          </w:tcPr>
          <w:p w14:paraId="3AC6B1D0" w14:textId="77777777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4C57CFAA" w14:textId="2C0906D3" w:rsidR="00B57F9F" w:rsidRPr="000405AA" w:rsidRDefault="00B57F9F" w:rsidP="00187E8A">
            <w:pPr>
              <w:tabs>
                <w:tab w:val="clear" w:pos="227"/>
                <w:tab w:val="left" w:pos="428"/>
              </w:tabs>
              <w:ind w:left="-106" w:right="-58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59B869F7" w14:textId="5A6769EF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2C601D3" w14:textId="715797F4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285,209</w:t>
            </w:r>
          </w:p>
        </w:tc>
        <w:tc>
          <w:tcPr>
            <w:tcW w:w="106" w:type="dxa"/>
          </w:tcPr>
          <w:p w14:paraId="5140AE01" w14:textId="77777777" w:rsidR="00B57F9F" w:rsidRPr="000405AA" w:rsidRDefault="00B57F9F" w:rsidP="00B57F9F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3960389A" w14:textId="486D5A89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51,924</w:t>
            </w:r>
          </w:p>
        </w:tc>
        <w:tc>
          <w:tcPr>
            <w:tcW w:w="106" w:type="dxa"/>
          </w:tcPr>
          <w:p w14:paraId="3B68366D" w14:textId="77777777" w:rsidR="00B57F9F" w:rsidRPr="000405AA" w:rsidRDefault="00B57F9F" w:rsidP="00B57F9F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27FCBC34" w14:textId="26370D04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38,670</w:t>
            </w:r>
          </w:p>
        </w:tc>
        <w:tc>
          <w:tcPr>
            <w:tcW w:w="106" w:type="dxa"/>
          </w:tcPr>
          <w:p w14:paraId="25CCF11B" w14:textId="77777777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424A66F6" w14:textId="28FB24BA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330</w:t>
            </w:r>
          </w:p>
        </w:tc>
        <w:tc>
          <w:tcPr>
            <w:tcW w:w="106" w:type="dxa"/>
          </w:tcPr>
          <w:p w14:paraId="3B5CB027" w14:textId="77777777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bottom w:val="double" w:sz="4" w:space="0" w:color="auto"/>
              <w:right w:val="nil"/>
            </w:tcBorders>
          </w:tcPr>
          <w:p w14:paraId="6DDE9844" w14:textId="45BCB7FB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17,786</w:t>
            </w:r>
          </w:p>
        </w:tc>
        <w:tc>
          <w:tcPr>
            <w:tcW w:w="106" w:type="dxa"/>
          </w:tcPr>
          <w:p w14:paraId="0F844937" w14:textId="77777777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bottom w:val="double" w:sz="4" w:space="0" w:color="auto"/>
              <w:right w:val="nil"/>
            </w:tcBorders>
          </w:tcPr>
          <w:p w14:paraId="60F974A8" w14:textId="73EAEBCD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720,232</w:t>
            </w:r>
          </w:p>
        </w:tc>
      </w:tr>
      <w:tr w:rsidR="00B57F9F" w:rsidRPr="000405AA" w14:paraId="49365B98" w14:textId="77777777" w:rsidTr="00B57F9F">
        <w:tc>
          <w:tcPr>
            <w:tcW w:w="2340" w:type="dxa"/>
          </w:tcPr>
          <w:p w14:paraId="608CD6CA" w14:textId="13493EE2" w:rsidR="00B57F9F" w:rsidRPr="000405AA" w:rsidRDefault="00B57F9F" w:rsidP="00B57F9F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10" w:type="dxa"/>
          </w:tcPr>
          <w:p w14:paraId="1618E2D8" w14:textId="77777777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53C33BAE" w14:textId="77777777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double" w:sz="4" w:space="0" w:color="auto"/>
              <w:bottom w:val="double" w:sz="4" w:space="0" w:color="auto"/>
            </w:tcBorders>
          </w:tcPr>
          <w:p w14:paraId="03D5596E" w14:textId="4E445D67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347,613</w:t>
            </w:r>
          </w:p>
        </w:tc>
        <w:tc>
          <w:tcPr>
            <w:tcW w:w="111" w:type="dxa"/>
          </w:tcPr>
          <w:p w14:paraId="190E7E02" w14:textId="77777777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9" w:type="dxa"/>
            <w:tcBorders>
              <w:top w:val="double" w:sz="4" w:space="0" w:color="auto"/>
              <w:bottom w:val="double" w:sz="4" w:space="0" w:color="auto"/>
            </w:tcBorders>
          </w:tcPr>
          <w:p w14:paraId="42380D06" w14:textId="750DD0B7" w:rsidR="00B57F9F" w:rsidRPr="000405AA" w:rsidRDefault="00B57F9F" w:rsidP="00187E8A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28,789</w:t>
            </w:r>
          </w:p>
        </w:tc>
        <w:tc>
          <w:tcPr>
            <w:tcW w:w="108" w:type="dxa"/>
          </w:tcPr>
          <w:p w14:paraId="0A8E4778" w14:textId="77777777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double" w:sz="4" w:space="0" w:color="auto"/>
            </w:tcBorders>
          </w:tcPr>
          <w:p w14:paraId="02D23E7E" w14:textId="443DCC33" w:rsidR="00B57F9F" w:rsidRPr="000405AA" w:rsidRDefault="00B57F9F" w:rsidP="00187E8A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4,882</w:t>
            </w:r>
          </w:p>
        </w:tc>
        <w:tc>
          <w:tcPr>
            <w:tcW w:w="106" w:type="dxa"/>
          </w:tcPr>
          <w:p w14:paraId="2AD494EC" w14:textId="0F3F19EC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861F1E9" w14:textId="63FD3E58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203,376</w:t>
            </w:r>
          </w:p>
        </w:tc>
        <w:tc>
          <w:tcPr>
            <w:tcW w:w="106" w:type="dxa"/>
          </w:tcPr>
          <w:p w14:paraId="208A38C2" w14:textId="77777777" w:rsidR="00B57F9F" w:rsidRPr="000405AA" w:rsidRDefault="00B57F9F" w:rsidP="00B57F9F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1B03E65" w14:textId="0FDFB858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42,256</w:t>
            </w:r>
          </w:p>
        </w:tc>
        <w:tc>
          <w:tcPr>
            <w:tcW w:w="106" w:type="dxa"/>
          </w:tcPr>
          <w:p w14:paraId="11569351" w14:textId="77777777" w:rsidR="00B57F9F" w:rsidRPr="000405AA" w:rsidRDefault="00B57F9F" w:rsidP="00B57F9F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15E502F" w14:textId="33D3C04E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25,102</w:t>
            </w:r>
          </w:p>
        </w:tc>
        <w:tc>
          <w:tcPr>
            <w:tcW w:w="106" w:type="dxa"/>
          </w:tcPr>
          <w:p w14:paraId="5A36F908" w14:textId="77777777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FC9F92" w14:textId="5A7634CF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2,362</w:t>
            </w:r>
          </w:p>
        </w:tc>
        <w:tc>
          <w:tcPr>
            <w:tcW w:w="106" w:type="dxa"/>
          </w:tcPr>
          <w:p w14:paraId="3B825A96" w14:textId="77777777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2DA0F53" w14:textId="13A18FF0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308</w:t>
            </w:r>
          </w:p>
        </w:tc>
        <w:tc>
          <w:tcPr>
            <w:tcW w:w="106" w:type="dxa"/>
          </w:tcPr>
          <w:p w14:paraId="528AAD08" w14:textId="77777777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D1CE97E" w14:textId="185C5ED6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654,688</w:t>
            </w:r>
          </w:p>
        </w:tc>
      </w:tr>
      <w:tr w:rsidR="00B57F9F" w:rsidRPr="000405AA" w14:paraId="349A3C89" w14:textId="77777777" w:rsidTr="00AD41E9">
        <w:tc>
          <w:tcPr>
            <w:tcW w:w="2340" w:type="dxa"/>
          </w:tcPr>
          <w:p w14:paraId="4564A15F" w14:textId="2AAEED18" w:rsidR="00B57F9F" w:rsidRPr="000405AA" w:rsidRDefault="00B57F9F" w:rsidP="00B57F9F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08F9A78" w14:textId="77777777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025C914" w14:textId="77777777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</w:tcPr>
          <w:p w14:paraId="249FFC27" w14:textId="77777777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" w:type="dxa"/>
          </w:tcPr>
          <w:p w14:paraId="3D90B1EF" w14:textId="77777777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9" w:type="dxa"/>
            <w:tcBorders>
              <w:top w:val="double" w:sz="4" w:space="0" w:color="auto"/>
            </w:tcBorders>
          </w:tcPr>
          <w:p w14:paraId="0CBCFFC4" w14:textId="77777777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" w:type="dxa"/>
          </w:tcPr>
          <w:p w14:paraId="4F3622E2" w14:textId="77777777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</w:tcPr>
          <w:p w14:paraId="54726FD9" w14:textId="77777777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28992F9F" w14:textId="56B40D63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7C4BD3B" w14:textId="77777777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719C4B6F" w14:textId="77777777" w:rsidR="00B57F9F" w:rsidRPr="000405AA" w:rsidRDefault="00B57F9F" w:rsidP="00B57F9F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406DAB6" w14:textId="77777777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6601357B" w14:textId="77777777" w:rsidR="00B57F9F" w:rsidRPr="000405AA" w:rsidRDefault="00B57F9F" w:rsidP="00B57F9F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76DA6D2" w14:textId="77777777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24A598C9" w14:textId="77777777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FE33055" w14:textId="77777777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49C21A80" w14:textId="77777777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double" w:sz="4" w:space="0" w:color="auto"/>
              <w:left w:val="nil"/>
              <w:right w:val="nil"/>
            </w:tcBorders>
          </w:tcPr>
          <w:p w14:paraId="367F7073" w14:textId="77777777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5209BE59" w14:textId="77777777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double" w:sz="4" w:space="0" w:color="auto"/>
              <w:left w:val="nil"/>
              <w:right w:val="nil"/>
            </w:tcBorders>
          </w:tcPr>
          <w:p w14:paraId="5AD83C9D" w14:textId="77777777" w:rsidR="00B57F9F" w:rsidRPr="000405AA" w:rsidRDefault="00B57F9F" w:rsidP="00B57F9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777EBFE1" w14:textId="77777777" w:rsidR="00A40577" w:rsidRPr="000405AA" w:rsidRDefault="00A40577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54941DB6" w14:textId="77777777" w:rsidR="00A40577" w:rsidRPr="000405AA" w:rsidRDefault="00A40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0405AA">
        <w:rPr>
          <w:rFonts w:ascii="Angsana New" w:hAnsi="Angsana New"/>
          <w:b/>
          <w:bCs/>
          <w:sz w:val="30"/>
          <w:szCs w:val="30"/>
          <w:cs/>
        </w:rPr>
        <w:br w:type="page"/>
      </w:r>
    </w:p>
    <w:tbl>
      <w:tblPr>
        <w:tblW w:w="1512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592"/>
        <w:gridCol w:w="108"/>
        <w:gridCol w:w="859"/>
        <w:gridCol w:w="106"/>
        <w:gridCol w:w="1349"/>
        <w:gridCol w:w="106"/>
        <w:gridCol w:w="1334"/>
        <w:gridCol w:w="106"/>
        <w:gridCol w:w="1514"/>
        <w:gridCol w:w="106"/>
        <w:gridCol w:w="1514"/>
        <w:gridCol w:w="106"/>
        <w:gridCol w:w="1154"/>
        <w:gridCol w:w="106"/>
        <w:gridCol w:w="1530"/>
        <w:gridCol w:w="180"/>
        <w:gridCol w:w="1329"/>
        <w:gridCol w:w="21"/>
      </w:tblGrid>
      <w:tr w:rsidR="00C4540F" w:rsidRPr="000405AA" w14:paraId="19623F80" w14:textId="77777777" w:rsidTr="009B4228">
        <w:trPr>
          <w:gridAfter w:val="1"/>
          <w:wAfter w:w="21" w:type="dxa"/>
          <w:tblHeader/>
        </w:trPr>
        <w:tc>
          <w:tcPr>
            <w:tcW w:w="3592" w:type="dxa"/>
          </w:tcPr>
          <w:p w14:paraId="5144BC70" w14:textId="77777777" w:rsidR="00C4540F" w:rsidRPr="000405AA" w:rsidRDefault="00C4540F" w:rsidP="00C45006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" w:type="dxa"/>
          </w:tcPr>
          <w:p w14:paraId="54FDEF0D" w14:textId="77777777" w:rsidR="00C4540F" w:rsidRPr="000405AA" w:rsidRDefault="00C4540F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2CC8A1D0" w14:textId="77777777" w:rsidR="00C4540F" w:rsidRPr="000405AA" w:rsidRDefault="00C4540F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27F4651B" w14:textId="77777777" w:rsidR="00C4540F" w:rsidRPr="000405AA" w:rsidRDefault="00C4540F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34" w:type="dxa"/>
            <w:gridSpan w:val="13"/>
          </w:tcPr>
          <w:p w14:paraId="65D78DA7" w14:textId="77777777" w:rsidR="00C4540F" w:rsidRPr="000405AA" w:rsidRDefault="00C4540F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Pr="000405A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E4AE4" w:rsidRPr="000405AA" w14:paraId="5747420C" w14:textId="77777777" w:rsidTr="009B4228">
        <w:tc>
          <w:tcPr>
            <w:tcW w:w="3592" w:type="dxa"/>
          </w:tcPr>
          <w:p w14:paraId="692AC054" w14:textId="77777777" w:rsidR="00CE4AE4" w:rsidRPr="000405AA" w:rsidRDefault="00CE4AE4" w:rsidP="00C45006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" w:type="dxa"/>
          </w:tcPr>
          <w:p w14:paraId="28214483" w14:textId="77777777" w:rsidR="00CE4AE4" w:rsidRPr="000405AA" w:rsidRDefault="00CE4AE4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9" w:type="dxa"/>
          </w:tcPr>
          <w:p w14:paraId="1F4E21F2" w14:textId="77777777" w:rsidR="00CE4AE4" w:rsidRPr="000405AA" w:rsidRDefault="00CE4AE4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1378F7EA" w14:textId="77777777" w:rsidR="00CE4AE4" w:rsidRPr="000405AA" w:rsidRDefault="00CE4AE4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2CB8BEC" w14:textId="77777777" w:rsidR="00CE4AE4" w:rsidRPr="000405AA" w:rsidRDefault="00CE4AE4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75C3B43F" w14:textId="77777777" w:rsidR="00CE4AE4" w:rsidRPr="000405AA" w:rsidRDefault="00CE4AE4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bottom w:val="nil"/>
              <w:right w:val="nil"/>
            </w:tcBorders>
          </w:tcPr>
          <w:p w14:paraId="6FE6DB15" w14:textId="77777777" w:rsidR="00CE4AE4" w:rsidRPr="000405AA" w:rsidRDefault="00CE4AE4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066F9AC3" w14:textId="77777777" w:rsidR="00CE4AE4" w:rsidRPr="000405AA" w:rsidRDefault="00CE4AE4" w:rsidP="00C45006">
            <w:pPr>
              <w:tabs>
                <w:tab w:val="clear" w:pos="227"/>
                <w:tab w:val="clear" w:pos="454"/>
                <w:tab w:val="left" w:pos="506"/>
              </w:tabs>
              <w:ind w:left="-43" w:right="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bottom w:val="nil"/>
              <w:right w:val="nil"/>
            </w:tcBorders>
            <w:hideMark/>
          </w:tcPr>
          <w:p w14:paraId="0290CE23" w14:textId="77777777" w:rsidR="00CE4AE4" w:rsidRPr="000405AA" w:rsidRDefault="00CE4AE4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0840B709" w14:textId="77777777" w:rsidR="00CE4AE4" w:rsidRPr="000405AA" w:rsidRDefault="00CE4AE4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bottom w:val="nil"/>
              <w:right w:val="nil"/>
            </w:tcBorders>
            <w:hideMark/>
          </w:tcPr>
          <w:p w14:paraId="35BA8F17" w14:textId="77777777" w:rsidR="00CE4AE4" w:rsidRPr="000405AA" w:rsidRDefault="00CE4AE4" w:rsidP="00C45006">
            <w:pPr>
              <w:tabs>
                <w:tab w:val="clear" w:pos="227"/>
                <w:tab w:val="clear" w:pos="454"/>
                <w:tab w:val="clear" w:pos="680"/>
                <w:tab w:val="left" w:pos="141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51104661" w14:textId="77777777" w:rsidR="00CE4AE4" w:rsidRPr="000405AA" w:rsidRDefault="00CE4AE4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</w:tcPr>
          <w:p w14:paraId="7868CA68" w14:textId="77777777" w:rsidR="00CE4AE4" w:rsidRPr="000405AA" w:rsidRDefault="00CE4AE4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6729E972" w14:textId="77777777" w:rsidR="00CE4AE4" w:rsidRPr="000405AA" w:rsidRDefault="00CE4AE4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hideMark/>
          </w:tcPr>
          <w:p w14:paraId="4DEDA962" w14:textId="77777777" w:rsidR="00CE4AE4" w:rsidRPr="000405AA" w:rsidRDefault="00CE4AE4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187EED1" w14:textId="77777777" w:rsidR="00CE4AE4" w:rsidRPr="000405AA" w:rsidRDefault="00CE4AE4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</w:tcPr>
          <w:p w14:paraId="46E19613" w14:textId="77777777" w:rsidR="00CE4AE4" w:rsidRPr="000405AA" w:rsidRDefault="00CE4AE4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E4AE4" w:rsidRPr="000405AA" w14:paraId="12C10913" w14:textId="77777777" w:rsidTr="009B4228">
        <w:tc>
          <w:tcPr>
            <w:tcW w:w="3592" w:type="dxa"/>
          </w:tcPr>
          <w:p w14:paraId="63BDBCD2" w14:textId="77777777" w:rsidR="00CE4AE4" w:rsidRPr="000405AA" w:rsidRDefault="00CE4AE4" w:rsidP="00CF332B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" w:type="dxa"/>
          </w:tcPr>
          <w:p w14:paraId="0101A4CD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371BFE27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47F1E20E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257A07C2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106" w:type="dxa"/>
          </w:tcPr>
          <w:p w14:paraId="55885AB1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</w:tcPr>
          <w:p w14:paraId="6B0C217F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4B6E063D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left" w:pos="506"/>
              </w:tabs>
              <w:ind w:left="-43" w:right="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hideMark/>
          </w:tcPr>
          <w:p w14:paraId="56F22ACD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106" w:type="dxa"/>
          </w:tcPr>
          <w:p w14:paraId="2360CFBE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hideMark/>
          </w:tcPr>
          <w:p w14:paraId="540E7A9F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06" w:type="dxa"/>
          </w:tcPr>
          <w:p w14:paraId="4A83145B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1B0C4CC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157A8281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hideMark/>
          </w:tcPr>
          <w:p w14:paraId="17ED51C7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80" w:type="dxa"/>
          </w:tcPr>
          <w:p w14:paraId="0666FAA4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</w:tcPr>
          <w:p w14:paraId="37AA13A9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E4AE4" w:rsidRPr="000405AA" w14:paraId="4B9993B2" w14:textId="77777777" w:rsidTr="009B4228">
        <w:tc>
          <w:tcPr>
            <w:tcW w:w="3592" w:type="dxa"/>
          </w:tcPr>
          <w:p w14:paraId="1285C6BE" w14:textId="77777777" w:rsidR="00CE4AE4" w:rsidRPr="000405AA" w:rsidRDefault="00CE4AE4" w:rsidP="00CF332B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" w:type="dxa"/>
          </w:tcPr>
          <w:p w14:paraId="31261A47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1DCAD290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08FC9DB5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5E3ACF7E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06" w:type="dxa"/>
          </w:tcPr>
          <w:p w14:paraId="1136EB18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hideMark/>
          </w:tcPr>
          <w:p w14:paraId="02E5B4CA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06" w:type="dxa"/>
          </w:tcPr>
          <w:p w14:paraId="41555E48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left" w:pos="506"/>
              </w:tabs>
              <w:ind w:left="-43" w:right="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hideMark/>
          </w:tcPr>
          <w:p w14:paraId="030ED325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อุปกรณ์ใช้ใน</w:t>
            </w:r>
          </w:p>
        </w:tc>
        <w:tc>
          <w:tcPr>
            <w:tcW w:w="106" w:type="dxa"/>
          </w:tcPr>
          <w:p w14:paraId="6AC6D488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hideMark/>
          </w:tcPr>
          <w:p w14:paraId="68D4580C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06" w:type="dxa"/>
          </w:tcPr>
          <w:p w14:paraId="3542B1D5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</w:tcPr>
          <w:p w14:paraId="5AACFA51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390BC945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hideMark/>
          </w:tcPr>
          <w:p w14:paraId="14353FB9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การก่อสร้างและ</w:t>
            </w:r>
          </w:p>
        </w:tc>
        <w:tc>
          <w:tcPr>
            <w:tcW w:w="180" w:type="dxa"/>
          </w:tcPr>
          <w:p w14:paraId="59DA6603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A8857B5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E4AE4" w:rsidRPr="000405AA" w14:paraId="3026DAA9" w14:textId="77777777" w:rsidTr="009B4228">
        <w:tc>
          <w:tcPr>
            <w:tcW w:w="3592" w:type="dxa"/>
          </w:tcPr>
          <w:p w14:paraId="5DC3DE71" w14:textId="77777777" w:rsidR="00CE4AE4" w:rsidRPr="000405AA" w:rsidRDefault="00CE4AE4" w:rsidP="00CF332B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" w:type="dxa"/>
          </w:tcPr>
          <w:p w14:paraId="3E397988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3DF82023" w14:textId="0920FF85" w:rsidR="00CE4AE4" w:rsidRPr="000405AA" w:rsidRDefault="009B4228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06" w:type="dxa"/>
          </w:tcPr>
          <w:p w14:paraId="72F5AE5C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562F02D8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06" w:type="dxa"/>
          </w:tcPr>
          <w:p w14:paraId="648D0962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hideMark/>
          </w:tcPr>
          <w:p w14:paraId="11ADEA8B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06" w:type="dxa"/>
          </w:tcPr>
          <w:p w14:paraId="580B8639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left" w:pos="506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hideMark/>
          </w:tcPr>
          <w:p w14:paraId="4D292D98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การดำเนินงาน</w:t>
            </w:r>
          </w:p>
        </w:tc>
        <w:tc>
          <w:tcPr>
            <w:tcW w:w="106" w:type="dxa"/>
          </w:tcPr>
          <w:p w14:paraId="3FC707D8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hideMark/>
          </w:tcPr>
          <w:p w14:paraId="5184CB53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06" w:type="dxa"/>
          </w:tcPr>
          <w:p w14:paraId="6E791188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hideMark/>
          </w:tcPr>
          <w:p w14:paraId="35A27B34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06" w:type="dxa"/>
          </w:tcPr>
          <w:p w14:paraId="355D49D7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hideMark/>
          </w:tcPr>
          <w:p w14:paraId="56E68FAD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80" w:type="dxa"/>
          </w:tcPr>
          <w:p w14:paraId="6622C021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hideMark/>
          </w:tcPr>
          <w:p w14:paraId="5E319B7C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635D8" w:rsidRPr="000405AA" w14:paraId="03F33EE1" w14:textId="77777777" w:rsidTr="009B4228">
        <w:tc>
          <w:tcPr>
            <w:tcW w:w="3592" w:type="dxa"/>
          </w:tcPr>
          <w:p w14:paraId="5D9F4D79" w14:textId="77777777" w:rsidR="009635D8" w:rsidRPr="000405AA" w:rsidRDefault="009635D8" w:rsidP="00CF332B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" w:type="dxa"/>
          </w:tcPr>
          <w:p w14:paraId="436C111E" w14:textId="77777777" w:rsidR="009635D8" w:rsidRPr="000405AA" w:rsidRDefault="009635D8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23D996E6" w14:textId="77777777" w:rsidR="009635D8" w:rsidRPr="000405AA" w:rsidRDefault="009635D8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D7EB7B7" w14:textId="77777777" w:rsidR="009635D8" w:rsidRPr="000405AA" w:rsidRDefault="009635D8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55" w:type="dxa"/>
            <w:gridSpan w:val="14"/>
          </w:tcPr>
          <w:p w14:paraId="315AD03B" w14:textId="77777777" w:rsidR="009635D8" w:rsidRPr="000405AA" w:rsidRDefault="009635D8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0405AA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</w:t>
            </w:r>
            <w:r w:rsidRPr="000405A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CE4AE4" w:rsidRPr="000405AA" w14:paraId="6865BEDE" w14:textId="77777777" w:rsidTr="009B4228">
        <w:tc>
          <w:tcPr>
            <w:tcW w:w="3592" w:type="dxa"/>
            <w:hideMark/>
          </w:tcPr>
          <w:p w14:paraId="25BFF03E" w14:textId="77777777" w:rsidR="00CE4AE4" w:rsidRPr="000405AA" w:rsidRDefault="00CE4AE4" w:rsidP="00CF332B">
            <w:pPr>
              <w:tabs>
                <w:tab w:val="clear" w:pos="227"/>
                <w:tab w:val="left" w:pos="27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8" w:type="dxa"/>
          </w:tcPr>
          <w:p w14:paraId="4F703E55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4"/>
              </w:tabs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859" w:type="dxa"/>
          </w:tcPr>
          <w:p w14:paraId="20142B7B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4"/>
              </w:tabs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6" w:type="dxa"/>
          </w:tcPr>
          <w:p w14:paraId="40D4D70A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4"/>
              </w:tabs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49" w:type="dxa"/>
          </w:tcPr>
          <w:p w14:paraId="404A6DCE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4"/>
              </w:tabs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6" w:type="dxa"/>
          </w:tcPr>
          <w:p w14:paraId="02634325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4"/>
              </w:tabs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34" w:type="dxa"/>
            <w:tcBorders>
              <w:left w:val="nil"/>
              <w:bottom w:val="nil"/>
              <w:right w:val="nil"/>
            </w:tcBorders>
          </w:tcPr>
          <w:p w14:paraId="3513849C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48D327EB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bottom w:val="nil"/>
              <w:right w:val="nil"/>
            </w:tcBorders>
          </w:tcPr>
          <w:p w14:paraId="67AF4BA5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4AF5DAA6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bottom w:val="nil"/>
              <w:right w:val="nil"/>
            </w:tcBorders>
          </w:tcPr>
          <w:p w14:paraId="54D1E6BF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138E226E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</w:tcPr>
          <w:p w14:paraId="4ECB7ECC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6FCC31B9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079C6957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681EE13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</w:tcPr>
          <w:p w14:paraId="1196FC9D" w14:textId="77777777" w:rsidR="00CE4AE4" w:rsidRPr="000405AA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8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64EB" w:rsidRPr="000405AA" w14:paraId="4A041F25" w14:textId="77777777" w:rsidTr="009B4228">
        <w:tc>
          <w:tcPr>
            <w:tcW w:w="3592" w:type="dxa"/>
            <w:hideMark/>
          </w:tcPr>
          <w:p w14:paraId="22582E74" w14:textId="57B3D2EF" w:rsidR="003964EB" w:rsidRPr="000405AA" w:rsidRDefault="003964EB" w:rsidP="003964EB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0405AA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8" w:type="dxa"/>
          </w:tcPr>
          <w:p w14:paraId="2BFAEFE2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9" w:type="dxa"/>
          </w:tcPr>
          <w:p w14:paraId="54D17F7A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" w:type="dxa"/>
          </w:tcPr>
          <w:p w14:paraId="04144503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8A847D4" w14:textId="52514249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326,313</w:t>
            </w:r>
          </w:p>
        </w:tc>
        <w:tc>
          <w:tcPr>
            <w:tcW w:w="106" w:type="dxa"/>
          </w:tcPr>
          <w:p w14:paraId="0AD84B4A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vAlign w:val="center"/>
          </w:tcPr>
          <w:p w14:paraId="26CCFCFF" w14:textId="0D9262B1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C2053" w:rsidRPr="000405AA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0405AA">
              <w:rPr>
                <w:rFonts w:asciiTheme="majorBidi" w:hAnsiTheme="majorBidi" w:cstheme="majorBidi"/>
                <w:sz w:val="26"/>
                <w:szCs w:val="26"/>
              </w:rPr>
              <w:t>,931</w:t>
            </w:r>
          </w:p>
        </w:tc>
        <w:tc>
          <w:tcPr>
            <w:tcW w:w="106" w:type="dxa"/>
          </w:tcPr>
          <w:p w14:paraId="2112956F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4" w:type="dxa"/>
            <w:vAlign w:val="center"/>
          </w:tcPr>
          <w:p w14:paraId="60FB9226" w14:textId="4005FA4D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2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5,512</w:t>
            </w:r>
          </w:p>
        </w:tc>
        <w:tc>
          <w:tcPr>
            <w:tcW w:w="106" w:type="dxa"/>
          </w:tcPr>
          <w:p w14:paraId="2E2298F1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14:paraId="005226ED" w14:textId="451A2873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ind w:lef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21,960</w:t>
            </w:r>
          </w:p>
        </w:tc>
        <w:tc>
          <w:tcPr>
            <w:tcW w:w="106" w:type="dxa"/>
          </w:tcPr>
          <w:p w14:paraId="6AAC0F9D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4" w:type="dxa"/>
            <w:vAlign w:val="center"/>
          </w:tcPr>
          <w:p w14:paraId="65DFD8BE" w14:textId="57FC08A5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ind w:lef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2,774</w:t>
            </w:r>
          </w:p>
        </w:tc>
        <w:tc>
          <w:tcPr>
            <w:tcW w:w="106" w:type="dxa"/>
          </w:tcPr>
          <w:p w14:paraId="578AF007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82711D1" w14:textId="29C3E0F6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180" w:type="dxa"/>
          </w:tcPr>
          <w:p w14:paraId="5DE32729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E623E7C" w14:textId="609C4A6A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395,615</w:t>
            </w:r>
          </w:p>
        </w:tc>
      </w:tr>
      <w:tr w:rsidR="003964EB" w:rsidRPr="000405AA" w14:paraId="33465F7A" w14:textId="77777777" w:rsidTr="009B4228">
        <w:tc>
          <w:tcPr>
            <w:tcW w:w="3592" w:type="dxa"/>
            <w:hideMark/>
          </w:tcPr>
          <w:p w14:paraId="1B2BB146" w14:textId="77777777" w:rsidR="003964EB" w:rsidRPr="000405AA" w:rsidRDefault="003964EB" w:rsidP="003964EB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" w:type="dxa"/>
          </w:tcPr>
          <w:p w14:paraId="763C944E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9" w:type="dxa"/>
          </w:tcPr>
          <w:p w14:paraId="0D12784A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" w:type="dxa"/>
          </w:tcPr>
          <w:p w14:paraId="189D5D6B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8157DA1" w14:textId="2B7451E3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1B816654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vAlign w:val="center"/>
          </w:tcPr>
          <w:p w14:paraId="4E3F5A04" w14:textId="58AA7541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3,110</w:t>
            </w:r>
          </w:p>
        </w:tc>
        <w:tc>
          <w:tcPr>
            <w:tcW w:w="106" w:type="dxa"/>
          </w:tcPr>
          <w:p w14:paraId="6F6D1973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14:paraId="4776545A" w14:textId="102D1236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2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142</w:t>
            </w:r>
          </w:p>
        </w:tc>
        <w:tc>
          <w:tcPr>
            <w:tcW w:w="106" w:type="dxa"/>
          </w:tcPr>
          <w:p w14:paraId="218ED90A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14:paraId="00290E08" w14:textId="6DCF5E03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2,046</w:t>
            </w:r>
          </w:p>
        </w:tc>
        <w:tc>
          <w:tcPr>
            <w:tcW w:w="106" w:type="dxa"/>
          </w:tcPr>
          <w:p w14:paraId="420C01A1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vAlign w:val="center"/>
          </w:tcPr>
          <w:p w14:paraId="61A74438" w14:textId="5D2487F2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68F1128D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3618EE2" w14:textId="18D9239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0B3178B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19B061E" w14:textId="24A922D2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5,298</w:t>
            </w:r>
          </w:p>
        </w:tc>
      </w:tr>
      <w:tr w:rsidR="003964EB" w:rsidRPr="000405AA" w14:paraId="1336E49A" w14:textId="77777777" w:rsidTr="009B4228">
        <w:tc>
          <w:tcPr>
            <w:tcW w:w="3592" w:type="dxa"/>
          </w:tcPr>
          <w:p w14:paraId="2DC9961A" w14:textId="5DEBBF4E" w:rsidR="003964EB" w:rsidRPr="000405AA" w:rsidRDefault="003964EB" w:rsidP="003964EB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08" w:type="dxa"/>
          </w:tcPr>
          <w:p w14:paraId="29902D10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9" w:type="dxa"/>
          </w:tcPr>
          <w:p w14:paraId="1B1D9731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" w:type="dxa"/>
          </w:tcPr>
          <w:p w14:paraId="593E02DC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B00A221" w14:textId="0DE7DD18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225892DF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</w:tcPr>
          <w:p w14:paraId="3B074868" w14:textId="57918FEE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21719DFE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</w:tcPr>
          <w:p w14:paraId="1EC6D571" w14:textId="19886700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4CF7246B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</w:tcPr>
          <w:p w14:paraId="403D0AF1" w14:textId="6A63A0A3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106" w:type="dxa"/>
          </w:tcPr>
          <w:p w14:paraId="00D992E0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</w:tcPr>
          <w:p w14:paraId="35E44E41" w14:textId="788192F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129AD3E8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8C02460" w14:textId="1DDA7592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(125)</w:t>
            </w:r>
          </w:p>
        </w:tc>
        <w:tc>
          <w:tcPr>
            <w:tcW w:w="180" w:type="dxa"/>
          </w:tcPr>
          <w:p w14:paraId="5E406073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6C0F2FE" w14:textId="1E4CC695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964EB" w:rsidRPr="000405AA" w14:paraId="59913B93" w14:textId="77777777" w:rsidTr="009B4228">
        <w:tc>
          <w:tcPr>
            <w:tcW w:w="3592" w:type="dxa"/>
          </w:tcPr>
          <w:p w14:paraId="3BEC91C2" w14:textId="77777777" w:rsidR="003964EB" w:rsidRPr="000405AA" w:rsidRDefault="003964EB" w:rsidP="003964EB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" w:type="dxa"/>
          </w:tcPr>
          <w:p w14:paraId="7DA08096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9" w:type="dxa"/>
          </w:tcPr>
          <w:p w14:paraId="1171F4C7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" w:type="dxa"/>
          </w:tcPr>
          <w:p w14:paraId="5BC83A8D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B7B1F45" w14:textId="5E4E569B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2D6B710F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vAlign w:val="center"/>
          </w:tcPr>
          <w:p w14:paraId="0DDD21DF" w14:textId="5F7869B5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(3,571)</w:t>
            </w:r>
          </w:p>
        </w:tc>
        <w:tc>
          <w:tcPr>
            <w:tcW w:w="106" w:type="dxa"/>
          </w:tcPr>
          <w:p w14:paraId="77691E2F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</w:tcPr>
          <w:p w14:paraId="16B7D76E" w14:textId="1CA55CC0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2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(1,122)</w:t>
            </w:r>
          </w:p>
        </w:tc>
        <w:tc>
          <w:tcPr>
            <w:tcW w:w="106" w:type="dxa"/>
          </w:tcPr>
          <w:p w14:paraId="25D04F3C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</w:tcPr>
          <w:p w14:paraId="437C7415" w14:textId="5B7B4A19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ind w:lef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(1,611)</w:t>
            </w:r>
          </w:p>
        </w:tc>
        <w:tc>
          <w:tcPr>
            <w:tcW w:w="106" w:type="dxa"/>
          </w:tcPr>
          <w:p w14:paraId="187E27D1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</w:tcPr>
          <w:p w14:paraId="3ACA3CC4" w14:textId="7880E705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ind w:lef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(833)</w:t>
            </w:r>
          </w:p>
        </w:tc>
        <w:tc>
          <w:tcPr>
            <w:tcW w:w="106" w:type="dxa"/>
          </w:tcPr>
          <w:p w14:paraId="7B89FBBF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778BD8B4" w14:textId="1AB9EBA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B055738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6EFD37D" w14:textId="255CCC4C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(7,137)</w:t>
            </w:r>
          </w:p>
        </w:tc>
      </w:tr>
      <w:tr w:rsidR="003964EB" w:rsidRPr="000405AA" w14:paraId="26E789D1" w14:textId="77777777" w:rsidTr="009B4228">
        <w:tc>
          <w:tcPr>
            <w:tcW w:w="3592" w:type="dxa"/>
            <w:hideMark/>
          </w:tcPr>
          <w:p w14:paraId="33A75616" w14:textId="71915E46" w:rsidR="003964EB" w:rsidRPr="000405AA" w:rsidRDefault="003964EB" w:rsidP="003964EB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2563 </w:t>
            </w:r>
            <w:r w:rsidRPr="000405A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0405A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" w:type="dxa"/>
          </w:tcPr>
          <w:p w14:paraId="359E621C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18269707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1B7CACA1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18F76219" w14:textId="1395BA73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326,313</w:t>
            </w:r>
          </w:p>
        </w:tc>
        <w:tc>
          <w:tcPr>
            <w:tcW w:w="106" w:type="dxa"/>
          </w:tcPr>
          <w:p w14:paraId="657B291A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0E4CA59" w14:textId="1A370AEC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38,470</w:t>
            </w:r>
          </w:p>
        </w:tc>
        <w:tc>
          <w:tcPr>
            <w:tcW w:w="106" w:type="dxa"/>
          </w:tcPr>
          <w:p w14:paraId="2433947F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D48FA5" w14:textId="4D3C5E2F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2"/>
              </w:tabs>
              <w:ind w:lef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4,532</w:t>
            </w:r>
          </w:p>
        </w:tc>
        <w:tc>
          <w:tcPr>
            <w:tcW w:w="106" w:type="dxa"/>
          </w:tcPr>
          <w:p w14:paraId="1A97A009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5E32CBF" w14:textId="3CC2C80B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ind w:left="-10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22,520</w:t>
            </w:r>
          </w:p>
        </w:tc>
        <w:tc>
          <w:tcPr>
            <w:tcW w:w="106" w:type="dxa"/>
          </w:tcPr>
          <w:p w14:paraId="37386D0F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ABCB1D8" w14:textId="4FA01CE6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ind w:left="-10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1,941</w:t>
            </w:r>
          </w:p>
        </w:tc>
        <w:tc>
          <w:tcPr>
            <w:tcW w:w="106" w:type="dxa"/>
          </w:tcPr>
          <w:p w14:paraId="03FF5356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52CAFA1" w14:textId="1ED11C13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left="-10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E5AA5D4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698970D" w14:textId="35E5B89A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393,776</w:t>
            </w:r>
          </w:p>
        </w:tc>
      </w:tr>
      <w:tr w:rsidR="003964EB" w:rsidRPr="000405AA" w14:paraId="27E5A3F1" w14:textId="77777777" w:rsidTr="009B4228">
        <w:tc>
          <w:tcPr>
            <w:tcW w:w="3592" w:type="dxa"/>
          </w:tcPr>
          <w:p w14:paraId="2802EE71" w14:textId="77777777" w:rsidR="003964EB" w:rsidRPr="000405AA" w:rsidRDefault="003964EB" w:rsidP="003964EB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" w:type="dxa"/>
          </w:tcPr>
          <w:p w14:paraId="1382396C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9" w:type="dxa"/>
          </w:tcPr>
          <w:p w14:paraId="05E1ABF2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" w:type="dxa"/>
          </w:tcPr>
          <w:p w14:paraId="3D8E0FDF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E03B741" w14:textId="4F02157C" w:rsidR="003964EB" w:rsidRPr="000405AA" w:rsidRDefault="00247E0C" w:rsidP="00E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3F99F8E7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vAlign w:val="center"/>
          </w:tcPr>
          <w:p w14:paraId="10EE89EA" w14:textId="22DBCE67" w:rsidR="003964EB" w:rsidRPr="000405AA" w:rsidRDefault="00247E0C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196</w:t>
            </w:r>
          </w:p>
        </w:tc>
        <w:tc>
          <w:tcPr>
            <w:tcW w:w="106" w:type="dxa"/>
          </w:tcPr>
          <w:p w14:paraId="2A2DA13D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14:paraId="338F62B9" w14:textId="388E8A25" w:rsidR="003964EB" w:rsidRPr="000405AA" w:rsidRDefault="00247E0C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2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103</w:t>
            </w:r>
          </w:p>
        </w:tc>
        <w:tc>
          <w:tcPr>
            <w:tcW w:w="106" w:type="dxa"/>
          </w:tcPr>
          <w:p w14:paraId="1ECB2A93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14:paraId="732D1B4C" w14:textId="3B398E76" w:rsidR="003964EB" w:rsidRPr="000405AA" w:rsidRDefault="00247E0C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707</w:t>
            </w:r>
          </w:p>
        </w:tc>
        <w:tc>
          <w:tcPr>
            <w:tcW w:w="106" w:type="dxa"/>
          </w:tcPr>
          <w:p w14:paraId="247D20E8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vAlign w:val="center"/>
          </w:tcPr>
          <w:p w14:paraId="6F642624" w14:textId="68F2585E" w:rsidR="003964EB" w:rsidRPr="000405AA" w:rsidRDefault="00247E0C" w:rsidP="00E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70182651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982D959" w14:textId="2D851E2B" w:rsidR="003964EB" w:rsidRPr="000405AA" w:rsidRDefault="00247E0C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111</w:t>
            </w:r>
          </w:p>
        </w:tc>
        <w:tc>
          <w:tcPr>
            <w:tcW w:w="180" w:type="dxa"/>
          </w:tcPr>
          <w:p w14:paraId="5BD92923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50BFC95" w14:textId="485070D1" w:rsidR="003964EB" w:rsidRPr="000405AA" w:rsidRDefault="00247E0C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1,117</w:t>
            </w:r>
          </w:p>
        </w:tc>
      </w:tr>
      <w:tr w:rsidR="003964EB" w:rsidRPr="000405AA" w14:paraId="35E4E8C7" w14:textId="77777777" w:rsidTr="009B4228">
        <w:tc>
          <w:tcPr>
            <w:tcW w:w="3592" w:type="dxa"/>
          </w:tcPr>
          <w:p w14:paraId="2FCF16CA" w14:textId="38170CCC" w:rsidR="003964EB" w:rsidRPr="000405AA" w:rsidRDefault="003964EB" w:rsidP="003964EB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  <w:r w:rsidR="00247E0C"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จากสินทรัพย์สิทธิการใช้</w:t>
            </w:r>
          </w:p>
        </w:tc>
        <w:tc>
          <w:tcPr>
            <w:tcW w:w="108" w:type="dxa"/>
          </w:tcPr>
          <w:p w14:paraId="36AA0CBD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9" w:type="dxa"/>
          </w:tcPr>
          <w:p w14:paraId="34B781D5" w14:textId="606C1AFE" w:rsidR="003964EB" w:rsidRPr="000405AA" w:rsidRDefault="009B4228" w:rsidP="003964EB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14</w:t>
            </w:r>
          </w:p>
        </w:tc>
        <w:tc>
          <w:tcPr>
            <w:tcW w:w="106" w:type="dxa"/>
          </w:tcPr>
          <w:p w14:paraId="7EFC93AE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ABA691B" w14:textId="5FCE3B0B" w:rsidR="003964EB" w:rsidRPr="000405AA" w:rsidRDefault="00247E0C" w:rsidP="00E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1C5F040E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</w:tcPr>
          <w:p w14:paraId="042B5F5C" w14:textId="658A1D62" w:rsidR="003964EB" w:rsidRPr="000405AA" w:rsidRDefault="00247E0C" w:rsidP="00E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0EF610D6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</w:tcPr>
          <w:p w14:paraId="10F08F01" w14:textId="4F568661" w:rsidR="003964EB" w:rsidRPr="000405AA" w:rsidRDefault="00247E0C" w:rsidP="00E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77AAC1BF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</w:tcPr>
          <w:p w14:paraId="6CD7B8EA" w14:textId="2A1B1844" w:rsidR="003964EB" w:rsidRPr="000405AA" w:rsidRDefault="00247E0C" w:rsidP="00E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2ADDE504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</w:tcPr>
          <w:p w14:paraId="1DA7959C" w14:textId="05181A9D" w:rsidR="003964EB" w:rsidRPr="000405AA" w:rsidRDefault="00247E0C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1,660</w:t>
            </w:r>
          </w:p>
        </w:tc>
        <w:tc>
          <w:tcPr>
            <w:tcW w:w="106" w:type="dxa"/>
          </w:tcPr>
          <w:p w14:paraId="41233C44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FCBD830" w14:textId="66E310A4" w:rsidR="003964EB" w:rsidRPr="000405AA" w:rsidRDefault="00247E0C" w:rsidP="00E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lef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A31A153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D06B89A" w14:textId="00C7410C" w:rsidR="003964EB" w:rsidRPr="000405AA" w:rsidRDefault="00247E0C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1,660</w:t>
            </w:r>
          </w:p>
        </w:tc>
      </w:tr>
      <w:tr w:rsidR="003964EB" w:rsidRPr="000405AA" w14:paraId="17A6EC1A" w14:textId="77777777" w:rsidTr="009B4228">
        <w:tc>
          <w:tcPr>
            <w:tcW w:w="3592" w:type="dxa"/>
            <w:hideMark/>
          </w:tcPr>
          <w:p w14:paraId="29C2E573" w14:textId="77777777" w:rsidR="003964EB" w:rsidRPr="000405AA" w:rsidRDefault="003964EB" w:rsidP="003964EB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" w:type="dxa"/>
          </w:tcPr>
          <w:p w14:paraId="34E9275F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9" w:type="dxa"/>
          </w:tcPr>
          <w:p w14:paraId="6F9842FF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" w:type="dxa"/>
          </w:tcPr>
          <w:p w14:paraId="3F4F2886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5AD26822" w14:textId="05BC1128" w:rsidR="003964EB" w:rsidRPr="000405AA" w:rsidRDefault="00247E0C" w:rsidP="00E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54F1B6D1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FF614B" w14:textId="7E961BE1" w:rsidR="003964EB" w:rsidRPr="000405AA" w:rsidRDefault="00247E0C" w:rsidP="00E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7B444D43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550D70" w14:textId="31F4EFC9" w:rsidR="003964EB" w:rsidRPr="000405AA" w:rsidRDefault="00247E0C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2"/>
              </w:tabs>
              <w:ind w:lef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(585)</w:t>
            </w:r>
          </w:p>
        </w:tc>
        <w:tc>
          <w:tcPr>
            <w:tcW w:w="106" w:type="dxa"/>
          </w:tcPr>
          <w:p w14:paraId="07F12C2D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86D73" w14:textId="53804D3C" w:rsidR="003964EB" w:rsidRPr="000405AA" w:rsidRDefault="00247E0C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ind w:lef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(1,850)</w:t>
            </w:r>
          </w:p>
        </w:tc>
        <w:tc>
          <w:tcPr>
            <w:tcW w:w="106" w:type="dxa"/>
          </w:tcPr>
          <w:p w14:paraId="71CBA9F8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447D17" w14:textId="652E3422" w:rsidR="003964EB" w:rsidRPr="000405AA" w:rsidRDefault="00247E0C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ind w:lef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(137)</w:t>
            </w:r>
          </w:p>
        </w:tc>
        <w:tc>
          <w:tcPr>
            <w:tcW w:w="106" w:type="dxa"/>
          </w:tcPr>
          <w:p w14:paraId="377FA7B5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51A81E" w14:textId="3002462F" w:rsidR="003964EB" w:rsidRPr="000405AA" w:rsidRDefault="00247E0C" w:rsidP="00E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lef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2AB46D0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C87115" w14:textId="2708BBA5" w:rsidR="003964EB" w:rsidRPr="000405AA" w:rsidRDefault="00247E0C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(2,572)</w:t>
            </w:r>
          </w:p>
        </w:tc>
      </w:tr>
      <w:tr w:rsidR="003964EB" w:rsidRPr="000405AA" w14:paraId="4DF9051D" w14:textId="77777777" w:rsidTr="009B4228">
        <w:tc>
          <w:tcPr>
            <w:tcW w:w="3592" w:type="dxa"/>
            <w:hideMark/>
          </w:tcPr>
          <w:p w14:paraId="79BC6122" w14:textId="48616AF2" w:rsidR="003964EB" w:rsidRPr="000405AA" w:rsidRDefault="003964EB" w:rsidP="003964EB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" w:type="dxa"/>
          </w:tcPr>
          <w:p w14:paraId="4AE73E53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244EE26D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01513523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23702269" w14:textId="419ED4E8" w:rsidR="003964EB" w:rsidRPr="000405AA" w:rsidRDefault="00247E0C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326,313</w:t>
            </w:r>
          </w:p>
        </w:tc>
        <w:tc>
          <w:tcPr>
            <w:tcW w:w="106" w:type="dxa"/>
          </w:tcPr>
          <w:p w14:paraId="1FE4CD72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AA4F57" w14:textId="5888604F" w:rsidR="003964EB" w:rsidRPr="000405AA" w:rsidRDefault="00247E0C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38,66</w:t>
            </w:r>
            <w:r w:rsidR="00666AC6"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06" w:type="dxa"/>
          </w:tcPr>
          <w:p w14:paraId="4BB29249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A2DC44" w14:textId="7DE1F371" w:rsidR="003964EB" w:rsidRPr="000405AA" w:rsidRDefault="00247E0C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2"/>
              </w:tabs>
              <w:ind w:lef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4,050</w:t>
            </w:r>
          </w:p>
        </w:tc>
        <w:tc>
          <w:tcPr>
            <w:tcW w:w="106" w:type="dxa"/>
          </w:tcPr>
          <w:p w14:paraId="2EE8E17D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1F4882" w14:textId="3EE81820" w:rsidR="003964EB" w:rsidRPr="000405AA" w:rsidRDefault="00247E0C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ind w:left="-10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21,377</w:t>
            </w:r>
          </w:p>
        </w:tc>
        <w:tc>
          <w:tcPr>
            <w:tcW w:w="106" w:type="dxa"/>
          </w:tcPr>
          <w:p w14:paraId="462D83BC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239B56" w14:textId="7B916A4D" w:rsidR="003964EB" w:rsidRPr="000405AA" w:rsidRDefault="00247E0C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ind w:left="-10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3,464</w:t>
            </w:r>
          </w:p>
        </w:tc>
        <w:tc>
          <w:tcPr>
            <w:tcW w:w="106" w:type="dxa"/>
          </w:tcPr>
          <w:p w14:paraId="000B1C7F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50D6FA" w14:textId="2B45AE6A" w:rsidR="003964EB" w:rsidRPr="000405AA" w:rsidRDefault="00247E0C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111</w:t>
            </w:r>
          </w:p>
        </w:tc>
        <w:tc>
          <w:tcPr>
            <w:tcW w:w="180" w:type="dxa"/>
          </w:tcPr>
          <w:p w14:paraId="4954206B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6C8A0E" w14:textId="7D8E44CA" w:rsidR="003964EB" w:rsidRPr="000405AA" w:rsidRDefault="00247E0C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393,981</w:t>
            </w:r>
          </w:p>
        </w:tc>
      </w:tr>
      <w:tr w:rsidR="003964EB" w:rsidRPr="000405AA" w14:paraId="6B8A73C1" w14:textId="77777777" w:rsidTr="009B4228">
        <w:tc>
          <w:tcPr>
            <w:tcW w:w="3592" w:type="dxa"/>
          </w:tcPr>
          <w:p w14:paraId="6546150E" w14:textId="77777777" w:rsidR="003964EB" w:rsidRPr="000405AA" w:rsidRDefault="003964EB" w:rsidP="003964EB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" w:type="dxa"/>
          </w:tcPr>
          <w:p w14:paraId="4CA2AD07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17D4B173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55A83C54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321F3B28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732D42CC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A688113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062C7E36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3F29BF4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3D55E4A4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3312AF1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ind w:left="-10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30491E58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01DD1B1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ind w:left="-10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13021DDD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5340615B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7E3BF7F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7365C94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964EB" w:rsidRPr="000405AA" w14:paraId="6C3C604B" w14:textId="77777777" w:rsidTr="009B4228">
        <w:tc>
          <w:tcPr>
            <w:tcW w:w="3592" w:type="dxa"/>
          </w:tcPr>
          <w:p w14:paraId="398792B9" w14:textId="77777777" w:rsidR="003964EB" w:rsidRPr="000405AA" w:rsidRDefault="003964EB" w:rsidP="003964EB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" w:type="dxa"/>
          </w:tcPr>
          <w:p w14:paraId="2114945B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2D8C3609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7701BBFA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18955551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33F6C2B1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14:paraId="1C97D7F8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08450C81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5BFD684F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2397886D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07597C64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0F05C40D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6B3ED148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3EF9796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9974D00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C71EE57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79D14476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964EB" w:rsidRPr="000405AA" w14:paraId="28943BEA" w14:textId="77777777" w:rsidTr="009B4228">
        <w:tc>
          <w:tcPr>
            <w:tcW w:w="3592" w:type="dxa"/>
          </w:tcPr>
          <w:p w14:paraId="63472025" w14:textId="77777777" w:rsidR="003964EB" w:rsidRPr="000405AA" w:rsidRDefault="003964EB" w:rsidP="003964EB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" w:type="dxa"/>
          </w:tcPr>
          <w:p w14:paraId="3AA911DE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031F571B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45D5809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6C073812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BFF0379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14:paraId="31351964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5D1BE279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11CC314C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618BF551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514F13EB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1BC0300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04CBEEAC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1E8FDD88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03261DB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7E0D1EB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06E20987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B1B01" w:rsidRPr="000405AA" w14:paraId="3696C2D4" w14:textId="77777777" w:rsidTr="009B4228">
        <w:tc>
          <w:tcPr>
            <w:tcW w:w="3592" w:type="dxa"/>
          </w:tcPr>
          <w:p w14:paraId="35F69D8C" w14:textId="77777777" w:rsidR="008B1B01" w:rsidRPr="000405AA" w:rsidRDefault="008B1B01" w:rsidP="003964EB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" w:type="dxa"/>
          </w:tcPr>
          <w:p w14:paraId="5106CDD0" w14:textId="77777777" w:rsidR="008B1B01" w:rsidRPr="000405AA" w:rsidRDefault="008B1B01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0D12891F" w14:textId="77777777" w:rsidR="008B1B01" w:rsidRPr="000405AA" w:rsidRDefault="008B1B01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1B231499" w14:textId="77777777" w:rsidR="008B1B01" w:rsidRPr="000405AA" w:rsidRDefault="008B1B01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2BD9FD1C" w14:textId="77777777" w:rsidR="008B1B01" w:rsidRPr="000405AA" w:rsidRDefault="008B1B01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4CFF89B" w14:textId="77777777" w:rsidR="008B1B01" w:rsidRPr="000405AA" w:rsidRDefault="008B1B01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14:paraId="19813F8F" w14:textId="77777777" w:rsidR="008B1B01" w:rsidRPr="000405AA" w:rsidRDefault="008B1B01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0E6FFDFC" w14:textId="77777777" w:rsidR="008B1B01" w:rsidRPr="000405AA" w:rsidRDefault="008B1B01" w:rsidP="003964EB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796F6663" w14:textId="77777777" w:rsidR="008B1B01" w:rsidRPr="000405AA" w:rsidRDefault="008B1B01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41B7ECDC" w14:textId="77777777" w:rsidR="008B1B01" w:rsidRPr="000405AA" w:rsidRDefault="008B1B01" w:rsidP="003964EB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4806885E" w14:textId="77777777" w:rsidR="008B1B01" w:rsidRPr="000405AA" w:rsidRDefault="008B1B01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3DAA4CD3" w14:textId="77777777" w:rsidR="008B1B01" w:rsidRPr="000405AA" w:rsidRDefault="008B1B01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495209DA" w14:textId="77777777" w:rsidR="008B1B01" w:rsidRPr="000405AA" w:rsidRDefault="008B1B01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B50C9CF" w14:textId="77777777" w:rsidR="008B1B01" w:rsidRPr="000405AA" w:rsidRDefault="008B1B01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55AED55" w14:textId="77777777" w:rsidR="008B1B01" w:rsidRPr="000405AA" w:rsidRDefault="008B1B01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C4F9557" w14:textId="77777777" w:rsidR="008B1B01" w:rsidRPr="000405AA" w:rsidRDefault="008B1B01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74212509" w14:textId="77777777" w:rsidR="008B1B01" w:rsidRPr="000405AA" w:rsidRDefault="008B1B01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B1B01" w:rsidRPr="000405AA" w14:paraId="4E3538C6" w14:textId="77777777" w:rsidTr="009B4228">
        <w:tc>
          <w:tcPr>
            <w:tcW w:w="3592" w:type="dxa"/>
          </w:tcPr>
          <w:p w14:paraId="17DCA930" w14:textId="77777777" w:rsidR="008B1B01" w:rsidRPr="000405AA" w:rsidRDefault="008B1B01" w:rsidP="003964EB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" w:type="dxa"/>
          </w:tcPr>
          <w:p w14:paraId="075345DF" w14:textId="77777777" w:rsidR="008B1B01" w:rsidRPr="000405AA" w:rsidRDefault="008B1B01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20AC2EAA" w14:textId="77777777" w:rsidR="008B1B01" w:rsidRPr="000405AA" w:rsidRDefault="008B1B01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08870182" w14:textId="77777777" w:rsidR="008B1B01" w:rsidRPr="000405AA" w:rsidRDefault="008B1B01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3E519239" w14:textId="77777777" w:rsidR="008B1B01" w:rsidRPr="000405AA" w:rsidRDefault="008B1B01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5A635ECF" w14:textId="77777777" w:rsidR="008B1B01" w:rsidRPr="000405AA" w:rsidRDefault="008B1B01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14:paraId="31391DB1" w14:textId="77777777" w:rsidR="008B1B01" w:rsidRPr="000405AA" w:rsidRDefault="008B1B01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7734D7C1" w14:textId="77777777" w:rsidR="008B1B01" w:rsidRPr="000405AA" w:rsidRDefault="008B1B01" w:rsidP="003964EB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4145F9C1" w14:textId="77777777" w:rsidR="008B1B01" w:rsidRPr="000405AA" w:rsidRDefault="008B1B01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348B37A8" w14:textId="77777777" w:rsidR="008B1B01" w:rsidRPr="000405AA" w:rsidRDefault="008B1B01" w:rsidP="003964EB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5BE2FA00" w14:textId="77777777" w:rsidR="008B1B01" w:rsidRPr="000405AA" w:rsidRDefault="008B1B01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2D9DC744" w14:textId="77777777" w:rsidR="008B1B01" w:rsidRPr="000405AA" w:rsidRDefault="008B1B01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18F23972" w14:textId="77777777" w:rsidR="008B1B01" w:rsidRPr="000405AA" w:rsidRDefault="008B1B01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1F9297AB" w14:textId="77777777" w:rsidR="008B1B01" w:rsidRPr="000405AA" w:rsidRDefault="008B1B01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5D13903" w14:textId="77777777" w:rsidR="008B1B01" w:rsidRPr="000405AA" w:rsidRDefault="008B1B01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6850347" w14:textId="77777777" w:rsidR="008B1B01" w:rsidRPr="000405AA" w:rsidRDefault="008B1B01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47DB96CE" w14:textId="77777777" w:rsidR="008B1B01" w:rsidRPr="000405AA" w:rsidRDefault="008B1B01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B1B01" w:rsidRPr="000405AA" w14:paraId="7F87B783" w14:textId="77777777" w:rsidTr="009B4228">
        <w:tc>
          <w:tcPr>
            <w:tcW w:w="3592" w:type="dxa"/>
          </w:tcPr>
          <w:p w14:paraId="30A50192" w14:textId="77777777" w:rsidR="008B1B01" w:rsidRPr="000405AA" w:rsidRDefault="008B1B01" w:rsidP="003964EB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" w:type="dxa"/>
          </w:tcPr>
          <w:p w14:paraId="453A049F" w14:textId="77777777" w:rsidR="008B1B01" w:rsidRPr="000405AA" w:rsidRDefault="008B1B01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5DD025A5" w14:textId="77777777" w:rsidR="008B1B01" w:rsidRPr="000405AA" w:rsidRDefault="008B1B01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15411BA3" w14:textId="77777777" w:rsidR="008B1B01" w:rsidRPr="000405AA" w:rsidRDefault="008B1B01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7DCDF6E1" w14:textId="77777777" w:rsidR="008B1B01" w:rsidRPr="000405AA" w:rsidRDefault="008B1B01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1851E8E" w14:textId="77777777" w:rsidR="008B1B01" w:rsidRPr="000405AA" w:rsidRDefault="008B1B01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14:paraId="4AF22180" w14:textId="77777777" w:rsidR="008B1B01" w:rsidRPr="000405AA" w:rsidRDefault="008B1B01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45FC0544" w14:textId="77777777" w:rsidR="008B1B01" w:rsidRPr="000405AA" w:rsidRDefault="008B1B01" w:rsidP="003964EB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7062CC67" w14:textId="77777777" w:rsidR="008B1B01" w:rsidRPr="000405AA" w:rsidRDefault="008B1B01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19488F4B" w14:textId="77777777" w:rsidR="008B1B01" w:rsidRPr="000405AA" w:rsidRDefault="008B1B01" w:rsidP="003964EB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0FADFE1A" w14:textId="77777777" w:rsidR="008B1B01" w:rsidRPr="000405AA" w:rsidRDefault="008B1B01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20F9D45C" w14:textId="77777777" w:rsidR="008B1B01" w:rsidRPr="000405AA" w:rsidRDefault="008B1B01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2B5487A5" w14:textId="77777777" w:rsidR="008B1B01" w:rsidRPr="000405AA" w:rsidRDefault="008B1B01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4E47D96" w14:textId="77777777" w:rsidR="008B1B01" w:rsidRPr="000405AA" w:rsidRDefault="008B1B01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CB2C99F" w14:textId="77777777" w:rsidR="008B1B01" w:rsidRPr="000405AA" w:rsidRDefault="008B1B01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1EDA257" w14:textId="77777777" w:rsidR="008B1B01" w:rsidRPr="000405AA" w:rsidRDefault="008B1B01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7479CBAE" w14:textId="77777777" w:rsidR="008B1B01" w:rsidRPr="000405AA" w:rsidRDefault="008B1B01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964EB" w:rsidRPr="000405AA" w14:paraId="22BA89F3" w14:textId="77777777" w:rsidTr="009B4228">
        <w:tc>
          <w:tcPr>
            <w:tcW w:w="3592" w:type="dxa"/>
          </w:tcPr>
          <w:p w14:paraId="59CB3881" w14:textId="77777777" w:rsidR="003964EB" w:rsidRPr="000405AA" w:rsidRDefault="003964EB" w:rsidP="003964EB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" w:type="dxa"/>
          </w:tcPr>
          <w:p w14:paraId="6443850D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0D543BE9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738B1A9B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3A8898A8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255531AF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505FD972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0825C036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left" w:pos="506"/>
              </w:tabs>
              <w:ind w:left="-43" w:right="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2B4B8A45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06" w:type="dxa"/>
          </w:tcPr>
          <w:p w14:paraId="0C044AD1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1BB6EDEC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141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06" w:type="dxa"/>
          </w:tcPr>
          <w:p w14:paraId="53D240D6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440E443C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725C7A40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0CADBE3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6162905E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1D495E7C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964EB" w:rsidRPr="000405AA" w14:paraId="401E1DCF" w14:textId="77777777" w:rsidTr="009B4228">
        <w:tc>
          <w:tcPr>
            <w:tcW w:w="3592" w:type="dxa"/>
          </w:tcPr>
          <w:p w14:paraId="694AED04" w14:textId="77777777" w:rsidR="003964EB" w:rsidRPr="000405AA" w:rsidRDefault="003964EB" w:rsidP="003964EB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" w:type="dxa"/>
          </w:tcPr>
          <w:p w14:paraId="7A73A610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41B6BE6E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1AB45D4D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146C1690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106" w:type="dxa"/>
          </w:tcPr>
          <w:p w14:paraId="11AA3FA6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4B5872A9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1B338F72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left" w:pos="506"/>
              </w:tabs>
              <w:ind w:left="-43" w:right="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2412B7EC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106" w:type="dxa"/>
          </w:tcPr>
          <w:p w14:paraId="7D26925A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4BC97AAF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06" w:type="dxa"/>
          </w:tcPr>
          <w:p w14:paraId="0B746C4F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0C6BD949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207B7D0B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C78D953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80" w:type="dxa"/>
          </w:tcPr>
          <w:p w14:paraId="03362630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4F63BB88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964EB" w:rsidRPr="000405AA" w14:paraId="778D462E" w14:textId="77777777" w:rsidTr="009B4228">
        <w:tc>
          <w:tcPr>
            <w:tcW w:w="3592" w:type="dxa"/>
          </w:tcPr>
          <w:p w14:paraId="5E6A7107" w14:textId="77777777" w:rsidR="003964EB" w:rsidRPr="000405AA" w:rsidRDefault="003964EB" w:rsidP="003964EB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" w:type="dxa"/>
          </w:tcPr>
          <w:p w14:paraId="347F09C9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08A7419C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138CAC21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16B43925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06" w:type="dxa"/>
          </w:tcPr>
          <w:p w14:paraId="1B00FB0A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0FAB63C3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06" w:type="dxa"/>
          </w:tcPr>
          <w:p w14:paraId="3D1EDB00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left" w:pos="506"/>
              </w:tabs>
              <w:ind w:left="-43" w:right="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63C45A73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อุปกรณ์ใช้ใน</w:t>
            </w:r>
          </w:p>
        </w:tc>
        <w:tc>
          <w:tcPr>
            <w:tcW w:w="106" w:type="dxa"/>
          </w:tcPr>
          <w:p w14:paraId="7ECEEA9B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630B2DAC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06" w:type="dxa"/>
          </w:tcPr>
          <w:p w14:paraId="3EE418F2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4F9DC03F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71E523E6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E9F27C9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การก่อสร้างและ</w:t>
            </w:r>
          </w:p>
        </w:tc>
        <w:tc>
          <w:tcPr>
            <w:tcW w:w="180" w:type="dxa"/>
          </w:tcPr>
          <w:p w14:paraId="3AC64654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6384C52D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964EB" w:rsidRPr="000405AA" w14:paraId="1EDC73C2" w14:textId="77777777" w:rsidTr="009B4228">
        <w:tc>
          <w:tcPr>
            <w:tcW w:w="3592" w:type="dxa"/>
          </w:tcPr>
          <w:p w14:paraId="01CA5610" w14:textId="77777777" w:rsidR="003964EB" w:rsidRPr="000405AA" w:rsidRDefault="003964EB" w:rsidP="003964EB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" w:type="dxa"/>
          </w:tcPr>
          <w:p w14:paraId="4A546753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230CA7E2" w14:textId="6ADAD42A" w:rsidR="003964EB" w:rsidRPr="000405AA" w:rsidRDefault="009B4228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06" w:type="dxa"/>
          </w:tcPr>
          <w:p w14:paraId="37915395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5D4043BC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06" w:type="dxa"/>
          </w:tcPr>
          <w:p w14:paraId="05735D84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35D738BE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06" w:type="dxa"/>
          </w:tcPr>
          <w:p w14:paraId="1CA895CF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left" w:pos="506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0A87F64D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การดำเนินงาน</w:t>
            </w:r>
          </w:p>
        </w:tc>
        <w:tc>
          <w:tcPr>
            <w:tcW w:w="106" w:type="dxa"/>
          </w:tcPr>
          <w:p w14:paraId="1D00A21F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3C5830F1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06" w:type="dxa"/>
          </w:tcPr>
          <w:p w14:paraId="1E5A5170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09F2FEE5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06" w:type="dxa"/>
          </w:tcPr>
          <w:p w14:paraId="4A295C6D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FCB9525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80" w:type="dxa"/>
          </w:tcPr>
          <w:p w14:paraId="30257439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27E888FF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964EB" w:rsidRPr="000405AA" w14:paraId="44CB0C52" w14:textId="77777777" w:rsidTr="009B4228">
        <w:tc>
          <w:tcPr>
            <w:tcW w:w="3592" w:type="dxa"/>
          </w:tcPr>
          <w:p w14:paraId="0A519A25" w14:textId="77777777" w:rsidR="003964EB" w:rsidRPr="000405AA" w:rsidRDefault="003964EB" w:rsidP="003964EB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" w:type="dxa"/>
          </w:tcPr>
          <w:p w14:paraId="7793278C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63612935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2176C021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55" w:type="dxa"/>
            <w:gridSpan w:val="14"/>
          </w:tcPr>
          <w:p w14:paraId="63B57EB7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0405AA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</w:t>
            </w:r>
            <w:r w:rsidRPr="000405A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3964EB" w:rsidRPr="000405AA" w14:paraId="40600E36" w14:textId="77777777" w:rsidTr="009B4228">
        <w:tc>
          <w:tcPr>
            <w:tcW w:w="3592" w:type="dxa"/>
          </w:tcPr>
          <w:p w14:paraId="3CA47776" w14:textId="77777777" w:rsidR="003964EB" w:rsidRPr="000405AA" w:rsidRDefault="003964EB" w:rsidP="003964EB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08" w:type="dxa"/>
          </w:tcPr>
          <w:p w14:paraId="0C87C343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4F5A8933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5F4E5BA4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5C1E94EB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1C43DC42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14:paraId="72657E21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3AA4B3FF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5B9A08CA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3F500E57" w14:textId="77777777" w:rsidR="003964EB" w:rsidRPr="000405AA" w:rsidRDefault="003964EB" w:rsidP="003964EB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7D42FB17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0DA7993E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71AEAAF9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54E20F49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F715508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9D81B3A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32995BB5" w14:textId="77777777" w:rsidR="003964EB" w:rsidRPr="000405AA" w:rsidRDefault="003964EB" w:rsidP="003964EB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B121F" w:rsidRPr="000405AA" w14:paraId="3881EAB6" w14:textId="77777777" w:rsidTr="009B4228">
        <w:tc>
          <w:tcPr>
            <w:tcW w:w="3592" w:type="dxa"/>
          </w:tcPr>
          <w:p w14:paraId="400E1731" w14:textId="7294107D" w:rsidR="005B121F" w:rsidRPr="000405AA" w:rsidRDefault="005B121F" w:rsidP="005B121F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Pr="000405AA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8" w:type="dxa"/>
          </w:tcPr>
          <w:p w14:paraId="779C8A04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4B67A5C7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24F938A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21DC0394" w14:textId="60ABB85B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10821491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14:paraId="695BC34F" w14:textId="5B6584BF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4,251</w:t>
            </w:r>
          </w:p>
        </w:tc>
        <w:tc>
          <w:tcPr>
            <w:tcW w:w="106" w:type="dxa"/>
          </w:tcPr>
          <w:p w14:paraId="0060963A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146FF176" w14:textId="545EA38F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5,147</w:t>
            </w:r>
          </w:p>
        </w:tc>
        <w:tc>
          <w:tcPr>
            <w:tcW w:w="106" w:type="dxa"/>
          </w:tcPr>
          <w:p w14:paraId="258EECCC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771F2767" w14:textId="463B43A6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14,056</w:t>
            </w:r>
          </w:p>
        </w:tc>
        <w:tc>
          <w:tcPr>
            <w:tcW w:w="106" w:type="dxa"/>
          </w:tcPr>
          <w:p w14:paraId="01378FE9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4B9889ED" w14:textId="76108B34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2,531</w:t>
            </w:r>
          </w:p>
        </w:tc>
        <w:tc>
          <w:tcPr>
            <w:tcW w:w="106" w:type="dxa"/>
          </w:tcPr>
          <w:p w14:paraId="35F0305A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A7BB72C" w14:textId="226B59C9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72F01F4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416AC7DB" w14:textId="06D756C6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left="-101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25,985</w:t>
            </w:r>
          </w:p>
        </w:tc>
      </w:tr>
      <w:tr w:rsidR="005B121F" w:rsidRPr="000405AA" w14:paraId="1AFE0BE9" w14:textId="77777777" w:rsidTr="009B4228">
        <w:tc>
          <w:tcPr>
            <w:tcW w:w="3592" w:type="dxa"/>
          </w:tcPr>
          <w:p w14:paraId="6B160CE6" w14:textId="538E4651" w:rsidR="005B121F" w:rsidRPr="000405AA" w:rsidRDefault="005B121F" w:rsidP="005B121F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" w:type="dxa"/>
          </w:tcPr>
          <w:p w14:paraId="47F9CA04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54C7DC09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12512448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4DE99DEB" w14:textId="45B5C144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165C3051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14:paraId="69B65523" w14:textId="47E8D446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4,628</w:t>
            </w:r>
          </w:p>
        </w:tc>
        <w:tc>
          <w:tcPr>
            <w:tcW w:w="106" w:type="dxa"/>
          </w:tcPr>
          <w:p w14:paraId="12ED0505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29E65A79" w14:textId="6D501472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253</w:t>
            </w:r>
          </w:p>
        </w:tc>
        <w:tc>
          <w:tcPr>
            <w:tcW w:w="106" w:type="dxa"/>
          </w:tcPr>
          <w:p w14:paraId="05299CA4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286AFA66" w14:textId="49E25F02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3,782</w:t>
            </w:r>
          </w:p>
        </w:tc>
        <w:tc>
          <w:tcPr>
            <w:tcW w:w="106" w:type="dxa"/>
          </w:tcPr>
          <w:p w14:paraId="2B14E516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5BA54226" w14:textId="6789848B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230</w:t>
            </w:r>
          </w:p>
        </w:tc>
        <w:tc>
          <w:tcPr>
            <w:tcW w:w="106" w:type="dxa"/>
          </w:tcPr>
          <w:p w14:paraId="6DE79EBE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9C1D149" w14:textId="459ED782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B86DDDF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0FFA93A0" w14:textId="17404BFC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left="-101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8,893</w:t>
            </w:r>
          </w:p>
        </w:tc>
      </w:tr>
      <w:tr w:rsidR="005B121F" w:rsidRPr="000405AA" w14:paraId="007C7C37" w14:textId="77777777" w:rsidTr="009B4228">
        <w:tc>
          <w:tcPr>
            <w:tcW w:w="3592" w:type="dxa"/>
          </w:tcPr>
          <w:p w14:paraId="1F1BB89F" w14:textId="07D3D91A" w:rsidR="005B121F" w:rsidRPr="000405AA" w:rsidRDefault="005B121F" w:rsidP="005B121F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กลับรายการขาดทุนจากการด้อยค่า</w:t>
            </w:r>
          </w:p>
        </w:tc>
        <w:tc>
          <w:tcPr>
            <w:tcW w:w="108" w:type="dxa"/>
          </w:tcPr>
          <w:p w14:paraId="0586707A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11959B17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336B7F9F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3E0BCE6E" w14:textId="2803948F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65FB195E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14:paraId="6D0908F5" w14:textId="07BD9BC0" w:rsidR="005B121F" w:rsidRPr="000405AA" w:rsidRDefault="005B121F" w:rsidP="00E51E51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(219)</w:t>
            </w:r>
          </w:p>
        </w:tc>
        <w:tc>
          <w:tcPr>
            <w:tcW w:w="106" w:type="dxa"/>
          </w:tcPr>
          <w:p w14:paraId="0EA988BB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18EF2CCD" w14:textId="53C67D9F" w:rsidR="005B121F" w:rsidRPr="000405AA" w:rsidRDefault="005B121F" w:rsidP="00E51E51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(89)</w:t>
            </w:r>
          </w:p>
        </w:tc>
        <w:tc>
          <w:tcPr>
            <w:tcW w:w="106" w:type="dxa"/>
          </w:tcPr>
          <w:p w14:paraId="2A967729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69662CB2" w14:textId="0122B722" w:rsidR="005B121F" w:rsidRPr="000405AA" w:rsidRDefault="005B121F" w:rsidP="00E51E51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(87)</w:t>
            </w:r>
          </w:p>
        </w:tc>
        <w:tc>
          <w:tcPr>
            <w:tcW w:w="106" w:type="dxa"/>
          </w:tcPr>
          <w:p w14:paraId="0FCD897A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5B1FB482" w14:textId="2355CDDC" w:rsidR="005B121F" w:rsidRPr="000405AA" w:rsidRDefault="005B121F" w:rsidP="00CA3758">
            <w:pPr>
              <w:tabs>
                <w:tab w:val="clear" w:pos="227"/>
                <w:tab w:val="clear" w:pos="680"/>
                <w:tab w:val="left" w:pos="-106"/>
                <w:tab w:val="left" w:pos="428"/>
              </w:tabs>
              <w:ind w:left="-106" w:right="2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6A5CB8FD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231B2FB" w14:textId="509BE74F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7ABFE55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2C48D0BC" w14:textId="5CCEE070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left="-101" w:right="54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(395)</w:t>
            </w:r>
          </w:p>
        </w:tc>
      </w:tr>
      <w:tr w:rsidR="005B121F" w:rsidRPr="000405AA" w14:paraId="6EBB983A" w14:textId="77777777" w:rsidTr="009B4228">
        <w:tc>
          <w:tcPr>
            <w:tcW w:w="3592" w:type="dxa"/>
          </w:tcPr>
          <w:p w14:paraId="42B5FB22" w14:textId="5AF880E7" w:rsidR="005B121F" w:rsidRPr="000405AA" w:rsidRDefault="005B121F" w:rsidP="005B121F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" w:type="dxa"/>
          </w:tcPr>
          <w:p w14:paraId="5A70272F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1B9C2798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50A7ACD0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4B9D830D" w14:textId="18CF57E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74B95B3E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5EE4B58" w14:textId="78EE29A3" w:rsidR="005B121F" w:rsidRPr="000405AA" w:rsidRDefault="005B121F" w:rsidP="005B121F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(2,312)</w:t>
            </w:r>
          </w:p>
        </w:tc>
        <w:tc>
          <w:tcPr>
            <w:tcW w:w="106" w:type="dxa"/>
          </w:tcPr>
          <w:p w14:paraId="21CD1F26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530C6C6" w14:textId="60B70C31" w:rsidR="005B121F" w:rsidRPr="000405AA" w:rsidRDefault="005B121F" w:rsidP="005B121F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(1,092)</w:t>
            </w:r>
          </w:p>
        </w:tc>
        <w:tc>
          <w:tcPr>
            <w:tcW w:w="106" w:type="dxa"/>
          </w:tcPr>
          <w:p w14:paraId="4B468F31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CF02EE7" w14:textId="7891FB88" w:rsidR="005B121F" w:rsidRPr="000405AA" w:rsidRDefault="005B121F" w:rsidP="005B121F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(1,093)</w:t>
            </w:r>
          </w:p>
        </w:tc>
        <w:tc>
          <w:tcPr>
            <w:tcW w:w="106" w:type="dxa"/>
          </w:tcPr>
          <w:p w14:paraId="55444788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77910BC" w14:textId="1F0DB437" w:rsidR="005B121F" w:rsidRPr="000405AA" w:rsidRDefault="005B121F" w:rsidP="005B121F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(820)</w:t>
            </w:r>
          </w:p>
        </w:tc>
        <w:tc>
          <w:tcPr>
            <w:tcW w:w="106" w:type="dxa"/>
          </w:tcPr>
          <w:p w14:paraId="3A83DE74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6FF9E007" w14:textId="598AD6A6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0146F37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AFB88CB" w14:textId="0AB625DB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left="-101"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(5,317)</w:t>
            </w:r>
          </w:p>
        </w:tc>
      </w:tr>
      <w:tr w:rsidR="005B121F" w:rsidRPr="000405AA" w14:paraId="45F15DE0" w14:textId="77777777" w:rsidTr="009B4228">
        <w:tc>
          <w:tcPr>
            <w:tcW w:w="3592" w:type="dxa"/>
          </w:tcPr>
          <w:p w14:paraId="2DCBEA06" w14:textId="46568C28" w:rsidR="005B121F" w:rsidRPr="000405AA" w:rsidRDefault="005B121F" w:rsidP="005B121F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2563 </w:t>
            </w:r>
            <w:r w:rsidRPr="000405A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0405A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" w:type="dxa"/>
          </w:tcPr>
          <w:p w14:paraId="02DDB2E3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0E24659E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255B05E4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2FFDBBBE" w14:textId="3B757440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34183F8A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4A70F8" w14:textId="37B43238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6,348</w:t>
            </w:r>
          </w:p>
        </w:tc>
        <w:tc>
          <w:tcPr>
            <w:tcW w:w="106" w:type="dxa"/>
          </w:tcPr>
          <w:p w14:paraId="3FDC99C8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D0476A2" w14:textId="2C14285E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4,219</w:t>
            </w:r>
          </w:p>
        </w:tc>
        <w:tc>
          <w:tcPr>
            <w:tcW w:w="106" w:type="dxa"/>
          </w:tcPr>
          <w:p w14:paraId="7F47EAAE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5032082" w14:textId="48CB36D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16,658</w:t>
            </w:r>
          </w:p>
        </w:tc>
        <w:tc>
          <w:tcPr>
            <w:tcW w:w="106" w:type="dxa"/>
          </w:tcPr>
          <w:p w14:paraId="6402C21D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8DDB6CA" w14:textId="24AC9B23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1,941</w:t>
            </w:r>
          </w:p>
        </w:tc>
        <w:tc>
          <w:tcPr>
            <w:tcW w:w="106" w:type="dxa"/>
          </w:tcPr>
          <w:p w14:paraId="4CBA3E92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1FFF430E" w14:textId="7E2B5069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EBC25A9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2FD995D" w14:textId="7302BE63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left="-101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29,166</w:t>
            </w:r>
          </w:p>
        </w:tc>
      </w:tr>
      <w:tr w:rsidR="005B121F" w:rsidRPr="000405AA" w14:paraId="3E3662A7" w14:textId="77777777" w:rsidTr="009B4228">
        <w:tc>
          <w:tcPr>
            <w:tcW w:w="3592" w:type="dxa"/>
          </w:tcPr>
          <w:p w14:paraId="42D5BF3B" w14:textId="77777777" w:rsidR="005B121F" w:rsidRPr="000405AA" w:rsidRDefault="005B121F" w:rsidP="005B121F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" w:type="dxa"/>
          </w:tcPr>
          <w:p w14:paraId="1D161E2A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74900207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53AABF67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587DABCE" w14:textId="7717132B" w:rsidR="005B121F" w:rsidRPr="000405AA" w:rsidRDefault="00247E0C" w:rsidP="005B121F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6834F26C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14:paraId="52450B59" w14:textId="4CEBA03B" w:rsidR="005B121F" w:rsidRPr="000405AA" w:rsidRDefault="00247E0C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4,61</w:t>
            </w:r>
            <w:r w:rsidR="00872C89" w:rsidRPr="000405A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06" w:type="dxa"/>
          </w:tcPr>
          <w:p w14:paraId="3DD147AC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20B7725E" w14:textId="7A7FB94B" w:rsidR="005B121F" w:rsidRPr="000405AA" w:rsidRDefault="00247E0C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105</w:t>
            </w:r>
          </w:p>
        </w:tc>
        <w:tc>
          <w:tcPr>
            <w:tcW w:w="106" w:type="dxa"/>
          </w:tcPr>
          <w:p w14:paraId="38AB54AB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1FDBF9C4" w14:textId="75EB57DD" w:rsidR="005B121F" w:rsidRPr="000405AA" w:rsidRDefault="00247E0C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3,474</w:t>
            </w:r>
          </w:p>
        </w:tc>
        <w:tc>
          <w:tcPr>
            <w:tcW w:w="106" w:type="dxa"/>
          </w:tcPr>
          <w:p w14:paraId="55099F48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6D306725" w14:textId="26672DFD" w:rsidR="005B121F" w:rsidRPr="000405AA" w:rsidRDefault="00247E0C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2340D" w:rsidRPr="000405AA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106" w:type="dxa"/>
          </w:tcPr>
          <w:p w14:paraId="74F1D60C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CAD81DE" w14:textId="0B8B2632" w:rsidR="005B121F" w:rsidRPr="000405AA" w:rsidRDefault="00247E0C" w:rsidP="005B121F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75C1710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12ED8C91" w14:textId="3AC18A14" w:rsidR="005B121F" w:rsidRPr="000405AA" w:rsidRDefault="00247E0C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left="-101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 w:rsidR="00BE05A6" w:rsidRPr="000405AA">
              <w:rPr>
                <w:rFonts w:asciiTheme="majorBidi" w:hAnsiTheme="majorBidi" w:cstheme="majorBidi"/>
                <w:sz w:val="26"/>
                <w:szCs w:val="26"/>
              </w:rPr>
              <w:t>360</w:t>
            </w:r>
          </w:p>
        </w:tc>
      </w:tr>
      <w:tr w:rsidR="005B121F" w:rsidRPr="000405AA" w14:paraId="3EB908EE" w14:textId="77777777" w:rsidTr="009B4228">
        <w:tc>
          <w:tcPr>
            <w:tcW w:w="3592" w:type="dxa"/>
          </w:tcPr>
          <w:p w14:paraId="4773818D" w14:textId="2C6680BC" w:rsidR="005B121F" w:rsidRPr="000405AA" w:rsidRDefault="00247E0C" w:rsidP="005B121F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108" w:type="dxa"/>
          </w:tcPr>
          <w:p w14:paraId="353DD2BE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1FCA98AB" w14:textId="7D9CAE44" w:rsidR="005B121F" w:rsidRPr="000405AA" w:rsidRDefault="009B4228" w:rsidP="009B4228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14</w:t>
            </w:r>
          </w:p>
        </w:tc>
        <w:tc>
          <w:tcPr>
            <w:tcW w:w="106" w:type="dxa"/>
          </w:tcPr>
          <w:p w14:paraId="3A4FA333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1C34B585" w14:textId="4B474019" w:rsidR="005B121F" w:rsidRPr="000405AA" w:rsidRDefault="00247E0C" w:rsidP="005B121F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2D246890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14:paraId="68CC2D75" w14:textId="71F422FE" w:rsidR="005B121F" w:rsidRPr="000405AA" w:rsidRDefault="00247E0C" w:rsidP="00872C89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2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7BF8D6D7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1456E12E" w14:textId="10F4694F" w:rsidR="005B121F" w:rsidRPr="000405AA" w:rsidRDefault="00247E0C" w:rsidP="00872C89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2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64096AEA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58577E9B" w14:textId="6096A4CE" w:rsidR="005B121F" w:rsidRPr="000405AA" w:rsidRDefault="00247E0C" w:rsidP="00872C89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29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2FA0D3DB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47EC4057" w14:textId="283841D6" w:rsidR="005B121F" w:rsidRPr="000405AA" w:rsidRDefault="0012340D" w:rsidP="00247E0C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1,026</w:t>
            </w:r>
          </w:p>
        </w:tc>
        <w:tc>
          <w:tcPr>
            <w:tcW w:w="106" w:type="dxa"/>
          </w:tcPr>
          <w:p w14:paraId="4D6D23E5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F06DD4F" w14:textId="74450628" w:rsidR="005B121F" w:rsidRPr="000405AA" w:rsidRDefault="00247E0C" w:rsidP="005B121F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56506B9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3FBFDE1E" w14:textId="33EF720A" w:rsidR="005B121F" w:rsidRPr="000405AA" w:rsidRDefault="0012340D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left="-101"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1,026</w:t>
            </w:r>
          </w:p>
        </w:tc>
      </w:tr>
      <w:tr w:rsidR="005B121F" w:rsidRPr="000405AA" w14:paraId="03EC46D6" w14:textId="77777777" w:rsidTr="009B4228">
        <w:tc>
          <w:tcPr>
            <w:tcW w:w="3592" w:type="dxa"/>
          </w:tcPr>
          <w:p w14:paraId="5B9858BE" w14:textId="77777777" w:rsidR="005B121F" w:rsidRPr="000405AA" w:rsidRDefault="005B121F" w:rsidP="005B121F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" w:type="dxa"/>
          </w:tcPr>
          <w:p w14:paraId="7E915965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291F78DF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376CBC2F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617C2140" w14:textId="0772DE9F" w:rsidR="005B121F" w:rsidRPr="000405AA" w:rsidRDefault="00247E0C" w:rsidP="005B121F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72148DB5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98D4374" w14:textId="3DEF695B" w:rsidR="005B121F" w:rsidRPr="000405AA" w:rsidRDefault="00247E0C" w:rsidP="00872C89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2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5B6185CA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7568F9E" w14:textId="076E4540" w:rsidR="005B121F" w:rsidRPr="000405AA" w:rsidRDefault="00247E0C" w:rsidP="005B121F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(581)</w:t>
            </w:r>
          </w:p>
        </w:tc>
        <w:tc>
          <w:tcPr>
            <w:tcW w:w="106" w:type="dxa"/>
          </w:tcPr>
          <w:p w14:paraId="5ED07631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E530ED0" w14:textId="1B39490A" w:rsidR="005B121F" w:rsidRPr="000405AA" w:rsidRDefault="00247E0C" w:rsidP="005B121F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(1,850)</w:t>
            </w:r>
          </w:p>
        </w:tc>
        <w:tc>
          <w:tcPr>
            <w:tcW w:w="106" w:type="dxa"/>
          </w:tcPr>
          <w:p w14:paraId="536C39AC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9ED5BEA" w14:textId="17552B03" w:rsidR="005B121F" w:rsidRPr="000405AA" w:rsidRDefault="00247E0C" w:rsidP="005B121F">
            <w:pPr>
              <w:tabs>
                <w:tab w:val="clear" w:pos="907"/>
                <w:tab w:val="left" w:pos="428"/>
                <w:tab w:val="left" w:pos="506"/>
                <w:tab w:val="left" w:pos="830"/>
              </w:tabs>
              <w:ind w:left="-106" w:right="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(137)</w:t>
            </w:r>
          </w:p>
        </w:tc>
        <w:tc>
          <w:tcPr>
            <w:tcW w:w="106" w:type="dxa"/>
          </w:tcPr>
          <w:p w14:paraId="21EC1772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794C3891" w14:textId="170A1D00" w:rsidR="005B121F" w:rsidRPr="000405AA" w:rsidRDefault="00247E0C" w:rsidP="005B121F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C230FCD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82238DC" w14:textId="7A167618" w:rsidR="005B121F" w:rsidRPr="000405AA" w:rsidRDefault="00872C89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left="-101"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(2,568)</w:t>
            </w:r>
          </w:p>
        </w:tc>
      </w:tr>
      <w:tr w:rsidR="005B121F" w:rsidRPr="000405AA" w14:paraId="2D727E89" w14:textId="77777777" w:rsidTr="009B4228">
        <w:tc>
          <w:tcPr>
            <w:tcW w:w="3592" w:type="dxa"/>
          </w:tcPr>
          <w:p w14:paraId="1A663D56" w14:textId="0E960357" w:rsidR="005B121F" w:rsidRPr="000405AA" w:rsidRDefault="005B121F" w:rsidP="005B121F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" w:type="dxa"/>
          </w:tcPr>
          <w:p w14:paraId="5F4BCB8E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79CCF314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46964711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0E313A4F" w14:textId="5CD31D93" w:rsidR="005B121F" w:rsidRPr="000405AA" w:rsidRDefault="00247E0C" w:rsidP="005B121F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1196A817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BB4775" w14:textId="627C51D4" w:rsidR="005B121F" w:rsidRPr="000405AA" w:rsidRDefault="00247E0C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10,96</w:t>
            </w:r>
            <w:r w:rsidR="00872C89"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06" w:type="dxa"/>
          </w:tcPr>
          <w:p w14:paraId="3AB129D2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9E40B8" w14:textId="170C141E" w:rsidR="005B121F" w:rsidRPr="000405AA" w:rsidRDefault="00247E0C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3,743</w:t>
            </w:r>
          </w:p>
        </w:tc>
        <w:tc>
          <w:tcPr>
            <w:tcW w:w="106" w:type="dxa"/>
          </w:tcPr>
          <w:p w14:paraId="0725AE1C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9524CA" w14:textId="5FB24359" w:rsidR="005B121F" w:rsidRPr="000405AA" w:rsidRDefault="00247E0C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18,282</w:t>
            </w:r>
          </w:p>
        </w:tc>
        <w:tc>
          <w:tcPr>
            <w:tcW w:w="106" w:type="dxa"/>
          </w:tcPr>
          <w:p w14:paraId="33B13133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B946DF" w14:textId="65FF3B19" w:rsidR="005B121F" w:rsidRPr="000405AA" w:rsidRDefault="00247E0C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2,997</w:t>
            </w:r>
          </w:p>
        </w:tc>
        <w:tc>
          <w:tcPr>
            <w:tcW w:w="106" w:type="dxa"/>
          </w:tcPr>
          <w:p w14:paraId="71E0AE94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964E3D" w14:textId="7A075533" w:rsidR="005B121F" w:rsidRPr="000405AA" w:rsidRDefault="00247E0C" w:rsidP="005B121F">
            <w:pPr>
              <w:tabs>
                <w:tab w:val="clear" w:pos="227"/>
                <w:tab w:val="left" w:pos="428"/>
              </w:tabs>
              <w:ind w:left="-106" w:right="3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8445858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FE0E2D" w14:textId="1F9451D9" w:rsidR="005B121F" w:rsidRPr="000405AA" w:rsidRDefault="00872C89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left="-101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35,98</w:t>
            </w:r>
            <w:r w:rsidR="00ED6C2F"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</w:tr>
      <w:tr w:rsidR="005B121F" w:rsidRPr="000405AA" w14:paraId="6DFF5D21" w14:textId="77777777" w:rsidTr="009B4228">
        <w:tc>
          <w:tcPr>
            <w:tcW w:w="3592" w:type="dxa"/>
          </w:tcPr>
          <w:p w14:paraId="1C6D0B5D" w14:textId="77777777" w:rsidR="005B121F" w:rsidRPr="000405AA" w:rsidRDefault="005B121F" w:rsidP="005B121F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" w:type="dxa"/>
          </w:tcPr>
          <w:p w14:paraId="1E59B99A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73321DB9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4AB436B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19465630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3A651BA5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3E26939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2FEB9935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C615680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3D405AF2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8EDC5DC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04CC81DC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49E8ED8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41DAB79B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7EC2858E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078A8709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86B0DDA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B121F" w:rsidRPr="000405AA" w14:paraId="27C5FEDB" w14:textId="77777777" w:rsidTr="009B4228">
        <w:tc>
          <w:tcPr>
            <w:tcW w:w="3592" w:type="dxa"/>
          </w:tcPr>
          <w:p w14:paraId="78A49B45" w14:textId="77777777" w:rsidR="005B121F" w:rsidRPr="000405AA" w:rsidRDefault="005B121F" w:rsidP="005B121F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" w:type="dxa"/>
          </w:tcPr>
          <w:p w14:paraId="5DE58FA4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4AC45DDF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A51FEF0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66AE2F9A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43650ECC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14:paraId="16F57883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621CE93E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0A2CDD72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763823CB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62C22A97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4DE8C8D5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766D7562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03D20EB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424BC00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04D23AB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1A5E1E88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B121F" w:rsidRPr="000405AA" w14:paraId="6E5DAAA6" w14:textId="77777777" w:rsidTr="009B4228">
        <w:tc>
          <w:tcPr>
            <w:tcW w:w="3592" w:type="dxa"/>
          </w:tcPr>
          <w:p w14:paraId="71CEDAEB" w14:textId="77777777" w:rsidR="005B121F" w:rsidRPr="000405AA" w:rsidRDefault="005B121F" w:rsidP="005B121F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" w:type="dxa"/>
          </w:tcPr>
          <w:p w14:paraId="27B14E87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581E4CE9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1D796582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5537DE0E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5B4E90E8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14:paraId="7019FB9B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2FD655A8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4CA0DAAF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51F23E72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55527135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56CDD745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31C843D0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ADE62EB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085C1D6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66A214E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408CA333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25B40" w:rsidRPr="000405AA" w14:paraId="0A4D6777" w14:textId="77777777" w:rsidTr="009B4228">
        <w:tc>
          <w:tcPr>
            <w:tcW w:w="3592" w:type="dxa"/>
          </w:tcPr>
          <w:p w14:paraId="0CD6E1D2" w14:textId="77777777" w:rsidR="00325B40" w:rsidRPr="000405AA" w:rsidRDefault="00325B40" w:rsidP="005B121F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" w:type="dxa"/>
          </w:tcPr>
          <w:p w14:paraId="2AA1F6B4" w14:textId="77777777" w:rsidR="00325B40" w:rsidRPr="000405AA" w:rsidRDefault="00325B40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228220D3" w14:textId="77777777" w:rsidR="00325B40" w:rsidRPr="000405AA" w:rsidRDefault="00325B40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7531F26D" w14:textId="77777777" w:rsidR="00325B40" w:rsidRPr="000405AA" w:rsidRDefault="00325B40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182E2D25" w14:textId="77777777" w:rsidR="00325B40" w:rsidRPr="000405AA" w:rsidRDefault="00325B40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3E86AD7F" w14:textId="77777777" w:rsidR="00325B40" w:rsidRPr="000405AA" w:rsidRDefault="00325B40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14:paraId="4FBABECC" w14:textId="77777777" w:rsidR="00325B40" w:rsidRPr="000405AA" w:rsidRDefault="00325B40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4A3673E5" w14:textId="77777777" w:rsidR="00325B40" w:rsidRPr="000405AA" w:rsidRDefault="00325B40" w:rsidP="005B121F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26090597" w14:textId="77777777" w:rsidR="00325B40" w:rsidRPr="000405AA" w:rsidRDefault="00325B40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43282CD3" w14:textId="77777777" w:rsidR="00325B40" w:rsidRPr="000405AA" w:rsidRDefault="00325B40" w:rsidP="005B121F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774C729D" w14:textId="77777777" w:rsidR="00325B40" w:rsidRPr="000405AA" w:rsidRDefault="00325B40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4AD5FAAE" w14:textId="77777777" w:rsidR="00325B40" w:rsidRPr="000405AA" w:rsidRDefault="00325B40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0DFEB29E" w14:textId="77777777" w:rsidR="00325B40" w:rsidRPr="000405AA" w:rsidRDefault="00325B40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7F16FCDC" w14:textId="77777777" w:rsidR="00325B40" w:rsidRPr="000405AA" w:rsidRDefault="00325B40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FEF7D3B" w14:textId="77777777" w:rsidR="00325B40" w:rsidRPr="000405AA" w:rsidRDefault="00325B40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1A41D46" w14:textId="77777777" w:rsidR="00325B40" w:rsidRPr="000405AA" w:rsidRDefault="00325B40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6003BBED" w14:textId="77777777" w:rsidR="00325B40" w:rsidRPr="000405AA" w:rsidRDefault="00325B40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25B40" w:rsidRPr="000405AA" w14:paraId="7CEC5E70" w14:textId="77777777" w:rsidTr="009B4228">
        <w:tc>
          <w:tcPr>
            <w:tcW w:w="3592" w:type="dxa"/>
          </w:tcPr>
          <w:p w14:paraId="15D54E54" w14:textId="77777777" w:rsidR="00325B40" w:rsidRPr="000405AA" w:rsidRDefault="00325B40" w:rsidP="005B121F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" w:type="dxa"/>
          </w:tcPr>
          <w:p w14:paraId="332AA71C" w14:textId="77777777" w:rsidR="00325B40" w:rsidRPr="000405AA" w:rsidRDefault="00325B40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0659B8AA" w14:textId="77777777" w:rsidR="00325B40" w:rsidRPr="000405AA" w:rsidRDefault="00325B40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3B0DFCEB" w14:textId="77777777" w:rsidR="00325B40" w:rsidRPr="000405AA" w:rsidRDefault="00325B40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22AC8ED3" w14:textId="77777777" w:rsidR="00325B40" w:rsidRPr="000405AA" w:rsidRDefault="00325B40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50F00B1E" w14:textId="77777777" w:rsidR="00325B40" w:rsidRPr="000405AA" w:rsidRDefault="00325B40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14:paraId="23E76F44" w14:textId="77777777" w:rsidR="00325B40" w:rsidRPr="000405AA" w:rsidRDefault="00325B40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00A456BA" w14:textId="77777777" w:rsidR="00325B40" w:rsidRPr="000405AA" w:rsidRDefault="00325B40" w:rsidP="005B121F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3B9FDAF0" w14:textId="77777777" w:rsidR="00325B40" w:rsidRPr="000405AA" w:rsidRDefault="00325B40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7E9EF9F5" w14:textId="77777777" w:rsidR="00325B40" w:rsidRPr="000405AA" w:rsidRDefault="00325B40" w:rsidP="005B121F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33E83054" w14:textId="77777777" w:rsidR="00325B40" w:rsidRPr="000405AA" w:rsidRDefault="00325B40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D92D7F6" w14:textId="77777777" w:rsidR="00325B40" w:rsidRPr="000405AA" w:rsidRDefault="00325B40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3573E337" w14:textId="77777777" w:rsidR="00325B40" w:rsidRPr="000405AA" w:rsidRDefault="00325B40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39E08FB8" w14:textId="77777777" w:rsidR="00325B40" w:rsidRPr="000405AA" w:rsidRDefault="00325B40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6F65E68" w14:textId="77777777" w:rsidR="00325B40" w:rsidRPr="000405AA" w:rsidRDefault="00325B40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490B071" w14:textId="77777777" w:rsidR="00325B40" w:rsidRPr="000405AA" w:rsidRDefault="00325B40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1DCDD836" w14:textId="77777777" w:rsidR="00325B40" w:rsidRPr="000405AA" w:rsidRDefault="00325B40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B121F" w:rsidRPr="000405AA" w14:paraId="75ADF3DE" w14:textId="77777777" w:rsidTr="009B4228">
        <w:tc>
          <w:tcPr>
            <w:tcW w:w="3592" w:type="dxa"/>
          </w:tcPr>
          <w:p w14:paraId="1A689B51" w14:textId="77777777" w:rsidR="005B121F" w:rsidRPr="000405AA" w:rsidRDefault="005B121F" w:rsidP="005B121F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" w:type="dxa"/>
          </w:tcPr>
          <w:p w14:paraId="3A1B3364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408F4950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53FC4E90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115ED59D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7E359FB4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</w:tcPr>
          <w:p w14:paraId="6A3CBB04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36DF87C2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left" w:pos="506"/>
              </w:tabs>
              <w:ind w:left="-43" w:right="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</w:tcPr>
          <w:p w14:paraId="3867E841" w14:textId="33D5CC00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0545EA19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</w:tcPr>
          <w:p w14:paraId="66326472" w14:textId="1E8372BF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141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36445F6D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</w:tcPr>
          <w:p w14:paraId="780DB5A8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40FEDECC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CB62030" w14:textId="327A7266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1FD9061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798A2E5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B121F" w:rsidRPr="000405AA" w14:paraId="28E87D43" w14:textId="77777777" w:rsidTr="009B4228">
        <w:tc>
          <w:tcPr>
            <w:tcW w:w="3592" w:type="dxa"/>
          </w:tcPr>
          <w:p w14:paraId="2D719332" w14:textId="77777777" w:rsidR="005B121F" w:rsidRPr="000405AA" w:rsidRDefault="005B121F" w:rsidP="005B121F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" w:type="dxa"/>
          </w:tcPr>
          <w:p w14:paraId="7928AF44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28D8B632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1CD2649F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2B69327A" w14:textId="77777777" w:rsidR="007B6696" w:rsidRPr="000405AA" w:rsidRDefault="007B6696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6AF40A" w14:textId="5C8D14F0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106" w:type="dxa"/>
          </w:tcPr>
          <w:p w14:paraId="7820FA06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</w:tcPr>
          <w:p w14:paraId="2424A294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2C7DDEE9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left" w:pos="506"/>
              </w:tabs>
              <w:ind w:left="-43" w:right="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</w:tcPr>
          <w:p w14:paraId="396C0698" w14:textId="37A8A9F6" w:rsidR="007B6696" w:rsidRPr="000405AA" w:rsidRDefault="007B6696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เครื่องมือ</w:t>
            </w:r>
          </w:p>
          <w:p w14:paraId="73DD4DA2" w14:textId="20BACD8B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106" w:type="dxa"/>
          </w:tcPr>
          <w:p w14:paraId="0BF83A83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</w:tcPr>
          <w:p w14:paraId="1D2DC967" w14:textId="2F86B702" w:rsidR="007B6696" w:rsidRPr="000405AA" w:rsidRDefault="007B6696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เครื่องตกแต่ง</w:t>
            </w:r>
          </w:p>
          <w:p w14:paraId="4CE97467" w14:textId="7DC22C63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06" w:type="dxa"/>
          </w:tcPr>
          <w:p w14:paraId="332371D4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</w:tcPr>
          <w:p w14:paraId="71D2A6C2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39544B06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CB99F89" w14:textId="054E84D1" w:rsidR="007B6696" w:rsidRPr="000405AA" w:rsidRDefault="007B6696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</w:t>
            </w:r>
          </w:p>
          <w:p w14:paraId="71CF0A68" w14:textId="5E27822B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80" w:type="dxa"/>
          </w:tcPr>
          <w:p w14:paraId="2ECF20D5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</w:tcPr>
          <w:p w14:paraId="5B2B5854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B121F" w:rsidRPr="000405AA" w14:paraId="2CC00356" w14:textId="77777777" w:rsidTr="009B4228">
        <w:tc>
          <w:tcPr>
            <w:tcW w:w="3592" w:type="dxa"/>
          </w:tcPr>
          <w:p w14:paraId="7A1A38A5" w14:textId="77777777" w:rsidR="005B121F" w:rsidRPr="000405AA" w:rsidRDefault="005B121F" w:rsidP="005B121F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" w:type="dxa"/>
          </w:tcPr>
          <w:p w14:paraId="5AFC12D1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136AC5F4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0238D5F2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59745025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06" w:type="dxa"/>
          </w:tcPr>
          <w:p w14:paraId="5E33943A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7BCA5E6B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06" w:type="dxa"/>
          </w:tcPr>
          <w:p w14:paraId="1D95178C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left" w:pos="506"/>
              </w:tabs>
              <w:ind w:left="-43" w:right="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7BB52641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อุปกรณ์ใช้ใน</w:t>
            </w:r>
          </w:p>
        </w:tc>
        <w:tc>
          <w:tcPr>
            <w:tcW w:w="106" w:type="dxa"/>
          </w:tcPr>
          <w:p w14:paraId="6F8987FE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0A330932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06" w:type="dxa"/>
          </w:tcPr>
          <w:p w14:paraId="62F4889F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5A2A2436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1DBC0D67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25ADD77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การก่อสร้างและ</w:t>
            </w:r>
          </w:p>
        </w:tc>
        <w:tc>
          <w:tcPr>
            <w:tcW w:w="180" w:type="dxa"/>
          </w:tcPr>
          <w:p w14:paraId="02EF0F27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2824F461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B121F" w:rsidRPr="000405AA" w14:paraId="22F84B9E" w14:textId="77777777" w:rsidTr="009B4228">
        <w:tc>
          <w:tcPr>
            <w:tcW w:w="3592" w:type="dxa"/>
          </w:tcPr>
          <w:p w14:paraId="5D4CB968" w14:textId="77777777" w:rsidR="005B121F" w:rsidRPr="000405AA" w:rsidRDefault="005B121F" w:rsidP="005B121F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" w:type="dxa"/>
          </w:tcPr>
          <w:p w14:paraId="6371A957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1A7A514A" w14:textId="50CD769F" w:rsidR="005B121F" w:rsidRPr="000405AA" w:rsidRDefault="005B121F" w:rsidP="005B121F">
            <w:pPr>
              <w:tabs>
                <w:tab w:val="clear" w:pos="227"/>
                <w:tab w:val="clear" w:pos="680"/>
                <w:tab w:val="left" w:pos="675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18D3FD3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02D6677C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06" w:type="dxa"/>
          </w:tcPr>
          <w:p w14:paraId="764CADC0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76B2974F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06" w:type="dxa"/>
          </w:tcPr>
          <w:p w14:paraId="3C63AC82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left" w:pos="506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56DDC5FA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การดำเนินงาน</w:t>
            </w:r>
          </w:p>
        </w:tc>
        <w:tc>
          <w:tcPr>
            <w:tcW w:w="106" w:type="dxa"/>
          </w:tcPr>
          <w:p w14:paraId="1500DDFE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5D510867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06" w:type="dxa"/>
          </w:tcPr>
          <w:p w14:paraId="08BC3AED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382D51F7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06" w:type="dxa"/>
          </w:tcPr>
          <w:p w14:paraId="3DAE4F97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3302C0B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80" w:type="dxa"/>
          </w:tcPr>
          <w:p w14:paraId="4A169A2E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6025BE09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B121F" w:rsidRPr="000405AA" w14:paraId="0108D923" w14:textId="77777777" w:rsidTr="009B4228">
        <w:tc>
          <w:tcPr>
            <w:tcW w:w="3592" w:type="dxa"/>
          </w:tcPr>
          <w:p w14:paraId="2A79B8E7" w14:textId="77777777" w:rsidR="005B121F" w:rsidRPr="000405AA" w:rsidRDefault="005B121F" w:rsidP="005B121F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" w:type="dxa"/>
          </w:tcPr>
          <w:p w14:paraId="1AB73ADB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02599B3C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42A4FEB3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55" w:type="dxa"/>
            <w:gridSpan w:val="14"/>
          </w:tcPr>
          <w:p w14:paraId="4ECBF1D2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0405AA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</w:t>
            </w:r>
            <w:r w:rsidRPr="000405A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5B121F" w:rsidRPr="000405AA" w14:paraId="6FC5A570" w14:textId="77777777" w:rsidTr="009B4228">
        <w:tc>
          <w:tcPr>
            <w:tcW w:w="3592" w:type="dxa"/>
          </w:tcPr>
          <w:p w14:paraId="4B7ED101" w14:textId="77777777" w:rsidR="005B121F" w:rsidRPr="000405AA" w:rsidRDefault="005B121F" w:rsidP="005B121F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8" w:type="dxa"/>
          </w:tcPr>
          <w:p w14:paraId="5B250388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36055A7D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066D3E56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27FD2350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" w:type="dxa"/>
          </w:tcPr>
          <w:p w14:paraId="35408523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14:paraId="074057BA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4A721D09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16D0D164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63FDAB1D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159A63CF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5EF3C1BB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485C125A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0F38E45C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49D52D9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28015DC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36D3A09E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B121F" w:rsidRPr="000405AA" w14:paraId="2B27C96F" w14:textId="77777777" w:rsidTr="00187E8A">
        <w:tc>
          <w:tcPr>
            <w:tcW w:w="3592" w:type="dxa"/>
          </w:tcPr>
          <w:p w14:paraId="5A32E72D" w14:textId="01EB5C96" w:rsidR="005B121F" w:rsidRPr="000405AA" w:rsidRDefault="00B57F9F" w:rsidP="005B121F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8" w:type="dxa"/>
          </w:tcPr>
          <w:p w14:paraId="6DDB8309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193EDA5F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1B4C29C8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53EBAB22" w14:textId="444C04B3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ind w:left="-106" w:right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326,313</w:t>
            </w:r>
          </w:p>
        </w:tc>
        <w:tc>
          <w:tcPr>
            <w:tcW w:w="106" w:type="dxa"/>
          </w:tcPr>
          <w:p w14:paraId="13110A27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ind w:left="-106" w:right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0FBF22A2" w14:textId="14E2ABEC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ind w:left="-106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32,122</w:t>
            </w:r>
          </w:p>
        </w:tc>
        <w:tc>
          <w:tcPr>
            <w:tcW w:w="106" w:type="dxa"/>
          </w:tcPr>
          <w:p w14:paraId="32A057A0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4C4E667F" w14:textId="70DDFE12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ind w:left="-106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313</w:t>
            </w:r>
          </w:p>
        </w:tc>
        <w:tc>
          <w:tcPr>
            <w:tcW w:w="106" w:type="dxa"/>
          </w:tcPr>
          <w:p w14:paraId="76BEFA03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78A4A2A" w14:textId="48E4C52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ind w:left="-106" w:right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5,862</w:t>
            </w:r>
          </w:p>
        </w:tc>
        <w:tc>
          <w:tcPr>
            <w:tcW w:w="106" w:type="dxa"/>
          </w:tcPr>
          <w:p w14:paraId="2F4BF783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ind w:left="-106" w:right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bottom w:val="double" w:sz="4" w:space="0" w:color="auto"/>
              <w:right w:val="nil"/>
            </w:tcBorders>
          </w:tcPr>
          <w:p w14:paraId="106336A8" w14:textId="537E9375" w:rsidR="005B121F" w:rsidRPr="000405AA" w:rsidRDefault="005B121F" w:rsidP="004F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6" w:right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49348B3F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ind w:left="-106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14:paraId="7FCEBCE9" w14:textId="27C2CDAF" w:rsidR="005B121F" w:rsidRPr="000405AA" w:rsidRDefault="005B121F" w:rsidP="004F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left="-106" w:right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9322C5C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ind w:left="-106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54DC86AF" w14:textId="3D256174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ind w:left="-106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364,610</w:t>
            </w:r>
          </w:p>
        </w:tc>
      </w:tr>
      <w:tr w:rsidR="005B121F" w:rsidRPr="000405AA" w14:paraId="380D9742" w14:textId="77777777" w:rsidTr="009B4228">
        <w:tc>
          <w:tcPr>
            <w:tcW w:w="3592" w:type="dxa"/>
          </w:tcPr>
          <w:p w14:paraId="634189B8" w14:textId="6EA73564" w:rsidR="005B121F" w:rsidRPr="000405AA" w:rsidRDefault="00B57F9F" w:rsidP="005B121F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" w:type="dxa"/>
          </w:tcPr>
          <w:p w14:paraId="644D48AF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03EA508C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4F20BEB6" w14:textId="77777777" w:rsidR="005B121F" w:rsidRPr="000405AA" w:rsidRDefault="005B121F" w:rsidP="005B121F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36411A45" w14:textId="0A569936" w:rsidR="005B121F" w:rsidRPr="000405AA" w:rsidRDefault="00872C89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ind w:left="-106" w:right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326,313</w:t>
            </w:r>
          </w:p>
        </w:tc>
        <w:tc>
          <w:tcPr>
            <w:tcW w:w="106" w:type="dxa"/>
          </w:tcPr>
          <w:p w14:paraId="7A998DD9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ind w:left="-10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FE3B44B" w14:textId="1AE33F3B" w:rsidR="005B121F" w:rsidRPr="000405AA" w:rsidRDefault="00872C89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ind w:left="-106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27,704</w:t>
            </w:r>
          </w:p>
        </w:tc>
        <w:tc>
          <w:tcPr>
            <w:tcW w:w="106" w:type="dxa"/>
          </w:tcPr>
          <w:p w14:paraId="0D8881D5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8E98119" w14:textId="1906B3B4" w:rsidR="005B121F" w:rsidRPr="000405AA" w:rsidRDefault="00872C89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ind w:left="-106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307</w:t>
            </w:r>
          </w:p>
        </w:tc>
        <w:tc>
          <w:tcPr>
            <w:tcW w:w="106" w:type="dxa"/>
          </w:tcPr>
          <w:p w14:paraId="410A892E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3D6F2B" w14:textId="0F76D5D8" w:rsidR="005B121F" w:rsidRPr="000405AA" w:rsidRDefault="00872C89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ind w:left="-106" w:right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3,095</w:t>
            </w:r>
          </w:p>
        </w:tc>
        <w:tc>
          <w:tcPr>
            <w:tcW w:w="106" w:type="dxa"/>
          </w:tcPr>
          <w:p w14:paraId="6BDEAD12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ind w:left="-106" w:right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A26D52" w14:textId="1AAF45DB" w:rsidR="005B121F" w:rsidRPr="000405AA" w:rsidRDefault="00872C89" w:rsidP="00872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left="-106" w:right="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467</w:t>
            </w:r>
          </w:p>
        </w:tc>
        <w:tc>
          <w:tcPr>
            <w:tcW w:w="106" w:type="dxa"/>
          </w:tcPr>
          <w:p w14:paraId="6A48BE46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ind w:left="-106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B87B52" w14:textId="56AB9ACE" w:rsidR="005B121F" w:rsidRPr="000405AA" w:rsidRDefault="00872C89" w:rsidP="004F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ind w:left="-106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111</w:t>
            </w:r>
          </w:p>
        </w:tc>
        <w:tc>
          <w:tcPr>
            <w:tcW w:w="180" w:type="dxa"/>
          </w:tcPr>
          <w:p w14:paraId="575F9DE1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ind w:left="-106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389736" w14:textId="2D06536E" w:rsidR="005B121F" w:rsidRPr="000405AA" w:rsidRDefault="00291E7B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ind w:left="-106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357,997</w:t>
            </w:r>
          </w:p>
        </w:tc>
      </w:tr>
    </w:tbl>
    <w:p w14:paraId="7C7091FE" w14:textId="77777777" w:rsidR="006310B8" w:rsidRPr="000405AA" w:rsidRDefault="006310B8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59DC75F" w14:textId="77777777" w:rsidR="004606C1" w:rsidRPr="000405AA" w:rsidRDefault="004606C1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  <w:sectPr w:rsidR="004606C1" w:rsidRPr="000405AA" w:rsidSect="00B55B7D">
          <w:pgSz w:w="16834" w:h="11909" w:orient="landscape" w:code="9"/>
          <w:pgMar w:top="1152" w:right="691" w:bottom="1152" w:left="990" w:header="720" w:footer="720" w:gutter="0"/>
          <w:cols w:space="720"/>
          <w:docGrid w:linePitch="245"/>
        </w:sectPr>
      </w:pPr>
    </w:p>
    <w:p w14:paraId="337703A4" w14:textId="77777777" w:rsidR="00FF7366" w:rsidRPr="000405AA" w:rsidRDefault="00FF7366" w:rsidP="00FF7366">
      <w:pPr>
        <w:tabs>
          <w:tab w:val="clear" w:pos="227"/>
          <w:tab w:val="clear" w:pos="454"/>
          <w:tab w:val="left" w:pos="540"/>
        </w:tabs>
        <w:spacing w:line="240" w:lineRule="auto"/>
        <w:ind w:right="-43" w:firstLine="540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0405AA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14:paraId="77D37235" w14:textId="77777777" w:rsidR="00FF7366" w:rsidRPr="000405AA" w:rsidRDefault="00FF7366" w:rsidP="00FF7366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05D14DF9" w14:textId="00D2223F" w:rsidR="00FF7366" w:rsidRPr="000405AA" w:rsidRDefault="00FF7366" w:rsidP="00FF7366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hAnsi="Angsana New"/>
          <w:sz w:val="30"/>
          <w:szCs w:val="30"/>
          <w:cs/>
        </w:rPr>
        <w:t xml:space="preserve">ที่ดินทั้งหมดของบริษัทและสินทรัพย์บางส่วนของบริษัทย่อยแห่งหนึ่งซึ่งมีมูลค่าสุทธิตามบัญชีจำนวน </w:t>
      </w:r>
      <w:r w:rsidR="00872C89" w:rsidRPr="000405AA">
        <w:rPr>
          <w:rFonts w:asciiTheme="majorBidi" w:hAnsiTheme="majorBidi" w:cstheme="majorBidi"/>
          <w:sz w:val="30"/>
          <w:szCs w:val="30"/>
        </w:rPr>
        <w:t>326.3</w:t>
      </w:r>
      <w:r w:rsidRPr="000405AA">
        <w:rPr>
          <w:rFonts w:ascii="Angsana New" w:hAnsi="Angsana New"/>
          <w:sz w:val="30"/>
          <w:szCs w:val="30"/>
        </w:rPr>
        <w:t xml:space="preserve"> </w:t>
      </w:r>
      <w:r w:rsidRPr="000405AA">
        <w:rPr>
          <w:rFonts w:ascii="Angsana New" w:hAnsi="Angsana New"/>
          <w:sz w:val="30"/>
          <w:szCs w:val="30"/>
        </w:rPr>
        <w:br/>
      </w:r>
      <w:r w:rsidRPr="000405AA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0405AA">
        <w:rPr>
          <w:rFonts w:ascii="Angsana New" w:hAnsi="Angsana New"/>
          <w:i/>
          <w:iCs/>
          <w:sz w:val="30"/>
          <w:szCs w:val="30"/>
        </w:rPr>
        <w:t>(25</w:t>
      </w:r>
      <w:r w:rsidR="0089106E" w:rsidRPr="000405AA">
        <w:rPr>
          <w:rFonts w:ascii="Angsana New" w:hAnsi="Angsana New"/>
          <w:i/>
          <w:iCs/>
          <w:sz w:val="30"/>
          <w:szCs w:val="30"/>
        </w:rPr>
        <w:t>6</w:t>
      </w:r>
      <w:r w:rsidR="005B121F" w:rsidRPr="000405AA">
        <w:rPr>
          <w:rFonts w:ascii="Angsana New" w:hAnsi="Angsana New"/>
          <w:i/>
          <w:iCs/>
          <w:sz w:val="30"/>
          <w:szCs w:val="30"/>
        </w:rPr>
        <w:t>3</w:t>
      </w:r>
      <w:r w:rsidRPr="000405AA">
        <w:rPr>
          <w:rFonts w:ascii="Angsana New" w:hAnsi="Angsana New"/>
          <w:i/>
          <w:iCs/>
          <w:sz w:val="30"/>
          <w:szCs w:val="30"/>
        </w:rPr>
        <w:t xml:space="preserve">: 342.6 </w:t>
      </w:r>
      <w:r w:rsidRPr="000405AA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0405AA">
        <w:rPr>
          <w:rFonts w:ascii="Angsana New" w:hAnsi="Angsana New" w:hint="cs"/>
          <w:sz w:val="30"/>
          <w:szCs w:val="30"/>
          <w:cs/>
        </w:rPr>
        <w:t xml:space="preserve"> ได้ถูกจำนองไว้กับธนาคารแห่งหนึ่งเพื่อค้ำประกันวงเงินสินเชื่อและเงินกู้ยืมระยะสั้นจากสถาบันการเงินในประเทศแห่งหนึ่งตามที่กล่าวในหมายเหตุข้อ </w:t>
      </w:r>
      <w:r w:rsidR="00CD7553" w:rsidRPr="000405AA">
        <w:rPr>
          <w:rFonts w:ascii="Angsana New" w:hAnsi="Angsana New"/>
          <w:sz w:val="30"/>
          <w:szCs w:val="30"/>
        </w:rPr>
        <w:t>1</w:t>
      </w:r>
      <w:r w:rsidR="00970635" w:rsidRPr="000405AA">
        <w:rPr>
          <w:rFonts w:ascii="Angsana New" w:hAnsi="Angsana New"/>
          <w:sz w:val="30"/>
          <w:szCs w:val="30"/>
        </w:rPr>
        <w:t>7</w:t>
      </w:r>
    </w:p>
    <w:p w14:paraId="49A90087" w14:textId="77777777" w:rsidR="00C05D14" w:rsidRPr="000405AA" w:rsidRDefault="00C05D14" w:rsidP="004C2EFC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73862849" w14:textId="77777777" w:rsidR="00126BD2" w:rsidRPr="000405AA" w:rsidRDefault="00AC6065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0405AA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ประมาณการหนี้สินไม่หมุนเวียนการรื้อถอน</w:t>
      </w:r>
    </w:p>
    <w:p w14:paraId="7C9A3879" w14:textId="77777777" w:rsidR="003E0FAD" w:rsidRPr="000405AA" w:rsidRDefault="003E0FAD" w:rsidP="004C2EFC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28"/>
          <w:szCs w:val="28"/>
        </w:rPr>
      </w:pPr>
    </w:p>
    <w:tbl>
      <w:tblPr>
        <w:tblW w:w="91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7"/>
        <w:gridCol w:w="1079"/>
        <w:gridCol w:w="269"/>
        <w:gridCol w:w="1081"/>
        <w:gridCol w:w="269"/>
        <w:gridCol w:w="1081"/>
        <w:gridCol w:w="269"/>
        <w:gridCol w:w="1076"/>
      </w:tblGrid>
      <w:tr w:rsidR="00AC6065" w:rsidRPr="000405AA" w14:paraId="41061742" w14:textId="77777777" w:rsidTr="003E0FAD">
        <w:trPr>
          <w:tblHeader/>
        </w:trPr>
        <w:tc>
          <w:tcPr>
            <w:tcW w:w="2203" w:type="pct"/>
          </w:tcPr>
          <w:p w14:paraId="43757789" w14:textId="4BBC54EC" w:rsidR="00AF743D" w:rsidRPr="000405AA" w:rsidRDefault="00AF743D" w:rsidP="003E0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รายการเคลื่อนไหวของประมาณการหนี้สิน</w:t>
            </w:r>
            <w:r w:rsidR="00E51E51" w:rsidRPr="000405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0405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ไม่หมุนเวียนการรื้อถอน</w:t>
            </w:r>
          </w:p>
        </w:tc>
        <w:tc>
          <w:tcPr>
            <w:tcW w:w="1326" w:type="pct"/>
            <w:gridSpan w:val="3"/>
          </w:tcPr>
          <w:p w14:paraId="2FFCE9FB" w14:textId="77777777" w:rsidR="00AF743D" w:rsidRPr="000405AA" w:rsidRDefault="00AF743D" w:rsidP="003E0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C77AD19" w14:textId="14A91A01" w:rsidR="00AC6065" w:rsidRPr="000405AA" w:rsidRDefault="00AC6065" w:rsidP="00A753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663841E4" w14:textId="77777777" w:rsidR="00AC6065" w:rsidRPr="000405AA" w:rsidRDefault="00AC6065" w:rsidP="003E0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vAlign w:val="bottom"/>
          </w:tcPr>
          <w:p w14:paraId="1744AF4F" w14:textId="77777777" w:rsidR="00AC6065" w:rsidRPr="000405AA" w:rsidRDefault="00AC6065" w:rsidP="003E0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121F" w:rsidRPr="000405AA" w14:paraId="02D505E0" w14:textId="77777777" w:rsidTr="003E0FAD">
        <w:trPr>
          <w:tblHeader/>
        </w:trPr>
        <w:tc>
          <w:tcPr>
            <w:tcW w:w="2203" w:type="pct"/>
          </w:tcPr>
          <w:p w14:paraId="21B7033D" w14:textId="2A60D207" w:rsidR="005B121F" w:rsidRPr="000405AA" w:rsidRDefault="00A75393" w:rsidP="005B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405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405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9" w:type="pct"/>
          </w:tcPr>
          <w:p w14:paraId="050400D9" w14:textId="2D01BBB2" w:rsidR="005B121F" w:rsidRPr="000405AA" w:rsidRDefault="005B121F" w:rsidP="005B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05A13577" w14:textId="77777777" w:rsidR="005B121F" w:rsidRPr="000405AA" w:rsidRDefault="005B121F" w:rsidP="005B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48CC54A" w14:textId="0BCB306A" w:rsidR="005B121F" w:rsidRPr="000405AA" w:rsidRDefault="005B121F" w:rsidP="005B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77795E0E" w14:textId="77777777" w:rsidR="005B121F" w:rsidRPr="000405AA" w:rsidRDefault="005B121F" w:rsidP="005B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061A2571" w14:textId="0CC4B4E8" w:rsidR="005B121F" w:rsidRPr="000405AA" w:rsidRDefault="005B121F" w:rsidP="005B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341B1853" w14:textId="77777777" w:rsidR="005B121F" w:rsidRPr="000405AA" w:rsidRDefault="005B121F" w:rsidP="005B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E80EB71" w14:textId="715CE306" w:rsidR="005B121F" w:rsidRPr="000405AA" w:rsidRDefault="005B121F" w:rsidP="005B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B121F" w:rsidRPr="000405AA" w14:paraId="2316FE01" w14:textId="77777777" w:rsidTr="003E0FAD">
        <w:trPr>
          <w:tblHeader/>
        </w:trPr>
        <w:tc>
          <w:tcPr>
            <w:tcW w:w="2203" w:type="pct"/>
          </w:tcPr>
          <w:p w14:paraId="414F2237" w14:textId="77777777" w:rsidR="005B121F" w:rsidRPr="000405AA" w:rsidRDefault="005B121F" w:rsidP="005B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7" w:type="pct"/>
            <w:gridSpan w:val="7"/>
          </w:tcPr>
          <w:p w14:paraId="13E06889" w14:textId="77777777" w:rsidR="005B121F" w:rsidRPr="000405AA" w:rsidRDefault="005B121F" w:rsidP="005B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121F" w:rsidRPr="000405AA" w14:paraId="46236929" w14:textId="77777777" w:rsidTr="003E0FAD">
        <w:tc>
          <w:tcPr>
            <w:tcW w:w="2203" w:type="pct"/>
          </w:tcPr>
          <w:p w14:paraId="441B229D" w14:textId="3CC13ACD" w:rsidR="005B121F" w:rsidRPr="000405AA" w:rsidRDefault="005B121F" w:rsidP="005B121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0405A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BF2A6C" w:rsidRPr="000405AA">
              <w:rPr>
                <w:rFonts w:ascii="Angsana New" w:hAnsi="Angsana New"/>
              </w:rPr>
              <w:t>1</w:t>
            </w:r>
            <w:r w:rsidRPr="000405AA">
              <w:rPr>
                <w:rFonts w:ascii="Angsana New" w:hAnsi="Angsana New" w:cs="Angsana New" w:hint="cs"/>
                <w:cs/>
              </w:rPr>
              <w:t xml:space="preserve"> มกราคม</w:t>
            </w:r>
          </w:p>
        </w:tc>
        <w:tc>
          <w:tcPr>
            <w:tcW w:w="589" w:type="pct"/>
          </w:tcPr>
          <w:p w14:paraId="600BA7FE" w14:textId="7D5BB38C" w:rsidR="005B121F" w:rsidRPr="000405AA" w:rsidRDefault="00550389" w:rsidP="00550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62,261</w:t>
            </w:r>
          </w:p>
        </w:tc>
        <w:tc>
          <w:tcPr>
            <w:tcW w:w="147" w:type="pct"/>
          </w:tcPr>
          <w:p w14:paraId="3A3895A3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7D16A4E" w14:textId="2808441C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67,604</w:t>
            </w:r>
          </w:p>
        </w:tc>
        <w:tc>
          <w:tcPr>
            <w:tcW w:w="147" w:type="pct"/>
          </w:tcPr>
          <w:p w14:paraId="27E7EEE1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7C3FE97" w14:textId="09F988F3" w:rsidR="005B121F" w:rsidRPr="000405AA" w:rsidRDefault="0057374D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5,091</w:t>
            </w:r>
          </w:p>
        </w:tc>
        <w:tc>
          <w:tcPr>
            <w:tcW w:w="147" w:type="pct"/>
          </w:tcPr>
          <w:p w14:paraId="050A99F6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2C12134" w14:textId="1ED27F74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6,274</w:t>
            </w:r>
          </w:p>
        </w:tc>
      </w:tr>
      <w:tr w:rsidR="005B121F" w:rsidRPr="000405AA" w14:paraId="3A64A971" w14:textId="77777777" w:rsidTr="003E0FAD">
        <w:tc>
          <w:tcPr>
            <w:tcW w:w="2203" w:type="pct"/>
          </w:tcPr>
          <w:p w14:paraId="5786163F" w14:textId="77777777" w:rsidR="005B121F" w:rsidRPr="000405AA" w:rsidRDefault="005B121F" w:rsidP="005B121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0405AA">
              <w:rPr>
                <w:rFonts w:ascii="Angsana New" w:hAnsi="Angsana New" w:cs="Angsana New" w:hint="cs"/>
                <w:cs/>
              </w:rPr>
              <w:t>ประมาณการหนี้สินเพิ่มขึ้น</w:t>
            </w:r>
          </w:p>
        </w:tc>
        <w:tc>
          <w:tcPr>
            <w:tcW w:w="589" w:type="pct"/>
          </w:tcPr>
          <w:p w14:paraId="4E106340" w14:textId="13050CCB" w:rsidR="005B121F" w:rsidRPr="000405AA" w:rsidRDefault="00550389" w:rsidP="00550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1,012</w:t>
            </w:r>
          </w:p>
        </w:tc>
        <w:tc>
          <w:tcPr>
            <w:tcW w:w="147" w:type="pct"/>
          </w:tcPr>
          <w:p w14:paraId="65BC6B75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8736636" w14:textId="3BE62E34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1,358</w:t>
            </w:r>
          </w:p>
        </w:tc>
        <w:tc>
          <w:tcPr>
            <w:tcW w:w="147" w:type="pct"/>
          </w:tcPr>
          <w:p w14:paraId="4E24DF03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78C552C" w14:textId="45077B7D" w:rsidR="005B121F" w:rsidRPr="000405AA" w:rsidRDefault="0057374D" w:rsidP="0057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DAC6614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9D4F917" w14:textId="4A88FC6E" w:rsidR="005B121F" w:rsidRPr="000405AA" w:rsidRDefault="005B121F" w:rsidP="005B12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405A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258</w:t>
            </w:r>
          </w:p>
        </w:tc>
      </w:tr>
      <w:tr w:rsidR="005B121F" w:rsidRPr="000405AA" w14:paraId="71802762" w14:textId="77777777" w:rsidTr="00AC6065">
        <w:tc>
          <w:tcPr>
            <w:tcW w:w="2203" w:type="pct"/>
          </w:tcPr>
          <w:p w14:paraId="42C535D5" w14:textId="77777777" w:rsidR="005B121F" w:rsidRPr="000405AA" w:rsidRDefault="005B121F" w:rsidP="005B121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0405AA">
              <w:rPr>
                <w:rFonts w:ascii="Angsana New" w:hAnsi="Angsana New" w:cs="Angsana New" w:hint="cs"/>
                <w:cs/>
              </w:rPr>
              <w:t>กลับรายการประมาณการหนี้สิน</w:t>
            </w:r>
          </w:p>
        </w:tc>
        <w:tc>
          <w:tcPr>
            <w:tcW w:w="589" w:type="pct"/>
          </w:tcPr>
          <w:p w14:paraId="22AF07CB" w14:textId="7CD1137D" w:rsidR="005B121F" w:rsidRPr="000405AA" w:rsidRDefault="00550389" w:rsidP="00550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(1,804)</w:t>
            </w:r>
          </w:p>
        </w:tc>
        <w:tc>
          <w:tcPr>
            <w:tcW w:w="147" w:type="pct"/>
          </w:tcPr>
          <w:p w14:paraId="2FCAC14D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066768D" w14:textId="4AB674DB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(3,986)</w:t>
            </w:r>
          </w:p>
        </w:tc>
        <w:tc>
          <w:tcPr>
            <w:tcW w:w="147" w:type="pct"/>
          </w:tcPr>
          <w:p w14:paraId="45DEAEF4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AEA952B" w14:textId="4B194081" w:rsidR="005B121F" w:rsidRPr="000405AA" w:rsidRDefault="0057374D" w:rsidP="0057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46953E2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7C3E6F5" w14:textId="7A3C5074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(691)</w:t>
            </w:r>
          </w:p>
        </w:tc>
      </w:tr>
      <w:tr w:rsidR="005B121F" w:rsidRPr="000405AA" w14:paraId="3126B258" w14:textId="77777777" w:rsidTr="004D08BE">
        <w:tc>
          <w:tcPr>
            <w:tcW w:w="2203" w:type="pct"/>
          </w:tcPr>
          <w:p w14:paraId="5C73C765" w14:textId="77777777" w:rsidR="005B121F" w:rsidRPr="000405AA" w:rsidRDefault="005B121F" w:rsidP="005B121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0405AA">
              <w:rPr>
                <w:rFonts w:ascii="Angsana New" w:hAnsi="Angsana New" w:cs="Angsana New" w:hint="cs"/>
                <w:cs/>
              </w:rPr>
              <w:t>ประมาณการหนี้สินใช้ไป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0B56400" w14:textId="182F8507" w:rsidR="005B121F" w:rsidRPr="000405AA" w:rsidRDefault="00550389" w:rsidP="00550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(1,787)</w:t>
            </w:r>
          </w:p>
        </w:tc>
        <w:tc>
          <w:tcPr>
            <w:tcW w:w="147" w:type="pct"/>
          </w:tcPr>
          <w:p w14:paraId="29CA4CF0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0F64D1B" w14:textId="2CE5D79D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(2,715)</w:t>
            </w:r>
          </w:p>
        </w:tc>
        <w:tc>
          <w:tcPr>
            <w:tcW w:w="147" w:type="pct"/>
          </w:tcPr>
          <w:p w14:paraId="13F8EE50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FDB1CF2" w14:textId="22CC6364" w:rsidR="005B121F" w:rsidRPr="000405AA" w:rsidRDefault="0057374D" w:rsidP="0057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3F25E5C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241ABF39" w14:textId="26823E15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(750)</w:t>
            </w:r>
          </w:p>
        </w:tc>
      </w:tr>
      <w:tr w:rsidR="005B121F" w:rsidRPr="000405AA" w14:paraId="551EAD46" w14:textId="77777777" w:rsidTr="004D08BE">
        <w:tc>
          <w:tcPr>
            <w:tcW w:w="2203" w:type="pct"/>
          </w:tcPr>
          <w:p w14:paraId="34949C22" w14:textId="16114933" w:rsidR="005B121F" w:rsidRPr="000405AA" w:rsidRDefault="005B121F" w:rsidP="005B121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</w:rPr>
            </w:pPr>
            <w:r w:rsidRPr="000405AA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="00BF2A6C" w:rsidRPr="000405AA">
              <w:rPr>
                <w:rFonts w:ascii="Angsana New" w:eastAsia="MS Mincho" w:hAnsi="Angsana New"/>
                <w:b/>
                <w:bCs/>
              </w:rPr>
              <w:t>31</w:t>
            </w:r>
            <w:r w:rsidRPr="000405AA">
              <w:rPr>
                <w:rFonts w:ascii="Angsana New" w:hAnsi="Angsana New" w:cs="Angsana New" w:hint="cs"/>
                <w:b/>
                <w:bCs/>
                <w:cs/>
              </w:rPr>
              <w:t xml:space="preserve"> ธันวาคม 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443686BD" w14:textId="3C478E28" w:rsidR="005B121F" w:rsidRPr="000405AA" w:rsidRDefault="00550389" w:rsidP="00550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59,682</w:t>
            </w:r>
          </w:p>
        </w:tc>
        <w:tc>
          <w:tcPr>
            <w:tcW w:w="147" w:type="pct"/>
          </w:tcPr>
          <w:p w14:paraId="7ADBD7F3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EF87691" w14:textId="34A58B44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62,261</w:t>
            </w:r>
          </w:p>
        </w:tc>
        <w:tc>
          <w:tcPr>
            <w:tcW w:w="147" w:type="pct"/>
          </w:tcPr>
          <w:p w14:paraId="7CE98B16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689D935" w14:textId="73F12AC5" w:rsidR="005B121F" w:rsidRPr="000405AA" w:rsidRDefault="0057374D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5,091</w:t>
            </w:r>
          </w:p>
        </w:tc>
        <w:tc>
          <w:tcPr>
            <w:tcW w:w="147" w:type="pct"/>
          </w:tcPr>
          <w:p w14:paraId="115E96CE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4CC1A6D" w14:textId="72840449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5,091</w:t>
            </w:r>
          </w:p>
        </w:tc>
      </w:tr>
    </w:tbl>
    <w:p w14:paraId="14EA4301" w14:textId="77777777" w:rsidR="006F0010" w:rsidRPr="000405AA" w:rsidRDefault="006F0010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A193867" w14:textId="77777777" w:rsidR="00AC6065" w:rsidRPr="000405AA" w:rsidRDefault="004D08BE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0405AA">
        <w:rPr>
          <w:rFonts w:ascii="Angsana New" w:hAnsi="Angsana New" w:hint="cs"/>
          <w:sz w:val="30"/>
          <w:szCs w:val="30"/>
          <w:cs/>
        </w:rPr>
        <w:t>ประมาณการ</w:t>
      </w:r>
      <w:r w:rsidR="005215FD" w:rsidRPr="000405AA">
        <w:rPr>
          <w:rFonts w:ascii="Angsana New" w:hAnsi="Angsana New" w:hint="cs"/>
          <w:sz w:val="30"/>
          <w:szCs w:val="30"/>
          <w:cs/>
        </w:rPr>
        <w:t>หนี้สิน</w:t>
      </w:r>
      <w:r w:rsidRPr="000405AA">
        <w:rPr>
          <w:rFonts w:ascii="Angsana New" w:hAnsi="Angsana New" w:hint="cs"/>
          <w:sz w:val="30"/>
          <w:szCs w:val="30"/>
          <w:cs/>
        </w:rPr>
        <w:t>ดังกล่าวได้รวมไว้ในต้นทุนของส่วนปรับปรุงสิทธิการเช่าสำหรับร้านอาหารของ</w:t>
      </w:r>
      <w:r w:rsidR="005215FD" w:rsidRPr="000405AA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405AA">
        <w:rPr>
          <w:rFonts w:ascii="Angsana New" w:hAnsi="Angsana New" w:hint="cs"/>
          <w:sz w:val="30"/>
          <w:szCs w:val="30"/>
          <w:cs/>
        </w:rPr>
        <w:t>ที่ตั้งอยู่บนพื้นที่เช่าตามสัญญาเช่า</w:t>
      </w:r>
    </w:p>
    <w:p w14:paraId="3495CCB7" w14:textId="77777777" w:rsidR="004D08BE" w:rsidRPr="000405AA" w:rsidRDefault="004D08BE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1DB67B6" w14:textId="77777777" w:rsidR="00C05D14" w:rsidRPr="000405AA" w:rsidRDefault="00C05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 w:rsidRPr="000405AA">
        <w:rPr>
          <w:rFonts w:ascii="Angsana New" w:hAnsi="Angsana New"/>
          <w:bCs/>
          <w:sz w:val="30"/>
          <w:szCs w:val="30"/>
          <w:cs/>
        </w:rPr>
        <w:br w:type="page"/>
      </w:r>
    </w:p>
    <w:p w14:paraId="0926AC27" w14:textId="7CF2DE24" w:rsidR="00FF6C61" w:rsidRPr="000405AA" w:rsidRDefault="00FF6C61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0405AA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034649DD" w14:textId="77777777" w:rsidR="00A75393" w:rsidRPr="000405AA" w:rsidRDefault="00A75393" w:rsidP="00A753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0405AA">
        <w:rPr>
          <w:rFonts w:ascii="Angsana New" w:hAnsi="Angsana New"/>
          <w:bCs/>
          <w:sz w:val="30"/>
          <w:szCs w:val="30"/>
        </w:rPr>
        <w:tab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5"/>
        <w:gridCol w:w="1079"/>
        <w:gridCol w:w="269"/>
        <w:gridCol w:w="1081"/>
        <w:gridCol w:w="269"/>
        <w:gridCol w:w="1081"/>
        <w:gridCol w:w="269"/>
        <w:gridCol w:w="1187"/>
      </w:tblGrid>
      <w:tr w:rsidR="00A75393" w:rsidRPr="000405AA" w14:paraId="57D967C2" w14:textId="77777777" w:rsidTr="00B26525">
        <w:trPr>
          <w:tblHeader/>
        </w:trPr>
        <w:tc>
          <w:tcPr>
            <w:tcW w:w="2177" w:type="pct"/>
          </w:tcPr>
          <w:p w14:paraId="36A6D478" w14:textId="1BAE0C8E" w:rsidR="00A75393" w:rsidRPr="000405AA" w:rsidRDefault="00A75393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0" w:type="pct"/>
            <w:gridSpan w:val="3"/>
          </w:tcPr>
          <w:p w14:paraId="2782FB87" w14:textId="77777777" w:rsidR="00A75393" w:rsidRPr="000405AA" w:rsidRDefault="00A75393" w:rsidP="00FB1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vAlign w:val="bottom"/>
          </w:tcPr>
          <w:p w14:paraId="66F82C47" w14:textId="77777777" w:rsidR="00A75393" w:rsidRPr="000405AA" w:rsidRDefault="00A75393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67" w:type="pct"/>
            <w:gridSpan w:val="3"/>
            <w:vAlign w:val="bottom"/>
          </w:tcPr>
          <w:p w14:paraId="59C78F83" w14:textId="77777777" w:rsidR="00A75393" w:rsidRPr="000405AA" w:rsidRDefault="00A75393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5393" w:rsidRPr="000405AA" w14:paraId="51EC28D0" w14:textId="77777777" w:rsidTr="00B26525">
        <w:trPr>
          <w:tblHeader/>
        </w:trPr>
        <w:tc>
          <w:tcPr>
            <w:tcW w:w="2177" w:type="pct"/>
          </w:tcPr>
          <w:p w14:paraId="4A6E6F24" w14:textId="2937914B" w:rsidR="00A75393" w:rsidRPr="000405AA" w:rsidRDefault="00FB13B6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B6696" w:rsidRPr="000405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  <w:r w:rsidRPr="000405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ณ วันที่ </w:t>
            </w:r>
            <w:r w:rsidRPr="000405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405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2" w:type="pct"/>
          </w:tcPr>
          <w:p w14:paraId="09AAA6FA" w14:textId="77777777" w:rsidR="00A75393" w:rsidRPr="000405AA" w:rsidRDefault="00A75393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72D471B3" w14:textId="77777777" w:rsidR="00A75393" w:rsidRPr="000405AA" w:rsidRDefault="00A75393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B1AD8A9" w14:textId="77777777" w:rsidR="00A75393" w:rsidRPr="000405AA" w:rsidRDefault="00A75393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2FF6B652" w14:textId="77777777" w:rsidR="00A75393" w:rsidRPr="000405AA" w:rsidRDefault="00A75393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26BD22FC" w14:textId="55DCD5E9" w:rsidR="00A75393" w:rsidRPr="000405AA" w:rsidRDefault="007C1288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40F3E40E" w14:textId="77777777" w:rsidR="00A75393" w:rsidRPr="000405AA" w:rsidRDefault="00A75393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780C400" w14:textId="77777777" w:rsidR="00A75393" w:rsidRPr="000405AA" w:rsidRDefault="00A75393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A75393" w:rsidRPr="000405AA" w14:paraId="7A1F41DE" w14:textId="77777777" w:rsidTr="00B26525">
        <w:trPr>
          <w:tblHeader/>
        </w:trPr>
        <w:tc>
          <w:tcPr>
            <w:tcW w:w="2177" w:type="pct"/>
          </w:tcPr>
          <w:p w14:paraId="6BE69438" w14:textId="77777777" w:rsidR="00A75393" w:rsidRPr="000405AA" w:rsidRDefault="00A75393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3" w:type="pct"/>
            <w:gridSpan w:val="7"/>
          </w:tcPr>
          <w:p w14:paraId="07D10E53" w14:textId="77777777" w:rsidR="00A75393" w:rsidRPr="000405AA" w:rsidRDefault="00A75393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13B6" w:rsidRPr="000405AA" w14:paraId="73C6C4F3" w14:textId="77777777" w:rsidTr="00B26525">
        <w:tc>
          <w:tcPr>
            <w:tcW w:w="2177" w:type="pct"/>
          </w:tcPr>
          <w:p w14:paraId="5E47CD03" w14:textId="2E4B788C" w:rsidR="00FB13B6" w:rsidRPr="000405AA" w:rsidRDefault="00FB13B6" w:rsidP="00FB13B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0405AA">
              <w:rPr>
                <w:rFonts w:asciiTheme="majorBidi" w:hAnsiTheme="majorBidi" w:cstheme="majorBidi"/>
                <w:cs/>
              </w:rPr>
              <w:t>อาคาร</w:t>
            </w:r>
            <w:r w:rsidRPr="000405AA">
              <w:rPr>
                <w:rFonts w:asciiTheme="majorBidi" w:hAnsiTheme="majorBidi" w:cstheme="majorBidi" w:hint="cs"/>
                <w:cs/>
              </w:rPr>
              <w:t xml:space="preserve"> สิ่งปลูกสร้างและส่วนปรับปรุง</w:t>
            </w:r>
          </w:p>
        </w:tc>
        <w:tc>
          <w:tcPr>
            <w:tcW w:w="582" w:type="pct"/>
          </w:tcPr>
          <w:p w14:paraId="0390CB2E" w14:textId="7BB64568" w:rsidR="00FB13B6" w:rsidRPr="000405AA" w:rsidRDefault="00ED714D" w:rsidP="00317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817,490</w:t>
            </w:r>
          </w:p>
        </w:tc>
        <w:tc>
          <w:tcPr>
            <w:tcW w:w="145" w:type="pct"/>
          </w:tcPr>
          <w:p w14:paraId="64CF4414" w14:textId="77777777" w:rsidR="00FB13B6" w:rsidRPr="000405AA" w:rsidRDefault="00FB13B6" w:rsidP="00FB1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E739F15" w14:textId="02815C0E" w:rsidR="00FB13B6" w:rsidRPr="000405AA" w:rsidRDefault="00FB13B6" w:rsidP="00317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956,144</w:t>
            </w:r>
          </w:p>
        </w:tc>
        <w:tc>
          <w:tcPr>
            <w:tcW w:w="145" w:type="pct"/>
          </w:tcPr>
          <w:p w14:paraId="34AAF771" w14:textId="77777777" w:rsidR="00FB13B6" w:rsidRPr="000405AA" w:rsidRDefault="00FB13B6" w:rsidP="00FB1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DE38BFC" w14:textId="0C7EDC53" w:rsidR="00FB13B6" w:rsidRPr="000405AA" w:rsidRDefault="00ED2666" w:rsidP="00317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139,235</w:t>
            </w:r>
          </w:p>
        </w:tc>
        <w:tc>
          <w:tcPr>
            <w:tcW w:w="145" w:type="pct"/>
          </w:tcPr>
          <w:p w14:paraId="3D7E0589" w14:textId="77777777" w:rsidR="00FB13B6" w:rsidRPr="000405AA" w:rsidRDefault="00FB13B6" w:rsidP="00FB1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6A71B15" w14:textId="66A1D101" w:rsidR="00FB13B6" w:rsidRPr="000405AA" w:rsidRDefault="00FB13B6" w:rsidP="00317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161,068</w:t>
            </w:r>
          </w:p>
        </w:tc>
      </w:tr>
      <w:tr w:rsidR="00FB13B6" w:rsidRPr="000405AA" w14:paraId="213C0BB5" w14:textId="77777777" w:rsidTr="00B26525">
        <w:tc>
          <w:tcPr>
            <w:tcW w:w="2177" w:type="pct"/>
          </w:tcPr>
          <w:p w14:paraId="2B7E93B1" w14:textId="12058042" w:rsidR="00FB13B6" w:rsidRPr="000405AA" w:rsidRDefault="00FB13B6" w:rsidP="00FB13B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0405AA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1F4B90E" w14:textId="1A919920" w:rsidR="00FB13B6" w:rsidRPr="000405AA" w:rsidRDefault="00ED714D" w:rsidP="00ED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46C1A11" w14:textId="77777777" w:rsidR="00FB13B6" w:rsidRPr="000405AA" w:rsidRDefault="00FB13B6" w:rsidP="00FB1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230B8B3" w14:textId="3F72B08A" w:rsidR="00FB13B6" w:rsidRPr="000405AA" w:rsidRDefault="00FB13B6" w:rsidP="00317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799</w:t>
            </w:r>
          </w:p>
        </w:tc>
        <w:tc>
          <w:tcPr>
            <w:tcW w:w="145" w:type="pct"/>
          </w:tcPr>
          <w:p w14:paraId="722A592E" w14:textId="77777777" w:rsidR="00FB13B6" w:rsidRPr="000405AA" w:rsidRDefault="00FB13B6" w:rsidP="00FB1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DAC35B7" w14:textId="79D715EB" w:rsidR="00FB13B6" w:rsidRPr="000405AA" w:rsidRDefault="00ED2666" w:rsidP="00ED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2959EFF" w14:textId="77777777" w:rsidR="00FB13B6" w:rsidRPr="000405AA" w:rsidRDefault="00FB13B6" w:rsidP="00FB1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31017D98" w14:textId="5C6C046B" w:rsidR="00FB13B6" w:rsidRPr="000405AA" w:rsidRDefault="00FB13B6" w:rsidP="00B2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799</w:t>
            </w:r>
          </w:p>
        </w:tc>
      </w:tr>
      <w:tr w:rsidR="00FB13B6" w:rsidRPr="000405AA" w14:paraId="74367846" w14:textId="77777777" w:rsidTr="00B26525">
        <w:tc>
          <w:tcPr>
            <w:tcW w:w="2177" w:type="pct"/>
          </w:tcPr>
          <w:p w14:paraId="1799F047" w14:textId="03B3C1A0" w:rsidR="00FB13B6" w:rsidRPr="000405AA" w:rsidRDefault="00FB13B6" w:rsidP="00FB13B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7A39F40" w14:textId="0C402D9E" w:rsidR="00FB13B6" w:rsidRPr="000405AA" w:rsidRDefault="00ED714D" w:rsidP="00FB1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817,490</w:t>
            </w:r>
          </w:p>
        </w:tc>
        <w:tc>
          <w:tcPr>
            <w:tcW w:w="145" w:type="pct"/>
          </w:tcPr>
          <w:p w14:paraId="2B210A5B" w14:textId="77777777" w:rsidR="00FB13B6" w:rsidRPr="000405AA" w:rsidRDefault="00FB13B6" w:rsidP="00FB1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D971010" w14:textId="3A0AE3CC" w:rsidR="00FB13B6" w:rsidRPr="000405AA" w:rsidRDefault="00FB13B6" w:rsidP="00FB1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956,943</w:t>
            </w:r>
          </w:p>
        </w:tc>
        <w:tc>
          <w:tcPr>
            <w:tcW w:w="145" w:type="pct"/>
          </w:tcPr>
          <w:p w14:paraId="175008D6" w14:textId="77777777" w:rsidR="00FB13B6" w:rsidRPr="000405AA" w:rsidRDefault="00FB13B6" w:rsidP="00FB1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46FB71B" w14:textId="01D867F8" w:rsidR="00FB13B6" w:rsidRPr="000405AA" w:rsidRDefault="00ED2666" w:rsidP="00FB1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139,235</w:t>
            </w:r>
          </w:p>
        </w:tc>
        <w:tc>
          <w:tcPr>
            <w:tcW w:w="145" w:type="pct"/>
          </w:tcPr>
          <w:p w14:paraId="7CD07DF1" w14:textId="77777777" w:rsidR="00FB13B6" w:rsidRPr="000405AA" w:rsidRDefault="00FB13B6" w:rsidP="00FB1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657C7F8F" w14:textId="0AEC8AAC" w:rsidR="00FB13B6" w:rsidRPr="000405AA" w:rsidRDefault="00FB13B6" w:rsidP="00B2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161,867</w:t>
            </w:r>
          </w:p>
        </w:tc>
      </w:tr>
    </w:tbl>
    <w:p w14:paraId="4073637F" w14:textId="7255DC51" w:rsidR="00DD77D8" w:rsidRPr="000405AA" w:rsidRDefault="00DD77D8" w:rsidP="00521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2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92"/>
        <w:gridCol w:w="1080"/>
        <w:gridCol w:w="270"/>
        <w:gridCol w:w="1080"/>
        <w:gridCol w:w="270"/>
        <w:gridCol w:w="1075"/>
        <w:gridCol w:w="360"/>
        <w:gridCol w:w="1085"/>
        <w:gridCol w:w="17"/>
      </w:tblGrid>
      <w:tr w:rsidR="00E51E51" w:rsidRPr="000405AA" w14:paraId="7EA1DE1E" w14:textId="77777777" w:rsidTr="00E51E51">
        <w:trPr>
          <w:tblHeader/>
        </w:trPr>
        <w:tc>
          <w:tcPr>
            <w:tcW w:w="3060" w:type="dxa"/>
          </w:tcPr>
          <w:p w14:paraId="29B5A03F" w14:textId="3F0AF3D0" w:rsidR="00E51E51" w:rsidRPr="000405AA" w:rsidRDefault="00E51E51" w:rsidP="00BD28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6426836E" w14:textId="77777777" w:rsidR="00E51E51" w:rsidRPr="000405AA" w:rsidRDefault="00E51E51" w:rsidP="00BD28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7D1639C" w14:textId="62BF68DB" w:rsidR="00E51E51" w:rsidRPr="000405AA" w:rsidRDefault="00E51E51" w:rsidP="00BD28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76E71F86" w14:textId="77777777" w:rsidR="00E51E51" w:rsidRPr="000405AA" w:rsidRDefault="00E51E51" w:rsidP="00BD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537" w:type="dxa"/>
            <w:gridSpan w:val="4"/>
            <w:vAlign w:val="bottom"/>
          </w:tcPr>
          <w:p w14:paraId="1BB15F4D" w14:textId="77777777" w:rsidR="00E51E51" w:rsidRPr="000405AA" w:rsidRDefault="00E51E51" w:rsidP="00BD28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1E51" w:rsidRPr="000405AA" w14:paraId="27E9064F" w14:textId="77777777" w:rsidTr="00E51E51">
        <w:trPr>
          <w:gridAfter w:val="1"/>
          <w:wAfter w:w="17" w:type="dxa"/>
          <w:trHeight w:val="74"/>
        </w:trPr>
        <w:tc>
          <w:tcPr>
            <w:tcW w:w="3060" w:type="dxa"/>
            <w:vAlign w:val="bottom"/>
          </w:tcPr>
          <w:p w14:paraId="0440768A" w14:textId="77777777" w:rsidR="00E51E51" w:rsidRPr="000405AA" w:rsidRDefault="00E51E51" w:rsidP="007C1288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0405AA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992" w:type="dxa"/>
          </w:tcPr>
          <w:p w14:paraId="212DFA90" w14:textId="7BE487A7" w:rsidR="00E51E51" w:rsidRPr="000405AA" w:rsidRDefault="00E51E51" w:rsidP="007C1288">
            <w:pPr>
              <w:ind w:left="-108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7939985F" w14:textId="348D060D" w:rsidR="00E51E51" w:rsidRPr="000405AA" w:rsidRDefault="00E51E51" w:rsidP="007C1288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3DBF551" w14:textId="73149F8B" w:rsidR="00E51E51" w:rsidRPr="000405AA" w:rsidRDefault="00E51E51" w:rsidP="007C1288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3745DD66" w14:textId="302CE584" w:rsidR="00E51E51" w:rsidRPr="000405AA" w:rsidRDefault="00E51E51" w:rsidP="007C1288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405AA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70" w:type="dxa"/>
          </w:tcPr>
          <w:p w14:paraId="381038CA" w14:textId="32B72652" w:rsidR="00E51E51" w:rsidRPr="000405AA" w:rsidRDefault="00E51E51" w:rsidP="007C1288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75" w:type="dxa"/>
          </w:tcPr>
          <w:p w14:paraId="2B6675C4" w14:textId="14073E83" w:rsidR="00E51E51" w:rsidRPr="000405AA" w:rsidRDefault="00E51E51" w:rsidP="007C1288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60" w:type="dxa"/>
          </w:tcPr>
          <w:p w14:paraId="14C0B04E" w14:textId="77777777" w:rsidR="00E51E51" w:rsidRPr="000405AA" w:rsidRDefault="00E51E51" w:rsidP="007C1288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5" w:type="dxa"/>
          </w:tcPr>
          <w:p w14:paraId="615F811C" w14:textId="76AF1703" w:rsidR="00E51E51" w:rsidRPr="000405AA" w:rsidRDefault="00E51E51" w:rsidP="007C128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0405AA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2563</w:t>
            </w:r>
          </w:p>
        </w:tc>
      </w:tr>
      <w:tr w:rsidR="00E51E51" w:rsidRPr="000405AA" w14:paraId="78EA62F8" w14:textId="77777777" w:rsidTr="00E51E51">
        <w:trPr>
          <w:gridAfter w:val="1"/>
          <w:wAfter w:w="17" w:type="dxa"/>
          <w:trHeight w:val="74"/>
        </w:trPr>
        <w:tc>
          <w:tcPr>
            <w:tcW w:w="3060" w:type="dxa"/>
            <w:vAlign w:val="bottom"/>
          </w:tcPr>
          <w:p w14:paraId="5CD82B88" w14:textId="77777777" w:rsidR="00E51E51" w:rsidRPr="000405AA" w:rsidRDefault="00E51E51" w:rsidP="00BD280D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2" w:type="dxa"/>
          </w:tcPr>
          <w:p w14:paraId="165A97F0" w14:textId="77777777" w:rsidR="00E51E51" w:rsidRPr="000405AA" w:rsidRDefault="00E51E51" w:rsidP="00BD280D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5220" w:type="dxa"/>
            <w:gridSpan w:val="7"/>
          </w:tcPr>
          <w:p w14:paraId="6C0AE46F" w14:textId="7BF237FB" w:rsidR="00E51E51" w:rsidRPr="000405AA" w:rsidRDefault="00E51E51" w:rsidP="00BD280D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0405AA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E51E51" w:rsidRPr="000405AA" w14:paraId="2C6B1FF9" w14:textId="77777777" w:rsidTr="00E51E51">
        <w:trPr>
          <w:gridAfter w:val="1"/>
          <w:wAfter w:w="17" w:type="dxa"/>
          <w:trHeight w:val="413"/>
        </w:trPr>
        <w:tc>
          <w:tcPr>
            <w:tcW w:w="3060" w:type="dxa"/>
            <w:vAlign w:val="bottom"/>
          </w:tcPr>
          <w:p w14:paraId="31A3D732" w14:textId="456DD052" w:rsidR="00E51E51" w:rsidRPr="000405AA" w:rsidRDefault="00E51E51" w:rsidP="00A6789E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405A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2" w:type="dxa"/>
          </w:tcPr>
          <w:p w14:paraId="50B0AE21" w14:textId="77777777" w:rsidR="00E51E51" w:rsidRPr="000405AA" w:rsidRDefault="00E51E51" w:rsidP="00BB34AC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128883" w14:textId="2C83A07D" w:rsidR="00E51E51" w:rsidRPr="000405AA" w:rsidRDefault="00E51E51" w:rsidP="00BB34AC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956,943</w:t>
            </w:r>
          </w:p>
        </w:tc>
        <w:tc>
          <w:tcPr>
            <w:tcW w:w="270" w:type="dxa"/>
          </w:tcPr>
          <w:p w14:paraId="5440EF57" w14:textId="31975E89" w:rsidR="00E51E51" w:rsidRPr="000405AA" w:rsidRDefault="00E51E51" w:rsidP="00A6789E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FE72CD" w14:textId="487EC6E2" w:rsidR="00E51E51" w:rsidRPr="000405AA" w:rsidRDefault="00E51E51" w:rsidP="00A67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6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1,089,102</w:t>
            </w:r>
          </w:p>
        </w:tc>
        <w:tc>
          <w:tcPr>
            <w:tcW w:w="270" w:type="dxa"/>
          </w:tcPr>
          <w:p w14:paraId="7583727A" w14:textId="0E4B6215" w:rsidR="00E51E51" w:rsidRPr="000405AA" w:rsidRDefault="00E51E51" w:rsidP="00A6789E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5" w:type="dxa"/>
          </w:tcPr>
          <w:p w14:paraId="4ECB9FF1" w14:textId="1CE02102" w:rsidR="00E51E51" w:rsidRPr="000405AA" w:rsidRDefault="00E51E51" w:rsidP="00A67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161,867</w:t>
            </w:r>
          </w:p>
        </w:tc>
        <w:tc>
          <w:tcPr>
            <w:tcW w:w="360" w:type="dxa"/>
          </w:tcPr>
          <w:p w14:paraId="74C3B07F" w14:textId="77777777" w:rsidR="00E51E51" w:rsidRPr="000405AA" w:rsidRDefault="00E51E51" w:rsidP="00A6789E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256F113" w14:textId="180619BE" w:rsidR="00E51E51" w:rsidRPr="000405AA" w:rsidRDefault="00E51E51" w:rsidP="00A67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182,175</w:t>
            </w:r>
          </w:p>
        </w:tc>
      </w:tr>
      <w:tr w:rsidR="00E51E51" w:rsidRPr="000405AA" w14:paraId="5171402E" w14:textId="77777777" w:rsidTr="00E51E51">
        <w:trPr>
          <w:gridAfter w:val="1"/>
          <w:wAfter w:w="17" w:type="dxa"/>
          <w:trHeight w:val="396"/>
        </w:trPr>
        <w:tc>
          <w:tcPr>
            <w:tcW w:w="3060" w:type="dxa"/>
            <w:vAlign w:val="bottom"/>
          </w:tcPr>
          <w:p w14:paraId="24B66488" w14:textId="77777777" w:rsidR="00E51E51" w:rsidRPr="000405AA" w:rsidRDefault="00E51E51" w:rsidP="00A6789E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2" w:type="dxa"/>
          </w:tcPr>
          <w:p w14:paraId="3501D083" w14:textId="77777777" w:rsidR="00E51E51" w:rsidRPr="000405AA" w:rsidRDefault="00E51E51" w:rsidP="00E51E51">
            <w:pPr>
              <w:tabs>
                <w:tab w:val="decimal" w:pos="792"/>
              </w:tabs>
              <w:ind w:left="-2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30290D" w14:textId="25151636" w:rsidR="00E51E51" w:rsidRPr="000405AA" w:rsidRDefault="00E51E51" w:rsidP="00A6789E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220,695</w:t>
            </w:r>
          </w:p>
        </w:tc>
        <w:tc>
          <w:tcPr>
            <w:tcW w:w="270" w:type="dxa"/>
          </w:tcPr>
          <w:p w14:paraId="372F7C59" w14:textId="3D0BBBCB" w:rsidR="00E51E51" w:rsidRPr="000405AA" w:rsidRDefault="00E51E51" w:rsidP="00A6789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A334AA" w14:textId="42A0B41A" w:rsidR="00E51E51" w:rsidRPr="000405AA" w:rsidRDefault="00E51E51" w:rsidP="00A6789E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187,377</w:t>
            </w:r>
          </w:p>
        </w:tc>
        <w:tc>
          <w:tcPr>
            <w:tcW w:w="270" w:type="dxa"/>
          </w:tcPr>
          <w:p w14:paraId="043B7D6B" w14:textId="488724FF" w:rsidR="00E51E51" w:rsidRPr="000405AA" w:rsidRDefault="00E51E51" w:rsidP="00A6789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79471456" w14:textId="3C4DD636" w:rsidR="00E51E51" w:rsidRPr="000405AA" w:rsidDel="00237E88" w:rsidRDefault="00E51E51" w:rsidP="0015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6E4165D" w14:textId="77777777" w:rsidR="00E51E51" w:rsidRPr="000405AA" w:rsidRDefault="00E51E51" w:rsidP="00A6789E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73AAFA5" w14:textId="6F761B6F" w:rsidR="00E51E51" w:rsidRPr="000405AA" w:rsidDel="00237E88" w:rsidRDefault="00E51E51" w:rsidP="00A67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1,774</w:t>
            </w:r>
          </w:p>
        </w:tc>
      </w:tr>
      <w:tr w:rsidR="00E51E51" w:rsidRPr="000405AA" w14:paraId="30FD4465" w14:textId="77777777" w:rsidTr="00E51E51">
        <w:trPr>
          <w:gridAfter w:val="1"/>
          <w:wAfter w:w="17" w:type="dxa"/>
          <w:trHeight w:val="396"/>
        </w:trPr>
        <w:tc>
          <w:tcPr>
            <w:tcW w:w="3060" w:type="dxa"/>
            <w:vAlign w:val="bottom"/>
          </w:tcPr>
          <w:p w14:paraId="00B80C7E" w14:textId="77777777" w:rsidR="00E51E51" w:rsidRPr="000405AA" w:rsidRDefault="00E51E51" w:rsidP="00A6789E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992" w:type="dxa"/>
          </w:tcPr>
          <w:p w14:paraId="6BD51BE4" w14:textId="77777777" w:rsidR="00E51E51" w:rsidRPr="000405AA" w:rsidRDefault="00E51E51" w:rsidP="00A6789E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0EE17D" w14:textId="21A90297" w:rsidR="00E51E51" w:rsidRPr="000405AA" w:rsidRDefault="00E51E51" w:rsidP="00A6789E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(142,842)</w:t>
            </w:r>
          </w:p>
        </w:tc>
        <w:tc>
          <w:tcPr>
            <w:tcW w:w="270" w:type="dxa"/>
          </w:tcPr>
          <w:p w14:paraId="3E688BB3" w14:textId="00A38416" w:rsidR="00E51E51" w:rsidRPr="000405AA" w:rsidRDefault="00E51E51" w:rsidP="00A6789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499B0C" w14:textId="2A2A27C8" w:rsidR="00E51E51" w:rsidRPr="000405AA" w:rsidRDefault="00E51E51" w:rsidP="0031752D">
            <w:pPr>
              <w:tabs>
                <w:tab w:val="clear" w:pos="680"/>
                <w:tab w:val="clear" w:pos="907"/>
              </w:tabs>
              <w:ind w:left="-108" w:right="-1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(99,144)</w:t>
            </w:r>
          </w:p>
        </w:tc>
        <w:tc>
          <w:tcPr>
            <w:tcW w:w="270" w:type="dxa"/>
          </w:tcPr>
          <w:p w14:paraId="2FC3E0D7" w14:textId="2728120F" w:rsidR="00E51E51" w:rsidRPr="000405AA" w:rsidRDefault="00E51E51" w:rsidP="00A6789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8957240" w14:textId="395A7765" w:rsidR="00E51E51" w:rsidRPr="000405AA" w:rsidRDefault="00E51E51" w:rsidP="009B4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84CAD91" w14:textId="77777777" w:rsidR="00E51E51" w:rsidRPr="000405AA" w:rsidRDefault="00E51E51" w:rsidP="00A6789E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0AB9197" w14:textId="210768C3" w:rsidR="00E51E51" w:rsidRPr="000405AA" w:rsidRDefault="00E51E51" w:rsidP="00A67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1E51" w:rsidRPr="000405AA" w14:paraId="6E6A3E71" w14:textId="77777777" w:rsidTr="00E51E51">
        <w:trPr>
          <w:gridAfter w:val="1"/>
          <w:wAfter w:w="17" w:type="dxa"/>
          <w:trHeight w:val="396"/>
        </w:trPr>
        <w:tc>
          <w:tcPr>
            <w:tcW w:w="3060" w:type="dxa"/>
            <w:vAlign w:val="bottom"/>
          </w:tcPr>
          <w:p w14:paraId="2BE61E15" w14:textId="5FFD578A" w:rsidR="00E51E51" w:rsidRPr="000405AA" w:rsidRDefault="00E51E51" w:rsidP="00A6789E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992" w:type="dxa"/>
          </w:tcPr>
          <w:p w14:paraId="1DE56CE6" w14:textId="0376F616" w:rsidR="00E51E51" w:rsidRPr="000405AA" w:rsidRDefault="00E51E51" w:rsidP="00B72F26">
            <w:pPr>
              <w:tabs>
                <w:tab w:val="clear" w:pos="454"/>
                <w:tab w:val="left" w:pos="336"/>
                <w:tab w:val="decimal" w:pos="792"/>
              </w:tabs>
              <w:ind w:left="-204" w:right="-378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05AA">
              <w:rPr>
                <w:rFonts w:ascii="Angsana New" w:hAnsi="Angsana New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1080" w:type="dxa"/>
          </w:tcPr>
          <w:p w14:paraId="361CD596" w14:textId="699BED24" w:rsidR="00E51E51" w:rsidRPr="000405AA" w:rsidRDefault="00E51E51" w:rsidP="00F076AD">
            <w:pPr>
              <w:tabs>
                <w:tab w:val="clear" w:pos="680"/>
                <w:tab w:val="clear" w:pos="907"/>
                <w:tab w:val="decimal" w:pos="69"/>
                <w:tab w:val="left" w:pos="699"/>
              </w:tabs>
              <w:ind w:left="-108" w:right="-470" w:hanging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(634)</w:t>
            </w:r>
          </w:p>
        </w:tc>
        <w:tc>
          <w:tcPr>
            <w:tcW w:w="270" w:type="dxa"/>
          </w:tcPr>
          <w:p w14:paraId="0B3A99B0" w14:textId="77777777" w:rsidR="00E51E51" w:rsidRPr="000405AA" w:rsidRDefault="00E51E51" w:rsidP="00A6789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269F45" w14:textId="4819D82A" w:rsidR="00E51E51" w:rsidRPr="000405AA" w:rsidRDefault="00E51E51" w:rsidP="0031752D">
            <w:pPr>
              <w:tabs>
                <w:tab w:val="clear" w:pos="680"/>
                <w:tab w:val="clear" w:pos="907"/>
              </w:tabs>
              <w:ind w:left="-108" w:right="-1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B90BF4" w14:textId="77777777" w:rsidR="00E51E51" w:rsidRPr="000405AA" w:rsidRDefault="00E51E51" w:rsidP="00A6789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C0C9371" w14:textId="4BBC0DC6" w:rsidR="00E51E51" w:rsidRPr="000405AA" w:rsidRDefault="00E51E51" w:rsidP="00A67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(634)</w:t>
            </w:r>
          </w:p>
        </w:tc>
        <w:tc>
          <w:tcPr>
            <w:tcW w:w="360" w:type="dxa"/>
          </w:tcPr>
          <w:p w14:paraId="29811D02" w14:textId="77777777" w:rsidR="00E51E51" w:rsidRPr="000405AA" w:rsidRDefault="00E51E51" w:rsidP="00A6789E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942B017" w14:textId="49E7E961" w:rsidR="00E51E51" w:rsidRPr="000405AA" w:rsidRDefault="00E51E51" w:rsidP="00A67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1E51" w:rsidRPr="000405AA" w14:paraId="405203C9" w14:textId="77777777" w:rsidTr="00E51E51">
        <w:trPr>
          <w:gridAfter w:val="1"/>
          <w:wAfter w:w="17" w:type="dxa"/>
          <w:trHeight w:val="396"/>
        </w:trPr>
        <w:tc>
          <w:tcPr>
            <w:tcW w:w="3060" w:type="dxa"/>
            <w:vAlign w:val="bottom"/>
          </w:tcPr>
          <w:p w14:paraId="7F3597CD" w14:textId="5D3A5AD5" w:rsidR="00E51E51" w:rsidRPr="000405AA" w:rsidRDefault="00E51E51" w:rsidP="00A6789E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  <w:r w:rsidR="00F076AD" w:rsidRPr="000405AA"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  <w:r w:rsidRPr="000405A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2" w:type="dxa"/>
          </w:tcPr>
          <w:p w14:paraId="6D27E4C5" w14:textId="77777777" w:rsidR="00E51E51" w:rsidRPr="000405AA" w:rsidRDefault="00E51E51" w:rsidP="00A6789E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D613D7" w14:textId="058F7FD6" w:rsidR="00E51E51" w:rsidRPr="000405AA" w:rsidRDefault="00E51E51" w:rsidP="00A6789E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(215,382)</w:t>
            </w:r>
          </w:p>
        </w:tc>
        <w:tc>
          <w:tcPr>
            <w:tcW w:w="270" w:type="dxa"/>
          </w:tcPr>
          <w:p w14:paraId="3E32E813" w14:textId="01ED334F" w:rsidR="00E51E51" w:rsidRPr="000405AA" w:rsidRDefault="00E51E51" w:rsidP="00A6789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27E401" w14:textId="76311686" w:rsidR="00E51E51" w:rsidRPr="000405AA" w:rsidRDefault="00E51E51" w:rsidP="00A6789E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(220,392)</w:t>
            </w:r>
          </w:p>
        </w:tc>
        <w:tc>
          <w:tcPr>
            <w:tcW w:w="270" w:type="dxa"/>
          </w:tcPr>
          <w:p w14:paraId="460D8DC1" w14:textId="6DCDEDC7" w:rsidR="00E51E51" w:rsidRPr="000405AA" w:rsidRDefault="00E51E51" w:rsidP="00A6789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1040FBD" w14:textId="2E1DB447" w:rsidR="00E51E51" w:rsidRPr="000405AA" w:rsidRDefault="00E51E51" w:rsidP="00A67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(21,998)</w:t>
            </w:r>
          </w:p>
        </w:tc>
        <w:tc>
          <w:tcPr>
            <w:tcW w:w="360" w:type="dxa"/>
          </w:tcPr>
          <w:p w14:paraId="63DC8B57" w14:textId="77777777" w:rsidR="00E51E51" w:rsidRPr="000405AA" w:rsidRDefault="00E51E51" w:rsidP="00A6789E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EDA85F6" w14:textId="401C65D4" w:rsidR="00E51E51" w:rsidRPr="000405AA" w:rsidRDefault="00E51E51" w:rsidP="00A67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(22,082)</w:t>
            </w:r>
          </w:p>
        </w:tc>
      </w:tr>
      <w:tr w:rsidR="00E51E51" w:rsidRPr="000405AA" w14:paraId="4A13CA41" w14:textId="77777777" w:rsidTr="00E51E51">
        <w:trPr>
          <w:gridAfter w:val="1"/>
          <w:wAfter w:w="17" w:type="dxa"/>
          <w:trHeight w:val="396"/>
        </w:trPr>
        <w:tc>
          <w:tcPr>
            <w:tcW w:w="3060" w:type="dxa"/>
            <w:vAlign w:val="bottom"/>
          </w:tcPr>
          <w:p w14:paraId="3D49569E" w14:textId="09EACFED" w:rsidR="00E51E51" w:rsidRPr="000405AA" w:rsidRDefault="00E51E51" w:rsidP="00A6789E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992" w:type="dxa"/>
          </w:tcPr>
          <w:p w14:paraId="09BC31E0" w14:textId="77777777" w:rsidR="00E51E51" w:rsidRPr="000405AA" w:rsidRDefault="00E51E51" w:rsidP="00BB34AC">
            <w:pPr>
              <w:tabs>
                <w:tab w:val="clear" w:pos="907"/>
              </w:tabs>
              <w:ind w:left="-108"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8CCA68" w14:textId="2E8043F7" w:rsidR="00E51E51" w:rsidRPr="000405AA" w:rsidRDefault="00E51E51" w:rsidP="00BB34AC">
            <w:pPr>
              <w:tabs>
                <w:tab w:val="clear" w:pos="907"/>
              </w:tabs>
              <w:ind w:left="-108"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(1,290)</w:t>
            </w:r>
          </w:p>
        </w:tc>
        <w:tc>
          <w:tcPr>
            <w:tcW w:w="270" w:type="dxa"/>
          </w:tcPr>
          <w:p w14:paraId="513DDDE8" w14:textId="77777777" w:rsidR="00E51E51" w:rsidRPr="000405AA" w:rsidRDefault="00E51E51" w:rsidP="00A6789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76FD39" w14:textId="277D4540" w:rsidR="00E51E51" w:rsidRPr="000405AA" w:rsidRDefault="00E51E51" w:rsidP="00A6789E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DD5BC8" w14:textId="77777777" w:rsidR="00E51E51" w:rsidRPr="000405AA" w:rsidRDefault="00E51E51" w:rsidP="00A6789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0F16ECF6" w14:textId="4499C310" w:rsidR="00E51E51" w:rsidRPr="000405AA" w:rsidRDefault="00E51E51" w:rsidP="0015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D8D6305" w14:textId="77777777" w:rsidR="00E51E51" w:rsidRPr="000405AA" w:rsidRDefault="00E51E51" w:rsidP="00A6789E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341CA5DC" w14:textId="0BD66758" w:rsidR="00E51E51" w:rsidRPr="000405AA" w:rsidRDefault="00E51E51" w:rsidP="00B1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1E51" w:rsidRPr="000405AA" w14:paraId="3C419C4F" w14:textId="77777777" w:rsidTr="00E51E51">
        <w:trPr>
          <w:gridAfter w:val="1"/>
          <w:wAfter w:w="17" w:type="dxa"/>
          <w:trHeight w:val="413"/>
        </w:trPr>
        <w:tc>
          <w:tcPr>
            <w:tcW w:w="3060" w:type="dxa"/>
            <w:vAlign w:val="bottom"/>
          </w:tcPr>
          <w:p w14:paraId="2568128F" w14:textId="20DDABB0" w:rsidR="00E51E51" w:rsidRPr="000405AA" w:rsidRDefault="00E51E51" w:rsidP="00A6789E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0405AA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2" w:type="dxa"/>
          </w:tcPr>
          <w:p w14:paraId="7E70B970" w14:textId="77777777" w:rsidR="00E51E51" w:rsidRPr="000405AA" w:rsidRDefault="00E51E51" w:rsidP="00A6789E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ED0851" w14:textId="13D21B5F" w:rsidR="00E51E51" w:rsidRPr="000405AA" w:rsidRDefault="00E51E51" w:rsidP="00A6789E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817,490</w:t>
            </w:r>
          </w:p>
        </w:tc>
        <w:tc>
          <w:tcPr>
            <w:tcW w:w="270" w:type="dxa"/>
          </w:tcPr>
          <w:p w14:paraId="45081989" w14:textId="46C3C86E" w:rsidR="00E51E51" w:rsidRPr="000405AA" w:rsidRDefault="00E51E51" w:rsidP="00A6789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4BB965" w14:textId="31EE2E8E" w:rsidR="00E51E51" w:rsidRPr="000405AA" w:rsidRDefault="00E51E51" w:rsidP="00A6789E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956,943</w:t>
            </w:r>
          </w:p>
        </w:tc>
        <w:tc>
          <w:tcPr>
            <w:tcW w:w="270" w:type="dxa"/>
          </w:tcPr>
          <w:p w14:paraId="249CB7F1" w14:textId="6562C5D0" w:rsidR="00E51E51" w:rsidRPr="000405AA" w:rsidRDefault="00E51E51" w:rsidP="00A6789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2B4950AC" w14:textId="10EB3CE8" w:rsidR="00E51E51" w:rsidRPr="000405AA" w:rsidRDefault="00E51E51" w:rsidP="00A67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139,235</w:t>
            </w:r>
          </w:p>
        </w:tc>
        <w:tc>
          <w:tcPr>
            <w:tcW w:w="360" w:type="dxa"/>
          </w:tcPr>
          <w:p w14:paraId="36A8B233" w14:textId="77777777" w:rsidR="00E51E51" w:rsidRPr="000405AA" w:rsidRDefault="00E51E51" w:rsidP="00A6789E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00C90E98" w14:textId="4C3BAB4D" w:rsidR="00E51E51" w:rsidRPr="000405AA" w:rsidRDefault="00E51E51" w:rsidP="00A67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161,867</w:t>
            </w:r>
          </w:p>
        </w:tc>
      </w:tr>
    </w:tbl>
    <w:p w14:paraId="3C165A4B" w14:textId="77777777" w:rsidR="004D6BC9" w:rsidRPr="000405AA" w:rsidRDefault="004D6BC9" w:rsidP="004D6BC9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092BB26" w14:textId="77777777" w:rsidR="004D6BC9" w:rsidRPr="000405AA" w:rsidRDefault="004D6BC9" w:rsidP="004D6BC9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กลุ่มบริษัทเช่า</w:t>
      </w:r>
      <w:r w:rsidR="00721BCE" w:rsidRPr="000405AA">
        <w:rPr>
          <w:rFonts w:asciiTheme="majorBidi" w:hAnsiTheme="majorBidi" w:cstheme="majorBidi" w:hint="cs"/>
          <w:sz w:val="30"/>
          <w:szCs w:val="30"/>
          <w:cs/>
          <w:lang w:bidi="th-TH"/>
        </w:rPr>
        <w:t>พื้นที่</w:t>
      </w:r>
      <w:r w:rsidRPr="000405AA">
        <w:rPr>
          <w:rFonts w:asciiTheme="majorBidi" w:hAnsiTheme="majorBidi" w:cstheme="majorBidi"/>
          <w:sz w:val="30"/>
          <w:szCs w:val="30"/>
          <w:cs/>
        </w:rPr>
        <w:t>เป็นระยะเวล</w:t>
      </w:r>
      <w:r w:rsidR="00005614" w:rsidRPr="000405A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า </w:t>
      </w:r>
      <w:r w:rsidR="00005614" w:rsidRPr="000405AA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0405AA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0405AA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โดยมีสิทธิต่ออายุสัญญาเช่าเมื่อสิ้นสุดอายุสัญญา</w:t>
      </w:r>
      <w:r w:rsidR="005215FD" w:rsidRPr="000405A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5215FD" w:rsidRPr="000405A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และค่าเช่าผันแปรตามอายุสัญญา ค่าเช่ากำหนดชำระเป็นรายเดือนตามอัตราที่ระบุไว้ในสัญญา</w:t>
      </w:r>
    </w:p>
    <w:p w14:paraId="58227AB8" w14:textId="77777777" w:rsidR="004D6BC9" w:rsidRPr="000405AA" w:rsidRDefault="004D6BC9" w:rsidP="004D6BC9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3F5D906" w14:textId="3AD3A3A5" w:rsidR="004D6BC9" w:rsidRPr="000405AA" w:rsidRDefault="004D6BC9" w:rsidP="00DB60FE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405AA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54969397" w14:textId="77777777" w:rsidR="002727FA" w:rsidRPr="000405AA" w:rsidRDefault="002727FA" w:rsidP="00DB60FE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39B3A0" w14:textId="5CE19178" w:rsidR="00DB60FE" w:rsidRPr="000405AA" w:rsidRDefault="00DB60FE" w:rsidP="00DB60FE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>มีสิทธิ</w:t>
      </w:r>
      <w:r w:rsidRPr="000405AA">
        <w:rPr>
          <w:rFonts w:asciiTheme="majorBidi" w:hAnsiTheme="majorBidi" w:cstheme="majorBidi"/>
          <w:sz w:val="30"/>
          <w:szCs w:val="30"/>
          <w:cs/>
        </w:rPr>
        <w:t>เลือกขยายอายุสัญญาเช่า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>พื้นที่</w:t>
      </w:r>
      <w:r w:rsidRPr="000405AA">
        <w:rPr>
          <w:rFonts w:asciiTheme="majorBidi" w:hAnsiTheme="majorBidi" w:cstheme="majorBidi"/>
          <w:sz w:val="30"/>
          <w:szCs w:val="30"/>
          <w:cs/>
        </w:rPr>
        <w:t xml:space="preserve">ภายในหนึ่งปีก่อนสิ้นสุดระยะเวลาเช่า 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0405AA">
        <w:rPr>
          <w:rFonts w:asciiTheme="majorBidi" w:hAnsiTheme="majorBidi" w:cstheme="majorBidi"/>
          <w:sz w:val="30"/>
          <w:szCs w:val="30"/>
          <w:cs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>ดังกล่าวอย่างสม่ำเสมอ</w:t>
      </w:r>
    </w:p>
    <w:p w14:paraId="7E8F3B4F" w14:textId="715E1F51" w:rsidR="006F5FA1" w:rsidRPr="000405AA" w:rsidRDefault="006F5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898"/>
        <w:gridCol w:w="968"/>
        <w:gridCol w:w="239"/>
        <w:gridCol w:w="974"/>
        <w:gridCol w:w="239"/>
        <w:gridCol w:w="970"/>
        <w:gridCol w:w="239"/>
        <w:gridCol w:w="968"/>
      </w:tblGrid>
      <w:tr w:rsidR="00F076AD" w:rsidRPr="000405AA" w14:paraId="65CA8656" w14:textId="77777777" w:rsidTr="00F076AD">
        <w:trPr>
          <w:tblHeader/>
        </w:trPr>
        <w:tc>
          <w:tcPr>
            <w:tcW w:w="2009" w:type="pct"/>
          </w:tcPr>
          <w:p w14:paraId="56C5978F" w14:textId="1229F30A" w:rsidR="00F076AD" w:rsidRPr="000405AA" w:rsidRDefault="00F076AD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14:paraId="5334C21D" w14:textId="77777777" w:rsidR="00F076AD" w:rsidRPr="000405AA" w:rsidRDefault="00F076AD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7" w:type="pct"/>
            <w:gridSpan w:val="3"/>
          </w:tcPr>
          <w:p w14:paraId="75543F42" w14:textId="0610F286" w:rsidR="00F076AD" w:rsidRPr="000405AA" w:rsidRDefault="00F076AD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3C0BBFE9" w14:textId="77777777" w:rsidR="00F076AD" w:rsidRPr="000405AA" w:rsidRDefault="00F076AD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86" w:type="pct"/>
            <w:gridSpan w:val="3"/>
            <w:vAlign w:val="bottom"/>
          </w:tcPr>
          <w:p w14:paraId="29CE2E14" w14:textId="77777777" w:rsidR="00F076AD" w:rsidRPr="000405AA" w:rsidRDefault="00F076AD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76AD" w:rsidRPr="000405AA" w14:paraId="40F2C93D" w14:textId="77777777" w:rsidTr="00F076AD">
        <w:trPr>
          <w:tblHeader/>
        </w:trPr>
        <w:tc>
          <w:tcPr>
            <w:tcW w:w="2009" w:type="pct"/>
          </w:tcPr>
          <w:p w14:paraId="25907F9D" w14:textId="7C84EAA0" w:rsidR="00F076AD" w:rsidRPr="000405AA" w:rsidRDefault="00F076AD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9" w:type="pct"/>
          </w:tcPr>
          <w:p w14:paraId="062A10FF" w14:textId="6CAB6A4D" w:rsidR="00F076AD" w:rsidRPr="000405AA" w:rsidRDefault="00F076AD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27" w:type="pct"/>
          </w:tcPr>
          <w:p w14:paraId="337C72DE" w14:textId="2A07BEA9" w:rsidR="00F076AD" w:rsidRPr="000405AA" w:rsidRDefault="00F076AD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484F7767" w14:textId="77777777" w:rsidR="00F076AD" w:rsidRPr="000405AA" w:rsidRDefault="00F076AD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2BA49292" w14:textId="77777777" w:rsidR="00F076AD" w:rsidRPr="000405AA" w:rsidRDefault="00F076AD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" w:type="pct"/>
          </w:tcPr>
          <w:p w14:paraId="6397B0F2" w14:textId="77777777" w:rsidR="00F076AD" w:rsidRPr="000405AA" w:rsidRDefault="00F076AD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" w:type="pct"/>
          </w:tcPr>
          <w:p w14:paraId="4D6C1FCF" w14:textId="77777777" w:rsidR="00F076AD" w:rsidRPr="000405AA" w:rsidRDefault="00F076AD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480D379E" w14:textId="77777777" w:rsidR="00F076AD" w:rsidRPr="000405AA" w:rsidRDefault="00F076AD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E1B860F" w14:textId="77777777" w:rsidR="00F076AD" w:rsidRPr="000405AA" w:rsidRDefault="00F076AD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076AD" w:rsidRPr="000405AA" w14:paraId="565B1551" w14:textId="77777777" w:rsidTr="00F076AD">
        <w:trPr>
          <w:tblHeader/>
        </w:trPr>
        <w:tc>
          <w:tcPr>
            <w:tcW w:w="2009" w:type="pct"/>
          </w:tcPr>
          <w:p w14:paraId="3D1EF031" w14:textId="77777777" w:rsidR="00F076AD" w:rsidRPr="000405AA" w:rsidRDefault="00F076AD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</w:tcPr>
          <w:p w14:paraId="5EDB0AF3" w14:textId="77777777" w:rsidR="00F076AD" w:rsidRPr="000405AA" w:rsidRDefault="00F076AD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2" w:type="pct"/>
            <w:gridSpan w:val="7"/>
          </w:tcPr>
          <w:p w14:paraId="66F16921" w14:textId="16DAB193" w:rsidR="00F076AD" w:rsidRPr="000405AA" w:rsidRDefault="00F076AD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76AD" w:rsidRPr="000405AA" w14:paraId="3AC1C7B8" w14:textId="77777777" w:rsidTr="00F076AD">
        <w:tc>
          <w:tcPr>
            <w:tcW w:w="2009" w:type="pct"/>
          </w:tcPr>
          <w:p w14:paraId="7F4DA7B4" w14:textId="236352E3" w:rsidR="00F076AD" w:rsidRPr="000405AA" w:rsidRDefault="00F076AD" w:rsidP="00DB60F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จำนวนที่รับรู้ในกำไรหรือขาดทุน</w:t>
            </w:r>
            <w:r w:rsidRPr="000405AA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0405A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</w:p>
        </w:tc>
        <w:tc>
          <w:tcPr>
            <w:tcW w:w="489" w:type="pct"/>
          </w:tcPr>
          <w:p w14:paraId="73C4CF0C" w14:textId="77777777" w:rsidR="00F076AD" w:rsidRPr="000405AA" w:rsidRDefault="00F076AD" w:rsidP="00DB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1279814" w14:textId="143FEF1C" w:rsidR="00F076AD" w:rsidRPr="000405AA" w:rsidRDefault="00F076AD" w:rsidP="00DB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702227D" w14:textId="77777777" w:rsidR="00F076AD" w:rsidRPr="000405AA" w:rsidRDefault="00F076AD" w:rsidP="00DB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7F1EC7A" w14:textId="3944B55B" w:rsidR="00F076AD" w:rsidRPr="000405AA" w:rsidRDefault="00F076AD" w:rsidP="00DB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5709E0B5" w14:textId="77777777" w:rsidR="00F076AD" w:rsidRPr="000405AA" w:rsidRDefault="00F076AD" w:rsidP="00DB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30FE582C" w14:textId="77777777" w:rsidR="00F076AD" w:rsidRPr="000405AA" w:rsidRDefault="00F076AD" w:rsidP="00DB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8895059" w14:textId="77777777" w:rsidR="00F076AD" w:rsidRPr="000405AA" w:rsidRDefault="00F076AD" w:rsidP="00DB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6DC414C" w14:textId="0EE3190D" w:rsidR="00F076AD" w:rsidRPr="000405AA" w:rsidRDefault="00F076AD" w:rsidP="00DB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76AD" w:rsidRPr="000405AA" w14:paraId="1DA426D9" w14:textId="77777777" w:rsidTr="00F076AD">
        <w:tc>
          <w:tcPr>
            <w:tcW w:w="2009" w:type="pct"/>
          </w:tcPr>
          <w:p w14:paraId="31718D70" w14:textId="1FA659B5" w:rsidR="00F076AD" w:rsidRPr="000405AA" w:rsidRDefault="00F076AD" w:rsidP="00DB60FE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0405AA">
              <w:rPr>
                <w:rFonts w:asciiTheme="majorBidi" w:hAnsiTheme="majorBidi" w:cstheme="majorBidi"/>
                <w:cs/>
              </w:rPr>
              <w:t xml:space="preserve">การลดค่าเช่าที่เกี่ยวข้องกับ </w:t>
            </w:r>
            <w:r w:rsidRPr="000405AA">
              <w:rPr>
                <w:rFonts w:asciiTheme="majorBidi" w:hAnsiTheme="majorBidi" w:cstheme="majorBidi"/>
              </w:rPr>
              <w:t>COVID-</w:t>
            </w:r>
            <w:r w:rsidRPr="000405AA">
              <w:rPr>
                <w:rFonts w:asciiTheme="majorBidi" w:hAnsiTheme="majorBidi" w:cstheme="majorBidi" w:hint="cs"/>
                <w:cs/>
              </w:rPr>
              <w:t>19</w:t>
            </w:r>
          </w:p>
        </w:tc>
        <w:tc>
          <w:tcPr>
            <w:tcW w:w="489" w:type="pct"/>
          </w:tcPr>
          <w:p w14:paraId="45B3C298" w14:textId="7EA465E8" w:rsidR="00F076AD" w:rsidRPr="000405AA" w:rsidRDefault="00F076AD" w:rsidP="00F07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42" w:right="-104" w:hanging="9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05AA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27" w:type="pct"/>
          </w:tcPr>
          <w:p w14:paraId="6C4BD78E" w14:textId="6048034E" w:rsidR="00F076AD" w:rsidRPr="000405AA" w:rsidRDefault="00F076AD" w:rsidP="00B8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87,025</w:t>
            </w:r>
          </w:p>
        </w:tc>
        <w:tc>
          <w:tcPr>
            <w:tcW w:w="130" w:type="pct"/>
          </w:tcPr>
          <w:p w14:paraId="34995993" w14:textId="77777777" w:rsidR="00F076AD" w:rsidRPr="000405AA" w:rsidRDefault="00F076AD" w:rsidP="00DB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7A0E20F5" w14:textId="6CE237A8" w:rsidR="00F076AD" w:rsidRPr="000405AA" w:rsidRDefault="002551FD" w:rsidP="00255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B135EED" w14:textId="77777777" w:rsidR="00F076AD" w:rsidRPr="000405AA" w:rsidRDefault="00F076AD" w:rsidP="00DB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012D70C2" w14:textId="5B90E125" w:rsidR="00F076AD" w:rsidRPr="000405AA" w:rsidRDefault="00F076AD" w:rsidP="00DB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2,381</w:t>
            </w:r>
          </w:p>
        </w:tc>
        <w:tc>
          <w:tcPr>
            <w:tcW w:w="130" w:type="pct"/>
          </w:tcPr>
          <w:p w14:paraId="474B80F7" w14:textId="77777777" w:rsidR="00F076AD" w:rsidRPr="000405AA" w:rsidRDefault="00F076AD" w:rsidP="00DB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69F704E" w14:textId="3ABEC53A" w:rsidR="00F076AD" w:rsidRPr="000405AA" w:rsidRDefault="002551FD" w:rsidP="00255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76AD" w:rsidRPr="000405AA" w14:paraId="79ABB966" w14:textId="77777777" w:rsidTr="00F076AD">
        <w:tc>
          <w:tcPr>
            <w:tcW w:w="2009" w:type="pct"/>
          </w:tcPr>
          <w:p w14:paraId="16DEE5DC" w14:textId="346F9858" w:rsidR="00F076AD" w:rsidRPr="000405AA" w:rsidRDefault="00F076AD" w:rsidP="00BA7886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0405AA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489" w:type="pct"/>
          </w:tcPr>
          <w:p w14:paraId="6E1BCD70" w14:textId="77777777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024F9D9" w14:textId="1C3D1358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591B3E7" w14:textId="77777777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vAlign w:val="bottom"/>
          </w:tcPr>
          <w:p w14:paraId="61AF75FD" w14:textId="7ADD7987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34E67AB" w14:textId="77777777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11EBCF29" w14:textId="77777777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E7708AD" w14:textId="77777777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79491D7" w14:textId="77777777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76AD" w:rsidRPr="000405AA" w14:paraId="581899B4" w14:textId="77777777" w:rsidTr="00F076AD">
        <w:tc>
          <w:tcPr>
            <w:tcW w:w="2009" w:type="pct"/>
          </w:tcPr>
          <w:p w14:paraId="0746BF0A" w14:textId="126FB037" w:rsidR="00F076AD" w:rsidRPr="000405AA" w:rsidRDefault="00F076AD" w:rsidP="00BA7886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0405AA">
              <w:rPr>
                <w:rFonts w:asciiTheme="majorBidi" w:hAnsiTheme="majorBidi" w:cstheme="majorBidi" w:hint="cs"/>
                <w:cs/>
              </w:rPr>
              <w:t xml:space="preserve">-   </w:t>
            </w:r>
            <w:r w:rsidRPr="000405AA">
              <w:rPr>
                <w:rFonts w:asciiTheme="majorBidi" w:hAnsiTheme="majorBidi" w:cstheme="majorBidi"/>
                <w:cs/>
              </w:rPr>
              <w:t>อาคาร</w:t>
            </w:r>
            <w:r w:rsidRPr="000405AA">
              <w:rPr>
                <w:rFonts w:asciiTheme="majorBidi" w:hAnsiTheme="majorBidi" w:cstheme="majorBidi" w:hint="cs"/>
                <w:cs/>
              </w:rPr>
              <w:t xml:space="preserve"> สิ่งปลูกสร้างและส่วนปรับปรุง</w:t>
            </w:r>
          </w:p>
        </w:tc>
        <w:tc>
          <w:tcPr>
            <w:tcW w:w="489" w:type="pct"/>
          </w:tcPr>
          <w:p w14:paraId="4E2B3628" w14:textId="77777777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01B9CED" w14:textId="3BA543EA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215,217</w:t>
            </w:r>
          </w:p>
        </w:tc>
        <w:tc>
          <w:tcPr>
            <w:tcW w:w="130" w:type="pct"/>
          </w:tcPr>
          <w:p w14:paraId="7E601612" w14:textId="77777777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vAlign w:val="bottom"/>
          </w:tcPr>
          <w:p w14:paraId="473BB8E9" w14:textId="4C48ECEA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220,059</w:t>
            </w:r>
          </w:p>
        </w:tc>
        <w:tc>
          <w:tcPr>
            <w:tcW w:w="130" w:type="pct"/>
          </w:tcPr>
          <w:p w14:paraId="59318C99" w14:textId="77777777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5CEBAE22" w14:textId="35A5791C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21,833</w:t>
            </w:r>
          </w:p>
        </w:tc>
        <w:tc>
          <w:tcPr>
            <w:tcW w:w="130" w:type="pct"/>
          </w:tcPr>
          <w:p w14:paraId="58844569" w14:textId="77777777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6567BF09" w14:textId="10FB79A7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21,749</w:t>
            </w:r>
          </w:p>
        </w:tc>
      </w:tr>
      <w:tr w:rsidR="00F076AD" w:rsidRPr="000405AA" w14:paraId="3A96D670" w14:textId="77777777" w:rsidTr="00F076AD">
        <w:tc>
          <w:tcPr>
            <w:tcW w:w="2009" w:type="pct"/>
          </w:tcPr>
          <w:p w14:paraId="751BC4D8" w14:textId="61C7FAEE" w:rsidR="00F076AD" w:rsidRPr="000405AA" w:rsidRDefault="00F076AD" w:rsidP="00BA7886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0405AA">
              <w:rPr>
                <w:rFonts w:asciiTheme="majorBidi" w:hAnsiTheme="majorBidi" w:cstheme="majorBidi" w:hint="cs"/>
                <w:cs/>
              </w:rPr>
              <w:t xml:space="preserve">-   </w:t>
            </w:r>
            <w:r w:rsidRPr="000405AA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489" w:type="pct"/>
          </w:tcPr>
          <w:p w14:paraId="5066EE4F" w14:textId="77777777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55B8EDA" w14:textId="6AC987AD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130" w:type="pct"/>
          </w:tcPr>
          <w:p w14:paraId="648408C0" w14:textId="77777777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vAlign w:val="bottom"/>
          </w:tcPr>
          <w:p w14:paraId="3850997F" w14:textId="24B5AF8A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130" w:type="pct"/>
          </w:tcPr>
          <w:p w14:paraId="071D7E9F" w14:textId="77777777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118F594E" w14:textId="28CE0283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130" w:type="pct"/>
          </w:tcPr>
          <w:p w14:paraId="4361BA03" w14:textId="77777777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1729D32B" w14:textId="1A76B4B1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</w:tr>
      <w:tr w:rsidR="00F076AD" w:rsidRPr="000405AA" w14:paraId="480597FA" w14:textId="77777777" w:rsidTr="00F076AD">
        <w:tc>
          <w:tcPr>
            <w:tcW w:w="2009" w:type="pct"/>
          </w:tcPr>
          <w:p w14:paraId="37179FC8" w14:textId="5920E6C8" w:rsidR="00F076AD" w:rsidRPr="000405AA" w:rsidRDefault="00F076AD" w:rsidP="00BA788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0405AA">
              <w:rPr>
                <w:rFonts w:asciiTheme="majorBidi" w:hAnsiTheme="majorBidi" w:cstheme="majorBidi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489" w:type="pct"/>
          </w:tcPr>
          <w:p w14:paraId="4EC3022A" w14:textId="77777777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0598F81" w14:textId="7C6D36BF" w:rsidR="00F076AD" w:rsidRPr="000405AA" w:rsidRDefault="00B82990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37,346</w:t>
            </w:r>
          </w:p>
        </w:tc>
        <w:tc>
          <w:tcPr>
            <w:tcW w:w="130" w:type="pct"/>
          </w:tcPr>
          <w:p w14:paraId="26E30528" w14:textId="77777777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6E499955" w14:textId="691C1580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33,218</w:t>
            </w:r>
          </w:p>
        </w:tc>
        <w:tc>
          <w:tcPr>
            <w:tcW w:w="130" w:type="pct"/>
          </w:tcPr>
          <w:p w14:paraId="188C4EDD" w14:textId="77777777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59BA26DC" w14:textId="229D8492" w:rsidR="00F076AD" w:rsidRPr="000405AA" w:rsidRDefault="00B82990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7,344</w:t>
            </w:r>
          </w:p>
        </w:tc>
        <w:tc>
          <w:tcPr>
            <w:tcW w:w="130" w:type="pct"/>
          </w:tcPr>
          <w:p w14:paraId="5571B710" w14:textId="77777777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688C54C" w14:textId="0247FDD6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8,048</w:t>
            </w:r>
          </w:p>
        </w:tc>
      </w:tr>
      <w:tr w:rsidR="00F076AD" w:rsidRPr="000405AA" w14:paraId="743D7B7C" w14:textId="77777777" w:rsidTr="00F076AD">
        <w:tc>
          <w:tcPr>
            <w:tcW w:w="2009" w:type="pct"/>
          </w:tcPr>
          <w:p w14:paraId="1E1D964C" w14:textId="5FB74CD9" w:rsidR="00F076AD" w:rsidRPr="000405AA" w:rsidRDefault="00F076AD" w:rsidP="00BA7886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0405AA">
              <w:rPr>
                <w:rFonts w:asciiTheme="majorBidi" w:hAnsiTheme="majorBidi" w:cstheme="majorBidi"/>
                <w:cs/>
              </w:rPr>
              <w:t>ค่าใช้จ่ายสัญญาเช่าระยะสั้น</w:t>
            </w:r>
          </w:p>
        </w:tc>
        <w:tc>
          <w:tcPr>
            <w:tcW w:w="489" w:type="pct"/>
          </w:tcPr>
          <w:p w14:paraId="17F0FE8C" w14:textId="77777777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01B9814" w14:textId="0DBBB768" w:rsidR="00F076AD" w:rsidRPr="000405AA" w:rsidRDefault="00B82990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30" w:type="pct"/>
          </w:tcPr>
          <w:p w14:paraId="6DA6397D" w14:textId="77777777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1CF864ED" w14:textId="7571BD91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1,489</w:t>
            </w:r>
          </w:p>
        </w:tc>
        <w:tc>
          <w:tcPr>
            <w:tcW w:w="130" w:type="pct"/>
          </w:tcPr>
          <w:p w14:paraId="00449CF6" w14:textId="77777777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63463A12" w14:textId="517FCC7C" w:rsidR="00F076AD" w:rsidRPr="000405AA" w:rsidRDefault="00B82990" w:rsidP="00B8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82EA0EE" w14:textId="77777777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FE08AE6" w14:textId="1EE1BE54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76AD" w:rsidRPr="000405AA" w14:paraId="133881A3" w14:textId="77777777" w:rsidTr="00F076AD">
        <w:tc>
          <w:tcPr>
            <w:tcW w:w="2009" w:type="pct"/>
          </w:tcPr>
          <w:p w14:paraId="1F08ADF4" w14:textId="3BF9C91C" w:rsidR="00F076AD" w:rsidRPr="000405AA" w:rsidRDefault="00F076AD" w:rsidP="00BA7886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</w:rPr>
            </w:pPr>
            <w:r w:rsidRPr="000405AA">
              <w:rPr>
                <w:rFonts w:asciiTheme="majorBidi" w:hAnsiTheme="majorBidi" w:cstheme="majorBidi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489" w:type="pct"/>
          </w:tcPr>
          <w:p w14:paraId="32098058" w14:textId="77777777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B061A6C" w14:textId="63578136" w:rsidR="00F076AD" w:rsidRPr="000405AA" w:rsidRDefault="00B82990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8,951</w:t>
            </w:r>
          </w:p>
        </w:tc>
        <w:tc>
          <w:tcPr>
            <w:tcW w:w="130" w:type="pct"/>
          </w:tcPr>
          <w:p w14:paraId="24305E3A" w14:textId="77777777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vAlign w:val="bottom"/>
          </w:tcPr>
          <w:p w14:paraId="6E9BAB5D" w14:textId="27825D5C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9,027</w:t>
            </w:r>
          </w:p>
        </w:tc>
        <w:tc>
          <w:tcPr>
            <w:tcW w:w="130" w:type="pct"/>
          </w:tcPr>
          <w:p w14:paraId="6509F5E2" w14:textId="77777777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4A2ADCE8" w14:textId="0FED8516" w:rsidR="00F076AD" w:rsidRPr="000405AA" w:rsidRDefault="00B82990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865</w:t>
            </w:r>
          </w:p>
        </w:tc>
        <w:tc>
          <w:tcPr>
            <w:tcW w:w="130" w:type="pct"/>
          </w:tcPr>
          <w:p w14:paraId="69698925" w14:textId="77777777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10BF3A9E" w14:textId="554F7036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</w:tr>
      <w:tr w:rsidR="00F076AD" w:rsidRPr="000405AA" w14:paraId="4687BD34" w14:textId="77777777" w:rsidTr="00F076AD">
        <w:tc>
          <w:tcPr>
            <w:tcW w:w="2009" w:type="pct"/>
          </w:tcPr>
          <w:p w14:paraId="19A42179" w14:textId="4E183A8A" w:rsidR="00F076AD" w:rsidRPr="000405AA" w:rsidRDefault="00F076AD" w:rsidP="00BA788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</w:rPr>
            </w:pPr>
            <w:r w:rsidRPr="000405AA">
              <w:rPr>
                <w:rFonts w:asciiTheme="majorBidi" w:hAnsiTheme="majorBidi" w:cstheme="majorBidi"/>
                <w:cs/>
              </w:rPr>
              <w:t>ค่าเช่าจ่ายที่ผันแปรตามยอดขาย</w:t>
            </w:r>
          </w:p>
        </w:tc>
        <w:tc>
          <w:tcPr>
            <w:tcW w:w="489" w:type="pct"/>
          </w:tcPr>
          <w:p w14:paraId="1B7FB7CF" w14:textId="77777777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48A4D5A8" w14:textId="40E94EC6" w:rsidR="00F076AD" w:rsidRPr="000405AA" w:rsidRDefault="00B82990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15,623</w:t>
            </w:r>
          </w:p>
        </w:tc>
        <w:tc>
          <w:tcPr>
            <w:tcW w:w="130" w:type="pct"/>
          </w:tcPr>
          <w:p w14:paraId="76A5586F" w14:textId="77777777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vAlign w:val="bottom"/>
          </w:tcPr>
          <w:p w14:paraId="403E8253" w14:textId="4F446BA9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11,265</w:t>
            </w:r>
          </w:p>
        </w:tc>
        <w:tc>
          <w:tcPr>
            <w:tcW w:w="130" w:type="pct"/>
          </w:tcPr>
          <w:p w14:paraId="391A887D" w14:textId="77777777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49F2F12F" w14:textId="26175E42" w:rsidR="00F076AD" w:rsidRPr="000405AA" w:rsidRDefault="00B82990" w:rsidP="00B8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81B86BF" w14:textId="77777777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230D0BBB" w14:textId="41633696" w:rsidR="00F076AD" w:rsidRPr="000405AA" w:rsidRDefault="00F076AD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D63F8D4" w14:textId="77777777" w:rsidR="004D6BC9" w:rsidRPr="000405AA" w:rsidRDefault="004D6BC9" w:rsidP="00BA7886">
      <w:pPr>
        <w:pStyle w:val="block"/>
        <w:spacing w:after="0" w:line="240" w:lineRule="auto"/>
        <w:ind w:left="0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F4D8CD2" w14:textId="03130F23" w:rsidR="00A96619" w:rsidRPr="000405AA" w:rsidRDefault="004D6BC9" w:rsidP="004D6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0405AA">
        <w:rPr>
          <w:rFonts w:asciiTheme="majorBidi" w:hAnsiTheme="majorBidi" w:cstheme="majorBidi"/>
          <w:sz w:val="30"/>
          <w:szCs w:val="30"/>
        </w:rPr>
        <w:t>256</w:t>
      </w:r>
      <w:r w:rsidR="00BA7886" w:rsidRPr="000405AA">
        <w:rPr>
          <w:rFonts w:asciiTheme="majorBidi" w:hAnsiTheme="majorBidi" w:cstheme="majorBidi"/>
          <w:sz w:val="30"/>
          <w:szCs w:val="30"/>
        </w:rPr>
        <w:t>4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ED6B80" w:rsidRPr="000405AA">
        <w:rPr>
          <w:rFonts w:asciiTheme="majorBidi" w:hAnsiTheme="majorBidi" w:cstheme="majorBidi"/>
          <w:sz w:val="30"/>
          <w:szCs w:val="30"/>
        </w:rPr>
        <w:t>262.5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D6B80" w:rsidRPr="000405AA">
        <w:rPr>
          <w:rFonts w:asciiTheme="majorBidi" w:hAnsiTheme="majorBidi" w:cstheme="majorBidi"/>
          <w:sz w:val="30"/>
          <w:szCs w:val="30"/>
        </w:rPr>
        <w:t>24.3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BA7886"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="00BA7886" w:rsidRPr="000405AA">
        <w:rPr>
          <w:rFonts w:asciiTheme="majorBidi" w:hAnsiTheme="majorBidi" w:cstheme="majorBidi"/>
          <w:i/>
          <w:iCs/>
          <w:sz w:val="30"/>
          <w:szCs w:val="30"/>
        </w:rPr>
        <w:t xml:space="preserve">(2563: 250.2 </w:t>
      </w:r>
      <w:r w:rsidR="00BA7886" w:rsidRPr="000405A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BA7886" w:rsidRPr="000405AA">
        <w:rPr>
          <w:rFonts w:asciiTheme="majorBidi" w:hAnsiTheme="majorBidi" w:cstheme="majorBidi"/>
          <w:i/>
          <w:iCs/>
          <w:sz w:val="30"/>
          <w:szCs w:val="30"/>
        </w:rPr>
        <w:t xml:space="preserve">24.6 </w:t>
      </w:r>
      <w:r w:rsidR="00BA7886" w:rsidRPr="000405AA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</w:t>
      </w:r>
      <w:r w:rsidR="00BA7886" w:rsidRPr="000405AA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D2029C7" w14:textId="77777777" w:rsidR="00A96619" w:rsidRPr="000405AA" w:rsidRDefault="00A96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  <w:cs/>
        </w:rPr>
      </w:pPr>
      <w:r w:rsidRPr="000405AA"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  <w:br w:type="page"/>
      </w:r>
    </w:p>
    <w:p w14:paraId="55EFC129" w14:textId="77777777" w:rsidR="007D014D" w:rsidRPr="000405AA" w:rsidRDefault="0076051F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Cs/>
          <w:sz w:val="30"/>
          <w:szCs w:val="30"/>
        </w:rPr>
      </w:pPr>
      <w:bookmarkStart w:id="2" w:name="_Hlk64053515"/>
      <w:r w:rsidRPr="000405AA">
        <w:rPr>
          <w:rFonts w:ascii="Angsana New" w:hAnsi="Angsana New" w:hint="cs"/>
          <w:b/>
          <w:bCs/>
          <w:sz w:val="30"/>
          <w:szCs w:val="30"/>
          <w:cs/>
        </w:rPr>
        <w:t>ค่าความนิยม</w:t>
      </w:r>
    </w:p>
    <w:p w14:paraId="69D22420" w14:textId="77777777" w:rsidR="00CB252C" w:rsidRPr="000405AA" w:rsidRDefault="00CB252C" w:rsidP="00B21E5F">
      <w:pPr>
        <w:pStyle w:val="FSBlank"/>
        <w:rPr>
          <w:sz w:val="30"/>
          <w:szCs w:val="30"/>
        </w:rPr>
      </w:pP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1890"/>
        <w:gridCol w:w="450"/>
        <w:gridCol w:w="1803"/>
      </w:tblGrid>
      <w:tr w:rsidR="006A0CD6" w:rsidRPr="000405AA" w14:paraId="69E3D082" w14:textId="77777777" w:rsidTr="00D87FE9">
        <w:trPr>
          <w:trHeight w:val="53"/>
          <w:tblHeader/>
        </w:trPr>
        <w:tc>
          <w:tcPr>
            <w:tcW w:w="3960" w:type="dxa"/>
          </w:tcPr>
          <w:p w14:paraId="3DC0BE7C" w14:textId="77777777" w:rsidR="006A0CD6" w:rsidRPr="000405AA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58733D" w14:textId="77777777" w:rsidR="006A0CD6" w:rsidRPr="000405AA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43" w:type="dxa"/>
            <w:gridSpan w:val="3"/>
          </w:tcPr>
          <w:p w14:paraId="2A49BCFC" w14:textId="77777777" w:rsidR="006A0CD6" w:rsidRPr="000405AA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6A0CD6" w:rsidRPr="000405AA" w14:paraId="363B0FA2" w14:textId="77777777" w:rsidTr="006A0CD6">
        <w:trPr>
          <w:tblHeader/>
        </w:trPr>
        <w:tc>
          <w:tcPr>
            <w:tcW w:w="3960" w:type="dxa"/>
          </w:tcPr>
          <w:p w14:paraId="63C2F792" w14:textId="77777777" w:rsidR="006A0CD6" w:rsidRPr="000405AA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A08EE7" w14:textId="228B464C" w:rsidR="006A0CD6" w:rsidRPr="000405AA" w:rsidRDefault="00224E45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90" w:type="dxa"/>
            <w:vAlign w:val="center"/>
          </w:tcPr>
          <w:p w14:paraId="2F971F37" w14:textId="0402EDF0" w:rsidR="006A0CD6" w:rsidRPr="000405AA" w:rsidRDefault="005B121F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450" w:type="dxa"/>
            <w:vAlign w:val="center"/>
          </w:tcPr>
          <w:p w14:paraId="53955F04" w14:textId="77777777" w:rsidR="006A0CD6" w:rsidRPr="000405AA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3" w:type="dxa"/>
            <w:vAlign w:val="center"/>
          </w:tcPr>
          <w:p w14:paraId="246AF4B8" w14:textId="35EE5877" w:rsidR="006A0CD6" w:rsidRPr="000405AA" w:rsidRDefault="005B121F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A0CD6" w:rsidRPr="000405AA" w14:paraId="22D78F68" w14:textId="77777777" w:rsidTr="006A0CD6">
        <w:trPr>
          <w:tblHeader/>
        </w:trPr>
        <w:tc>
          <w:tcPr>
            <w:tcW w:w="3960" w:type="dxa"/>
          </w:tcPr>
          <w:p w14:paraId="12D39D0F" w14:textId="77777777" w:rsidR="006A0CD6" w:rsidRPr="000405AA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3D0ECE" w14:textId="77777777" w:rsidR="006A0CD6" w:rsidRPr="000405AA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3" w:type="dxa"/>
            <w:gridSpan w:val="3"/>
          </w:tcPr>
          <w:p w14:paraId="506DE42E" w14:textId="77777777" w:rsidR="006A0CD6" w:rsidRPr="000405AA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A0CD6" w:rsidRPr="000405AA" w14:paraId="07CC6188" w14:textId="77777777" w:rsidTr="00EA4121">
        <w:tc>
          <w:tcPr>
            <w:tcW w:w="3960" w:type="dxa"/>
          </w:tcPr>
          <w:p w14:paraId="42A54254" w14:textId="77777777" w:rsidR="006A0CD6" w:rsidRPr="000405AA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0" w:type="dxa"/>
          </w:tcPr>
          <w:p w14:paraId="58EE572C" w14:textId="77777777" w:rsidR="006A0CD6" w:rsidRPr="000405AA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A9317D6" w14:textId="77777777" w:rsidR="006A0CD6" w:rsidRPr="000405AA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08065951" w14:textId="77777777" w:rsidR="006A0CD6" w:rsidRPr="000405AA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3" w:type="dxa"/>
          </w:tcPr>
          <w:p w14:paraId="769D3377" w14:textId="77777777" w:rsidR="006A0CD6" w:rsidRPr="000405AA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121F" w:rsidRPr="000405AA" w14:paraId="6D768C7E" w14:textId="77777777" w:rsidTr="003D0A4B">
        <w:tc>
          <w:tcPr>
            <w:tcW w:w="3960" w:type="dxa"/>
            <w:shd w:val="clear" w:color="auto" w:fill="auto"/>
          </w:tcPr>
          <w:p w14:paraId="46C65747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420F1376" w14:textId="77777777" w:rsidR="005B121F" w:rsidRPr="000405AA" w:rsidRDefault="005B121F" w:rsidP="005B121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76A7972" w14:textId="34B650CD" w:rsidR="005B121F" w:rsidRPr="000405AA" w:rsidRDefault="00A034B4" w:rsidP="005B121F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181,956</w:t>
            </w:r>
          </w:p>
        </w:tc>
        <w:tc>
          <w:tcPr>
            <w:tcW w:w="450" w:type="dxa"/>
          </w:tcPr>
          <w:p w14:paraId="2AC1F39D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3" w:type="dxa"/>
            <w:vAlign w:val="bottom"/>
          </w:tcPr>
          <w:p w14:paraId="6DABA8C5" w14:textId="4C8DF2A1" w:rsidR="005B121F" w:rsidRPr="000405AA" w:rsidRDefault="005B121F" w:rsidP="005B121F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181,956</w:t>
            </w:r>
          </w:p>
        </w:tc>
      </w:tr>
      <w:tr w:rsidR="005C5E3B" w:rsidRPr="000405AA" w14:paraId="00C2C03F" w14:textId="77777777" w:rsidTr="003D0A4B">
        <w:tc>
          <w:tcPr>
            <w:tcW w:w="3960" w:type="dxa"/>
            <w:shd w:val="clear" w:color="auto" w:fill="auto"/>
          </w:tcPr>
          <w:p w14:paraId="42F6E356" w14:textId="0E02D287" w:rsidR="005C5E3B" w:rsidRPr="000405AA" w:rsidRDefault="005C5E3B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1080" w:type="dxa"/>
          </w:tcPr>
          <w:p w14:paraId="147C2A6B" w14:textId="35E73A76" w:rsidR="005C5E3B" w:rsidRPr="000405AA" w:rsidRDefault="00224E45" w:rsidP="00224E4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A740BFB" w14:textId="5A463CF9" w:rsidR="005C5E3B" w:rsidRPr="000405AA" w:rsidRDefault="007B6696" w:rsidP="005B121F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14,785</w:t>
            </w:r>
          </w:p>
        </w:tc>
        <w:tc>
          <w:tcPr>
            <w:tcW w:w="450" w:type="dxa"/>
          </w:tcPr>
          <w:p w14:paraId="50FC9677" w14:textId="77777777" w:rsidR="005C5E3B" w:rsidRPr="000405AA" w:rsidRDefault="005C5E3B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3" w:type="dxa"/>
            <w:tcBorders>
              <w:bottom w:val="single" w:sz="4" w:space="0" w:color="auto"/>
            </w:tcBorders>
            <w:vAlign w:val="bottom"/>
          </w:tcPr>
          <w:p w14:paraId="05253DDB" w14:textId="02B21199" w:rsidR="005C5E3B" w:rsidRPr="000405AA" w:rsidRDefault="007526B1" w:rsidP="00F076AD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D0A4B" w:rsidRPr="000405AA" w14:paraId="202E31FA" w14:textId="77777777" w:rsidTr="003D0A4B">
        <w:tc>
          <w:tcPr>
            <w:tcW w:w="3960" w:type="dxa"/>
            <w:shd w:val="clear" w:color="auto" w:fill="auto"/>
          </w:tcPr>
          <w:p w14:paraId="5F780DD8" w14:textId="03E50B3D" w:rsidR="003D0A4B" w:rsidRPr="000405AA" w:rsidRDefault="003D0A4B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405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1BB7F043" w14:textId="77777777" w:rsidR="003D0A4B" w:rsidRPr="000405AA" w:rsidRDefault="003D0A4B" w:rsidP="00224E4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8F72E" w14:textId="30F84BDC" w:rsidR="003D0A4B" w:rsidRPr="000405AA" w:rsidRDefault="007B6696" w:rsidP="005B121F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196,741</w:t>
            </w:r>
          </w:p>
        </w:tc>
        <w:tc>
          <w:tcPr>
            <w:tcW w:w="450" w:type="dxa"/>
          </w:tcPr>
          <w:p w14:paraId="737F8C6E" w14:textId="77777777" w:rsidR="003D0A4B" w:rsidRPr="000405AA" w:rsidRDefault="003D0A4B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B4760" w14:textId="4FBB56F5" w:rsidR="003D0A4B" w:rsidRPr="000405AA" w:rsidRDefault="00A034B4" w:rsidP="00A034B4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181,956</w:t>
            </w:r>
          </w:p>
        </w:tc>
      </w:tr>
      <w:tr w:rsidR="003D0A4B" w:rsidRPr="000405AA" w14:paraId="364E9BCC" w14:textId="77777777" w:rsidTr="003D0A4B">
        <w:tc>
          <w:tcPr>
            <w:tcW w:w="3960" w:type="dxa"/>
            <w:shd w:val="clear" w:color="auto" w:fill="auto"/>
          </w:tcPr>
          <w:p w14:paraId="4D186602" w14:textId="77777777" w:rsidR="003D0A4B" w:rsidRPr="000405AA" w:rsidRDefault="003D0A4B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C0E2B93" w14:textId="77777777" w:rsidR="003D0A4B" w:rsidRPr="000405AA" w:rsidRDefault="003D0A4B" w:rsidP="00224E4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06AA7FDF" w14:textId="77777777" w:rsidR="003D0A4B" w:rsidRPr="000405AA" w:rsidRDefault="003D0A4B" w:rsidP="005B121F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14:paraId="55F83CD7" w14:textId="77777777" w:rsidR="003D0A4B" w:rsidRPr="000405AA" w:rsidRDefault="003D0A4B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3" w:type="dxa"/>
            <w:tcBorders>
              <w:top w:val="single" w:sz="4" w:space="0" w:color="auto"/>
            </w:tcBorders>
            <w:vAlign w:val="bottom"/>
          </w:tcPr>
          <w:p w14:paraId="2F42F21A" w14:textId="77777777" w:rsidR="003D0A4B" w:rsidRPr="000405AA" w:rsidRDefault="003D0A4B" w:rsidP="007526B1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D0A4B" w:rsidRPr="000405AA" w14:paraId="51AD88D1" w14:textId="77777777" w:rsidTr="00EA4121">
        <w:tc>
          <w:tcPr>
            <w:tcW w:w="3960" w:type="dxa"/>
            <w:shd w:val="clear" w:color="auto" w:fill="auto"/>
          </w:tcPr>
          <w:p w14:paraId="2885FEC7" w14:textId="124BC85D" w:rsidR="003D0A4B" w:rsidRPr="000405AA" w:rsidRDefault="003D0A4B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80" w:type="dxa"/>
          </w:tcPr>
          <w:p w14:paraId="378BDC7B" w14:textId="77777777" w:rsidR="003D0A4B" w:rsidRPr="000405AA" w:rsidRDefault="003D0A4B" w:rsidP="00224E4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0B961967" w14:textId="77777777" w:rsidR="003D0A4B" w:rsidRPr="000405AA" w:rsidRDefault="003D0A4B" w:rsidP="005B121F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14:paraId="1859392C" w14:textId="77777777" w:rsidR="003D0A4B" w:rsidRPr="000405AA" w:rsidRDefault="003D0A4B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3" w:type="dxa"/>
            <w:vAlign w:val="bottom"/>
          </w:tcPr>
          <w:p w14:paraId="31F2FBAA" w14:textId="77777777" w:rsidR="003D0A4B" w:rsidRPr="000405AA" w:rsidRDefault="003D0A4B" w:rsidP="007526B1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D0A4B" w:rsidRPr="000405AA" w14:paraId="3D85BD41" w14:textId="77777777" w:rsidTr="00EA4121">
        <w:tc>
          <w:tcPr>
            <w:tcW w:w="3960" w:type="dxa"/>
            <w:shd w:val="clear" w:color="auto" w:fill="auto"/>
          </w:tcPr>
          <w:p w14:paraId="56D8F7BC" w14:textId="3A668C08" w:rsidR="003D0A4B" w:rsidRPr="000405AA" w:rsidRDefault="003D0A4B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5CA4DA4F" w14:textId="77777777" w:rsidR="003D0A4B" w:rsidRPr="000405AA" w:rsidRDefault="003D0A4B" w:rsidP="00224E4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3B5801EF" w14:textId="5D491C49" w:rsidR="003D0A4B" w:rsidRPr="000405AA" w:rsidRDefault="00A034B4" w:rsidP="005B121F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1,932</w:t>
            </w:r>
          </w:p>
        </w:tc>
        <w:tc>
          <w:tcPr>
            <w:tcW w:w="450" w:type="dxa"/>
          </w:tcPr>
          <w:p w14:paraId="3A4F039E" w14:textId="77777777" w:rsidR="003D0A4B" w:rsidRPr="000405AA" w:rsidRDefault="003D0A4B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3" w:type="dxa"/>
            <w:vAlign w:val="bottom"/>
          </w:tcPr>
          <w:p w14:paraId="044A9D6B" w14:textId="1A2E6C19" w:rsidR="003D0A4B" w:rsidRPr="000405AA" w:rsidRDefault="00F076AD" w:rsidP="00F076AD">
            <w:pPr>
              <w:pStyle w:val="acctfourfigures"/>
              <w:tabs>
                <w:tab w:val="clear" w:pos="765"/>
                <w:tab w:val="decimal" w:pos="1235"/>
              </w:tabs>
              <w:spacing w:line="240" w:lineRule="atLeast"/>
              <w:ind w:right="3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076AD" w:rsidRPr="000405AA" w14:paraId="20267E5C" w14:textId="77777777" w:rsidTr="00EA4121">
        <w:tc>
          <w:tcPr>
            <w:tcW w:w="3960" w:type="dxa"/>
            <w:shd w:val="clear" w:color="auto" w:fill="auto"/>
          </w:tcPr>
          <w:p w14:paraId="6BE54847" w14:textId="7F81FB8F" w:rsidR="00F076AD" w:rsidRPr="000405AA" w:rsidRDefault="00F076AD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80" w:type="dxa"/>
          </w:tcPr>
          <w:p w14:paraId="5612BE48" w14:textId="77777777" w:rsidR="00F076AD" w:rsidRPr="000405AA" w:rsidRDefault="00F076AD" w:rsidP="00224E4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281ABEFA" w14:textId="6DA69FE4" w:rsidR="00F076AD" w:rsidRPr="000405AA" w:rsidRDefault="005C55E6" w:rsidP="005C55E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450" w:type="dxa"/>
          </w:tcPr>
          <w:p w14:paraId="251D4919" w14:textId="77777777" w:rsidR="00F076AD" w:rsidRPr="000405AA" w:rsidRDefault="00F076AD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3" w:type="dxa"/>
            <w:vAlign w:val="bottom"/>
          </w:tcPr>
          <w:p w14:paraId="6F8A1A79" w14:textId="25E6A179" w:rsidR="00F076AD" w:rsidRPr="000405AA" w:rsidRDefault="00F076AD" w:rsidP="00A034B4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right="3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1,932</w:t>
            </w:r>
          </w:p>
        </w:tc>
      </w:tr>
      <w:tr w:rsidR="005B121F" w:rsidRPr="000405AA" w14:paraId="1BFD13BE" w14:textId="77777777" w:rsidTr="003D0A4B">
        <w:tc>
          <w:tcPr>
            <w:tcW w:w="3960" w:type="dxa"/>
            <w:shd w:val="clear" w:color="auto" w:fill="auto"/>
          </w:tcPr>
          <w:p w14:paraId="230FB876" w14:textId="79F7D160" w:rsidR="005B121F" w:rsidRPr="000405AA" w:rsidRDefault="003D0A4B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405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2D243FAA" w14:textId="77777777" w:rsidR="005B121F" w:rsidRPr="000405AA" w:rsidRDefault="005B121F" w:rsidP="005B121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B2A75" w14:textId="0B4155C3" w:rsidR="005B121F" w:rsidRPr="000405AA" w:rsidRDefault="0015430C" w:rsidP="005B121F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1,932</w:t>
            </w:r>
          </w:p>
        </w:tc>
        <w:tc>
          <w:tcPr>
            <w:tcW w:w="450" w:type="dxa"/>
          </w:tcPr>
          <w:p w14:paraId="5B88B234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95DB8" w14:textId="1D6C68B2" w:rsidR="005B121F" w:rsidRPr="000405AA" w:rsidRDefault="00A034B4" w:rsidP="005B121F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1,932</w:t>
            </w:r>
          </w:p>
        </w:tc>
      </w:tr>
      <w:tr w:rsidR="003D0A4B" w:rsidRPr="000405AA" w14:paraId="008C78E2" w14:textId="77777777" w:rsidTr="003D0A4B">
        <w:tc>
          <w:tcPr>
            <w:tcW w:w="3960" w:type="dxa"/>
            <w:shd w:val="clear" w:color="auto" w:fill="auto"/>
          </w:tcPr>
          <w:p w14:paraId="45939B7E" w14:textId="77777777" w:rsidR="003D0A4B" w:rsidRPr="000405AA" w:rsidRDefault="003D0A4B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C10451" w14:textId="77777777" w:rsidR="003D0A4B" w:rsidRPr="000405AA" w:rsidRDefault="003D0A4B" w:rsidP="005B121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69CF8591" w14:textId="77777777" w:rsidR="003D0A4B" w:rsidRPr="000405AA" w:rsidRDefault="003D0A4B" w:rsidP="005B121F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59440C54" w14:textId="77777777" w:rsidR="003D0A4B" w:rsidRPr="000405AA" w:rsidRDefault="003D0A4B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3" w:type="dxa"/>
            <w:tcBorders>
              <w:top w:val="single" w:sz="4" w:space="0" w:color="auto"/>
            </w:tcBorders>
            <w:vAlign w:val="bottom"/>
          </w:tcPr>
          <w:p w14:paraId="2299C7A3" w14:textId="77777777" w:rsidR="003D0A4B" w:rsidRPr="000405AA" w:rsidRDefault="003D0A4B" w:rsidP="005B121F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121F" w:rsidRPr="000405AA" w14:paraId="2F5E705E" w14:textId="77777777" w:rsidTr="006A0CD6">
        <w:trPr>
          <w:trHeight w:val="60"/>
        </w:trPr>
        <w:tc>
          <w:tcPr>
            <w:tcW w:w="3960" w:type="dxa"/>
            <w:shd w:val="clear" w:color="auto" w:fill="auto"/>
          </w:tcPr>
          <w:p w14:paraId="56EB26D4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0" w:type="dxa"/>
          </w:tcPr>
          <w:p w14:paraId="163D85CF" w14:textId="77777777" w:rsidR="005B121F" w:rsidRPr="000405AA" w:rsidRDefault="005B121F" w:rsidP="005B121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143142A" w14:textId="77777777" w:rsidR="005B121F" w:rsidRPr="000405AA" w:rsidRDefault="005B121F" w:rsidP="005B121F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1569716B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3" w:type="dxa"/>
            <w:vAlign w:val="bottom"/>
          </w:tcPr>
          <w:p w14:paraId="0930C767" w14:textId="77777777" w:rsidR="005B121F" w:rsidRPr="000405AA" w:rsidRDefault="005B121F" w:rsidP="005B121F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121F" w:rsidRPr="000405AA" w14:paraId="65420298" w14:textId="77777777" w:rsidTr="006A0CD6">
        <w:tc>
          <w:tcPr>
            <w:tcW w:w="3960" w:type="dxa"/>
            <w:shd w:val="clear" w:color="auto" w:fill="auto"/>
          </w:tcPr>
          <w:p w14:paraId="55099798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</w:tcPr>
          <w:p w14:paraId="6C098D10" w14:textId="77777777" w:rsidR="005B121F" w:rsidRPr="000405AA" w:rsidRDefault="005B121F" w:rsidP="005B121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14:paraId="45759FC4" w14:textId="13D9AAC7" w:rsidR="005B121F" w:rsidRPr="000405AA" w:rsidRDefault="0015430C" w:rsidP="005B121F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6803CF"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4,809</w:t>
            </w:r>
          </w:p>
        </w:tc>
        <w:tc>
          <w:tcPr>
            <w:tcW w:w="450" w:type="dxa"/>
          </w:tcPr>
          <w:p w14:paraId="4C7EECE8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14:paraId="3C535DCB" w14:textId="02928B0D" w:rsidR="005B121F" w:rsidRPr="000405AA" w:rsidRDefault="005B121F" w:rsidP="005B121F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180,024</w:t>
            </w:r>
          </w:p>
        </w:tc>
      </w:tr>
    </w:tbl>
    <w:p w14:paraId="306A76DC" w14:textId="77777777" w:rsidR="004A59AE" w:rsidRPr="000405AA" w:rsidRDefault="004A59AE" w:rsidP="004A5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9CC9416" w14:textId="0DF05849" w:rsidR="004A59AE" w:rsidRPr="000405AA" w:rsidRDefault="004A59AE" w:rsidP="00D445EA">
      <w:pPr>
        <w:tabs>
          <w:tab w:val="clear" w:pos="680"/>
        </w:tabs>
        <w:ind w:left="540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0405AA">
        <w:rPr>
          <w:rFonts w:asciiTheme="majorBidi" w:hAnsiTheme="majorBidi" w:cstheme="majorBidi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  <w:r w:rsidRPr="000405A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2BEBA63" w14:textId="77777777" w:rsidR="008143FF" w:rsidRPr="000405AA" w:rsidRDefault="008143FF" w:rsidP="004A59AE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59F61E" w14:textId="4C361B36" w:rsidR="004A59AE" w:rsidRPr="000405AA" w:rsidRDefault="004A59AE" w:rsidP="004A59AE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 xml:space="preserve"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        กลุ่มบริษัท (แผนกที่มีการดำเนินงาน) ดังต่อไปนี้ </w:t>
      </w:r>
    </w:p>
    <w:p w14:paraId="5E43CCD7" w14:textId="6AF718BD" w:rsidR="00F92246" w:rsidRPr="000405AA" w:rsidRDefault="00F922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1890"/>
        <w:gridCol w:w="450"/>
        <w:gridCol w:w="1803"/>
      </w:tblGrid>
      <w:tr w:rsidR="00D87FE9" w:rsidRPr="000405AA" w14:paraId="659AB7ED" w14:textId="77777777" w:rsidTr="00D87FE9">
        <w:trPr>
          <w:trHeight w:val="53"/>
          <w:tblHeader/>
        </w:trPr>
        <w:tc>
          <w:tcPr>
            <w:tcW w:w="3960" w:type="dxa"/>
          </w:tcPr>
          <w:p w14:paraId="6A163C2E" w14:textId="77777777" w:rsidR="00D87FE9" w:rsidRPr="000405AA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0F9603" w14:textId="77777777" w:rsidR="00D87FE9" w:rsidRPr="000405AA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43" w:type="dxa"/>
            <w:gridSpan w:val="3"/>
          </w:tcPr>
          <w:p w14:paraId="5AFAE11B" w14:textId="77777777" w:rsidR="00D87FE9" w:rsidRPr="000405AA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D87FE9" w:rsidRPr="000405AA" w14:paraId="12A34687" w14:textId="77777777" w:rsidTr="00D87FE9">
        <w:trPr>
          <w:tblHeader/>
        </w:trPr>
        <w:tc>
          <w:tcPr>
            <w:tcW w:w="3960" w:type="dxa"/>
          </w:tcPr>
          <w:p w14:paraId="7B8EE73F" w14:textId="77777777" w:rsidR="00D87FE9" w:rsidRPr="000405AA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4A4829" w14:textId="77777777" w:rsidR="00D87FE9" w:rsidRPr="000405AA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20BF1281" w14:textId="7897ECDA" w:rsidR="00D87FE9" w:rsidRPr="000405AA" w:rsidRDefault="005B121F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450" w:type="dxa"/>
            <w:vAlign w:val="center"/>
          </w:tcPr>
          <w:p w14:paraId="5D35AEE3" w14:textId="77777777" w:rsidR="00D87FE9" w:rsidRPr="000405AA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3" w:type="dxa"/>
            <w:vAlign w:val="center"/>
          </w:tcPr>
          <w:p w14:paraId="6F831400" w14:textId="77AD6AC0" w:rsidR="00D87FE9" w:rsidRPr="000405AA" w:rsidRDefault="005B121F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87FE9" w:rsidRPr="000405AA" w14:paraId="5CA29DFE" w14:textId="77777777" w:rsidTr="00D87FE9">
        <w:trPr>
          <w:tblHeader/>
        </w:trPr>
        <w:tc>
          <w:tcPr>
            <w:tcW w:w="3960" w:type="dxa"/>
          </w:tcPr>
          <w:p w14:paraId="1CD56CB5" w14:textId="77777777" w:rsidR="00D87FE9" w:rsidRPr="000405AA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2B8100E" w14:textId="77777777" w:rsidR="00D87FE9" w:rsidRPr="000405AA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3" w:type="dxa"/>
            <w:gridSpan w:val="3"/>
          </w:tcPr>
          <w:p w14:paraId="2A4CBAAF" w14:textId="77777777" w:rsidR="00D87FE9" w:rsidRPr="000405AA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B121F" w:rsidRPr="000405AA" w14:paraId="1B6D6A33" w14:textId="77777777" w:rsidTr="00366028">
        <w:tc>
          <w:tcPr>
            <w:tcW w:w="3960" w:type="dxa"/>
          </w:tcPr>
          <w:p w14:paraId="659411FB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ค่าความนิยมจากการรวมธุรกิจ 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–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กลุ่มที่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7C82BBEC" w14:textId="77777777" w:rsidR="005B121F" w:rsidRPr="000405AA" w:rsidRDefault="005B121F" w:rsidP="005B121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3E704299" w14:textId="140F5B5A" w:rsidR="005B121F" w:rsidRPr="000405AA" w:rsidRDefault="00722CD7" w:rsidP="005B121F">
            <w:pPr>
              <w:pStyle w:val="acctfourfigures"/>
              <w:tabs>
                <w:tab w:val="clear" w:pos="765"/>
                <w:tab w:val="decimal" w:pos="1503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133,581</w:t>
            </w:r>
          </w:p>
        </w:tc>
        <w:tc>
          <w:tcPr>
            <w:tcW w:w="450" w:type="dxa"/>
          </w:tcPr>
          <w:p w14:paraId="73B7B6C7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3" w:type="dxa"/>
            <w:vAlign w:val="bottom"/>
          </w:tcPr>
          <w:p w14:paraId="69EBF045" w14:textId="2B42A60D" w:rsidR="005B121F" w:rsidRPr="000405AA" w:rsidRDefault="005B121F" w:rsidP="005B121F">
            <w:pPr>
              <w:pStyle w:val="acctfourfigures"/>
              <w:tabs>
                <w:tab w:val="clear" w:pos="765"/>
                <w:tab w:val="decimal" w:pos="1503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133,581</w:t>
            </w:r>
          </w:p>
        </w:tc>
      </w:tr>
      <w:tr w:rsidR="0074040B" w:rsidRPr="000405AA" w14:paraId="67BC8112" w14:textId="77777777" w:rsidTr="00366028">
        <w:tc>
          <w:tcPr>
            <w:tcW w:w="3960" w:type="dxa"/>
          </w:tcPr>
          <w:p w14:paraId="438E522E" w14:textId="0DAE800F" w:rsidR="0074040B" w:rsidRPr="000405AA" w:rsidRDefault="0074040B" w:rsidP="0074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ค่าความนิยมจากการรวมธุรกิจ 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–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กลุ่มที่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14:paraId="45F38EB2" w14:textId="77777777" w:rsidR="0074040B" w:rsidRPr="000405AA" w:rsidRDefault="0074040B" w:rsidP="0074040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2BB6104B" w14:textId="5182C396" w:rsidR="0074040B" w:rsidRPr="000405AA" w:rsidRDefault="00722CD7" w:rsidP="0074040B">
            <w:pPr>
              <w:pStyle w:val="acctfourfigures"/>
              <w:tabs>
                <w:tab w:val="clear" w:pos="765"/>
                <w:tab w:val="decimal" w:pos="1503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46,443</w:t>
            </w:r>
          </w:p>
        </w:tc>
        <w:tc>
          <w:tcPr>
            <w:tcW w:w="450" w:type="dxa"/>
          </w:tcPr>
          <w:p w14:paraId="029BC79F" w14:textId="77777777" w:rsidR="0074040B" w:rsidRPr="000405AA" w:rsidRDefault="0074040B" w:rsidP="0074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3" w:type="dxa"/>
            <w:vAlign w:val="bottom"/>
          </w:tcPr>
          <w:p w14:paraId="2D45BEFB" w14:textId="7A7377CB" w:rsidR="0074040B" w:rsidRPr="000405AA" w:rsidRDefault="0074040B" w:rsidP="0074040B">
            <w:pPr>
              <w:pStyle w:val="acctfourfigures"/>
              <w:tabs>
                <w:tab w:val="clear" w:pos="765"/>
                <w:tab w:val="decimal" w:pos="1503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46,443</w:t>
            </w:r>
          </w:p>
        </w:tc>
      </w:tr>
      <w:tr w:rsidR="0074040B" w:rsidRPr="000405AA" w14:paraId="0ED3120F" w14:textId="77777777" w:rsidTr="00366028">
        <w:tc>
          <w:tcPr>
            <w:tcW w:w="3960" w:type="dxa"/>
          </w:tcPr>
          <w:p w14:paraId="4F8FE5EB" w14:textId="03C83438" w:rsidR="0074040B" w:rsidRPr="000405AA" w:rsidRDefault="0074040B" w:rsidP="0074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ค่าความนิยมจากการรวมธุรกิจ 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–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กลุ่มที่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14:paraId="5E743579" w14:textId="77777777" w:rsidR="0074040B" w:rsidRPr="000405AA" w:rsidRDefault="0074040B" w:rsidP="0074040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B343947" w14:textId="3FB18702" w:rsidR="0074040B" w:rsidRPr="000405AA" w:rsidRDefault="00722CD7" w:rsidP="0074040B">
            <w:pPr>
              <w:pStyle w:val="acctfourfigures"/>
              <w:tabs>
                <w:tab w:val="clear" w:pos="765"/>
                <w:tab w:val="decimal" w:pos="1503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14,785</w:t>
            </w:r>
          </w:p>
        </w:tc>
        <w:tc>
          <w:tcPr>
            <w:tcW w:w="450" w:type="dxa"/>
          </w:tcPr>
          <w:p w14:paraId="0D8615DD" w14:textId="77777777" w:rsidR="0074040B" w:rsidRPr="000405AA" w:rsidRDefault="0074040B" w:rsidP="0074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3" w:type="dxa"/>
            <w:tcBorders>
              <w:bottom w:val="single" w:sz="4" w:space="0" w:color="auto"/>
            </w:tcBorders>
            <w:vAlign w:val="bottom"/>
          </w:tcPr>
          <w:p w14:paraId="6C01742F" w14:textId="32880483" w:rsidR="0074040B" w:rsidRPr="000405AA" w:rsidRDefault="0074040B" w:rsidP="0074040B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040B" w:rsidRPr="000405AA" w14:paraId="1F88DCDA" w14:textId="77777777" w:rsidTr="00366028">
        <w:tc>
          <w:tcPr>
            <w:tcW w:w="3960" w:type="dxa"/>
            <w:shd w:val="clear" w:color="auto" w:fill="auto"/>
          </w:tcPr>
          <w:p w14:paraId="52687AFA" w14:textId="77777777" w:rsidR="0074040B" w:rsidRPr="000405AA" w:rsidRDefault="0074040B" w:rsidP="0074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42A523" w14:textId="77777777" w:rsidR="0074040B" w:rsidRPr="000405AA" w:rsidRDefault="0074040B" w:rsidP="0074040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50C5DACC" w14:textId="198B39C8" w:rsidR="0074040B" w:rsidRPr="000405AA" w:rsidRDefault="005E2305" w:rsidP="0074040B">
            <w:pPr>
              <w:pStyle w:val="acctfourfigures"/>
              <w:tabs>
                <w:tab w:val="clear" w:pos="765"/>
                <w:tab w:val="decimal" w:pos="1503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194,809</w:t>
            </w:r>
          </w:p>
        </w:tc>
        <w:tc>
          <w:tcPr>
            <w:tcW w:w="450" w:type="dxa"/>
          </w:tcPr>
          <w:p w14:paraId="5167AEF5" w14:textId="77777777" w:rsidR="0074040B" w:rsidRPr="000405AA" w:rsidRDefault="0074040B" w:rsidP="0074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3" w:type="dxa"/>
            <w:tcBorders>
              <w:top w:val="single" w:sz="4" w:space="0" w:color="auto"/>
            </w:tcBorders>
            <w:vAlign w:val="bottom"/>
          </w:tcPr>
          <w:p w14:paraId="11AFC798" w14:textId="4443FB74" w:rsidR="0074040B" w:rsidRPr="000405AA" w:rsidRDefault="0074040B" w:rsidP="0074040B">
            <w:pPr>
              <w:pStyle w:val="acctfourfigures"/>
              <w:tabs>
                <w:tab w:val="clear" w:pos="765"/>
                <w:tab w:val="decimal" w:pos="1503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180,024</w:t>
            </w:r>
          </w:p>
        </w:tc>
      </w:tr>
      <w:tr w:rsidR="0074040B" w:rsidRPr="000405AA" w14:paraId="7E54E65A" w14:textId="77777777" w:rsidTr="00D87FE9">
        <w:tc>
          <w:tcPr>
            <w:tcW w:w="3960" w:type="dxa"/>
            <w:shd w:val="clear" w:color="auto" w:fill="auto"/>
          </w:tcPr>
          <w:p w14:paraId="608D475F" w14:textId="77777777" w:rsidR="0074040B" w:rsidRPr="000405AA" w:rsidRDefault="0074040B" w:rsidP="0074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หน่วยอื่นๆ ซึ่งค่าความนิยมไม่มีนัยสำคัญ</w:t>
            </w:r>
          </w:p>
        </w:tc>
        <w:tc>
          <w:tcPr>
            <w:tcW w:w="1080" w:type="dxa"/>
          </w:tcPr>
          <w:p w14:paraId="26F7FFD9" w14:textId="77777777" w:rsidR="0074040B" w:rsidRPr="000405AA" w:rsidRDefault="0074040B" w:rsidP="0074040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31EF6BC" w14:textId="18952BCD" w:rsidR="0074040B" w:rsidRPr="000405AA" w:rsidRDefault="00722CD7" w:rsidP="00722CD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43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14:paraId="25EC480A" w14:textId="77777777" w:rsidR="0074040B" w:rsidRPr="000405AA" w:rsidRDefault="0074040B" w:rsidP="0074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3" w:type="dxa"/>
            <w:tcBorders>
              <w:bottom w:val="single" w:sz="4" w:space="0" w:color="auto"/>
            </w:tcBorders>
            <w:vAlign w:val="bottom"/>
          </w:tcPr>
          <w:p w14:paraId="749474E2" w14:textId="012BCA86" w:rsidR="0074040B" w:rsidRPr="000405AA" w:rsidRDefault="0074040B" w:rsidP="0074040B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040B" w:rsidRPr="000405AA" w14:paraId="30B7056F" w14:textId="77777777" w:rsidTr="00D87FE9">
        <w:tc>
          <w:tcPr>
            <w:tcW w:w="3960" w:type="dxa"/>
            <w:shd w:val="clear" w:color="auto" w:fill="auto"/>
          </w:tcPr>
          <w:p w14:paraId="1A160C66" w14:textId="77777777" w:rsidR="0074040B" w:rsidRPr="000405AA" w:rsidRDefault="0074040B" w:rsidP="0074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5AE668B7" w14:textId="77777777" w:rsidR="0074040B" w:rsidRPr="000405AA" w:rsidRDefault="0074040B" w:rsidP="0074040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4C0F25" w14:textId="2AF6E1AC" w:rsidR="0074040B" w:rsidRPr="000405AA" w:rsidRDefault="00722CD7" w:rsidP="0074040B">
            <w:pPr>
              <w:pStyle w:val="acctfourfigures"/>
              <w:tabs>
                <w:tab w:val="clear" w:pos="765"/>
                <w:tab w:val="decimal" w:pos="1503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194,809</w:t>
            </w:r>
          </w:p>
        </w:tc>
        <w:tc>
          <w:tcPr>
            <w:tcW w:w="450" w:type="dxa"/>
          </w:tcPr>
          <w:p w14:paraId="04EDD00B" w14:textId="77777777" w:rsidR="0074040B" w:rsidRPr="000405AA" w:rsidRDefault="0074040B" w:rsidP="0074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52E20E" w14:textId="479CA44F" w:rsidR="0074040B" w:rsidRPr="000405AA" w:rsidRDefault="0074040B" w:rsidP="0074040B">
            <w:pPr>
              <w:pStyle w:val="acctfourfigures"/>
              <w:tabs>
                <w:tab w:val="clear" w:pos="765"/>
                <w:tab w:val="decimal" w:pos="1503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180,024</w:t>
            </w:r>
          </w:p>
        </w:tc>
      </w:tr>
    </w:tbl>
    <w:p w14:paraId="78583EB3" w14:textId="77777777" w:rsidR="00D87FE9" w:rsidRPr="000405AA" w:rsidRDefault="00D87FE9" w:rsidP="004A59AE">
      <w:pPr>
        <w:tabs>
          <w:tab w:val="clear" w:pos="68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6C6A4EE3" w14:textId="6A33A7C2" w:rsidR="00D466C1" w:rsidRPr="000405AA" w:rsidRDefault="00D466C1" w:rsidP="00D466C1">
      <w:pPr>
        <w:tabs>
          <w:tab w:val="clear" w:pos="68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0405AA">
        <w:rPr>
          <w:rFonts w:asciiTheme="majorBidi" w:hAnsiTheme="majorBidi" w:cstheme="majorBidi"/>
          <w:b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มูลค่าที่คาดว่าจะได้รับคืนของหน่วยสินทรัพย์ที่ก่อให้เกิดเงินสดเป็นมูลค่าจากการใช้ ซึ่งวัดมูลค่าโดยการคิดลดกระแสเงินสดในอนาคตที่คาดว่าจะได้รับจากการ</w:t>
      </w:r>
      <w:r w:rsidRPr="000405AA">
        <w:rPr>
          <w:rFonts w:ascii="Angsana New" w:hAnsi="Angsana New"/>
          <w:b/>
          <w:sz w:val="30"/>
          <w:szCs w:val="30"/>
          <w:cs/>
        </w:rPr>
        <w:t>ดำเนินงานต่อเนื่อง</w:t>
      </w:r>
      <w:r w:rsidR="00FD43F2" w:rsidRPr="000405AA">
        <w:rPr>
          <w:rFonts w:ascii="Angsana New" w:hAnsi="Angsana New" w:hint="cs"/>
          <w:b/>
          <w:sz w:val="30"/>
          <w:szCs w:val="30"/>
          <w:cs/>
        </w:rPr>
        <w:t>ของธุรกิจอาหารไทย</w:t>
      </w:r>
      <w:r w:rsidR="0082519F" w:rsidRPr="000405AA">
        <w:rPr>
          <w:rFonts w:ascii="Angsana New" w:hAnsi="Angsana New" w:hint="cs"/>
          <w:b/>
          <w:sz w:val="30"/>
          <w:szCs w:val="30"/>
          <w:cs/>
        </w:rPr>
        <w:t>สำหรับแต่ละประเภท</w:t>
      </w:r>
      <w:r w:rsidR="00FD43F2" w:rsidRPr="000405AA">
        <w:rPr>
          <w:rFonts w:ascii="Angsana New" w:hAnsi="Angsana New" w:hint="cs"/>
          <w:b/>
          <w:sz w:val="30"/>
          <w:szCs w:val="30"/>
          <w:cs/>
        </w:rPr>
        <w:t xml:space="preserve"> คำนวณโดยการว่าจ้างผู้ประเมินอิสระ</w:t>
      </w:r>
      <w:r w:rsidR="00904A06" w:rsidRPr="000405A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904A06" w:rsidRPr="000405AA">
        <w:rPr>
          <w:rFonts w:ascii="Angsana New" w:hAnsi="Angsana New"/>
          <w:b/>
          <w:sz w:val="30"/>
          <w:szCs w:val="30"/>
          <w:cs/>
        </w:rPr>
        <w:t>ณ วันที่</w:t>
      </w:r>
      <w:r w:rsidR="00904A06" w:rsidRPr="000405AA">
        <w:rPr>
          <w:rFonts w:ascii="Angsana New" w:hAnsi="Angsana New"/>
          <w:bCs/>
          <w:sz w:val="30"/>
          <w:szCs w:val="30"/>
          <w:cs/>
        </w:rPr>
        <w:t xml:space="preserve"> </w:t>
      </w:r>
      <w:r w:rsidR="00904A06" w:rsidRPr="000405AA">
        <w:rPr>
          <w:rFonts w:ascii="Angsana New" w:hAnsi="Angsana New"/>
          <w:bCs/>
          <w:sz w:val="30"/>
          <w:szCs w:val="30"/>
        </w:rPr>
        <w:t xml:space="preserve">31 </w:t>
      </w:r>
      <w:r w:rsidR="00904A06" w:rsidRPr="000405AA">
        <w:rPr>
          <w:rFonts w:ascii="Angsana New" w:hAnsi="Angsana New"/>
          <w:b/>
          <w:sz w:val="30"/>
          <w:szCs w:val="30"/>
          <w:cs/>
        </w:rPr>
        <w:t xml:space="preserve">ธันวาคม </w:t>
      </w:r>
      <w:r w:rsidR="00F96D38" w:rsidRPr="000405AA">
        <w:rPr>
          <w:rFonts w:ascii="Angsana New" w:hAnsi="Angsana New"/>
          <w:bCs/>
          <w:sz w:val="30"/>
          <w:szCs w:val="30"/>
        </w:rPr>
        <w:t xml:space="preserve">2564 </w:t>
      </w:r>
      <w:r w:rsidR="00F96D38" w:rsidRPr="000405AA">
        <w:rPr>
          <w:rFonts w:ascii="Angsana New" w:hAnsi="Angsana New"/>
          <w:b/>
          <w:sz w:val="30"/>
          <w:szCs w:val="30"/>
          <w:cs/>
        </w:rPr>
        <w:t>และ</w:t>
      </w:r>
      <w:r w:rsidR="00F96D38" w:rsidRPr="000405AA">
        <w:rPr>
          <w:rFonts w:ascii="Angsana New" w:hAnsi="Angsana New"/>
          <w:bCs/>
          <w:sz w:val="30"/>
          <w:szCs w:val="30"/>
          <w:cs/>
        </w:rPr>
        <w:t xml:space="preserve"> </w:t>
      </w:r>
      <w:r w:rsidR="00F96D38" w:rsidRPr="000405AA">
        <w:rPr>
          <w:rFonts w:ascii="Angsana New" w:hAnsi="Angsana New"/>
          <w:bCs/>
          <w:sz w:val="30"/>
          <w:szCs w:val="30"/>
        </w:rPr>
        <w:t>2563</w:t>
      </w:r>
      <w:r w:rsidR="00904A06" w:rsidRPr="000405AA">
        <w:rPr>
          <w:rFonts w:ascii="Angsana New" w:hAnsi="Angsana New"/>
          <w:b/>
          <w:sz w:val="30"/>
          <w:szCs w:val="30"/>
        </w:rPr>
        <w:t xml:space="preserve"> </w:t>
      </w:r>
      <w:r w:rsidR="00904A06" w:rsidRPr="000405AA">
        <w:rPr>
          <w:rFonts w:ascii="Angsana New" w:hAnsi="Angsana New"/>
          <w:b/>
          <w:sz w:val="30"/>
          <w:szCs w:val="30"/>
          <w:cs/>
        </w:rPr>
        <w:t>ประมาณการกระแสเงินสดเป็น</w:t>
      </w:r>
      <w:r w:rsidR="00904A06" w:rsidRPr="000405AA">
        <w:rPr>
          <w:rFonts w:ascii="Angsana New" w:hAnsi="Angsana New" w:hint="cs"/>
          <w:b/>
          <w:sz w:val="30"/>
          <w:szCs w:val="30"/>
          <w:cs/>
        </w:rPr>
        <w:t>ประมาณการทางการเงิน</w:t>
      </w:r>
      <w:r w:rsidR="00904A06" w:rsidRPr="000405AA">
        <w:rPr>
          <w:rFonts w:ascii="Angsana New" w:hAnsi="Angsana New"/>
          <w:b/>
          <w:sz w:val="30"/>
          <w:szCs w:val="30"/>
        </w:rPr>
        <w:t xml:space="preserve"> </w:t>
      </w:r>
      <w:r w:rsidR="00904A06" w:rsidRPr="000405AA">
        <w:rPr>
          <w:rFonts w:ascii="Angsana New" w:hAnsi="Angsana New"/>
          <w:bCs/>
          <w:sz w:val="30"/>
          <w:szCs w:val="30"/>
        </w:rPr>
        <w:t>5</w:t>
      </w:r>
      <w:r w:rsidR="00904A06" w:rsidRPr="000405AA">
        <w:rPr>
          <w:rFonts w:ascii="Angsana New" w:hAnsi="Angsana New"/>
          <w:b/>
          <w:sz w:val="30"/>
          <w:szCs w:val="30"/>
        </w:rPr>
        <w:t xml:space="preserve"> </w:t>
      </w:r>
      <w:r w:rsidR="00904A06" w:rsidRPr="000405AA">
        <w:rPr>
          <w:rFonts w:ascii="Angsana New" w:hAnsi="Angsana New" w:hint="cs"/>
          <w:b/>
          <w:sz w:val="30"/>
          <w:szCs w:val="30"/>
          <w:cs/>
        </w:rPr>
        <w:t>ปี คำนวณจากผลประกอบการในอดีตของธุรกิจอาหารไทย และประมาณการผลประโยชน์ที่จะได้รับในอนาคตจากประสบการณ์ในอดีต ปรับปรุงด้วยการเติบโตของรายได้ที่คาดไว้</w:t>
      </w:r>
    </w:p>
    <w:p w14:paraId="5AB79FA2" w14:textId="77777777" w:rsidR="00F92246" w:rsidRPr="000405AA" w:rsidRDefault="00F92246" w:rsidP="00D466C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5615007" w14:textId="1368CF7E" w:rsidR="00D466C1" w:rsidRPr="000405AA" w:rsidRDefault="00380D4C" w:rsidP="00D466C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 w:hint="cs"/>
          <w:sz w:val="30"/>
          <w:szCs w:val="30"/>
          <w:cs/>
        </w:rPr>
        <w:t>สำหรับปีสิ้นสุด</w:t>
      </w:r>
      <w:r w:rsidR="00D466C1" w:rsidRPr="000405AA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D466C1" w:rsidRPr="000405AA">
        <w:rPr>
          <w:rFonts w:asciiTheme="majorBidi" w:hAnsiTheme="majorBidi" w:cstheme="majorBidi"/>
          <w:sz w:val="30"/>
          <w:szCs w:val="30"/>
        </w:rPr>
        <w:t>31</w:t>
      </w:r>
      <w:r w:rsidR="00D466C1" w:rsidRPr="000405A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466C1" w:rsidRPr="000405AA">
        <w:rPr>
          <w:rFonts w:asciiTheme="majorBidi" w:hAnsiTheme="majorBidi" w:cstheme="majorBidi"/>
          <w:sz w:val="30"/>
          <w:szCs w:val="30"/>
        </w:rPr>
        <w:t>256</w:t>
      </w:r>
      <w:r w:rsidR="005B121F" w:rsidRPr="000405AA">
        <w:rPr>
          <w:rFonts w:asciiTheme="majorBidi" w:hAnsiTheme="majorBidi" w:cstheme="majorBidi"/>
          <w:sz w:val="30"/>
          <w:szCs w:val="30"/>
        </w:rPr>
        <w:t>4</w:t>
      </w:r>
      <w:r w:rsidR="00D466C1"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="00D466C1" w:rsidRPr="000405A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D466C1" w:rsidRPr="000405AA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72F26" w:rsidRPr="000405AA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="00D466C1" w:rsidRPr="000405AA">
        <w:rPr>
          <w:rFonts w:asciiTheme="majorBidi" w:hAnsiTheme="majorBidi" w:cstheme="majorBidi"/>
          <w:sz w:val="30"/>
          <w:szCs w:val="30"/>
          <w:cs/>
        </w:rPr>
        <w:t>มี</w:t>
      </w:r>
      <w:r w:rsidR="00730A93" w:rsidRPr="000405AA">
        <w:rPr>
          <w:rFonts w:asciiTheme="majorBidi" w:hAnsiTheme="majorBidi" w:cstheme="majorBidi" w:hint="cs"/>
          <w:sz w:val="30"/>
          <w:szCs w:val="30"/>
          <w:cs/>
        </w:rPr>
        <w:t>ผล</w:t>
      </w:r>
      <w:r w:rsidR="00D466C1" w:rsidRPr="000405AA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 w:rsidR="00D466C1" w:rsidRPr="000405AA">
        <w:rPr>
          <w:rFonts w:asciiTheme="majorBidi" w:hAnsiTheme="majorBidi" w:cstheme="majorBidi" w:hint="cs"/>
          <w:sz w:val="30"/>
          <w:szCs w:val="30"/>
          <w:cs/>
        </w:rPr>
        <w:t>สำหรับค่าความนิยม</w:t>
      </w:r>
      <w:r w:rsidR="0082519F" w:rsidRPr="000405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2519F" w:rsidRPr="000405AA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82519F" w:rsidRPr="000405A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B121F" w:rsidRPr="000405AA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82519F" w:rsidRPr="000405A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B121F" w:rsidRPr="000405AA">
        <w:rPr>
          <w:rFonts w:asciiTheme="majorBidi" w:hAnsiTheme="majorBidi" w:cstheme="majorBidi"/>
          <w:i/>
          <w:iCs/>
          <w:sz w:val="30"/>
          <w:szCs w:val="30"/>
        </w:rPr>
        <w:t xml:space="preserve">1.9 </w:t>
      </w:r>
      <w:r w:rsidR="005B121F" w:rsidRPr="000405AA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82519F" w:rsidRPr="000405AA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D466C1" w:rsidRPr="000405AA">
        <w:rPr>
          <w:rFonts w:asciiTheme="majorBidi" w:hAnsiTheme="majorBidi" w:cstheme="majorBidi"/>
          <w:sz w:val="30"/>
          <w:szCs w:val="30"/>
          <w:cs/>
        </w:rPr>
        <w:t xml:space="preserve"> เนื่องจากประมาณการมูลค่าที่คาดว่าจะได้รับคืนของหน่วยสินทรัพย์ที่ก่อให้เกิดเงินสด</w:t>
      </w:r>
      <w:r w:rsidR="00B72F26" w:rsidRPr="000405AA">
        <w:rPr>
          <w:rFonts w:asciiTheme="majorBidi" w:hAnsiTheme="majorBidi" w:cstheme="majorBidi" w:hint="cs"/>
          <w:sz w:val="30"/>
          <w:szCs w:val="30"/>
          <w:cs/>
        </w:rPr>
        <w:t>สูง</w:t>
      </w:r>
      <w:r w:rsidR="00D466C1" w:rsidRPr="000405AA">
        <w:rPr>
          <w:rFonts w:asciiTheme="majorBidi" w:hAnsiTheme="majorBidi" w:cstheme="majorBidi"/>
          <w:sz w:val="30"/>
          <w:szCs w:val="30"/>
          <w:cs/>
        </w:rPr>
        <w:t>กว่ามูลค่าตามบัญชี</w:t>
      </w:r>
    </w:p>
    <w:p w14:paraId="4147F63B" w14:textId="77777777" w:rsidR="00D466C1" w:rsidRPr="000405AA" w:rsidRDefault="00D466C1" w:rsidP="00D466C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BE1F89" w14:textId="77777777" w:rsidR="004A59AE" w:rsidRPr="000405AA" w:rsidRDefault="004A59AE" w:rsidP="004A59AE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 xml:space="preserve"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p w14:paraId="18CC860A" w14:textId="77777777" w:rsidR="00904A06" w:rsidRPr="000405AA" w:rsidRDefault="00904A06" w:rsidP="004A59AE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4764" w:type="pct"/>
        <w:tblInd w:w="450" w:type="dxa"/>
        <w:tblLook w:val="01E0" w:firstRow="1" w:lastRow="1" w:firstColumn="1" w:lastColumn="1" w:noHBand="0" w:noVBand="0"/>
      </w:tblPr>
      <w:tblGrid>
        <w:gridCol w:w="5220"/>
        <w:gridCol w:w="1708"/>
        <w:gridCol w:w="270"/>
        <w:gridCol w:w="1995"/>
      </w:tblGrid>
      <w:tr w:rsidR="00904A06" w:rsidRPr="000405AA" w14:paraId="6F73BC2D" w14:textId="77777777" w:rsidTr="00904A06">
        <w:trPr>
          <w:tblHeader/>
        </w:trPr>
        <w:tc>
          <w:tcPr>
            <w:tcW w:w="2839" w:type="pct"/>
          </w:tcPr>
          <w:p w14:paraId="793EFB1B" w14:textId="77777777" w:rsidR="00904A06" w:rsidRPr="000405AA" w:rsidRDefault="00904A06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161" w:type="pct"/>
            <w:gridSpan w:val="3"/>
          </w:tcPr>
          <w:p w14:paraId="00343F79" w14:textId="77777777" w:rsidR="00904A06" w:rsidRPr="000405AA" w:rsidRDefault="00904A06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904A06" w:rsidRPr="000405AA" w14:paraId="2E967005" w14:textId="77777777" w:rsidTr="00904A06">
        <w:trPr>
          <w:tblHeader/>
        </w:trPr>
        <w:tc>
          <w:tcPr>
            <w:tcW w:w="2839" w:type="pct"/>
          </w:tcPr>
          <w:p w14:paraId="46070588" w14:textId="77777777" w:rsidR="00904A06" w:rsidRPr="000405AA" w:rsidRDefault="00904A06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166C0BF3" w14:textId="5E4B9928" w:rsidR="00904A06" w:rsidRPr="000405AA" w:rsidRDefault="005B121F" w:rsidP="001E1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4A131F13" w14:textId="77777777" w:rsidR="00904A06" w:rsidRPr="000405AA" w:rsidRDefault="00904A06" w:rsidP="001E1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pct"/>
          </w:tcPr>
          <w:p w14:paraId="5A9C05C6" w14:textId="2969A118" w:rsidR="00904A06" w:rsidRPr="000405AA" w:rsidRDefault="005B121F" w:rsidP="001E1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904A06" w:rsidRPr="000405AA" w14:paraId="4ABB69C8" w14:textId="77777777" w:rsidTr="00904A06">
        <w:tc>
          <w:tcPr>
            <w:tcW w:w="2839" w:type="pct"/>
            <w:shd w:val="clear" w:color="auto" w:fill="auto"/>
          </w:tcPr>
          <w:p w14:paraId="5C5449A7" w14:textId="77777777" w:rsidR="00904A06" w:rsidRPr="000405AA" w:rsidRDefault="00904A06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1" w:type="pct"/>
            <w:gridSpan w:val="3"/>
            <w:vAlign w:val="bottom"/>
          </w:tcPr>
          <w:p w14:paraId="289A83B4" w14:textId="77777777" w:rsidR="00904A06" w:rsidRPr="000405AA" w:rsidRDefault="00904A06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B121F" w:rsidRPr="000405AA" w14:paraId="2B951043" w14:textId="77777777" w:rsidTr="00904A06">
        <w:tc>
          <w:tcPr>
            <w:tcW w:w="2839" w:type="pct"/>
            <w:shd w:val="clear" w:color="auto" w:fill="auto"/>
          </w:tcPr>
          <w:p w14:paraId="12D5EBE2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929" w:type="pct"/>
            <w:vAlign w:val="bottom"/>
          </w:tcPr>
          <w:p w14:paraId="33C708DB" w14:textId="4BCE11F9" w:rsidR="005B121F" w:rsidRPr="000405AA" w:rsidRDefault="005C1D4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10.04</w:t>
            </w:r>
          </w:p>
        </w:tc>
        <w:tc>
          <w:tcPr>
            <w:tcW w:w="147" w:type="pct"/>
          </w:tcPr>
          <w:p w14:paraId="75AB8588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pct"/>
            <w:vAlign w:val="bottom"/>
          </w:tcPr>
          <w:p w14:paraId="502EB9A7" w14:textId="421BFE2B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11.46</w:t>
            </w:r>
          </w:p>
        </w:tc>
      </w:tr>
      <w:tr w:rsidR="005B121F" w:rsidRPr="000405AA" w14:paraId="06920AE9" w14:textId="77777777" w:rsidTr="00904A06">
        <w:tc>
          <w:tcPr>
            <w:tcW w:w="2839" w:type="pct"/>
            <w:shd w:val="clear" w:color="auto" w:fill="auto"/>
          </w:tcPr>
          <w:p w14:paraId="109DB6F4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929" w:type="pct"/>
            <w:vAlign w:val="bottom"/>
          </w:tcPr>
          <w:p w14:paraId="0D80759A" w14:textId="7056B951" w:rsidR="005B121F" w:rsidRPr="000405AA" w:rsidRDefault="005C1D4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3.0</w:t>
            </w:r>
          </w:p>
        </w:tc>
        <w:tc>
          <w:tcPr>
            <w:tcW w:w="147" w:type="pct"/>
          </w:tcPr>
          <w:p w14:paraId="142C48F3" w14:textId="77777777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pct"/>
            <w:vAlign w:val="bottom"/>
          </w:tcPr>
          <w:p w14:paraId="01F74801" w14:textId="61955B1E" w:rsidR="005B121F" w:rsidRPr="000405AA" w:rsidRDefault="005B121F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3.0</w:t>
            </w:r>
          </w:p>
        </w:tc>
      </w:tr>
    </w:tbl>
    <w:p w14:paraId="2BB93722" w14:textId="77777777" w:rsidR="00045816" w:rsidRPr="000405AA" w:rsidRDefault="00045816" w:rsidP="00045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bookmarkEnd w:id="2"/>
    <w:p w14:paraId="7B84DD71" w14:textId="77777777" w:rsidR="00045816" w:rsidRPr="000405AA" w:rsidRDefault="00045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 w:rsidRPr="000405AA">
        <w:rPr>
          <w:rFonts w:ascii="Angsana New" w:hAnsi="Angsana New"/>
          <w:bCs/>
          <w:sz w:val="30"/>
          <w:szCs w:val="30"/>
          <w:cs/>
        </w:rPr>
        <w:br w:type="page"/>
      </w:r>
    </w:p>
    <w:p w14:paraId="333041A8" w14:textId="77777777" w:rsidR="003E0FAD" w:rsidRPr="000405AA" w:rsidRDefault="003E0FAD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0405AA">
        <w:rPr>
          <w:rFonts w:ascii="Angsana New" w:hAnsi="Angsana New" w:hint="cs"/>
          <w:b/>
          <w:bCs/>
          <w:sz w:val="30"/>
          <w:szCs w:val="30"/>
          <w:cs/>
        </w:rPr>
        <w:t>สินทรัพย์ไม่มีตัวตนอื่น</w:t>
      </w:r>
    </w:p>
    <w:p w14:paraId="5D53A72A" w14:textId="77777777" w:rsidR="003E0FAD" w:rsidRPr="000405AA" w:rsidRDefault="003E0FAD" w:rsidP="003E0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990"/>
        <w:gridCol w:w="1080"/>
        <w:gridCol w:w="270"/>
        <w:gridCol w:w="1170"/>
        <w:gridCol w:w="270"/>
        <w:gridCol w:w="990"/>
        <w:gridCol w:w="270"/>
        <w:gridCol w:w="1260"/>
        <w:gridCol w:w="270"/>
        <w:gridCol w:w="990"/>
      </w:tblGrid>
      <w:tr w:rsidR="00F076AD" w:rsidRPr="000405AA" w14:paraId="1091381A" w14:textId="77777777" w:rsidTr="00662926">
        <w:trPr>
          <w:trHeight w:val="254"/>
          <w:tblHeader/>
        </w:trPr>
        <w:tc>
          <w:tcPr>
            <w:tcW w:w="2160" w:type="dxa"/>
          </w:tcPr>
          <w:p w14:paraId="6D40EDFE" w14:textId="77777777" w:rsidR="00F076AD" w:rsidRPr="000405AA" w:rsidRDefault="00F076AD" w:rsidP="00A3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95CCABF" w14:textId="77777777" w:rsidR="00F076AD" w:rsidRPr="000405AA" w:rsidRDefault="00F076AD" w:rsidP="00A3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9"/>
          </w:tcPr>
          <w:p w14:paraId="6F93B4EF" w14:textId="76F03CE3" w:rsidR="00F076AD" w:rsidRPr="000405AA" w:rsidRDefault="00F076AD" w:rsidP="00A3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076AD" w:rsidRPr="000405AA" w14:paraId="0CA7DFC6" w14:textId="77777777" w:rsidTr="00662926">
        <w:trPr>
          <w:trHeight w:val="1280"/>
          <w:tblHeader/>
        </w:trPr>
        <w:tc>
          <w:tcPr>
            <w:tcW w:w="2160" w:type="dxa"/>
          </w:tcPr>
          <w:p w14:paraId="2E21F9EA" w14:textId="77777777" w:rsidR="00F076AD" w:rsidRPr="000405AA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10043B" w14:textId="77777777" w:rsidR="00F076AD" w:rsidRPr="000405AA" w:rsidRDefault="00F076AD" w:rsidP="006A0CD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FA2BD0" w14:textId="77777777" w:rsidR="00F076AD" w:rsidRPr="000405AA" w:rsidRDefault="00F076AD" w:rsidP="00662926">
            <w:pPr>
              <w:tabs>
                <w:tab w:val="clear" w:pos="1644"/>
                <w:tab w:val="clear" w:pos="1871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9CF4DA" w14:textId="3E689504" w:rsidR="00F076AD" w:rsidRPr="000405AA" w:rsidRDefault="00F076AD" w:rsidP="006A0CD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vAlign w:val="center"/>
          </w:tcPr>
          <w:p w14:paraId="6F58E88A" w14:textId="77DAEC02" w:rsidR="00F076AD" w:rsidRPr="000405AA" w:rsidRDefault="00F076AD" w:rsidP="006A0CD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DDE7A6" w14:textId="77777777" w:rsidR="00F076AD" w:rsidRPr="000405AA" w:rsidRDefault="00F076AD" w:rsidP="006A0CD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  <w:vAlign w:val="center"/>
          </w:tcPr>
          <w:p w14:paraId="1C0CAC57" w14:textId="77777777" w:rsidR="00F076AD" w:rsidRPr="000405AA" w:rsidRDefault="00F076AD" w:rsidP="006A0CD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2D3C41B3" w14:textId="77777777" w:rsidR="00F076AD" w:rsidRPr="000405AA" w:rsidRDefault="00F076AD" w:rsidP="006A0CD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เครื่องหมายการค้าและ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ค่าสิทธิบัตร</w:t>
            </w:r>
          </w:p>
        </w:tc>
        <w:tc>
          <w:tcPr>
            <w:tcW w:w="270" w:type="dxa"/>
            <w:vAlign w:val="center"/>
          </w:tcPr>
          <w:p w14:paraId="7BB13D6D" w14:textId="77777777" w:rsidR="00F076AD" w:rsidRPr="000405AA" w:rsidRDefault="00F076AD" w:rsidP="006A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598E70CA" w14:textId="77777777" w:rsidR="00F076AD" w:rsidRPr="000405AA" w:rsidRDefault="00F076AD" w:rsidP="006A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89C854" w14:textId="77777777" w:rsidR="00F076AD" w:rsidRPr="000405AA" w:rsidRDefault="00F076AD" w:rsidP="0066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</w:t>
            </w:r>
          </w:p>
          <w:p w14:paraId="68D71B46" w14:textId="77777777" w:rsidR="00F076AD" w:rsidRPr="000405AA" w:rsidRDefault="00F076AD" w:rsidP="0066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แฟรนไชส์</w:t>
            </w:r>
          </w:p>
        </w:tc>
        <w:tc>
          <w:tcPr>
            <w:tcW w:w="270" w:type="dxa"/>
            <w:vAlign w:val="center"/>
          </w:tcPr>
          <w:p w14:paraId="1F3E47B0" w14:textId="77777777" w:rsidR="00F076AD" w:rsidRPr="000405AA" w:rsidRDefault="00F076AD" w:rsidP="006A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3350FD0F" w14:textId="77777777" w:rsidR="00F076AD" w:rsidRPr="000405AA" w:rsidRDefault="00F076AD" w:rsidP="0066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090549" w14:textId="77777777" w:rsidR="00F076AD" w:rsidRPr="000405AA" w:rsidRDefault="00F076AD" w:rsidP="00ED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สินทรัพย์ระหว่างติดตั้ง</w:t>
            </w:r>
          </w:p>
        </w:tc>
        <w:tc>
          <w:tcPr>
            <w:tcW w:w="270" w:type="dxa"/>
          </w:tcPr>
          <w:p w14:paraId="061C9D63" w14:textId="77777777" w:rsidR="00F076AD" w:rsidRPr="000405AA" w:rsidRDefault="00F076AD" w:rsidP="006A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2CE869B" w14:textId="77777777" w:rsidR="00F076AD" w:rsidRPr="000405AA" w:rsidRDefault="00F076AD" w:rsidP="006A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0E9F29" w14:textId="77777777" w:rsidR="00F076AD" w:rsidRPr="000405AA" w:rsidRDefault="00F076AD" w:rsidP="006A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FC99E0" w14:textId="77777777" w:rsidR="00F076AD" w:rsidRPr="000405AA" w:rsidRDefault="00F076AD" w:rsidP="006A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076AD" w:rsidRPr="000405AA" w14:paraId="1C776170" w14:textId="77777777" w:rsidTr="00662926">
        <w:trPr>
          <w:trHeight w:val="329"/>
          <w:tblHeader/>
        </w:trPr>
        <w:tc>
          <w:tcPr>
            <w:tcW w:w="2160" w:type="dxa"/>
          </w:tcPr>
          <w:p w14:paraId="1F4067A7" w14:textId="77777777" w:rsidR="00F076AD" w:rsidRPr="000405AA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964AEA" w14:textId="77777777" w:rsidR="00F076AD" w:rsidRPr="000405AA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70" w:type="dxa"/>
            <w:gridSpan w:val="9"/>
          </w:tcPr>
          <w:p w14:paraId="21E655D4" w14:textId="346A06DE" w:rsidR="00F076AD" w:rsidRPr="000405AA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076AD" w:rsidRPr="000405AA" w14:paraId="7563446C" w14:textId="77777777" w:rsidTr="00662926">
        <w:trPr>
          <w:trHeight w:val="329"/>
        </w:trPr>
        <w:tc>
          <w:tcPr>
            <w:tcW w:w="2160" w:type="dxa"/>
          </w:tcPr>
          <w:p w14:paraId="2AE1D1BE" w14:textId="77777777" w:rsidR="00F076AD" w:rsidRPr="000405AA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14:paraId="2ACB3451" w14:textId="77777777" w:rsidR="00F076AD" w:rsidRPr="000405AA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A36BED" w14:textId="3AC4CBCC" w:rsidR="00F076AD" w:rsidRPr="000405AA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705105" w14:textId="77777777" w:rsidR="00F076AD" w:rsidRPr="000405AA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E0F234" w14:textId="77777777" w:rsidR="00F076AD" w:rsidRPr="000405AA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B87003" w14:textId="77777777" w:rsidR="00F076AD" w:rsidRPr="000405AA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ADE2A2" w14:textId="77777777" w:rsidR="00F076AD" w:rsidRPr="000405AA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DC1588" w14:textId="77777777" w:rsidR="00F076AD" w:rsidRPr="000405AA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32AA1F" w14:textId="77777777" w:rsidR="00F076AD" w:rsidRPr="000405AA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B53C12" w14:textId="77777777" w:rsidR="00F076AD" w:rsidRPr="000405AA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CE60C5" w14:textId="77777777" w:rsidR="00F076AD" w:rsidRPr="000405AA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76AD" w:rsidRPr="000405AA" w14:paraId="0A7123D0" w14:textId="77777777" w:rsidTr="00662926">
        <w:trPr>
          <w:trHeight w:val="306"/>
        </w:trPr>
        <w:tc>
          <w:tcPr>
            <w:tcW w:w="2160" w:type="dxa"/>
            <w:shd w:val="clear" w:color="auto" w:fill="auto"/>
          </w:tcPr>
          <w:p w14:paraId="7C44E1C9" w14:textId="65BD6D3A" w:rsidR="00F076AD" w:rsidRPr="000405AA" w:rsidRDefault="00F076AD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10BD6101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3F9229" w14:textId="50A2CDC8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28,947</w:t>
            </w:r>
          </w:p>
        </w:tc>
        <w:tc>
          <w:tcPr>
            <w:tcW w:w="270" w:type="dxa"/>
          </w:tcPr>
          <w:p w14:paraId="51D724FB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B29536" w14:textId="74899375" w:rsidR="00F076AD" w:rsidRPr="000405AA" w:rsidRDefault="00F076AD" w:rsidP="00662926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72,699</w:t>
            </w:r>
          </w:p>
        </w:tc>
        <w:tc>
          <w:tcPr>
            <w:tcW w:w="270" w:type="dxa"/>
          </w:tcPr>
          <w:p w14:paraId="6F132543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C8963B7" w14:textId="3B00AFAD" w:rsidR="00F076AD" w:rsidRPr="000405AA" w:rsidRDefault="00F076AD" w:rsidP="00662926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24,017</w:t>
            </w:r>
          </w:p>
        </w:tc>
        <w:tc>
          <w:tcPr>
            <w:tcW w:w="270" w:type="dxa"/>
          </w:tcPr>
          <w:p w14:paraId="4DC33E5E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3C82A6" w14:textId="2149107F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4,630</w:t>
            </w:r>
          </w:p>
        </w:tc>
        <w:tc>
          <w:tcPr>
            <w:tcW w:w="270" w:type="dxa"/>
          </w:tcPr>
          <w:p w14:paraId="6A6D06B9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3A7E10A" w14:textId="322A0EB6" w:rsidR="00F076AD" w:rsidRPr="000405AA" w:rsidRDefault="00F076AD" w:rsidP="0066292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130,293</w:t>
            </w:r>
          </w:p>
        </w:tc>
      </w:tr>
      <w:tr w:rsidR="00F076AD" w:rsidRPr="000405AA" w14:paraId="27F10A9B" w14:textId="77777777" w:rsidTr="00662926">
        <w:trPr>
          <w:trHeight w:val="329"/>
        </w:trPr>
        <w:tc>
          <w:tcPr>
            <w:tcW w:w="2160" w:type="dxa"/>
          </w:tcPr>
          <w:p w14:paraId="31779AAF" w14:textId="77777777" w:rsidR="00F076AD" w:rsidRPr="000405AA" w:rsidRDefault="00F076AD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2AE34D36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974665E" w14:textId="4C3F13B1" w:rsidR="00F076AD" w:rsidRPr="000405AA" w:rsidRDefault="00F076AD" w:rsidP="00662926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2,342</w:t>
            </w:r>
          </w:p>
        </w:tc>
        <w:tc>
          <w:tcPr>
            <w:tcW w:w="270" w:type="dxa"/>
          </w:tcPr>
          <w:p w14:paraId="7187FBBD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D16877" w14:textId="3CFD5AB2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4A158CC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D87376" w14:textId="68CC34E8" w:rsidR="00F076AD" w:rsidRPr="000405AA" w:rsidRDefault="00F076AD" w:rsidP="00662926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  <w:tc>
          <w:tcPr>
            <w:tcW w:w="270" w:type="dxa"/>
          </w:tcPr>
          <w:p w14:paraId="36D2382E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C20D09" w14:textId="66D4EB0A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6,252</w:t>
            </w:r>
          </w:p>
        </w:tc>
        <w:tc>
          <w:tcPr>
            <w:tcW w:w="270" w:type="dxa"/>
          </w:tcPr>
          <w:p w14:paraId="647AE151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22D277" w14:textId="572DA97C" w:rsidR="00F076AD" w:rsidRPr="000405AA" w:rsidRDefault="00F076AD" w:rsidP="0066292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9,432</w:t>
            </w:r>
          </w:p>
        </w:tc>
      </w:tr>
      <w:tr w:rsidR="00F076AD" w:rsidRPr="000405AA" w14:paraId="2062DB94" w14:textId="77777777" w:rsidTr="00662926">
        <w:trPr>
          <w:trHeight w:val="306"/>
        </w:trPr>
        <w:tc>
          <w:tcPr>
            <w:tcW w:w="2160" w:type="dxa"/>
          </w:tcPr>
          <w:p w14:paraId="65309AF2" w14:textId="77777777" w:rsidR="00F076AD" w:rsidRPr="000405AA" w:rsidRDefault="00F076AD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/ (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โอนออก)</w:t>
            </w:r>
          </w:p>
        </w:tc>
        <w:tc>
          <w:tcPr>
            <w:tcW w:w="990" w:type="dxa"/>
          </w:tcPr>
          <w:p w14:paraId="79F07D48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A8AC0BE" w14:textId="6D15D746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7,870</w:t>
            </w:r>
          </w:p>
        </w:tc>
        <w:tc>
          <w:tcPr>
            <w:tcW w:w="270" w:type="dxa"/>
          </w:tcPr>
          <w:p w14:paraId="5810EAC6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0B9F26" w14:textId="46C79853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  <w:tc>
          <w:tcPr>
            <w:tcW w:w="270" w:type="dxa"/>
          </w:tcPr>
          <w:p w14:paraId="04E539E4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EAA56F" w14:textId="0A93FA09" w:rsidR="00F076AD" w:rsidRPr="000405AA" w:rsidRDefault="00F076AD" w:rsidP="0034668A">
            <w:pPr>
              <w:pStyle w:val="acctfourfigures"/>
              <w:tabs>
                <w:tab w:val="clear" w:pos="765"/>
                <w:tab w:val="decimal" w:pos="427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D989B7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84E4A9" w14:textId="18431D45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(8,185)</w:t>
            </w:r>
          </w:p>
        </w:tc>
        <w:tc>
          <w:tcPr>
            <w:tcW w:w="270" w:type="dxa"/>
          </w:tcPr>
          <w:p w14:paraId="5544DD31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E68AAD" w14:textId="1AEBC39A" w:rsidR="00F076AD" w:rsidRPr="000405AA" w:rsidRDefault="00F076AD" w:rsidP="000F5A89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76AD" w:rsidRPr="000405AA" w14:paraId="390988B0" w14:textId="77777777" w:rsidTr="00662926">
        <w:trPr>
          <w:trHeight w:val="329"/>
        </w:trPr>
        <w:tc>
          <w:tcPr>
            <w:tcW w:w="2160" w:type="dxa"/>
          </w:tcPr>
          <w:p w14:paraId="0B8E703F" w14:textId="77777777" w:rsidR="00F076AD" w:rsidRPr="000405AA" w:rsidRDefault="00F076AD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</w:tcPr>
          <w:p w14:paraId="04EAC3CC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BFDCE3" w14:textId="1A031FE1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(180)</w:t>
            </w:r>
          </w:p>
        </w:tc>
        <w:tc>
          <w:tcPr>
            <w:tcW w:w="270" w:type="dxa"/>
          </w:tcPr>
          <w:p w14:paraId="5589C32F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11D04C" w14:textId="3795F7D7" w:rsidR="00F076AD" w:rsidRPr="000405AA" w:rsidRDefault="00F076AD" w:rsidP="005B121F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70AE81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4E35BDC" w14:textId="5010AA03" w:rsidR="00F076AD" w:rsidRPr="000405AA" w:rsidRDefault="00F076AD" w:rsidP="00662926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(13,431)</w:t>
            </w:r>
          </w:p>
        </w:tc>
        <w:tc>
          <w:tcPr>
            <w:tcW w:w="270" w:type="dxa"/>
          </w:tcPr>
          <w:p w14:paraId="3147EE53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F8EB31B" w14:textId="6882D68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(137)</w:t>
            </w:r>
          </w:p>
        </w:tc>
        <w:tc>
          <w:tcPr>
            <w:tcW w:w="270" w:type="dxa"/>
          </w:tcPr>
          <w:p w14:paraId="1079DB31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DAAC1C" w14:textId="3391CF5B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(13,748)</w:t>
            </w:r>
          </w:p>
        </w:tc>
      </w:tr>
      <w:tr w:rsidR="00F076AD" w:rsidRPr="000405AA" w14:paraId="31D6AD21" w14:textId="77777777" w:rsidTr="00662926">
        <w:trPr>
          <w:trHeight w:val="659"/>
        </w:trPr>
        <w:tc>
          <w:tcPr>
            <w:tcW w:w="2160" w:type="dxa"/>
            <w:shd w:val="clear" w:color="auto" w:fill="auto"/>
          </w:tcPr>
          <w:p w14:paraId="3DCD8B99" w14:textId="586B1C6C" w:rsidR="00F076AD" w:rsidRPr="000405AA" w:rsidRDefault="00F076AD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90" w:type="dxa"/>
          </w:tcPr>
          <w:p w14:paraId="11F61192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C476CCC" w14:textId="3D662068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BB36DF0" w14:textId="596A40DE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38,979</w:t>
            </w:r>
          </w:p>
        </w:tc>
        <w:tc>
          <w:tcPr>
            <w:tcW w:w="270" w:type="dxa"/>
          </w:tcPr>
          <w:p w14:paraId="5D8D81ED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16C0723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920AA3B" w14:textId="3B25BA62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73,019</w:t>
            </w:r>
          </w:p>
        </w:tc>
        <w:tc>
          <w:tcPr>
            <w:tcW w:w="270" w:type="dxa"/>
          </w:tcPr>
          <w:p w14:paraId="552F8A33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BD5AE88" w14:textId="77E62C2A" w:rsidR="00F076AD" w:rsidRPr="000405AA" w:rsidRDefault="00F076AD" w:rsidP="00662926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11,419</w:t>
            </w:r>
          </w:p>
        </w:tc>
        <w:tc>
          <w:tcPr>
            <w:tcW w:w="270" w:type="dxa"/>
          </w:tcPr>
          <w:p w14:paraId="6F954F60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E130A03" w14:textId="543941C4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2,560</w:t>
            </w:r>
          </w:p>
        </w:tc>
        <w:tc>
          <w:tcPr>
            <w:tcW w:w="270" w:type="dxa"/>
          </w:tcPr>
          <w:p w14:paraId="4B7403E9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CC6CDEC" w14:textId="339CD572" w:rsidR="00F076AD" w:rsidRPr="000405AA" w:rsidRDefault="00F076AD" w:rsidP="0066292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125,977</w:t>
            </w:r>
          </w:p>
        </w:tc>
      </w:tr>
      <w:tr w:rsidR="00F076AD" w:rsidRPr="000405AA" w14:paraId="64B41F32" w14:textId="77777777" w:rsidTr="00662926">
        <w:trPr>
          <w:trHeight w:val="306"/>
        </w:trPr>
        <w:tc>
          <w:tcPr>
            <w:tcW w:w="2160" w:type="dxa"/>
            <w:shd w:val="clear" w:color="auto" w:fill="auto"/>
          </w:tcPr>
          <w:p w14:paraId="672067C9" w14:textId="37714D47" w:rsidR="00F076AD" w:rsidRPr="000405AA" w:rsidRDefault="00F076AD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990" w:type="dxa"/>
          </w:tcPr>
          <w:p w14:paraId="0F56F4E0" w14:textId="1C16390D" w:rsidR="00F076AD" w:rsidRPr="000405AA" w:rsidRDefault="00F076AD" w:rsidP="00F076AD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-102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080" w:type="dxa"/>
          </w:tcPr>
          <w:p w14:paraId="613A7790" w14:textId="280CD513" w:rsidR="00F076AD" w:rsidRPr="000405AA" w:rsidRDefault="00F076AD" w:rsidP="00C1679C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09CA0C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98F610" w14:textId="777C3425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8,423</w:t>
            </w:r>
          </w:p>
        </w:tc>
        <w:tc>
          <w:tcPr>
            <w:tcW w:w="270" w:type="dxa"/>
          </w:tcPr>
          <w:p w14:paraId="4424BD7F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868A60" w14:textId="72E973D6" w:rsidR="00F076AD" w:rsidRPr="000405AA" w:rsidRDefault="00F076AD" w:rsidP="0034668A">
            <w:pPr>
              <w:pStyle w:val="acctfourfigures"/>
              <w:tabs>
                <w:tab w:val="clear" w:pos="765"/>
                <w:tab w:val="decimal" w:pos="427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776B87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64EE0B" w14:textId="22507CF0" w:rsidR="00F076AD" w:rsidRPr="000405AA" w:rsidRDefault="00F076AD" w:rsidP="00C1679C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0CC0DD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4F9FDA" w14:textId="5E0A6519" w:rsidR="00F076AD" w:rsidRPr="000405AA" w:rsidRDefault="00F076AD" w:rsidP="0066292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8,423</w:t>
            </w:r>
          </w:p>
        </w:tc>
      </w:tr>
      <w:tr w:rsidR="00F076AD" w:rsidRPr="000405AA" w14:paraId="05D9F2AE" w14:textId="77777777" w:rsidTr="00662926">
        <w:trPr>
          <w:trHeight w:val="306"/>
        </w:trPr>
        <w:tc>
          <w:tcPr>
            <w:tcW w:w="2160" w:type="dxa"/>
            <w:shd w:val="clear" w:color="auto" w:fill="auto"/>
          </w:tcPr>
          <w:p w14:paraId="13BC8F07" w14:textId="77777777" w:rsidR="00F076AD" w:rsidRPr="000405AA" w:rsidRDefault="00F076AD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2235E81A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49EE8BD" w14:textId="15FCE6FB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7,975</w:t>
            </w:r>
          </w:p>
        </w:tc>
        <w:tc>
          <w:tcPr>
            <w:tcW w:w="270" w:type="dxa"/>
          </w:tcPr>
          <w:p w14:paraId="7F535B65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E62F7F" w14:textId="550C5A29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270" w:type="dxa"/>
          </w:tcPr>
          <w:p w14:paraId="08B8F415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786E0B" w14:textId="55EBB813" w:rsidR="00F076AD" w:rsidRPr="000405AA" w:rsidRDefault="00F076AD" w:rsidP="0034668A">
            <w:pPr>
              <w:pStyle w:val="acctfourfigures"/>
              <w:tabs>
                <w:tab w:val="clear" w:pos="765"/>
                <w:tab w:val="decimal" w:pos="427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22807A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BA7920C" w14:textId="11463FE3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2,675</w:t>
            </w:r>
          </w:p>
        </w:tc>
        <w:tc>
          <w:tcPr>
            <w:tcW w:w="270" w:type="dxa"/>
          </w:tcPr>
          <w:p w14:paraId="669ACC5F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9F35A5" w14:textId="46ABF7AE" w:rsidR="00F076AD" w:rsidRPr="000405AA" w:rsidRDefault="00F076AD" w:rsidP="0066292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10,792</w:t>
            </w:r>
          </w:p>
        </w:tc>
      </w:tr>
      <w:tr w:rsidR="00F076AD" w:rsidRPr="000405AA" w14:paraId="73A9F46C" w14:textId="77777777" w:rsidTr="00662926">
        <w:trPr>
          <w:trHeight w:val="329"/>
        </w:trPr>
        <w:tc>
          <w:tcPr>
            <w:tcW w:w="2160" w:type="dxa"/>
            <w:shd w:val="clear" w:color="auto" w:fill="auto"/>
          </w:tcPr>
          <w:p w14:paraId="153FBABB" w14:textId="77777777" w:rsidR="00F076AD" w:rsidRPr="000405AA" w:rsidRDefault="00F076AD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/ (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โอนออก)</w:t>
            </w:r>
          </w:p>
        </w:tc>
        <w:tc>
          <w:tcPr>
            <w:tcW w:w="990" w:type="dxa"/>
          </w:tcPr>
          <w:p w14:paraId="2B4242CA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D772A36" w14:textId="0915FAC6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3,751</w:t>
            </w:r>
          </w:p>
        </w:tc>
        <w:tc>
          <w:tcPr>
            <w:tcW w:w="270" w:type="dxa"/>
          </w:tcPr>
          <w:p w14:paraId="7F9B19D4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3ACD67" w14:textId="0CEC1435" w:rsidR="00F076AD" w:rsidRPr="000405AA" w:rsidRDefault="00F076AD" w:rsidP="00711CC5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E6DE21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E47F9E" w14:textId="57CFEA60" w:rsidR="00F076AD" w:rsidRPr="000405AA" w:rsidRDefault="00F076AD" w:rsidP="0034668A">
            <w:pPr>
              <w:pStyle w:val="acctfourfigures"/>
              <w:tabs>
                <w:tab w:val="clear" w:pos="765"/>
                <w:tab w:val="decimal" w:pos="427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008BF8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066C14" w14:textId="3AA37E11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751</w:t>
            </w: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76D23F1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08A4DF" w14:textId="21018839" w:rsidR="00F076AD" w:rsidRPr="000405AA" w:rsidRDefault="00F076AD" w:rsidP="00711CC5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76AD" w:rsidRPr="000405AA" w14:paraId="7687DCA9" w14:textId="77777777" w:rsidTr="00662926">
        <w:trPr>
          <w:trHeight w:val="306"/>
        </w:trPr>
        <w:tc>
          <w:tcPr>
            <w:tcW w:w="2160" w:type="dxa"/>
            <w:shd w:val="clear" w:color="auto" w:fill="auto"/>
          </w:tcPr>
          <w:p w14:paraId="5A12C559" w14:textId="77777777" w:rsidR="00F076AD" w:rsidRPr="000405AA" w:rsidRDefault="00F076AD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</w:tcPr>
          <w:p w14:paraId="7FAF1629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46608F" w14:textId="28091674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(209)</w:t>
            </w:r>
          </w:p>
        </w:tc>
        <w:tc>
          <w:tcPr>
            <w:tcW w:w="270" w:type="dxa"/>
          </w:tcPr>
          <w:p w14:paraId="07F323F8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B7A8A7" w14:textId="22B021DB" w:rsidR="00F076AD" w:rsidRPr="000405AA" w:rsidRDefault="00F076AD" w:rsidP="00711CC5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CDD40D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04CD835" w14:textId="610F7AC6" w:rsidR="00F076AD" w:rsidRPr="000405AA" w:rsidRDefault="00F076AD" w:rsidP="00662926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(9,752)</w:t>
            </w:r>
          </w:p>
        </w:tc>
        <w:tc>
          <w:tcPr>
            <w:tcW w:w="270" w:type="dxa"/>
          </w:tcPr>
          <w:p w14:paraId="6F0F28CA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39CCEC9" w14:textId="29E5DD2A" w:rsidR="00F076AD" w:rsidRPr="000405AA" w:rsidRDefault="00F076AD" w:rsidP="00711CC5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B5C32C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50D33C5" w14:textId="2D40FAB8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(9,961)</w:t>
            </w:r>
          </w:p>
        </w:tc>
      </w:tr>
      <w:tr w:rsidR="00F076AD" w:rsidRPr="000405AA" w14:paraId="04063D71" w14:textId="77777777" w:rsidTr="00662926">
        <w:trPr>
          <w:trHeight w:val="353"/>
        </w:trPr>
        <w:tc>
          <w:tcPr>
            <w:tcW w:w="2160" w:type="dxa"/>
            <w:shd w:val="clear" w:color="auto" w:fill="auto"/>
          </w:tcPr>
          <w:p w14:paraId="55294644" w14:textId="29211B48" w:rsidR="00F076AD" w:rsidRPr="000405AA" w:rsidRDefault="00F076AD" w:rsidP="005B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405A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90" w:type="dxa"/>
          </w:tcPr>
          <w:p w14:paraId="3602AA36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64DE3A2" w14:textId="7AF221AC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50,496</w:t>
            </w:r>
          </w:p>
        </w:tc>
        <w:tc>
          <w:tcPr>
            <w:tcW w:w="270" w:type="dxa"/>
          </w:tcPr>
          <w:p w14:paraId="2522A987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DCE5445" w14:textId="74E0F80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81,584</w:t>
            </w:r>
          </w:p>
        </w:tc>
        <w:tc>
          <w:tcPr>
            <w:tcW w:w="270" w:type="dxa"/>
          </w:tcPr>
          <w:p w14:paraId="2F83A5B2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787434" w14:textId="54A41486" w:rsidR="00F076AD" w:rsidRPr="000405AA" w:rsidRDefault="00F076AD" w:rsidP="00662926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1,667</w:t>
            </w:r>
          </w:p>
        </w:tc>
        <w:tc>
          <w:tcPr>
            <w:tcW w:w="270" w:type="dxa"/>
          </w:tcPr>
          <w:p w14:paraId="700EE739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96AF9" w14:textId="4ABE4D59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1,484</w:t>
            </w:r>
          </w:p>
        </w:tc>
        <w:tc>
          <w:tcPr>
            <w:tcW w:w="270" w:type="dxa"/>
          </w:tcPr>
          <w:p w14:paraId="78199045" w14:textId="77777777" w:rsidR="00F076AD" w:rsidRPr="000405AA" w:rsidRDefault="00F076AD" w:rsidP="005B121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0A1A7" w14:textId="59D806AC" w:rsidR="00F076AD" w:rsidRPr="000405AA" w:rsidRDefault="00F076AD" w:rsidP="0066292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135,231</w:t>
            </w:r>
          </w:p>
        </w:tc>
      </w:tr>
    </w:tbl>
    <w:p w14:paraId="6C82A8FF" w14:textId="77777777" w:rsidR="006F5FCB" w:rsidRPr="000405AA" w:rsidRDefault="006F5FCB">
      <w:r w:rsidRPr="000405AA">
        <w:br w:type="page"/>
      </w:r>
    </w:p>
    <w:tbl>
      <w:tblPr>
        <w:tblW w:w="96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540"/>
        <w:gridCol w:w="1170"/>
        <w:gridCol w:w="270"/>
        <w:gridCol w:w="1170"/>
        <w:gridCol w:w="270"/>
        <w:gridCol w:w="1080"/>
        <w:gridCol w:w="270"/>
        <w:gridCol w:w="1260"/>
        <w:gridCol w:w="270"/>
        <w:gridCol w:w="1083"/>
      </w:tblGrid>
      <w:tr w:rsidR="006F5FCB" w:rsidRPr="000405AA" w14:paraId="4A7F9D19" w14:textId="77777777" w:rsidTr="00662926">
        <w:trPr>
          <w:trHeight w:val="254"/>
          <w:tblHeader/>
        </w:trPr>
        <w:tc>
          <w:tcPr>
            <w:tcW w:w="2250" w:type="dxa"/>
          </w:tcPr>
          <w:p w14:paraId="247F9D52" w14:textId="77777777" w:rsidR="006F5FCB" w:rsidRPr="000405AA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4EC31207" w14:textId="77777777" w:rsidR="006F5FCB" w:rsidRPr="000405AA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43" w:type="dxa"/>
            <w:gridSpan w:val="9"/>
          </w:tcPr>
          <w:p w14:paraId="2C977C13" w14:textId="77777777" w:rsidR="006F5FCB" w:rsidRPr="000405AA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F5FCB" w:rsidRPr="000405AA" w14:paraId="1B8A6214" w14:textId="77777777" w:rsidTr="00662926">
        <w:trPr>
          <w:trHeight w:val="1280"/>
          <w:tblHeader/>
        </w:trPr>
        <w:tc>
          <w:tcPr>
            <w:tcW w:w="2250" w:type="dxa"/>
          </w:tcPr>
          <w:p w14:paraId="1CBAAAC4" w14:textId="77777777" w:rsidR="006F5FCB" w:rsidRPr="000405AA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40" w:type="dxa"/>
          </w:tcPr>
          <w:p w14:paraId="4035DD25" w14:textId="77777777" w:rsidR="006F5FCB" w:rsidRPr="000405AA" w:rsidRDefault="006F5FCB" w:rsidP="00D267B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71BA44" w14:textId="77777777" w:rsidR="006F5FCB" w:rsidRPr="000405AA" w:rsidRDefault="006F5FCB" w:rsidP="00D267B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03BD23" w14:textId="7E6FDF32" w:rsidR="006F5FCB" w:rsidRPr="000405AA" w:rsidRDefault="006F5FCB" w:rsidP="00662926">
            <w:pPr>
              <w:tabs>
                <w:tab w:val="clear" w:pos="1871"/>
                <w:tab w:val="left" w:pos="32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0D7BBA10" w14:textId="77777777" w:rsidR="006F5FCB" w:rsidRPr="000405AA" w:rsidRDefault="006F5FCB" w:rsidP="0066292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9DC330" w14:textId="77777777" w:rsidR="006F5FCB" w:rsidRPr="000405AA" w:rsidRDefault="006F5FCB" w:rsidP="00D267B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  <w:vAlign w:val="center"/>
          </w:tcPr>
          <w:p w14:paraId="6555FE4C" w14:textId="77777777" w:rsidR="006F5FCB" w:rsidRPr="000405AA" w:rsidRDefault="006F5FCB" w:rsidP="00D267B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2F099F19" w14:textId="77777777" w:rsidR="006F5FCB" w:rsidRPr="000405AA" w:rsidRDefault="006F5FCB" w:rsidP="00D267B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เครื่องหมายการค้าและ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ค่าสิทธิบัตร</w:t>
            </w:r>
          </w:p>
        </w:tc>
        <w:tc>
          <w:tcPr>
            <w:tcW w:w="270" w:type="dxa"/>
            <w:vAlign w:val="center"/>
          </w:tcPr>
          <w:p w14:paraId="1F2954BB" w14:textId="77777777" w:rsidR="006F5FCB" w:rsidRPr="000405AA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0FA44AD3" w14:textId="77777777" w:rsidR="006F5FCB" w:rsidRPr="000405AA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D73FAB" w14:textId="77777777" w:rsidR="006F5FCB" w:rsidRPr="000405AA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</w:t>
            </w:r>
          </w:p>
          <w:p w14:paraId="58B253BE" w14:textId="77777777" w:rsidR="006F5FCB" w:rsidRPr="000405AA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แฟรนไชส์</w:t>
            </w:r>
          </w:p>
        </w:tc>
        <w:tc>
          <w:tcPr>
            <w:tcW w:w="270" w:type="dxa"/>
            <w:vAlign w:val="center"/>
          </w:tcPr>
          <w:p w14:paraId="4C438AF2" w14:textId="77777777" w:rsidR="006F5FCB" w:rsidRPr="000405AA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56364778" w14:textId="77777777" w:rsidR="006F5FCB" w:rsidRPr="000405AA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60B376" w14:textId="77777777" w:rsidR="006F5FCB" w:rsidRPr="000405AA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สินทรัพย์ระหว่างติดตั้ง</w:t>
            </w:r>
          </w:p>
        </w:tc>
        <w:tc>
          <w:tcPr>
            <w:tcW w:w="270" w:type="dxa"/>
          </w:tcPr>
          <w:p w14:paraId="47D1B326" w14:textId="77777777" w:rsidR="006F5FCB" w:rsidRPr="000405AA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2D28741" w14:textId="77777777" w:rsidR="006F5FCB" w:rsidRPr="000405AA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9BA945" w14:textId="77777777" w:rsidR="006F5FCB" w:rsidRPr="000405AA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B9A20A" w14:textId="77777777" w:rsidR="006F5FCB" w:rsidRPr="000405AA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F5FCB" w:rsidRPr="000405AA" w14:paraId="58959B33" w14:textId="77777777" w:rsidTr="00662926">
        <w:trPr>
          <w:trHeight w:val="329"/>
          <w:tblHeader/>
        </w:trPr>
        <w:tc>
          <w:tcPr>
            <w:tcW w:w="2250" w:type="dxa"/>
          </w:tcPr>
          <w:p w14:paraId="26E16A44" w14:textId="77777777" w:rsidR="006F5FCB" w:rsidRPr="000405AA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40" w:type="dxa"/>
          </w:tcPr>
          <w:p w14:paraId="30B673BE" w14:textId="77777777" w:rsidR="006F5FCB" w:rsidRPr="000405AA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843" w:type="dxa"/>
            <w:gridSpan w:val="9"/>
          </w:tcPr>
          <w:p w14:paraId="62830CF9" w14:textId="77777777" w:rsidR="006F5FCB" w:rsidRPr="000405AA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F5FCB" w:rsidRPr="000405AA" w14:paraId="1E96CBAD" w14:textId="77777777" w:rsidTr="00662926">
        <w:trPr>
          <w:trHeight w:val="353"/>
        </w:trPr>
        <w:tc>
          <w:tcPr>
            <w:tcW w:w="2250" w:type="dxa"/>
            <w:shd w:val="clear" w:color="auto" w:fill="auto"/>
          </w:tcPr>
          <w:p w14:paraId="6766900D" w14:textId="77777777" w:rsidR="006F5FCB" w:rsidRPr="000405AA" w:rsidRDefault="006F5FCB" w:rsidP="006F5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ค่าตัดจำหน่ายและขาดทุน</w:t>
            </w:r>
          </w:p>
          <w:p w14:paraId="10FD01A8" w14:textId="64B12421" w:rsidR="006F5FCB" w:rsidRPr="000405AA" w:rsidRDefault="006F5FCB" w:rsidP="006F5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จากการด้อยค่า</w:t>
            </w:r>
          </w:p>
        </w:tc>
        <w:tc>
          <w:tcPr>
            <w:tcW w:w="540" w:type="dxa"/>
          </w:tcPr>
          <w:p w14:paraId="55355003" w14:textId="77777777" w:rsidR="006F5FCB" w:rsidRPr="000405AA" w:rsidRDefault="006F5FCB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4B75F4" w14:textId="77777777" w:rsidR="006F5FCB" w:rsidRPr="000405AA" w:rsidRDefault="006F5FCB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F8FCF0" w14:textId="77777777" w:rsidR="006F5FCB" w:rsidRPr="000405AA" w:rsidRDefault="006F5FCB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0C613A" w14:textId="77777777" w:rsidR="006F5FCB" w:rsidRPr="000405AA" w:rsidRDefault="006F5FCB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FA9FFA" w14:textId="77777777" w:rsidR="006F5FCB" w:rsidRPr="000405AA" w:rsidRDefault="006F5FCB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D7EC40" w14:textId="77777777" w:rsidR="006F5FCB" w:rsidRPr="000405AA" w:rsidRDefault="006F5FCB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8F1018" w14:textId="77777777" w:rsidR="006F5FCB" w:rsidRPr="000405AA" w:rsidRDefault="006F5FCB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4692F14" w14:textId="77777777" w:rsidR="006F5FCB" w:rsidRPr="000405AA" w:rsidRDefault="006F5FCB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3FDB40" w14:textId="77777777" w:rsidR="006F5FCB" w:rsidRPr="000405AA" w:rsidRDefault="006F5FCB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CAD694" w14:textId="77777777" w:rsidR="006F5FCB" w:rsidRPr="000405AA" w:rsidRDefault="006F5FCB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076AD" w:rsidRPr="000405AA" w14:paraId="48B433BF" w14:textId="77777777" w:rsidTr="00662926">
        <w:trPr>
          <w:trHeight w:val="353"/>
        </w:trPr>
        <w:tc>
          <w:tcPr>
            <w:tcW w:w="2250" w:type="dxa"/>
            <w:shd w:val="clear" w:color="auto" w:fill="auto"/>
          </w:tcPr>
          <w:p w14:paraId="0A4C0638" w14:textId="5FA39F74" w:rsidR="00F076AD" w:rsidRPr="000405AA" w:rsidRDefault="00F076AD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540" w:type="dxa"/>
          </w:tcPr>
          <w:p w14:paraId="59002821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A71ACE" w14:textId="241872FD" w:rsidR="00F076AD" w:rsidRPr="000405AA" w:rsidRDefault="00F076AD" w:rsidP="006629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22,603</w:t>
            </w:r>
          </w:p>
        </w:tc>
        <w:tc>
          <w:tcPr>
            <w:tcW w:w="270" w:type="dxa"/>
          </w:tcPr>
          <w:p w14:paraId="16BC1134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ECAC7D" w14:textId="41D4F549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270" w:type="dxa"/>
          </w:tcPr>
          <w:p w14:paraId="5DA224E1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6DB40A" w14:textId="2D40CC12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17,663</w:t>
            </w:r>
          </w:p>
        </w:tc>
        <w:tc>
          <w:tcPr>
            <w:tcW w:w="270" w:type="dxa"/>
          </w:tcPr>
          <w:p w14:paraId="7BA0B779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ABA6F9" w14:textId="508F8836" w:rsidR="00F076AD" w:rsidRPr="000405AA" w:rsidRDefault="00F076AD" w:rsidP="000F5A89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318EC6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3F267C" w14:textId="3FDB752E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40,570</w:t>
            </w:r>
          </w:p>
        </w:tc>
      </w:tr>
      <w:tr w:rsidR="00F076AD" w:rsidRPr="000405AA" w14:paraId="64C3DE50" w14:textId="77777777" w:rsidTr="00662926">
        <w:trPr>
          <w:trHeight w:val="353"/>
        </w:trPr>
        <w:tc>
          <w:tcPr>
            <w:tcW w:w="2250" w:type="dxa"/>
            <w:shd w:val="clear" w:color="auto" w:fill="auto"/>
          </w:tcPr>
          <w:p w14:paraId="4431F1EA" w14:textId="5B653574" w:rsidR="00F076AD" w:rsidRPr="000405AA" w:rsidRDefault="00F076AD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540" w:type="dxa"/>
          </w:tcPr>
          <w:p w14:paraId="6C5E32D2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D32B602" w14:textId="76105A1E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557</w:t>
            </w:r>
          </w:p>
        </w:tc>
        <w:tc>
          <w:tcPr>
            <w:tcW w:w="270" w:type="dxa"/>
          </w:tcPr>
          <w:p w14:paraId="0D7D2493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F0D793" w14:textId="20663A85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270" w:type="dxa"/>
          </w:tcPr>
          <w:p w14:paraId="768AD068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6A13DA" w14:textId="7CFE648B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4,209</w:t>
            </w:r>
          </w:p>
        </w:tc>
        <w:tc>
          <w:tcPr>
            <w:tcW w:w="270" w:type="dxa"/>
          </w:tcPr>
          <w:p w14:paraId="6E886597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AE3211" w14:textId="0C07065E" w:rsidR="00F076AD" w:rsidRPr="000405AA" w:rsidRDefault="00F076AD" w:rsidP="000F5A89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C37259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066E56" w14:textId="07123909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10,014</w:t>
            </w:r>
          </w:p>
        </w:tc>
      </w:tr>
      <w:tr w:rsidR="00F076AD" w:rsidRPr="000405AA" w14:paraId="5FF81086" w14:textId="77777777" w:rsidTr="00662926">
        <w:trPr>
          <w:trHeight w:val="353"/>
        </w:trPr>
        <w:tc>
          <w:tcPr>
            <w:tcW w:w="2250" w:type="dxa"/>
            <w:shd w:val="clear" w:color="auto" w:fill="auto"/>
          </w:tcPr>
          <w:p w14:paraId="10C7E9C1" w14:textId="54C08539" w:rsidR="00F076AD" w:rsidRPr="000405AA" w:rsidRDefault="00F076AD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540" w:type="dxa"/>
          </w:tcPr>
          <w:p w14:paraId="02C88F98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05F40D7" w14:textId="74D0A14A" w:rsidR="00F076AD" w:rsidRPr="000405AA" w:rsidRDefault="00F076AD" w:rsidP="000F5A8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1476CFE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2D33E6" w14:textId="0E35E523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270" w:type="dxa"/>
          </w:tcPr>
          <w:p w14:paraId="1D2CE06A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A9FEAC" w14:textId="44A4394B" w:rsidR="00F076AD" w:rsidRPr="000405AA" w:rsidRDefault="00F076AD" w:rsidP="000F5A8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9C0737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5CDB70D" w14:textId="6B36DA52" w:rsidR="00F076AD" w:rsidRPr="000405AA" w:rsidRDefault="00F076AD" w:rsidP="000F5A89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F4410A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701C3C" w14:textId="32626118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</w:tr>
      <w:tr w:rsidR="00F076AD" w:rsidRPr="000405AA" w14:paraId="1C8711ED" w14:textId="77777777" w:rsidTr="00662926">
        <w:trPr>
          <w:trHeight w:val="353"/>
        </w:trPr>
        <w:tc>
          <w:tcPr>
            <w:tcW w:w="2250" w:type="dxa"/>
            <w:shd w:val="clear" w:color="auto" w:fill="auto"/>
          </w:tcPr>
          <w:p w14:paraId="493493AE" w14:textId="05C27CED" w:rsidR="00F076AD" w:rsidRPr="000405AA" w:rsidRDefault="00F076AD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540" w:type="dxa"/>
          </w:tcPr>
          <w:p w14:paraId="2C911E95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CC61C0" w14:textId="6339697F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(129)</w:t>
            </w:r>
          </w:p>
        </w:tc>
        <w:tc>
          <w:tcPr>
            <w:tcW w:w="270" w:type="dxa"/>
          </w:tcPr>
          <w:p w14:paraId="19CF03EE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5D67AA2" w14:textId="65D0CC99" w:rsidR="00F076AD" w:rsidRPr="000405AA" w:rsidRDefault="00F076AD" w:rsidP="000F5A8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2B6309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82FD01" w14:textId="137D0909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(13,227)</w:t>
            </w:r>
          </w:p>
        </w:tc>
        <w:tc>
          <w:tcPr>
            <w:tcW w:w="270" w:type="dxa"/>
          </w:tcPr>
          <w:p w14:paraId="0B30D3B4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B365510" w14:textId="5C831407" w:rsidR="00F076AD" w:rsidRPr="000405AA" w:rsidRDefault="00F076AD" w:rsidP="000F5A89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6A3B41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C6FEA94" w14:textId="546ADE3B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(13,356)</w:t>
            </w:r>
          </w:p>
        </w:tc>
      </w:tr>
      <w:tr w:rsidR="00F076AD" w:rsidRPr="000405AA" w14:paraId="53A87E22" w14:textId="77777777" w:rsidTr="00662926">
        <w:trPr>
          <w:trHeight w:val="353"/>
        </w:trPr>
        <w:tc>
          <w:tcPr>
            <w:tcW w:w="2250" w:type="dxa"/>
            <w:shd w:val="clear" w:color="auto" w:fill="auto"/>
          </w:tcPr>
          <w:p w14:paraId="04C762C7" w14:textId="2ED451D3" w:rsidR="00F076AD" w:rsidRPr="000405AA" w:rsidRDefault="00F076AD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540" w:type="dxa"/>
          </w:tcPr>
          <w:p w14:paraId="30765D05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9242878" w14:textId="564F04C2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5633EB9" w14:textId="466EF119" w:rsidR="00F076AD" w:rsidRPr="000405AA" w:rsidRDefault="00F076AD" w:rsidP="006629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28,031</w:t>
            </w:r>
          </w:p>
        </w:tc>
        <w:tc>
          <w:tcPr>
            <w:tcW w:w="270" w:type="dxa"/>
          </w:tcPr>
          <w:p w14:paraId="0B6A293C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2BC971A" w14:textId="78E4D76B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3,552</w:t>
            </w:r>
          </w:p>
        </w:tc>
        <w:tc>
          <w:tcPr>
            <w:tcW w:w="270" w:type="dxa"/>
          </w:tcPr>
          <w:p w14:paraId="17FD6BAF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018C4A2" w14:textId="7E292618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8,645</w:t>
            </w:r>
          </w:p>
        </w:tc>
        <w:tc>
          <w:tcPr>
            <w:tcW w:w="270" w:type="dxa"/>
          </w:tcPr>
          <w:p w14:paraId="013C6434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4DCE15B" w14:textId="0BA75B3C" w:rsidR="00F076AD" w:rsidRPr="000405AA" w:rsidRDefault="00F076AD" w:rsidP="000F5A89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BE17F5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A9E44F" w14:textId="2E63D1A8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40,228</w:t>
            </w:r>
          </w:p>
        </w:tc>
      </w:tr>
      <w:tr w:rsidR="00F076AD" w:rsidRPr="000405AA" w14:paraId="114C0560" w14:textId="77777777" w:rsidTr="00662926">
        <w:trPr>
          <w:trHeight w:val="353"/>
        </w:trPr>
        <w:tc>
          <w:tcPr>
            <w:tcW w:w="2250" w:type="dxa"/>
            <w:shd w:val="clear" w:color="auto" w:fill="auto"/>
          </w:tcPr>
          <w:p w14:paraId="01FBAEDE" w14:textId="77777777" w:rsidR="00F076AD" w:rsidRPr="000405AA" w:rsidRDefault="00F076AD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540" w:type="dxa"/>
          </w:tcPr>
          <w:p w14:paraId="4536C648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0E76744" w14:textId="47DB5ACA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944</w:t>
            </w:r>
          </w:p>
        </w:tc>
        <w:tc>
          <w:tcPr>
            <w:tcW w:w="270" w:type="dxa"/>
          </w:tcPr>
          <w:p w14:paraId="487148BC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003482" w14:textId="742B3D60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270" w:type="dxa"/>
          </w:tcPr>
          <w:p w14:paraId="4BEB26DC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3E9247" w14:textId="2BF590D5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1,316</w:t>
            </w:r>
          </w:p>
        </w:tc>
        <w:tc>
          <w:tcPr>
            <w:tcW w:w="270" w:type="dxa"/>
          </w:tcPr>
          <w:p w14:paraId="567E64CA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ED7FA9" w14:textId="06C20E2E" w:rsidR="00F076AD" w:rsidRPr="000405AA" w:rsidRDefault="00F076AD" w:rsidP="00711CC5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474DE9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84C37A" w14:textId="36BB9D16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9,516</w:t>
            </w:r>
          </w:p>
        </w:tc>
      </w:tr>
      <w:tr w:rsidR="00F076AD" w:rsidRPr="000405AA" w14:paraId="78F68DCB" w14:textId="77777777" w:rsidTr="00662926">
        <w:trPr>
          <w:trHeight w:val="353"/>
        </w:trPr>
        <w:tc>
          <w:tcPr>
            <w:tcW w:w="2250" w:type="dxa"/>
            <w:shd w:val="clear" w:color="auto" w:fill="auto"/>
          </w:tcPr>
          <w:p w14:paraId="55F8F6F3" w14:textId="77777777" w:rsidR="00F076AD" w:rsidRPr="000405AA" w:rsidRDefault="00F076AD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540" w:type="dxa"/>
          </w:tcPr>
          <w:p w14:paraId="78B48396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E5DD3AC" w14:textId="61619C42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(145)</w:t>
            </w:r>
          </w:p>
        </w:tc>
        <w:tc>
          <w:tcPr>
            <w:tcW w:w="270" w:type="dxa"/>
          </w:tcPr>
          <w:p w14:paraId="408E218F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AA4E02" w14:textId="4CE46AB4" w:rsidR="00F076AD" w:rsidRPr="000405AA" w:rsidRDefault="00F076AD" w:rsidP="00BA2F5D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7F5B26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D89206" w14:textId="0272F41C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(9,624)</w:t>
            </w:r>
          </w:p>
        </w:tc>
        <w:tc>
          <w:tcPr>
            <w:tcW w:w="270" w:type="dxa"/>
          </w:tcPr>
          <w:p w14:paraId="6266EC7C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8B3813" w14:textId="0F0B8CA6" w:rsidR="00F076AD" w:rsidRPr="000405AA" w:rsidRDefault="00F076AD" w:rsidP="00BA2F5D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F3015F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889CDD" w14:textId="04A3112C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(9,769)</w:t>
            </w:r>
          </w:p>
        </w:tc>
      </w:tr>
      <w:tr w:rsidR="00F076AD" w:rsidRPr="000405AA" w14:paraId="413045E3" w14:textId="77777777" w:rsidTr="00662926">
        <w:trPr>
          <w:trHeight w:val="353"/>
        </w:trPr>
        <w:tc>
          <w:tcPr>
            <w:tcW w:w="2250" w:type="dxa"/>
            <w:shd w:val="clear" w:color="auto" w:fill="auto"/>
          </w:tcPr>
          <w:p w14:paraId="25AA97D6" w14:textId="03D4EFC6" w:rsidR="00F076AD" w:rsidRPr="000405AA" w:rsidRDefault="00F076AD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405A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540" w:type="dxa"/>
          </w:tcPr>
          <w:p w14:paraId="04283983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A7E78DC" w14:textId="40291C1C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35,830</w:t>
            </w:r>
          </w:p>
        </w:tc>
        <w:tc>
          <w:tcPr>
            <w:tcW w:w="270" w:type="dxa"/>
          </w:tcPr>
          <w:p w14:paraId="60EF8482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BB6157" w14:textId="4BC59B7E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3,808</w:t>
            </w:r>
          </w:p>
        </w:tc>
        <w:tc>
          <w:tcPr>
            <w:tcW w:w="270" w:type="dxa"/>
          </w:tcPr>
          <w:p w14:paraId="329238F2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F7CCC" w14:textId="3221D2BE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337</w:t>
            </w:r>
          </w:p>
        </w:tc>
        <w:tc>
          <w:tcPr>
            <w:tcW w:w="270" w:type="dxa"/>
          </w:tcPr>
          <w:p w14:paraId="378372A1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16022" w14:textId="569E9059" w:rsidR="00F076AD" w:rsidRPr="000405AA" w:rsidRDefault="00F076AD" w:rsidP="00BA2F5D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61C36F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32CF2" w14:textId="2A3495A8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39,975</w:t>
            </w:r>
          </w:p>
        </w:tc>
      </w:tr>
      <w:tr w:rsidR="00F076AD" w:rsidRPr="000405AA" w14:paraId="268A2050" w14:textId="77777777" w:rsidTr="00662926">
        <w:trPr>
          <w:trHeight w:val="353"/>
        </w:trPr>
        <w:tc>
          <w:tcPr>
            <w:tcW w:w="2250" w:type="dxa"/>
            <w:shd w:val="clear" w:color="auto" w:fill="auto"/>
          </w:tcPr>
          <w:p w14:paraId="73F5E69C" w14:textId="77777777" w:rsidR="00F076AD" w:rsidRPr="000405AA" w:rsidRDefault="00F076AD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B9CE403" w14:textId="77777777" w:rsidR="00F076AD" w:rsidRPr="000405AA" w:rsidRDefault="00F076AD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540" w:type="dxa"/>
          </w:tcPr>
          <w:p w14:paraId="4180040B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D04C5A" w14:textId="16331A2E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0E177A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A763B0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A80B89" w14:textId="77777777" w:rsidR="00F076AD" w:rsidRPr="000405AA" w:rsidRDefault="00F076AD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CF7FBD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646CB9" w14:textId="77777777" w:rsidR="00F076AD" w:rsidRPr="000405AA" w:rsidRDefault="00F076AD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ABC0CF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10A99B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476212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076AD" w:rsidRPr="000405AA" w14:paraId="0EE04A97" w14:textId="77777777" w:rsidTr="00662926">
        <w:trPr>
          <w:trHeight w:val="353"/>
        </w:trPr>
        <w:tc>
          <w:tcPr>
            <w:tcW w:w="2250" w:type="dxa"/>
            <w:shd w:val="clear" w:color="auto" w:fill="auto"/>
          </w:tcPr>
          <w:p w14:paraId="1C065363" w14:textId="722CC1B2" w:rsidR="00F076AD" w:rsidRPr="000405AA" w:rsidRDefault="00F076AD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405A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540" w:type="dxa"/>
          </w:tcPr>
          <w:p w14:paraId="02241188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84A8601" w14:textId="6727EFB6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10,948</w:t>
            </w:r>
          </w:p>
        </w:tc>
        <w:tc>
          <w:tcPr>
            <w:tcW w:w="270" w:type="dxa"/>
          </w:tcPr>
          <w:p w14:paraId="4E038D62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953CB34" w14:textId="03A4223D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69,467</w:t>
            </w:r>
          </w:p>
        </w:tc>
        <w:tc>
          <w:tcPr>
            <w:tcW w:w="270" w:type="dxa"/>
            <w:vAlign w:val="bottom"/>
          </w:tcPr>
          <w:p w14:paraId="1EA78B98" w14:textId="77777777" w:rsidR="00F076AD" w:rsidRPr="000405AA" w:rsidRDefault="00F076AD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CA309E2" w14:textId="15F4578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2,774</w:t>
            </w:r>
          </w:p>
        </w:tc>
        <w:tc>
          <w:tcPr>
            <w:tcW w:w="270" w:type="dxa"/>
            <w:vAlign w:val="bottom"/>
          </w:tcPr>
          <w:p w14:paraId="35BED767" w14:textId="77777777" w:rsidR="00F076AD" w:rsidRPr="000405AA" w:rsidRDefault="00F076AD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55A5C03" w14:textId="67445988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2,560</w:t>
            </w:r>
          </w:p>
        </w:tc>
        <w:tc>
          <w:tcPr>
            <w:tcW w:w="270" w:type="dxa"/>
          </w:tcPr>
          <w:p w14:paraId="2688D7E0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ACE7EB8" w14:textId="5B6E1753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85,749</w:t>
            </w:r>
          </w:p>
        </w:tc>
      </w:tr>
      <w:tr w:rsidR="00F076AD" w:rsidRPr="000405AA" w14:paraId="749E4CA8" w14:textId="77777777" w:rsidTr="00662926">
        <w:trPr>
          <w:trHeight w:val="353"/>
        </w:trPr>
        <w:tc>
          <w:tcPr>
            <w:tcW w:w="2250" w:type="dxa"/>
            <w:shd w:val="clear" w:color="auto" w:fill="auto"/>
          </w:tcPr>
          <w:p w14:paraId="4D9A2C24" w14:textId="0864768F" w:rsidR="00F076AD" w:rsidRPr="000405AA" w:rsidRDefault="00F076AD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405A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540" w:type="dxa"/>
          </w:tcPr>
          <w:p w14:paraId="5C70F3A1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82717AF" w14:textId="3CC13DE9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14,666</w:t>
            </w:r>
          </w:p>
        </w:tc>
        <w:tc>
          <w:tcPr>
            <w:tcW w:w="270" w:type="dxa"/>
          </w:tcPr>
          <w:p w14:paraId="6EC472E8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79226D" w14:textId="5AE921F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77,776</w:t>
            </w:r>
          </w:p>
        </w:tc>
        <w:tc>
          <w:tcPr>
            <w:tcW w:w="270" w:type="dxa"/>
            <w:vAlign w:val="bottom"/>
          </w:tcPr>
          <w:p w14:paraId="1F2A51B1" w14:textId="77777777" w:rsidR="00F076AD" w:rsidRPr="000405AA" w:rsidRDefault="00F076AD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58CBF94" w14:textId="3BFD6195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1,330</w:t>
            </w:r>
          </w:p>
        </w:tc>
        <w:tc>
          <w:tcPr>
            <w:tcW w:w="270" w:type="dxa"/>
            <w:vAlign w:val="bottom"/>
          </w:tcPr>
          <w:p w14:paraId="739E72A8" w14:textId="77777777" w:rsidR="00F076AD" w:rsidRPr="000405AA" w:rsidRDefault="00F076AD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0A1901E" w14:textId="3C43BA7D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1,484</w:t>
            </w:r>
          </w:p>
        </w:tc>
        <w:tc>
          <w:tcPr>
            <w:tcW w:w="270" w:type="dxa"/>
            <w:tcBorders>
              <w:bottom w:val="nil"/>
            </w:tcBorders>
          </w:tcPr>
          <w:p w14:paraId="712296C1" w14:textId="77777777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6FE4B5F" w14:textId="6198FC7D" w:rsidR="00F076AD" w:rsidRPr="000405AA" w:rsidRDefault="00F076AD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95,256</w:t>
            </w:r>
          </w:p>
        </w:tc>
      </w:tr>
    </w:tbl>
    <w:p w14:paraId="77EFBE5E" w14:textId="77777777" w:rsidR="008B14E9" w:rsidRPr="000405AA" w:rsidRDefault="008B14E9" w:rsidP="003E0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</w:p>
    <w:p w14:paraId="0AC1B8C4" w14:textId="2D0C4364" w:rsidR="000F5A89" w:rsidRPr="000405AA" w:rsidRDefault="00FA728A" w:rsidP="00833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hAnsi="Angsana New" w:hint="cs"/>
          <w:sz w:val="30"/>
          <w:szCs w:val="30"/>
          <w:cs/>
        </w:rPr>
        <w:t>ในระหว่างปี</w:t>
      </w:r>
      <w:r w:rsidR="00E60D38" w:rsidRPr="000405AA">
        <w:rPr>
          <w:rFonts w:ascii="Angsana New" w:hAnsi="Angsana New" w:hint="cs"/>
          <w:sz w:val="30"/>
          <w:szCs w:val="30"/>
          <w:cs/>
        </w:rPr>
        <w:t xml:space="preserve"> </w:t>
      </w:r>
      <w:r w:rsidR="00543383" w:rsidRPr="000405AA">
        <w:rPr>
          <w:rFonts w:ascii="Angsana New" w:hAnsi="Angsana New"/>
          <w:sz w:val="30"/>
          <w:szCs w:val="30"/>
        </w:rPr>
        <w:t>2562</w:t>
      </w:r>
      <w:r w:rsidR="00E60D38" w:rsidRPr="000405AA">
        <w:rPr>
          <w:rFonts w:ascii="Angsana New" w:hAnsi="Angsana New" w:hint="cs"/>
          <w:sz w:val="30"/>
          <w:szCs w:val="30"/>
          <w:cs/>
        </w:rPr>
        <w:t xml:space="preserve"> บริษัทย่อยแห่งหนึ่งได้ทำสัญญาลิขสิทธิ์ เครื่องหมายการค้าและการให้ความช่วยเหลือทางเทคนิคกับบริษัทในต่างประเทศแห่งหนึ่ง (ผู้ให้สิทธิ์) โดยมีผลบังคับใช้ตั้งแต่วันที่ </w:t>
      </w:r>
      <w:r w:rsidR="00543383" w:rsidRPr="000405AA">
        <w:rPr>
          <w:rFonts w:ascii="Angsana New" w:hAnsi="Angsana New"/>
          <w:sz w:val="30"/>
          <w:szCs w:val="30"/>
        </w:rPr>
        <w:t>22</w:t>
      </w:r>
      <w:r w:rsidR="00E60D38" w:rsidRPr="000405AA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="00543383" w:rsidRPr="000405AA">
        <w:rPr>
          <w:rFonts w:ascii="Angsana New" w:hAnsi="Angsana New"/>
          <w:sz w:val="30"/>
          <w:szCs w:val="30"/>
        </w:rPr>
        <w:t>2562</w:t>
      </w:r>
      <w:r w:rsidR="00E60D38" w:rsidRPr="000405AA">
        <w:rPr>
          <w:rFonts w:ascii="Angsana New" w:hAnsi="Angsana New" w:hint="cs"/>
          <w:sz w:val="30"/>
          <w:szCs w:val="30"/>
          <w:cs/>
        </w:rPr>
        <w:t xml:space="preserve"> ซึ่งคู่สัญญาจะได้รับสิทธิในการพัฒนาและการประกอบธุรกิจร้านอาหารจีนประเภทติ่มซำภายใต้ชื่อ </w:t>
      </w:r>
      <w:r w:rsidR="00E60D38" w:rsidRPr="000405AA">
        <w:rPr>
          <w:rFonts w:ascii="Angsana New" w:hAnsi="Angsana New"/>
          <w:sz w:val="30"/>
          <w:szCs w:val="30"/>
        </w:rPr>
        <w:t xml:space="preserve">“Din’s” </w:t>
      </w:r>
      <w:r w:rsidR="00E60D38" w:rsidRPr="000405AA">
        <w:rPr>
          <w:rFonts w:ascii="Angsana New" w:hAnsi="Angsana New" w:hint="cs"/>
          <w:sz w:val="30"/>
          <w:szCs w:val="30"/>
          <w:cs/>
        </w:rPr>
        <w:t xml:space="preserve">ในประเทศไทย ในการนี้ บริษัทย่อยดังกล่าวผูกพันที่จะต้องจ่ายค่าธรรมเนียมแรกเริ่มและค่าสิทธิใช้เครื่องหมายการค้าให้กับผู้ให้สิทธิ์ในอัตราตามที่ระบุไว้ในสัญญา สัญญามีผลบังคับใช้เป็นระยะเวลา </w:t>
      </w:r>
      <w:r w:rsidR="00543383" w:rsidRPr="000405AA">
        <w:rPr>
          <w:rFonts w:ascii="Angsana New" w:hAnsi="Angsana New"/>
          <w:sz w:val="30"/>
          <w:szCs w:val="30"/>
        </w:rPr>
        <w:t>10</w:t>
      </w:r>
      <w:r w:rsidR="00E60D38" w:rsidRPr="000405AA">
        <w:rPr>
          <w:rFonts w:ascii="Angsana New" w:hAnsi="Angsana New" w:hint="cs"/>
          <w:sz w:val="30"/>
          <w:szCs w:val="30"/>
          <w:cs/>
        </w:rPr>
        <w:t xml:space="preserve"> ปี จนถึงวันที่ </w:t>
      </w:r>
      <w:r w:rsidR="00543383" w:rsidRPr="000405AA">
        <w:rPr>
          <w:rFonts w:ascii="Angsana New" w:hAnsi="Angsana New"/>
          <w:sz w:val="30"/>
          <w:szCs w:val="30"/>
        </w:rPr>
        <w:t>22</w:t>
      </w:r>
      <w:r w:rsidR="00E60D38" w:rsidRPr="000405AA">
        <w:rPr>
          <w:rFonts w:ascii="Angsana New" w:hAnsi="Angsana New" w:hint="cs"/>
          <w:sz w:val="30"/>
          <w:szCs w:val="30"/>
          <w:cs/>
        </w:rPr>
        <w:t xml:space="preserve"> กรกฎาคม</w:t>
      </w:r>
      <w:r w:rsidR="000F5A89" w:rsidRPr="000405AA">
        <w:rPr>
          <w:rFonts w:ascii="Angsana New" w:hAnsi="Angsana New"/>
          <w:sz w:val="30"/>
          <w:szCs w:val="30"/>
        </w:rPr>
        <w:t xml:space="preserve"> 2572</w:t>
      </w:r>
      <w:r w:rsidR="00E60D38" w:rsidRPr="000405AA">
        <w:rPr>
          <w:rFonts w:ascii="Angsana New" w:hAnsi="Angsana New" w:hint="cs"/>
          <w:sz w:val="30"/>
          <w:szCs w:val="30"/>
          <w:cs/>
        </w:rPr>
        <w:t xml:space="preserve"> โดยมีเงื่อนไขในการต่อสัญญาใหม่เพิ่มอีก </w:t>
      </w:r>
      <w:r w:rsidR="00543383" w:rsidRPr="000405AA">
        <w:rPr>
          <w:rFonts w:ascii="Angsana New" w:hAnsi="Angsana New"/>
          <w:sz w:val="30"/>
          <w:szCs w:val="30"/>
        </w:rPr>
        <w:t>10</w:t>
      </w:r>
      <w:r w:rsidR="00E60D38" w:rsidRPr="000405AA">
        <w:rPr>
          <w:rFonts w:ascii="Angsana New" w:hAnsi="Angsana New" w:hint="cs"/>
          <w:sz w:val="30"/>
          <w:szCs w:val="30"/>
          <w:cs/>
        </w:rPr>
        <w:t xml:space="preserve"> ปี โดยต้องมีการบอกกล่าวล่วงหน้าเป็นลายลักษณ์อักษรไม่น้อยกว่า </w:t>
      </w:r>
      <w:r w:rsidR="00543383" w:rsidRPr="000405AA">
        <w:rPr>
          <w:rFonts w:ascii="Angsana New" w:hAnsi="Angsana New"/>
          <w:sz w:val="30"/>
          <w:szCs w:val="30"/>
        </w:rPr>
        <w:t>12</w:t>
      </w:r>
      <w:r w:rsidR="00E60D38" w:rsidRPr="000405AA">
        <w:rPr>
          <w:rFonts w:ascii="Angsana New" w:hAnsi="Angsana New" w:hint="cs"/>
          <w:sz w:val="30"/>
          <w:szCs w:val="30"/>
          <w:cs/>
        </w:rPr>
        <w:t xml:space="preserve"> เดือน</w:t>
      </w:r>
    </w:p>
    <w:p w14:paraId="4367075F" w14:textId="32087D75" w:rsidR="00DF2C64" w:rsidRPr="000405AA" w:rsidRDefault="00DF2C64" w:rsidP="00833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0405AA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2929EA7" w14:textId="77777777" w:rsidR="00E15738" w:rsidRPr="000405AA" w:rsidRDefault="00E15738" w:rsidP="00E15738">
      <w:pPr>
        <w:tabs>
          <w:tab w:val="clear" w:pos="680"/>
        </w:tabs>
        <w:ind w:left="540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0405AA">
        <w:rPr>
          <w:rFonts w:asciiTheme="majorBidi" w:hAnsiTheme="majorBidi" w:cstheme="majorBidi"/>
          <w:i/>
          <w:iCs/>
          <w:sz w:val="28"/>
          <w:szCs w:val="28"/>
          <w:cs/>
        </w:rPr>
        <w:t>การทดสอบการด้อยค่าของ</w:t>
      </w:r>
      <w:r w:rsidR="00ED627A" w:rsidRPr="000405AA">
        <w:rPr>
          <w:rFonts w:asciiTheme="majorBidi" w:hAnsiTheme="majorBidi" w:cstheme="majorBidi" w:hint="cs"/>
          <w:i/>
          <w:iCs/>
          <w:sz w:val="28"/>
          <w:szCs w:val="28"/>
          <w:cs/>
        </w:rPr>
        <w:t>เครื่องหมายการค้า</w:t>
      </w:r>
      <w:r w:rsidRPr="000405AA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DDD5006" w14:textId="77777777" w:rsidR="00E15738" w:rsidRPr="000405AA" w:rsidRDefault="00E15738" w:rsidP="00E15738">
      <w:pPr>
        <w:tabs>
          <w:tab w:val="clear" w:pos="680"/>
        </w:tabs>
        <w:ind w:left="540"/>
        <w:rPr>
          <w:rFonts w:asciiTheme="majorBidi" w:hAnsiTheme="majorBidi" w:cstheme="majorBidi"/>
          <w:color w:val="0000FF"/>
          <w:sz w:val="28"/>
          <w:szCs w:val="28"/>
        </w:rPr>
      </w:pPr>
    </w:p>
    <w:p w14:paraId="1E53CA7A" w14:textId="68BCC341" w:rsidR="00E15738" w:rsidRPr="000405AA" w:rsidRDefault="00E15738" w:rsidP="00E15738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405AA">
        <w:rPr>
          <w:rFonts w:asciiTheme="majorBidi" w:hAnsiTheme="majorBidi" w:cstheme="majorBidi"/>
          <w:sz w:val="28"/>
          <w:szCs w:val="28"/>
          <w:cs/>
        </w:rPr>
        <w:t xml:space="preserve">เพื่อวัตถุประสงค์ในการทดสอบการด้อยค่า </w:t>
      </w:r>
      <w:r w:rsidR="00ED627A" w:rsidRPr="000405AA">
        <w:rPr>
          <w:rFonts w:asciiTheme="majorBidi" w:hAnsiTheme="majorBidi" w:cstheme="majorBidi" w:hint="cs"/>
          <w:sz w:val="28"/>
          <w:szCs w:val="28"/>
          <w:cs/>
        </w:rPr>
        <w:t>เครื่องหมายการค้า</w:t>
      </w:r>
      <w:r w:rsidRPr="000405AA">
        <w:rPr>
          <w:rFonts w:asciiTheme="majorBidi" w:hAnsiTheme="majorBidi" w:cstheme="majorBidi"/>
          <w:sz w:val="28"/>
          <w:szCs w:val="28"/>
          <w:cs/>
        </w:rPr>
        <w:t>ได้ถูกปันส่วนให้กับหน่วยสินทรัพย์ที่ก่อให้เกิด</w:t>
      </w:r>
      <w:r w:rsidR="002C6C16" w:rsidRPr="000405AA">
        <w:rPr>
          <w:rFonts w:asciiTheme="majorBidi" w:hAnsiTheme="majorBidi" w:cstheme="majorBidi"/>
          <w:sz w:val="28"/>
          <w:szCs w:val="28"/>
          <w:cs/>
        </w:rPr>
        <w:br/>
      </w:r>
      <w:r w:rsidRPr="000405AA">
        <w:rPr>
          <w:rFonts w:asciiTheme="majorBidi" w:hAnsiTheme="majorBidi" w:cstheme="majorBidi"/>
          <w:sz w:val="28"/>
          <w:szCs w:val="28"/>
          <w:cs/>
        </w:rPr>
        <w:t xml:space="preserve">เงินสดของกลุ่มบริษัท (แผนกที่มีการดำเนินงาน) ดังต่อไปนี้ </w:t>
      </w:r>
    </w:p>
    <w:p w14:paraId="0F8B6B10" w14:textId="77777777" w:rsidR="00E15738" w:rsidRPr="000405AA" w:rsidRDefault="00E15738" w:rsidP="00E15738">
      <w:pPr>
        <w:tabs>
          <w:tab w:val="clear" w:pos="680"/>
        </w:tabs>
        <w:ind w:left="540"/>
        <w:rPr>
          <w:rFonts w:asciiTheme="majorBidi" w:hAnsiTheme="majorBidi" w:cstheme="majorBidi"/>
          <w:color w:val="0000FF"/>
          <w:sz w:val="28"/>
          <w:szCs w:val="28"/>
        </w:rPr>
      </w:pPr>
    </w:p>
    <w:tbl>
      <w:tblPr>
        <w:tblW w:w="92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22"/>
        <w:gridCol w:w="1080"/>
        <w:gridCol w:w="1890"/>
        <w:gridCol w:w="333"/>
        <w:gridCol w:w="1807"/>
      </w:tblGrid>
      <w:tr w:rsidR="00E15738" w:rsidRPr="000405AA" w14:paraId="38939E4D" w14:textId="77777777" w:rsidTr="000F5A89">
        <w:trPr>
          <w:trHeight w:val="53"/>
          <w:tblHeader/>
        </w:trPr>
        <w:tc>
          <w:tcPr>
            <w:tcW w:w="4122" w:type="dxa"/>
          </w:tcPr>
          <w:p w14:paraId="7296F5E3" w14:textId="77777777" w:rsidR="00E15738" w:rsidRPr="000405AA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6404B2" w14:textId="77777777" w:rsidR="00E15738" w:rsidRPr="000405AA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30" w:type="dxa"/>
            <w:gridSpan w:val="3"/>
          </w:tcPr>
          <w:p w14:paraId="2C14E4A0" w14:textId="77777777" w:rsidR="00E15738" w:rsidRPr="000405AA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E15738" w:rsidRPr="000405AA" w14:paraId="3C954B71" w14:textId="77777777" w:rsidTr="000F5A89">
        <w:trPr>
          <w:tblHeader/>
        </w:trPr>
        <w:tc>
          <w:tcPr>
            <w:tcW w:w="4122" w:type="dxa"/>
          </w:tcPr>
          <w:p w14:paraId="122CB117" w14:textId="77777777" w:rsidR="00E15738" w:rsidRPr="000405AA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926CE9" w14:textId="77777777" w:rsidR="00E15738" w:rsidRPr="000405AA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14:paraId="27691145" w14:textId="74F96253" w:rsidR="00E15738" w:rsidRPr="000405AA" w:rsidRDefault="000F5A89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05A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333" w:type="dxa"/>
            <w:vAlign w:val="center"/>
          </w:tcPr>
          <w:p w14:paraId="04C849C1" w14:textId="77777777" w:rsidR="00E15738" w:rsidRPr="000405AA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12C221BF" w14:textId="71F0AC80" w:rsidR="00E15738" w:rsidRPr="000405AA" w:rsidRDefault="000F5A89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05A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15738" w:rsidRPr="000405AA" w14:paraId="446ACA5A" w14:textId="77777777" w:rsidTr="000F5A89">
        <w:trPr>
          <w:tblHeader/>
        </w:trPr>
        <w:tc>
          <w:tcPr>
            <w:tcW w:w="4122" w:type="dxa"/>
          </w:tcPr>
          <w:p w14:paraId="467C0A96" w14:textId="77777777" w:rsidR="00E15738" w:rsidRPr="000405AA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FAF02D9" w14:textId="77777777" w:rsidR="00E15738" w:rsidRPr="000405AA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30" w:type="dxa"/>
            <w:gridSpan w:val="3"/>
          </w:tcPr>
          <w:p w14:paraId="180CF6F5" w14:textId="77777777" w:rsidR="00E15738" w:rsidRPr="000405AA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405A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F5A89" w:rsidRPr="000405AA" w14:paraId="4E125031" w14:textId="77777777" w:rsidTr="000F5A89">
        <w:tc>
          <w:tcPr>
            <w:tcW w:w="4122" w:type="dxa"/>
          </w:tcPr>
          <w:p w14:paraId="4FE1C51F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405A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เครื่องหมายการค้า </w:t>
            </w:r>
            <w:r w:rsidRPr="000405AA">
              <w:rPr>
                <w:rFonts w:asciiTheme="majorBidi" w:hAnsiTheme="majorBidi" w:cstheme="majorBidi"/>
                <w:sz w:val="28"/>
                <w:szCs w:val="28"/>
                <w:cs/>
              </w:rPr>
              <w:t>–</w:t>
            </w:r>
            <w:r w:rsidRPr="000405A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กลุ่มที่ </w:t>
            </w:r>
            <w:r w:rsidRPr="000405A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23541BB7" w14:textId="77777777" w:rsidR="000F5A89" w:rsidRPr="000405AA" w:rsidRDefault="000F5A89" w:rsidP="000F5A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6CB81312" w14:textId="3F2CB330" w:rsidR="000F5A89" w:rsidRPr="000405AA" w:rsidRDefault="005C1D4F" w:rsidP="000F5A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05AA">
              <w:rPr>
                <w:rFonts w:asciiTheme="majorBidi" w:hAnsiTheme="majorBidi" w:cstheme="majorBidi"/>
                <w:sz w:val="28"/>
                <w:szCs w:val="28"/>
              </w:rPr>
              <w:t>35,932</w:t>
            </w:r>
          </w:p>
        </w:tc>
        <w:tc>
          <w:tcPr>
            <w:tcW w:w="333" w:type="dxa"/>
          </w:tcPr>
          <w:p w14:paraId="6CC08057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7" w:type="dxa"/>
            <w:vAlign w:val="bottom"/>
          </w:tcPr>
          <w:p w14:paraId="30086B8A" w14:textId="5BCE0B06" w:rsidR="000F5A89" w:rsidRPr="000405AA" w:rsidRDefault="000F5A89" w:rsidP="000F5A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05AA">
              <w:rPr>
                <w:rFonts w:asciiTheme="majorBidi" w:hAnsiTheme="majorBidi" w:cstheme="majorBidi"/>
                <w:sz w:val="28"/>
                <w:szCs w:val="28"/>
              </w:rPr>
              <w:t>35,932</w:t>
            </w:r>
          </w:p>
        </w:tc>
      </w:tr>
      <w:tr w:rsidR="000F5A89" w:rsidRPr="000405AA" w14:paraId="0202379C" w14:textId="77777777" w:rsidTr="00B90C49">
        <w:tc>
          <w:tcPr>
            <w:tcW w:w="4122" w:type="dxa"/>
            <w:shd w:val="clear" w:color="auto" w:fill="auto"/>
          </w:tcPr>
          <w:p w14:paraId="2F9B5772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05A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เครื่องหมายการค้า </w:t>
            </w:r>
            <w:r w:rsidRPr="000405AA">
              <w:rPr>
                <w:rFonts w:asciiTheme="majorBidi" w:hAnsiTheme="majorBidi" w:cstheme="majorBidi"/>
                <w:sz w:val="28"/>
                <w:szCs w:val="28"/>
                <w:cs/>
              </w:rPr>
              <w:t>–</w:t>
            </w:r>
            <w:r w:rsidRPr="000405A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กลุ่มที่ </w:t>
            </w:r>
            <w:r w:rsidRPr="000405A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75767C9D" w14:textId="77777777" w:rsidR="000F5A89" w:rsidRPr="000405AA" w:rsidRDefault="000F5A89" w:rsidP="000F5A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5D9788D2" w14:textId="2E30B00B" w:rsidR="000F5A89" w:rsidRPr="000405AA" w:rsidRDefault="005C1D4F" w:rsidP="000F5A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05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28,480</w:t>
            </w:r>
          </w:p>
        </w:tc>
        <w:tc>
          <w:tcPr>
            <w:tcW w:w="333" w:type="dxa"/>
          </w:tcPr>
          <w:p w14:paraId="1968CED0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7" w:type="dxa"/>
            <w:vAlign w:val="bottom"/>
          </w:tcPr>
          <w:p w14:paraId="64D2B1F7" w14:textId="60B9FCC3" w:rsidR="000F5A89" w:rsidRPr="000405AA" w:rsidRDefault="000F5A89" w:rsidP="000F5A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05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28,480</w:t>
            </w:r>
          </w:p>
        </w:tc>
      </w:tr>
      <w:tr w:rsidR="00B90C49" w:rsidRPr="000405AA" w14:paraId="57F88E22" w14:textId="77777777" w:rsidTr="00B90C49">
        <w:tc>
          <w:tcPr>
            <w:tcW w:w="4122" w:type="dxa"/>
            <w:shd w:val="clear" w:color="auto" w:fill="auto"/>
          </w:tcPr>
          <w:p w14:paraId="01E9C85B" w14:textId="568F1586" w:rsidR="00B90C49" w:rsidRPr="000405AA" w:rsidRDefault="00B90C4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05A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เครื่องหมายการค้า </w:t>
            </w:r>
            <w:r w:rsidRPr="000405AA">
              <w:rPr>
                <w:rFonts w:asciiTheme="majorBidi" w:hAnsiTheme="majorBidi" w:cstheme="majorBidi"/>
                <w:sz w:val="28"/>
                <w:szCs w:val="28"/>
                <w:cs/>
              </w:rPr>
              <w:t>–</w:t>
            </w:r>
            <w:r w:rsidRPr="000405A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กลุ่มที่ </w:t>
            </w:r>
            <w:r w:rsidRPr="000405A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00B80E59" w14:textId="77777777" w:rsidR="00B90C49" w:rsidRPr="000405AA" w:rsidRDefault="00B90C49" w:rsidP="000F5A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00B2428" w14:textId="7FB144B4" w:rsidR="00B90C49" w:rsidRPr="000405AA" w:rsidRDefault="00B90C49" w:rsidP="000F5A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05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8,423</w:t>
            </w:r>
          </w:p>
        </w:tc>
        <w:tc>
          <w:tcPr>
            <w:tcW w:w="333" w:type="dxa"/>
          </w:tcPr>
          <w:p w14:paraId="3676E95E" w14:textId="77777777" w:rsidR="00B90C49" w:rsidRPr="000405AA" w:rsidRDefault="00B90C4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7" w:type="dxa"/>
            <w:tcBorders>
              <w:bottom w:val="single" w:sz="4" w:space="0" w:color="auto"/>
            </w:tcBorders>
            <w:vAlign w:val="bottom"/>
          </w:tcPr>
          <w:p w14:paraId="0AE395DA" w14:textId="4EA5A02E" w:rsidR="00B90C49" w:rsidRPr="000405AA" w:rsidRDefault="00B90C49" w:rsidP="00B90C49">
            <w:pPr>
              <w:pStyle w:val="acctfourfigures"/>
              <w:tabs>
                <w:tab w:val="clear" w:pos="765"/>
              </w:tabs>
              <w:spacing w:line="240" w:lineRule="atLeast"/>
              <w:ind w:right="30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05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F5A89" w:rsidRPr="000405AA" w14:paraId="331899B4" w14:textId="77777777" w:rsidTr="00B90C49">
        <w:tc>
          <w:tcPr>
            <w:tcW w:w="4122" w:type="dxa"/>
            <w:shd w:val="clear" w:color="auto" w:fill="auto"/>
          </w:tcPr>
          <w:p w14:paraId="2A1C1E36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3BFBC7D" w14:textId="77777777" w:rsidR="000F5A89" w:rsidRPr="000405AA" w:rsidRDefault="000F5A89" w:rsidP="000F5A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3DAEBABD" w14:textId="42197915" w:rsidR="000F5A89" w:rsidRPr="000405AA" w:rsidRDefault="00B90C49" w:rsidP="000F5A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72,835</w:t>
            </w:r>
          </w:p>
        </w:tc>
        <w:tc>
          <w:tcPr>
            <w:tcW w:w="333" w:type="dxa"/>
          </w:tcPr>
          <w:p w14:paraId="733EA864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</w:tcBorders>
            <w:vAlign w:val="bottom"/>
          </w:tcPr>
          <w:p w14:paraId="45CF0C53" w14:textId="0224D1BA" w:rsidR="000F5A89" w:rsidRPr="000405AA" w:rsidRDefault="000F5A89" w:rsidP="000F5A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64,412</w:t>
            </w:r>
          </w:p>
        </w:tc>
      </w:tr>
      <w:tr w:rsidR="000F5A89" w:rsidRPr="000405AA" w14:paraId="7BC484B7" w14:textId="77777777" w:rsidTr="000F5A89">
        <w:tc>
          <w:tcPr>
            <w:tcW w:w="4122" w:type="dxa"/>
            <w:shd w:val="clear" w:color="auto" w:fill="auto"/>
          </w:tcPr>
          <w:p w14:paraId="51CD6827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405A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หน่วยอื่นๆ ซึ่งเครื่องหมายการค้าไม่มีนัยสำคัญ</w:t>
            </w:r>
          </w:p>
        </w:tc>
        <w:tc>
          <w:tcPr>
            <w:tcW w:w="1080" w:type="dxa"/>
          </w:tcPr>
          <w:p w14:paraId="5021913C" w14:textId="77777777" w:rsidR="000F5A89" w:rsidRPr="000405AA" w:rsidRDefault="000F5A89" w:rsidP="000F5A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2CD884F" w14:textId="3A7AA296" w:rsidR="000F5A89" w:rsidRPr="000405AA" w:rsidRDefault="00B3009E" w:rsidP="000F5A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05AA">
              <w:rPr>
                <w:rFonts w:asciiTheme="majorBidi" w:hAnsiTheme="majorBidi" w:cstheme="majorBidi"/>
                <w:sz w:val="28"/>
                <w:szCs w:val="28"/>
              </w:rPr>
              <w:t>1,481</w:t>
            </w:r>
          </w:p>
        </w:tc>
        <w:tc>
          <w:tcPr>
            <w:tcW w:w="333" w:type="dxa"/>
          </w:tcPr>
          <w:p w14:paraId="11F30C8E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7" w:type="dxa"/>
            <w:tcBorders>
              <w:bottom w:val="single" w:sz="4" w:space="0" w:color="auto"/>
            </w:tcBorders>
            <w:vAlign w:val="bottom"/>
          </w:tcPr>
          <w:p w14:paraId="34354C7F" w14:textId="47FEBEA0" w:rsidR="000F5A89" w:rsidRPr="000405AA" w:rsidRDefault="000F5A89" w:rsidP="000F5A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05AA">
              <w:rPr>
                <w:rFonts w:asciiTheme="majorBidi" w:hAnsiTheme="majorBidi" w:cstheme="majorBidi"/>
                <w:sz w:val="28"/>
                <w:szCs w:val="28"/>
              </w:rPr>
              <w:t>1,481</w:t>
            </w:r>
          </w:p>
        </w:tc>
      </w:tr>
      <w:tr w:rsidR="000F5A89" w:rsidRPr="000405AA" w14:paraId="588EE36E" w14:textId="77777777" w:rsidTr="000F5A89">
        <w:tc>
          <w:tcPr>
            <w:tcW w:w="4122" w:type="dxa"/>
            <w:shd w:val="clear" w:color="auto" w:fill="auto"/>
          </w:tcPr>
          <w:p w14:paraId="3D2465DA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05A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38644253" w14:textId="77777777" w:rsidR="000F5A89" w:rsidRPr="000405AA" w:rsidRDefault="000F5A89" w:rsidP="000F5A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5133BB" w14:textId="494D410A" w:rsidR="000F5A89" w:rsidRPr="000405AA" w:rsidRDefault="00B90C49" w:rsidP="000F5A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74,316</w:t>
            </w:r>
          </w:p>
        </w:tc>
        <w:tc>
          <w:tcPr>
            <w:tcW w:w="333" w:type="dxa"/>
          </w:tcPr>
          <w:p w14:paraId="3B3A7502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A7B31B" w14:textId="4836A109" w:rsidR="000F5A89" w:rsidRPr="000405AA" w:rsidRDefault="000F5A89" w:rsidP="000F5A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65,893</w:t>
            </w:r>
          </w:p>
        </w:tc>
      </w:tr>
    </w:tbl>
    <w:p w14:paraId="7CB7DDE1" w14:textId="77777777" w:rsidR="00E15738" w:rsidRPr="000405AA" w:rsidRDefault="00E15738" w:rsidP="00E15738">
      <w:pPr>
        <w:tabs>
          <w:tab w:val="clear" w:pos="680"/>
        </w:tabs>
        <w:ind w:left="540"/>
        <w:rPr>
          <w:rFonts w:asciiTheme="majorBidi" w:hAnsiTheme="majorBidi" w:cstheme="majorBidi"/>
          <w:color w:val="0000FF"/>
          <w:sz w:val="28"/>
          <w:szCs w:val="28"/>
        </w:rPr>
      </w:pPr>
    </w:p>
    <w:p w14:paraId="34C808A9" w14:textId="1B480501" w:rsidR="006F4A03" w:rsidRPr="000405AA" w:rsidRDefault="006F4A03" w:rsidP="006F4A03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0405AA">
        <w:rPr>
          <w:rFonts w:asciiTheme="majorBidi" w:hAnsiTheme="majorBidi" w:cstheme="majorBidi"/>
          <w:b/>
          <w:sz w:val="28"/>
          <w:szCs w:val="28"/>
          <w:cs/>
        </w:rPr>
        <w:t>มูลค่าที่คาดว่าจะได้รับคืนของหน่วยสินทรัพย์ที่ก่อให้เกิดเงินสดเป็นมูลค่าจากการใช้ ซึ่งวัดมูลค่าโดย</w:t>
      </w:r>
      <w:r w:rsidR="00730A93" w:rsidRPr="000405AA">
        <w:rPr>
          <w:rFonts w:asciiTheme="majorBidi" w:hAnsiTheme="majorBidi" w:cstheme="majorBidi" w:hint="cs"/>
          <w:b/>
          <w:sz w:val="28"/>
          <w:szCs w:val="28"/>
          <w:cs/>
        </w:rPr>
        <w:t>วิธีพิจารณาจากรายได้</w:t>
      </w:r>
      <w:r w:rsidRPr="000405AA">
        <w:rPr>
          <w:rFonts w:ascii="Angsana New" w:hAnsi="Angsana New" w:hint="cs"/>
          <w:b/>
          <w:sz w:val="28"/>
          <w:szCs w:val="28"/>
          <w:cs/>
        </w:rPr>
        <w:t xml:space="preserve"> คำนวณโดยการว่าจ้างผู้ประเมินอิสระ </w:t>
      </w:r>
      <w:r w:rsidRPr="000405AA">
        <w:rPr>
          <w:rFonts w:ascii="Angsana New" w:hAnsi="Angsana New"/>
          <w:b/>
          <w:sz w:val="28"/>
          <w:szCs w:val="28"/>
          <w:cs/>
        </w:rPr>
        <w:t>ณ วันที่</w:t>
      </w:r>
      <w:r w:rsidRPr="000405AA">
        <w:rPr>
          <w:rFonts w:ascii="Angsana New" w:hAnsi="Angsana New"/>
          <w:bCs/>
          <w:sz w:val="28"/>
          <w:szCs w:val="28"/>
          <w:cs/>
        </w:rPr>
        <w:t xml:space="preserve"> </w:t>
      </w:r>
      <w:r w:rsidRPr="000405AA">
        <w:rPr>
          <w:rFonts w:ascii="Angsana New" w:hAnsi="Angsana New"/>
          <w:bCs/>
          <w:sz w:val="28"/>
          <w:szCs w:val="28"/>
        </w:rPr>
        <w:t xml:space="preserve">31 </w:t>
      </w:r>
      <w:r w:rsidRPr="000405AA">
        <w:rPr>
          <w:rFonts w:ascii="Angsana New" w:hAnsi="Angsana New"/>
          <w:b/>
          <w:sz w:val="28"/>
          <w:szCs w:val="28"/>
          <w:cs/>
        </w:rPr>
        <w:t xml:space="preserve">ธันวาคม </w:t>
      </w:r>
      <w:r w:rsidR="00F96D38" w:rsidRPr="000405AA">
        <w:rPr>
          <w:rFonts w:ascii="Angsana New" w:hAnsi="Angsana New"/>
          <w:bCs/>
          <w:sz w:val="28"/>
          <w:szCs w:val="28"/>
        </w:rPr>
        <w:t xml:space="preserve">2564 </w:t>
      </w:r>
      <w:r w:rsidR="00F96D38" w:rsidRPr="000405AA">
        <w:rPr>
          <w:rFonts w:ascii="Angsana New" w:hAnsi="Angsana New"/>
          <w:b/>
          <w:sz w:val="28"/>
          <w:szCs w:val="28"/>
          <w:cs/>
        </w:rPr>
        <w:t xml:space="preserve">และ </w:t>
      </w:r>
      <w:r w:rsidR="00F96D38" w:rsidRPr="000405AA">
        <w:rPr>
          <w:rFonts w:ascii="Angsana New" w:hAnsi="Angsana New"/>
          <w:bCs/>
          <w:sz w:val="28"/>
          <w:szCs w:val="28"/>
        </w:rPr>
        <w:t>2563</w:t>
      </w:r>
      <w:r w:rsidRPr="000405AA">
        <w:rPr>
          <w:rFonts w:ascii="Angsana New" w:hAnsi="Angsana New"/>
          <w:b/>
          <w:sz w:val="28"/>
          <w:szCs w:val="28"/>
        </w:rPr>
        <w:t xml:space="preserve"> </w:t>
      </w:r>
      <w:r w:rsidR="00730A93" w:rsidRPr="000405AA">
        <w:rPr>
          <w:rFonts w:ascii="Angsana New" w:hAnsi="Angsana New" w:hint="cs"/>
          <w:b/>
          <w:sz w:val="28"/>
          <w:szCs w:val="28"/>
          <w:cs/>
        </w:rPr>
        <w:t>ความสามารถของเครื่องหมายการค้าในการสร้างรายได้</w:t>
      </w:r>
      <w:r w:rsidRPr="000405AA">
        <w:rPr>
          <w:rFonts w:ascii="Angsana New" w:hAnsi="Angsana New"/>
          <w:b/>
          <w:sz w:val="28"/>
          <w:szCs w:val="28"/>
          <w:cs/>
        </w:rPr>
        <w:t>เป็น</w:t>
      </w:r>
      <w:r w:rsidRPr="000405AA">
        <w:rPr>
          <w:rFonts w:ascii="Angsana New" w:hAnsi="Angsana New" w:hint="cs"/>
          <w:b/>
          <w:sz w:val="28"/>
          <w:szCs w:val="28"/>
          <w:cs/>
        </w:rPr>
        <w:t>ประมาณการทางการเงิน</w:t>
      </w:r>
      <w:r w:rsidRPr="000405AA">
        <w:rPr>
          <w:rFonts w:ascii="Angsana New" w:hAnsi="Angsana New"/>
          <w:b/>
          <w:sz w:val="28"/>
          <w:szCs w:val="28"/>
        </w:rPr>
        <w:t xml:space="preserve"> </w:t>
      </w:r>
      <w:r w:rsidRPr="000405AA">
        <w:rPr>
          <w:rFonts w:ascii="Angsana New" w:hAnsi="Angsana New"/>
          <w:bCs/>
          <w:sz w:val="28"/>
          <w:szCs w:val="28"/>
        </w:rPr>
        <w:t>5</w:t>
      </w:r>
      <w:r w:rsidRPr="000405AA">
        <w:rPr>
          <w:rFonts w:ascii="Angsana New" w:hAnsi="Angsana New"/>
          <w:b/>
          <w:sz w:val="28"/>
          <w:szCs w:val="28"/>
        </w:rPr>
        <w:t xml:space="preserve"> </w:t>
      </w:r>
      <w:r w:rsidRPr="000405AA">
        <w:rPr>
          <w:rFonts w:ascii="Angsana New" w:hAnsi="Angsana New" w:hint="cs"/>
          <w:b/>
          <w:sz w:val="28"/>
          <w:szCs w:val="28"/>
          <w:cs/>
        </w:rPr>
        <w:t>ปี คำนวณจากผลประกอบการในอดีตและประมาณการผลประโยชน์ที่จะได้รับในอนาคตจากประสบการณ์ในอดีต ปรับปรุงด้วยการเติบโตของรายได้ที่คาดไว้</w:t>
      </w:r>
    </w:p>
    <w:p w14:paraId="7901020C" w14:textId="77777777" w:rsidR="006F4A03" w:rsidRPr="000405AA" w:rsidRDefault="006F4A03" w:rsidP="00126212">
      <w:pPr>
        <w:tabs>
          <w:tab w:val="clear" w:pos="680"/>
        </w:tabs>
        <w:ind w:left="540"/>
        <w:rPr>
          <w:rFonts w:asciiTheme="majorBidi" w:hAnsiTheme="majorBidi" w:cstheme="majorBidi"/>
          <w:color w:val="0000FF"/>
          <w:sz w:val="28"/>
          <w:szCs w:val="28"/>
        </w:rPr>
      </w:pPr>
    </w:p>
    <w:p w14:paraId="36B89194" w14:textId="7F46319C" w:rsidR="006F4A03" w:rsidRPr="000405AA" w:rsidRDefault="006B52C2" w:rsidP="006F4A03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405AA">
        <w:rPr>
          <w:rFonts w:asciiTheme="majorBidi" w:hAnsiTheme="majorBidi" w:cstheme="majorBidi" w:hint="cs"/>
          <w:sz w:val="28"/>
          <w:szCs w:val="28"/>
          <w:cs/>
        </w:rPr>
        <w:t>สำหรับปีสิ้นสุด</w:t>
      </w:r>
      <w:r w:rsidR="006F4A03" w:rsidRPr="000405AA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6F4A03" w:rsidRPr="000405AA">
        <w:rPr>
          <w:rFonts w:asciiTheme="majorBidi" w:hAnsiTheme="majorBidi" w:cstheme="majorBidi"/>
          <w:sz w:val="28"/>
          <w:szCs w:val="28"/>
        </w:rPr>
        <w:t>31</w:t>
      </w:r>
      <w:r w:rsidR="006F4A03" w:rsidRPr="000405A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6F4A03" w:rsidRPr="000405AA">
        <w:rPr>
          <w:rFonts w:asciiTheme="majorBidi" w:hAnsiTheme="majorBidi" w:cstheme="majorBidi"/>
          <w:sz w:val="28"/>
          <w:szCs w:val="28"/>
        </w:rPr>
        <w:t>256</w:t>
      </w:r>
      <w:r w:rsidR="000F5A89" w:rsidRPr="000405AA">
        <w:rPr>
          <w:rFonts w:asciiTheme="majorBidi" w:hAnsiTheme="majorBidi" w:cstheme="majorBidi"/>
          <w:sz w:val="28"/>
          <w:szCs w:val="28"/>
        </w:rPr>
        <w:t>4</w:t>
      </w:r>
      <w:r w:rsidR="006F4A03" w:rsidRPr="000405AA">
        <w:rPr>
          <w:rFonts w:asciiTheme="majorBidi" w:hAnsiTheme="majorBidi" w:cstheme="majorBidi"/>
          <w:sz w:val="28"/>
          <w:szCs w:val="28"/>
        </w:rPr>
        <w:t xml:space="preserve"> </w:t>
      </w:r>
      <w:r w:rsidR="006F4A03" w:rsidRPr="000405AA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6F4A03" w:rsidRPr="000405AA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C45021" w:rsidRPr="000405AA">
        <w:rPr>
          <w:rFonts w:asciiTheme="majorBidi" w:hAnsiTheme="majorBidi" w:cstheme="majorBidi" w:hint="cs"/>
          <w:sz w:val="28"/>
          <w:szCs w:val="28"/>
          <w:cs/>
        </w:rPr>
        <w:t>ไม่</w:t>
      </w:r>
      <w:r w:rsidR="006F4A03" w:rsidRPr="000405AA">
        <w:rPr>
          <w:rFonts w:asciiTheme="majorBidi" w:hAnsiTheme="majorBidi" w:cstheme="majorBidi"/>
          <w:sz w:val="28"/>
          <w:szCs w:val="28"/>
          <w:cs/>
        </w:rPr>
        <w:t>มี</w:t>
      </w:r>
      <w:r w:rsidR="004B67CD" w:rsidRPr="000405AA">
        <w:rPr>
          <w:rFonts w:asciiTheme="majorBidi" w:hAnsiTheme="majorBidi" w:cstheme="majorBidi" w:hint="cs"/>
          <w:sz w:val="28"/>
          <w:szCs w:val="28"/>
          <w:cs/>
        </w:rPr>
        <w:t>ผล</w:t>
      </w:r>
      <w:r w:rsidR="006F4A03" w:rsidRPr="000405AA">
        <w:rPr>
          <w:rFonts w:asciiTheme="majorBidi" w:hAnsiTheme="majorBidi" w:cstheme="majorBidi"/>
          <w:sz w:val="28"/>
          <w:szCs w:val="28"/>
          <w:cs/>
        </w:rPr>
        <w:t>ขาดทุนจากการด้อยค่า</w:t>
      </w:r>
      <w:r w:rsidR="006F4A03" w:rsidRPr="000405AA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="004B67CD" w:rsidRPr="000405AA">
        <w:rPr>
          <w:rFonts w:asciiTheme="majorBidi" w:hAnsiTheme="majorBidi" w:cstheme="majorBidi" w:hint="cs"/>
          <w:sz w:val="28"/>
          <w:szCs w:val="28"/>
          <w:cs/>
        </w:rPr>
        <w:t>เครื่องหมายการค้า</w:t>
      </w:r>
      <w:r w:rsidR="006F4A03" w:rsidRPr="000405A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F4A03" w:rsidRPr="000405AA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6F4A03" w:rsidRPr="000405AA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0F5A89" w:rsidRPr="000405AA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6F4A03" w:rsidRPr="000405AA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0F5A89" w:rsidRPr="000405AA">
        <w:rPr>
          <w:rFonts w:asciiTheme="majorBidi" w:hAnsiTheme="majorBidi" w:cstheme="majorBidi"/>
          <w:i/>
          <w:iCs/>
          <w:sz w:val="28"/>
          <w:szCs w:val="28"/>
        </w:rPr>
        <w:t>3.0</w:t>
      </w:r>
      <w:r w:rsidR="00F076AD" w:rsidRPr="000405A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076AD" w:rsidRPr="000405AA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="006F4A03" w:rsidRPr="000405AA">
        <w:rPr>
          <w:rFonts w:asciiTheme="majorBidi" w:hAnsiTheme="majorBidi" w:cstheme="majorBidi" w:hint="cs"/>
          <w:i/>
          <w:iCs/>
          <w:sz w:val="28"/>
          <w:szCs w:val="28"/>
          <w:cs/>
        </w:rPr>
        <w:t>)</w:t>
      </w:r>
      <w:r w:rsidR="006F4A03" w:rsidRPr="000405AA">
        <w:rPr>
          <w:rFonts w:asciiTheme="majorBidi" w:hAnsiTheme="majorBidi" w:cstheme="majorBidi"/>
          <w:sz w:val="28"/>
          <w:szCs w:val="28"/>
          <w:cs/>
        </w:rPr>
        <w:t xml:space="preserve"> เนื่องจากประมาณการมูลค่าที่คาดว่าจะได้รับคืนของหน่วยสินทรัพย์ที่ก่อให้เกิดเงินสด</w:t>
      </w:r>
      <w:r w:rsidR="00C45021" w:rsidRPr="000405AA">
        <w:rPr>
          <w:rFonts w:asciiTheme="majorBidi" w:hAnsiTheme="majorBidi" w:cstheme="majorBidi" w:hint="cs"/>
          <w:sz w:val="28"/>
          <w:szCs w:val="28"/>
          <w:cs/>
        </w:rPr>
        <w:t>สูง</w:t>
      </w:r>
      <w:r w:rsidR="006F4A03" w:rsidRPr="000405AA">
        <w:rPr>
          <w:rFonts w:asciiTheme="majorBidi" w:hAnsiTheme="majorBidi" w:cstheme="majorBidi"/>
          <w:sz w:val="28"/>
          <w:szCs w:val="28"/>
          <w:cs/>
        </w:rPr>
        <w:t>กว่ามูลค่าตามบัญชี</w:t>
      </w:r>
    </w:p>
    <w:p w14:paraId="61B5A11F" w14:textId="77777777" w:rsidR="006F4A03" w:rsidRPr="000405AA" w:rsidRDefault="006F4A03" w:rsidP="00126212">
      <w:pPr>
        <w:tabs>
          <w:tab w:val="clear" w:pos="680"/>
        </w:tabs>
        <w:ind w:left="540"/>
        <w:rPr>
          <w:rFonts w:asciiTheme="majorBidi" w:hAnsiTheme="majorBidi" w:cstheme="majorBidi"/>
          <w:color w:val="0000FF"/>
          <w:sz w:val="28"/>
          <w:szCs w:val="28"/>
        </w:rPr>
      </w:pPr>
    </w:p>
    <w:p w14:paraId="0FF3119C" w14:textId="77777777" w:rsidR="00E15738" w:rsidRPr="000405AA" w:rsidRDefault="00E15738" w:rsidP="00E15738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405AA">
        <w:rPr>
          <w:rFonts w:asciiTheme="majorBidi" w:hAnsiTheme="majorBidi" w:cstheme="majorBidi"/>
          <w:sz w:val="28"/>
          <w:szCs w:val="28"/>
          <w:cs/>
        </w:rPr>
        <w:t xml:space="preserve"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p w14:paraId="7AF73DFF" w14:textId="77777777" w:rsidR="00E15738" w:rsidRPr="000405AA" w:rsidRDefault="00E15738" w:rsidP="00126212">
      <w:pPr>
        <w:tabs>
          <w:tab w:val="clear" w:pos="680"/>
        </w:tabs>
        <w:ind w:left="540"/>
        <w:rPr>
          <w:rFonts w:asciiTheme="majorBidi" w:hAnsiTheme="majorBidi" w:cstheme="majorBidi"/>
          <w:color w:val="0000FF"/>
          <w:sz w:val="28"/>
          <w:szCs w:val="28"/>
        </w:rPr>
      </w:pPr>
    </w:p>
    <w:tbl>
      <w:tblPr>
        <w:tblW w:w="4991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2157"/>
        <w:gridCol w:w="1620"/>
        <w:gridCol w:w="270"/>
        <w:gridCol w:w="693"/>
        <w:gridCol w:w="928"/>
        <w:gridCol w:w="270"/>
        <w:gridCol w:w="717"/>
        <w:gridCol w:w="349"/>
        <w:gridCol w:w="707"/>
        <w:gridCol w:w="237"/>
        <w:gridCol w:w="1225"/>
        <w:gridCol w:w="458"/>
      </w:tblGrid>
      <w:tr w:rsidR="00E15738" w:rsidRPr="000405AA" w14:paraId="57B408E6" w14:textId="77777777" w:rsidTr="00E97710">
        <w:trPr>
          <w:gridAfter w:val="1"/>
          <w:wAfter w:w="238" w:type="pct"/>
        </w:trPr>
        <w:tc>
          <w:tcPr>
            <w:tcW w:w="2461" w:type="pct"/>
            <w:gridSpan w:val="4"/>
          </w:tcPr>
          <w:p w14:paraId="7A1265E8" w14:textId="77777777" w:rsidR="00E15738" w:rsidRPr="000405AA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05A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2301" w:type="pct"/>
            <w:gridSpan w:val="7"/>
          </w:tcPr>
          <w:p w14:paraId="2EDC624E" w14:textId="77777777" w:rsidR="00E15738" w:rsidRPr="000405AA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E15738" w:rsidRPr="000405AA" w14:paraId="6BE15CB8" w14:textId="77777777" w:rsidTr="00E97710">
        <w:trPr>
          <w:gridAfter w:val="1"/>
          <w:wAfter w:w="238" w:type="pct"/>
        </w:trPr>
        <w:tc>
          <w:tcPr>
            <w:tcW w:w="2461" w:type="pct"/>
            <w:gridSpan w:val="4"/>
          </w:tcPr>
          <w:p w14:paraId="30C65318" w14:textId="77777777" w:rsidR="00E15738" w:rsidRPr="000405AA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pct"/>
            <w:gridSpan w:val="3"/>
          </w:tcPr>
          <w:p w14:paraId="436E9D01" w14:textId="540A09E2" w:rsidR="00E15738" w:rsidRPr="000405AA" w:rsidRDefault="000F5A89" w:rsidP="001E1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05A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1" w:type="pct"/>
          </w:tcPr>
          <w:p w14:paraId="058A0EAD" w14:textId="77777777" w:rsidR="00E15738" w:rsidRPr="000405AA" w:rsidRDefault="00E15738" w:rsidP="001E1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pct"/>
            <w:gridSpan w:val="3"/>
          </w:tcPr>
          <w:p w14:paraId="1C61B820" w14:textId="51214079" w:rsidR="00E15738" w:rsidRPr="000405AA" w:rsidRDefault="000F5A89" w:rsidP="001E1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05A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15738" w:rsidRPr="000405AA" w14:paraId="776C9E2F" w14:textId="77777777" w:rsidTr="000F5A89">
        <w:trPr>
          <w:gridAfter w:val="1"/>
          <w:wAfter w:w="238" w:type="pct"/>
          <w:trHeight w:val="70"/>
        </w:trPr>
        <w:tc>
          <w:tcPr>
            <w:tcW w:w="2461" w:type="pct"/>
            <w:gridSpan w:val="4"/>
            <w:shd w:val="clear" w:color="auto" w:fill="auto"/>
          </w:tcPr>
          <w:p w14:paraId="3FAEE86B" w14:textId="77777777" w:rsidR="00E15738" w:rsidRPr="000405AA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01" w:type="pct"/>
            <w:gridSpan w:val="7"/>
            <w:vAlign w:val="bottom"/>
          </w:tcPr>
          <w:p w14:paraId="3417282A" w14:textId="77777777" w:rsidR="00E15738" w:rsidRPr="000405AA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405A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</w:t>
            </w:r>
            <w:r w:rsidRPr="000405A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0F5A89" w:rsidRPr="000405AA" w14:paraId="77E2DEF8" w14:textId="77777777" w:rsidTr="00E97710">
        <w:trPr>
          <w:gridAfter w:val="1"/>
          <w:wAfter w:w="238" w:type="pct"/>
        </w:trPr>
        <w:tc>
          <w:tcPr>
            <w:tcW w:w="2461" w:type="pct"/>
            <w:gridSpan w:val="4"/>
            <w:shd w:val="clear" w:color="auto" w:fill="auto"/>
          </w:tcPr>
          <w:p w14:paraId="1CFD637E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405A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994" w:type="pct"/>
            <w:gridSpan w:val="3"/>
            <w:vAlign w:val="bottom"/>
          </w:tcPr>
          <w:p w14:paraId="3FDE9A56" w14:textId="140C4F68" w:rsidR="000F5A89" w:rsidRPr="000405AA" w:rsidRDefault="0094240B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05AA">
              <w:rPr>
                <w:rFonts w:asciiTheme="majorBidi" w:hAnsiTheme="majorBidi" w:cstheme="majorBidi"/>
                <w:sz w:val="28"/>
                <w:szCs w:val="28"/>
              </w:rPr>
              <w:t>10.04</w:t>
            </w:r>
          </w:p>
        </w:tc>
        <w:tc>
          <w:tcPr>
            <w:tcW w:w="181" w:type="pct"/>
          </w:tcPr>
          <w:p w14:paraId="59D3AC9B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pct"/>
            <w:gridSpan w:val="3"/>
            <w:vAlign w:val="bottom"/>
          </w:tcPr>
          <w:p w14:paraId="2891AE92" w14:textId="6FA1D9C5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05AA">
              <w:rPr>
                <w:rFonts w:asciiTheme="majorBidi" w:hAnsiTheme="majorBidi" w:cstheme="majorBidi"/>
                <w:sz w:val="28"/>
                <w:szCs w:val="28"/>
              </w:rPr>
              <w:t>10.95</w:t>
            </w:r>
          </w:p>
        </w:tc>
      </w:tr>
      <w:tr w:rsidR="000F5A89" w:rsidRPr="000405AA" w14:paraId="491C0AF2" w14:textId="77777777" w:rsidTr="00E97710">
        <w:trPr>
          <w:gridAfter w:val="1"/>
          <w:wAfter w:w="238" w:type="pct"/>
        </w:trPr>
        <w:tc>
          <w:tcPr>
            <w:tcW w:w="2461" w:type="pct"/>
            <w:gridSpan w:val="4"/>
            <w:shd w:val="clear" w:color="auto" w:fill="auto"/>
          </w:tcPr>
          <w:p w14:paraId="5590B851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405A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อัตราการเติบโต</w:t>
            </w:r>
          </w:p>
        </w:tc>
        <w:tc>
          <w:tcPr>
            <w:tcW w:w="994" w:type="pct"/>
            <w:gridSpan w:val="3"/>
            <w:vAlign w:val="bottom"/>
          </w:tcPr>
          <w:p w14:paraId="2BFBEEBE" w14:textId="7A4982DB" w:rsidR="000F5A89" w:rsidRPr="000405AA" w:rsidRDefault="0094240B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405A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3.0</w:t>
            </w:r>
          </w:p>
        </w:tc>
        <w:tc>
          <w:tcPr>
            <w:tcW w:w="181" w:type="pct"/>
          </w:tcPr>
          <w:p w14:paraId="7B02B767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pct"/>
            <w:gridSpan w:val="3"/>
            <w:vAlign w:val="bottom"/>
          </w:tcPr>
          <w:p w14:paraId="3242D617" w14:textId="4FA97718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405A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3.0</w:t>
            </w:r>
          </w:p>
        </w:tc>
      </w:tr>
      <w:tr w:rsidR="000F5A89" w:rsidRPr="000405AA" w14:paraId="17C8BA5C" w14:textId="77777777" w:rsidTr="00E97710">
        <w:trPr>
          <w:gridAfter w:val="1"/>
          <w:wAfter w:w="238" w:type="pct"/>
        </w:trPr>
        <w:tc>
          <w:tcPr>
            <w:tcW w:w="2461" w:type="pct"/>
            <w:gridSpan w:val="4"/>
            <w:shd w:val="clear" w:color="auto" w:fill="auto"/>
          </w:tcPr>
          <w:p w14:paraId="53DCB08B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05AA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อัตราค่าใช้สิทธิ</w:t>
            </w:r>
          </w:p>
        </w:tc>
        <w:tc>
          <w:tcPr>
            <w:tcW w:w="994" w:type="pct"/>
            <w:gridSpan w:val="3"/>
            <w:vAlign w:val="bottom"/>
          </w:tcPr>
          <w:p w14:paraId="546D9B0A" w14:textId="5EF6398C" w:rsidR="000F5A89" w:rsidRPr="000405AA" w:rsidRDefault="0094240B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405A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0.5</w:t>
            </w:r>
          </w:p>
        </w:tc>
        <w:tc>
          <w:tcPr>
            <w:tcW w:w="181" w:type="pct"/>
          </w:tcPr>
          <w:p w14:paraId="0BE1A09C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pct"/>
            <w:gridSpan w:val="3"/>
            <w:vAlign w:val="bottom"/>
          </w:tcPr>
          <w:p w14:paraId="69DB2935" w14:textId="54136B8F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05A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0.5</w:t>
            </w:r>
          </w:p>
        </w:tc>
      </w:tr>
      <w:tr w:rsidR="000F5A89" w:rsidRPr="000405AA" w14:paraId="1E4A57DA" w14:textId="77777777" w:rsidTr="000F5A89">
        <w:tblPrEx>
          <w:tblLook w:val="0000" w:firstRow="0" w:lastRow="0" w:firstColumn="0" w:lastColumn="0" w:noHBand="0" w:noVBand="0"/>
        </w:tblPrEx>
        <w:trPr>
          <w:cantSplit/>
          <w:trHeight w:val="56"/>
        </w:trPr>
        <w:tc>
          <w:tcPr>
            <w:tcW w:w="1120" w:type="pct"/>
          </w:tcPr>
          <w:p w14:paraId="0AA228AD" w14:textId="77777777" w:rsidR="000F5A89" w:rsidRPr="000405AA" w:rsidRDefault="000F5A89" w:rsidP="000F5A89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880" w:type="pct"/>
            <w:gridSpan w:val="11"/>
          </w:tcPr>
          <w:p w14:paraId="09FF32BE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5A89" w:rsidRPr="000405AA" w14:paraId="6BD10B8F" w14:textId="77777777" w:rsidTr="000F5A89">
        <w:tblPrEx>
          <w:tblLook w:val="0000" w:firstRow="0" w:lastRow="0" w:firstColumn="0" w:lastColumn="0" w:noHBand="0" w:noVBand="0"/>
        </w:tblPrEx>
        <w:trPr>
          <w:cantSplit/>
          <w:trHeight w:val="389"/>
        </w:trPr>
        <w:tc>
          <w:tcPr>
            <w:tcW w:w="1120" w:type="pct"/>
          </w:tcPr>
          <w:p w14:paraId="2518FBD9" w14:textId="77777777" w:rsidR="000F5A89" w:rsidRPr="000405AA" w:rsidRDefault="000F5A89" w:rsidP="000F5A89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41" w:type="pct"/>
          </w:tcPr>
          <w:p w14:paraId="4A826968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ค่าลิขสิทธิ์ซอฟแวร์</w:t>
            </w:r>
          </w:p>
        </w:tc>
        <w:tc>
          <w:tcPr>
            <w:tcW w:w="140" w:type="pct"/>
          </w:tcPr>
          <w:p w14:paraId="08128FC1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  <w:gridSpan w:val="2"/>
          </w:tcPr>
          <w:p w14:paraId="4B2191D7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1E4BDD2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ค่าสิทธิบัตร</w:t>
            </w:r>
          </w:p>
        </w:tc>
        <w:tc>
          <w:tcPr>
            <w:tcW w:w="140" w:type="pct"/>
          </w:tcPr>
          <w:p w14:paraId="1F52FD87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pct"/>
            <w:gridSpan w:val="3"/>
          </w:tcPr>
          <w:p w14:paraId="4DD4EE85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สินทรัพย์ระหว่างติดตั้ง</w:t>
            </w:r>
          </w:p>
        </w:tc>
        <w:tc>
          <w:tcPr>
            <w:tcW w:w="123" w:type="pct"/>
          </w:tcPr>
          <w:p w14:paraId="7CCF5348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4" w:type="pct"/>
            <w:gridSpan w:val="2"/>
          </w:tcPr>
          <w:p w14:paraId="38BAF1BC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2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6D88772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0F5A89" w:rsidRPr="000405AA" w14:paraId="5AC3F95C" w14:textId="77777777" w:rsidTr="000F5A8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120" w:type="pct"/>
          </w:tcPr>
          <w:p w14:paraId="4DB5638F" w14:textId="77777777" w:rsidR="000F5A89" w:rsidRPr="000405AA" w:rsidRDefault="000F5A89" w:rsidP="000F5A89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3880" w:type="pct"/>
            <w:gridSpan w:val="11"/>
          </w:tcPr>
          <w:p w14:paraId="42B95378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5A89" w:rsidRPr="000405AA" w14:paraId="6C5241E6" w14:textId="77777777" w:rsidTr="000F5A8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120" w:type="pct"/>
          </w:tcPr>
          <w:p w14:paraId="2B42254D" w14:textId="77777777" w:rsidR="000F5A89" w:rsidRPr="000405AA" w:rsidRDefault="000F5A89" w:rsidP="000F5A89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41" w:type="pct"/>
          </w:tcPr>
          <w:p w14:paraId="239DBD83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757C0974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42" w:type="pct"/>
            <w:gridSpan w:val="2"/>
          </w:tcPr>
          <w:p w14:paraId="32839031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7C3F74C0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0" w:type="pct"/>
            <w:gridSpan w:val="3"/>
          </w:tcPr>
          <w:p w14:paraId="296ED87F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" w:type="pct"/>
          </w:tcPr>
          <w:p w14:paraId="1C744599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4" w:type="pct"/>
            <w:gridSpan w:val="2"/>
          </w:tcPr>
          <w:p w14:paraId="339EC0AB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F5A89" w:rsidRPr="000405AA" w14:paraId="79C35C2F" w14:textId="77777777" w:rsidTr="000F5A8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120" w:type="pct"/>
          </w:tcPr>
          <w:p w14:paraId="2AB71655" w14:textId="05393FE3" w:rsidR="000F5A89" w:rsidRPr="000405AA" w:rsidRDefault="000F5A89" w:rsidP="000F5A89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05A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0405A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มกราคม </w:t>
            </w:r>
            <w:r w:rsidRPr="000405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256</w:t>
            </w:r>
            <w:r w:rsidR="002600BE" w:rsidRPr="000405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41" w:type="pct"/>
          </w:tcPr>
          <w:p w14:paraId="4CE0856F" w14:textId="4A95B6DC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16,140</w:t>
            </w:r>
          </w:p>
        </w:tc>
        <w:tc>
          <w:tcPr>
            <w:tcW w:w="140" w:type="pct"/>
          </w:tcPr>
          <w:p w14:paraId="5C6BC2E6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  <w:gridSpan w:val="2"/>
          </w:tcPr>
          <w:p w14:paraId="2D20C7A6" w14:textId="75C4E192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3,891</w:t>
            </w:r>
          </w:p>
        </w:tc>
        <w:tc>
          <w:tcPr>
            <w:tcW w:w="140" w:type="pct"/>
          </w:tcPr>
          <w:p w14:paraId="5D97F9D4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pct"/>
            <w:gridSpan w:val="3"/>
          </w:tcPr>
          <w:p w14:paraId="2A5821A5" w14:textId="3BD3AAF5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7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4,347</w:t>
            </w:r>
          </w:p>
        </w:tc>
        <w:tc>
          <w:tcPr>
            <w:tcW w:w="123" w:type="pct"/>
          </w:tcPr>
          <w:p w14:paraId="120F7270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  <w:gridSpan w:val="2"/>
          </w:tcPr>
          <w:p w14:paraId="75A5EEB4" w14:textId="4C6F8BD0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24,378</w:t>
            </w:r>
          </w:p>
        </w:tc>
      </w:tr>
      <w:tr w:rsidR="000F5A89" w:rsidRPr="000405AA" w14:paraId="060B9F6E" w14:textId="77777777" w:rsidTr="000F5A8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120" w:type="pct"/>
          </w:tcPr>
          <w:p w14:paraId="56B46D63" w14:textId="77777777" w:rsidR="000F5A89" w:rsidRPr="000405AA" w:rsidRDefault="000F5A89" w:rsidP="000F5A89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05A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41" w:type="pct"/>
          </w:tcPr>
          <w:p w14:paraId="62D5419C" w14:textId="13A6C521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285</w:t>
            </w:r>
          </w:p>
        </w:tc>
        <w:tc>
          <w:tcPr>
            <w:tcW w:w="140" w:type="pct"/>
          </w:tcPr>
          <w:p w14:paraId="2A42E4ED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  <w:gridSpan w:val="2"/>
          </w:tcPr>
          <w:p w14:paraId="6355171C" w14:textId="19333036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52648428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pct"/>
            <w:gridSpan w:val="3"/>
          </w:tcPr>
          <w:p w14:paraId="752EDD73" w14:textId="7001241B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7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6,252</w:t>
            </w:r>
          </w:p>
        </w:tc>
        <w:tc>
          <w:tcPr>
            <w:tcW w:w="123" w:type="pct"/>
          </w:tcPr>
          <w:p w14:paraId="21F28CB3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  <w:gridSpan w:val="2"/>
          </w:tcPr>
          <w:p w14:paraId="710C75AF" w14:textId="1AF336B0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6,542</w:t>
            </w:r>
          </w:p>
        </w:tc>
      </w:tr>
      <w:tr w:rsidR="000F5A89" w:rsidRPr="000405AA" w14:paraId="13E5D1CA" w14:textId="77777777" w:rsidTr="000F5A8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120" w:type="pct"/>
          </w:tcPr>
          <w:p w14:paraId="06F00553" w14:textId="77777777" w:rsidR="000F5A89" w:rsidRPr="000405AA" w:rsidRDefault="000F5A89" w:rsidP="000F5A89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โอนเข้า</w:t>
            </w:r>
            <w:r w:rsidRPr="000405A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/ (</w:t>
            </w:r>
            <w:r w:rsidRPr="000405A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โอนออก)</w:t>
            </w:r>
          </w:p>
        </w:tc>
        <w:tc>
          <w:tcPr>
            <w:tcW w:w="841" w:type="pct"/>
          </w:tcPr>
          <w:p w14:paraId="4108E3C5" w14:textId="46EE4170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7,588</w:t>
            </w:r>
          </w:p>
        </w:tc>
        <w:tc>
          <w:tcPr>
            <w:tcW w:w="140" w:type="pct"/>
          </w:tcPr>
          <w:p w14:paraId="0D16D343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  <w:gridSpan w:val="2"/>
          </w:tcPr>
          <w:p w14:paraId="3FB36AE3" w14:textId="7229E243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140" w:type="pct"/>
          </w:tcPr>
          <w:p w14:paraId="61184D1F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pct"/>
            <w:gridSpan w:val="3"/>
          </w:tcPr>
          <w:p w14:paraId="7C53831D" w14:textId="09AA866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192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(7,903)</w:t>
            </w:r>
          </w:p>
        </w:tc>
        <w:tc>
          <w:tcPr>
            <w:tcW w:w="123" w:type="pct"/>
          </w:tcPr>
          <w:p w14:paraId="2AD9DC1C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  <w:gridSpan w:val="2"/>
          </w:tcPr>
          <w:p w14:paraId="02DDD94B" w14:textId="18CE8126" w:rsidR="000F5A89" w:rsidRPr="000405AA" w:rsidRDefault="000F5A89" w:rsidP="00E60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5A89" w:rsidRPr="000405AA" w14:paraId="59857018" w14:textId="77777777" w:rsidTr="000F5A8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120" w:type="pct"/>
          </w:tcPr>
          <w:p w14:paraId="72ADE70F" w14:textId="77777777" w:rsidR="000F5A89" w:rsidRPr="000405AA" w:rsidRDefault="000F5A89" w:rsidP="000F5A89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05A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41" w:type="pct"/>
            <w:tcBorders>
              <w:bottom w:val="single" w:sz="4" w:space="0" w:color="auto"/>
            </w:tcBorders>
          </w:tcPr>
          <w:p w14:paraId="14860F88" w14:textId="5BB703B9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140" w:type="pct"/>
          </w:tcPr>
          <w:p w14:paraId="760E893A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  <w:gridSpan w:val="2"/>
            <w:tcBorders>
              <w:bottom w:val="single" w:sz="4" w:space="0" w:color="auto"/>
            </w:tcBorders>
          </w:tcPr>
          <w:p w14:paraId="26B37873" w14:textId="5B3BA364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E20895A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pct"/>
            <w:gridSpan w:val="3"/>
            <w:tcBorders>
              <w:bottom w:val="single" w:sz="4" w:space="0" w:color="auto"/>
            </w:tcBorders>
          </w:tcPr>
          <w:p w14:paraId="514216AA" w14:textId="609BC890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34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(136)</w:t>
            </w:r>
          </w:p>
        </w:tc>
        <w:tc>
          <w:tcPr>
            <w:tcW w:w="123" w:type="pct"/>
          </w:tcPr>
          <w:p w14:paraId="6F6C50D8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  <w:gridSpan w:val="2"/>
            <w:tcBorders>
              <w:bottom w:val="single" w:sz="4" w:space="0" w:color="auto"/>
            </w:tcBorders>
          </w:tcPr>
          <w:p w14:paraId="29666D8D" w14:textId="27FD668C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(143)</w:t>
            </w:r>
          </w:p>
        </w:tc>
      </w:tr>
      <w:tr w:rsidR="000F5A89" w:rsidRPr="000405AA" w14:paraId="559402A2" w14:textId="77777777" w:rsidTr="000F5A8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120" w:type="pct"/>
          </w:tcPr>
          <w:p w14:paraId="6F2A398F" w14:textId="498F384D" w:rsidR="000F5A89" w:rsidRPr="000405AA" w:rsidRDefault="000F5A89" w:rsidP="000F5A89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600BE" w:rsidRPr="000405A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</w:p>
          <w:p w14:paraId="41EF11EB" w14:textId="551536AF" w:rsidR="000F5A89" w:rsidRPr="000405AA" w:rsidRDefault="000F5A89" w:rsidP="000F5A89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600BE" w:rsidRPr="000405A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41" w:type="pct"/>
            <w:tcBorders>
              <w:top w:val="single" w:sz="4" w:space="0" w:color="auto"/>
            </w:tcBorders>
          </w:tcPr>
          <w:p w14:paraId="3A910DFF" w14:textId="77777777" w:rsidR="00D57672" w:rsidRPr="000405AA" w:rsidRDefault="00D57672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163AE84" w14:textId="3E6818ED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24,006</w:t>
            </w:r>
          </w:p>
        </w:tc>
        <w:tc>
          <w:tcPr>
            <w:tcW w:w="140" w:type="pct"/>
          </w:tcPr>
          <w:p w14:paraId="382ABE9E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gridSpan w:val="2"/>
            <w:tcBorders>
              <w:top w:val="single" w:sz="4" w:space="0" w:color="auto"/>
            </w:tcBorders>
          </w:tcPr>
          <w:p w14:paraId="53D91DE6" w14:textId="77777777" w:rsidR="00D57672" w:rsidRPr="000405AA" w:rsidRDefault="00D57672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BD2DEFF" w14:textId="69D2B791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4,211</w:t>
            </w:r>
          </w:p>
        </w:tc>
        <w:tc>
          <w:tcPr>
            <w:tcW w:w="140" w:type="pct"/>
          </w:tcPr>
          <w:p w14:paraId="73C1C66F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0" w:type="pct"/>
            <w:gridSpan w:val="3"/>
            <w:tcBorders>
              <w:top w:val="single" w:sz="4" w:space="0" w:color="auto"/>
            </w:tcBorders>
          </w:tcPr>
          <w:p w14:paraId="48019A86" w14:textId="77777777" w:rsidR="00D57672" w:rsidRPr="000405AA" w:rsidRDefault="00D57672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440FF74" w14:textId="4B5CF3CB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2,560</w:t>
            </w:r>
          </w:p>
        </w:tc>
        <w:tc>
          <w:tcPr>
            <w:tcW w:w="123" w:type="pct"/>
          </w:tcPr>
          <w:p w14:paraId="4C94B71E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4" w:type="pct"/>
            <w:gridSpan w:val="2"/>
            <w:tcBorders>
              <w:top w:val="single" w:sz="4" w:space="0" w:color="auto"/>
            </w:tcBorders>
          </w:tcPr>
          <w:p w14:paraId="74E99C4F" w14:textId="77777777" w:rsidR="00D57672" w:rsidRPr="000405AA" w:rsidRDefault="00D57672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947E11D" w14:textId="0091D01D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30,777</w:t>
            </w:r>
          </w:p>
        </w:tc>
      </w:tr>
      <w:tr w:rsidR="000F5A89" w:rsidRPr="000405AA" w14:paraId="7A9C82B5" w14:textId="77777777" w:rsidTr="000F5A8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120" w:type="pct"/>
          </w:tcPr>
          <w:p w14:paraId="2A35D4B3" w14:textId="77777777" w:rsidR="000F5A89" w:rsidRPr="000405AA" w:rsidRDefault="000F5A89" w:rsidP="000F5A89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05A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41" w:type="pct"/>
          </w:tcPr>
          <w:p w14:paraId="6E2D9451" w14:textId="5A1F8726" w:rsidR="000F5A89" w:rsidRPr="000405AA" w:rsidRDefault="004571C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7,77</w:t>
            </w:r>
            <w:r w:rsidR="00854BD1" w:rsidRPr="000405A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0" w:type="pct"/>
          </w:tcPr>
          <w:p w14:paraId="659FD797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  <w:gridSpan w:val="2"/>
          </w:tcPr>
          <w:p w14:paraId="401EB8E9" w14:textId="4091A531" w:rsidR="000F5A89" w:rsidRPr="000405AA" w:rsidRDefault="004571C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140" w:type="pct"/>
          </w:tcPr>
          <w:p w14:paraId="75A8A28D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pct"/>
            <w:gridSpan w:val="3"/>
          </w:tcPr>
          <w:p w14:paraId="6170E83E" w14:textId="1CDEE8DA" w:rsidR="000F5A89" w:rsidRPr="000405AA" w:rsidRDefault="00E546D5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7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2,675</w:t>
            </w:r>
          </w:p>
        </w:tc>
        <w:tc>
          <w:tcPr>
            <w:tcW w:w="123" w:type="pct"/>
          </w:tcPr>
          <w:p w14:paraId="438A7774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  <w:gridSpan w:val="2"/>
          </w:tcPr>
          <w:p w14:paraId="32156A51" w14:textId="5802B5E0" w:rsidR="000F5A89" w:rsidRPr="000405AA" w:rsidRDefault="00E546D5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10,58</w:t>
            </w:r>
            <w:r w:rsidR="00854BD1" w:rsidRPr="000405A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F5A89" w:rsidRPr="000405AA" w14:paraId="788396BF" w14:textId="77777777" w:rsidTr="000F5A8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120" w:type="pct"/>
          </w:tcPr>
          <w:p w14:paraId="614F5F6D" w14:textId="77777777" w:rsidR="000F5A89" w:rsidRPr="000405AA" w:rsidRDefault="000F5A89" w:rsidP="000F5A89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โอนเข้า</w:t>
            </w:r>
            <w:r w:rsidRPr="000405A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/ (</w:t>
            </w:r>
            <w:r w:rsidRPr="000405A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โอนออก)</w:t>
            </w:r>
          </w:p>
        </w:tc>
        <w:tc>
          <w:tcPr>
            <w:tcW w:w="841" w:type="pct"/>
          </w:tcPr>
          <w:p w14:paraId="3D0CB43C" w14:textId="72AA3918" w:rsidR="000F5A89" w:rsidRPr="000405AA" w:rsidRDefault="004571C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3,751</w:t>
            </w:r>
          </w:p>
        </w:tc>
        <w:tc>
          <w:tcPr>
            <w:tcW w:w="140" w:type="pct"/>
          </w:tcPr>
          <w:p w14:paraId="2B6B4142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  <w:gridSpan w:val="2"/>
          </w:tcPr>
          <w:p w14:paraId="4CB34430" w14:textId="44B90194" w:rsidR="000F5A89" w:rsidRPr="000405AA" w:rsidRDefault="004571C9" w:rsidP="0045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44BBCA8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pct"/>
            <w:gridSpan w:val="3"/>
          </w:tcPr>
          <w:p w14:paraId="38913CFE" w14:textId="48638577" w:rsidR="000F5A89" w:rsidRPr="000405AA" w:rsidRDefault="00E546D5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192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(3,751)</w:t>
            </w:r>
          </w:p>
        </w:tc>
        <w:tc>
          <w:tcPr>
            <w:tcW w:w="123" w:type="pct"/>
          </w:tcPr>
          <w:p w14:paraId="36DDAC73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  <w:gridSpan w:val="2"/>
          </w:tcPr>
          <w:p w14:paraId="712D78E3" w14:textId="2AD0343D" w:rsidR="000F5A89" w:rsidRPr="000405AA" w:rsidRDefault="00E546D5" w:rsidP="00E54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5A89" w:rsidRPr="000405AA" w14:paraId="2F50AFB2" w14:textId="77777777" w:rsidTr="000F5A8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120" w:type="pct"/>
          </w:tcPr>
          <w:p w14:paraId="6B3B0802" w14:textId="77777777" w:rsidR="000F5A89" w:rsidRPr="000405AA" w:rsidRDefault="000F5A89" w:rsidP="000F5A89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05A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41" w:type="pct"/>
            <w:tcBorders>
              <w:bottom w:val="single" w:sz="4" w:space="0" w:color="auto"/>
            </w:tcBorders>
          </w:tcPr>
          <w:p w14:paraId="52AF20D9" w14:textId="028F2D24" w:rsidR="000F5A89" w:rsidRPr="000405AA" w:rsidRDefault="004571C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140" w:type="pct"/>
          </w:tcPr>
          <w:p w14:paraId="238C02DE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  <w:gridSpan w:val="2"/>
            <w:tcBorders>
              <w:bottom w:val="single" w:sz="4" w:space="0" w:color="auto"/>
            </w:tcBorders>
          </w:tcPr>
          <w:p w14:paraId="4D56D6EA" w14:textId="1E952B0A" w:rsidR="000F5A89" w:rsidRPr="000405AA" w:rsidRDefault="00E546D5" w:rsidP="00E54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77FA7CD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pct"/>
            <w:gridSpan w:val="3"/>
            <w:tcBorders>
              <w:bottom w:val="single" w:sz="4" w:space="0" w:color="auto"/>
            </w:tcBorders>
          </w:tcPr>
          <w:p w14:paraId="17552051" w14:textId="2D040C49" w:rsidR="000F5A89" w:rsidRPr="000405AA" w:rsidRDefault="00E546D5" w:rsidP="00E54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37C589C9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  <w:gridSpan w:val="2"/>
            <w:tcBorders>
              <w:bottom w:val="single" w:sz="4" w:space="0" w:color="auto"/>
            </w:tcBorders>
          </w:tcPr>
          <w:p w14:paraId="3043AD00" w14:textId="35A7A317" w:rsidR="000F5A89" w:rsidRPr="000405AA" w:rsidRDefault="00E546D5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(7)</w:t>
            </w:r>
          </w:p>
        </w:tc>
      </w:tr>
      <w:tr w:rsidR="000F5A89" w:rsidRPr="000405AA" w14:paraId="0022C3B1" w14:textId="77777777" w:rsidTr="000F5A8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120" w:type="pct"/>
          </w:tcPr>
          <w:p w14:paraId="4570F936" w14:textId="06A5D5AC" w:rsidR="000F5A89" w:rsidRPr="000405AA" w:rsidRDefault="000F5A89" w:rsidP="000F5A89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0405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0405A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600BE" w:rsidRPr="000405AA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</w:tcPr>
          <w:p w14:paraId="1A155347" w14:textId="740FA830" w:rsidR="000F5A89" w:rsidRPr="000405AA" w:rsidRDefault="004571C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35,52</w:t>
            </w:r>
            <w:r w:rsidR="00854BD1" w:rsidRPr="000405A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0" w:type="pct"/>
          </w:tcPr>
          <w:p w14:paraId="3F288949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277BBB" w14:textId="148EBCC4" w:rsidR="000F5A89" w:rsidRPr="000405AA" w:rsidRDefault="00E546D5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4,343</w:t>
            </w:r>
          </w:p>
        </w:tc>
        <w:tc>
          <w:tcPr>
            <w:tcW w:w="140" w:type="pct"/>
          </w:tcPr>
          <w:p w14:paraId="32C26FFA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4EA8C1" w14:textId="7D47B737" w:rsidR="000F5A89" w:rsidRPr="000405AA" w:rsidRDefault="00E546D5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1,484</w:t>
            </w:r>
          </w:p>
        </w:tc>
        <w:tc>
          <w:tcPr>
            <w:tcW w:w="123" w:type="pct"/>
          </w:tcPr>
          <w:p w14:paraId="2CACD346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31F220" w14:textId="05B45337" w:rsidR="000F5A89" w:rsidRPr="000405AA" w:rsidRDefault="00E546D5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41,35</w:t>
            </w:r>
            <w:r w:rsidR="00854BD1" w:rsidRPr="000405A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0F5A89" w:rsidRPr="000405AA" w14:paraId="5416B294" w14:textId="77777777" w:rsidTr="000F5A8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120" w:type="pct"/>
          </w:tcPr>
          <w:p w14:paraId="50BA1FC3" w14:textId="77777777" w:rsidR="000F5A89" w:rsidRPr="000405AA" w:rsidRDefault="000F5A89" w:rsidP="000F5A89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</w:tcPr>
          <w:p w14:paraId="0F615A1B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4CA6CA4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  <w:gridSpan w:val="2"/>
            <w:tcBorders>
              <w:top w:val="single" w:sz="4" w:space="0" w:color="auto"/>
            </w:tcBorders>
          </w:tcPr>
          <w:p w14:paraId="04B69737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BD3BEF7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pct"/>
            <w:gridSpan w:val="3"/>
            <w:tcBorders>
              <w:top w:val="single" w:sz="4" w:space="0" w:color="auto"/>
            </w:tcBorders>
          </w:tcPr>
          <w:p w14:paraId="35520D75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</w:tcPr>
          <w:p w14:paraId="27DB0192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  <w:gridSpan w:val="2"/>
            <w:tcBorders>
              <w:top w:val="single" w:sz="4" w:space="0" w:color="auto"/>
            </w:tcBorders>
          </w:tcPr>
          <w:p w14:paraId="17D7FD22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5A89" w:rsidRPr="000405AA" w14:paraId="3974439B" w14:textId="77777777" w:rsidTr="000F5A89">
        <w:tblPrEx>
          <w:tblLook w:val="0000" w:firstRow="0" w:lastRow="0" w:firstColumn="0" w:lastColumn="0" w:noHBand="0" w:noVBand="0"/>
        </w:tblPrEx>
        <w:trPr>
          <w:cantSplit/>
          <w:trHeight w:val="70"/>
        </w:trPr>
        <w:tc>
          <w:tcPr>
            <w:tcW w:w="1120" w:type="pct"/>
          </w:tcPr>
          <w:p w14:paraId="05CDBE92" w14:textId="77777777" w:rsidR="000F5A89" w:rsidRPr="000405AA" w:rsidRDefault="000F5A89" w:rsidP="000F5A89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405A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ค่าตัดจำหน่ายและ</w:t>
            </w:r>
          </w:p>
          <w:p w14:paraId="4114A29B" w14:textId="77777777" w:rsidR="000F5A89" w:rsidRPr="000405AA" w:rsidRDefault="000F5A89" w:rsidP="000F5A89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 ขาดทุนจากการด้อยค่า</w:t>
            </w:r>
          </w:p>
        </w:tc>
        <w:tc>
          <w:tcPr>
            <w:tcW w:w="841" w:type="pct"/>
          </w:tcPr>
          <w:p w14:paraId="4FAEFDA8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0745FEB6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42" w:type="pct"/>
            <w:gridSpan w:val="2"/>
          </w:tcPr>
          <w:p w14:paraId="23493614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4AAC6C51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0" w:type="pct"/>
            <w:gridSpan w:val="3"/>
          </w:tcPr>
          <w:p w14:paraId="53C42B1A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" w:type="pct"/>
          </w:tcPr>
          <w:p w14:paraId="27B66FD2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4" w:type="pct"/>
            <w:gridSpan w:val="2"/>
          </w:tcPr>
          <w:p w14:paraId="1CEC89EE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F5A89" w:rsidRPr="000405AA" w14:paraId="673A2324" w14:textId="77777777" w:rsidTr="000F5A8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120" w:type="pct"/>
          </w:tcPr>
          <w:p w14:paraId="3C526A79" w14:textId="420C64B8" w:rsidR="000F5A89" w:rsidRPr="000405AA" w:rsidRDefault="000F5A89" w:rsidP="000F5A89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05A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0405A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มกราคม </w:t>
            </w:r>
            <w:r w:rsidRPr="000405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256</w:t>
            </w:r>
            <w:r w:rsidR="002600BE" w:rsidRPr="000405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41" w:type="pct"/>
          </w:tcPr>
          <w:p w14:paraId="40CB83A4" w14:textId="23D1B9D1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12,528</w:t>
            </w:r>
          </w:p>
        </w:tc>
        <w:tc>
          <w:tcPr>
            <w:tcW w:w="140" w:type="pct"/>
          </w:tcPr>
          <w:p w14:paraId="5A8602B1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  <w:gridSpan w:val="2"/>
          </w:tcPr>
          <w:p w14:paraId="62223184" w14:textId="57D942F5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140" w:type="pct"/>
          </w:tcPr>
          <w:p w14:paraId="54D28066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pct"/>
            <w:gridSpan w:val="3"/>
          </w:tcPr>
          <w:p w14:paraId="2A94B507" w14:textId="15C2E4C0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08" w:right="34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25F19D91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  <w:gridSpan w:val="2"/>
          </w:tcPr>
          <w:p w14:paraId="41369D37" w14:textId="70E7E0F1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12,833</w:t>
            </w:r>
          </w:p>
        </w:tc>
      </w:tr>
      <w:tr w:rsidR="000F5A89" w:rsidRPr="000405AA" w14:paraId="3920CDF4" w14:textId="77777777" w:rsidTr="000F5A8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120" w:type="pct"/>
          </w:tcPr>
          <w:p w14:paraId="3C6305F4" w14:textId="77777777" w:rsidR="000F5A89" w:rsidRPr="000405AA" w:rsidRDefault="000F5A89" w:rsidP="000F5A89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05A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841" w:type="pct"/>
          </w:tcPr>
          <w:p w14:paraId="3DE82E5E" w14:textId="3A206512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4,005</w:t>
            </w:r>
          </w:p>
        </w:tc>
        <w:tc>
          <w:tcPr>
            <w:tcW w:w="140" w:type="pct"/>
          </w:tcPr>
          <w:p w14:paraId="0F47A5FE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  <w:gridSpan w:val="2"/>
          </w:tcPr>
          <w:p w14:paraId="4AB7AC95" w14:textId="23FA4CE9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248</w:t>
            </w:r>
          </w:p>
        </w:tc>
        <w:tc>
          <w:tcPr>
            <w:tcW w:w="140" w:type="pct"/>
          </w:tcPr>
          <w:p w14:paraId="0364A986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pct"/>
            <w:gridSpan w:val="3"/>
          </w:tcPr>
          <w:p w14:paraId="47C8218B" w14:textId="4AAFE638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08" w:right="34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63BB9D3F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  <w:gridSpan w:val="2"/>
          </w:tcPr>
          <w:p w14:paraId="2F8C6C3B" w14:textId="325F2A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4,253</w:t>
            </w:r>
          </w:p>
        </w:tc>
      </w:tr>
      <w:tr w:rsidR="000F5A89" w:rsidRPr="000405AA" w14:paraId="4FB1E135" w14:textId="77777777" w:rsidTr="000F5A8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120" w:type="pct"/>
          </w:tcPr>
          <w:p w14:paraId="3A89DE29" w14:textId="77777777" w:rsidR="000F5A89" w:rsidRPr="000405AA" w:rsidRDefault="000F5A89" w:rsidP="000F5A89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05A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41" w:type="pct"/>
            <w:tcBorders>
              <w:bottom w:val="single" w:sz="4" w:space="0" w:color="auto"/>
            </w:tcBorders>
          </w:tcPr>
          <w:p w14:paraId="561CA089" w14:textId="263704BE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140" w:type="pct"/>
          </w:tcPr>
          <w:p w14:paraId="23479937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  <w:gridSpan w:val="2"/>
            <w:tcBorders>
              <w:bottom w:val="single" w:sz="4" w:space="0" w:color="auto"/>
            </w:tcBorders>
          </w:tcPr>
          <w:p w14:paraId="0CCD869C" w14:textId="31F6B256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3B1C7EB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pct"/>
            <w:gridSpan w:val="3"/>
            <w:tcBorders>
              <w:bottom w:val="single" w:sz="4" w:space="0" w:color="auto"/>
            </w:tcBorders>
          </w:tcPr>
          <w:p w14:paraId="164F5385" w14:textId="6CAAE3CB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08" w:right="34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7C43E44A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  <w:gridSpan w:val="2"/>
            <w:tcBorders>
              <w:bottom w:val="single" w:sz="4" w:space="0" w:color="auto"/>
            </w:tcBorders>
          </w:tcPr>
          <w:p w14:paraId="5399D5F4" w14:textId="438582A5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(1)</w:t>
            </w:r>
          </w:p>
        </w:tc>
      </w:tr>
      <w:tr w:rsidR="000F5A89" w:rsidRPr="000405AA" w14:paraId="25506F49" w14:textId="77777777" w:rsidTr="000F5A8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120" w:type="pct"/>
          </w:tcPr>
          <w:p w14:paraId="761999D9" w14:textId="13564ED0" w:rsidR="000F5A89" w:rsidRPr="000405AA" w:rsidRDefault="000F5A89" w:rsidP="000F5A89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600BE" w:rsidRPr="000405A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F3013BD" w14:textId="187F6F21" w:rsidR="000F5A89" w:rsidRPr="000405AA" w:rsidRDefault="000F5A89" w:rsidP="000F5A89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600BE" w:rsidRPr="000405A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41" w:type="pct"/>
            <w:tcBorders>
              <w:top w:val="single" w:sz="4" w:space="0" w:color="auto"/>
            </w:tcBorders>
          </w:tcPr>
          <w:p w14:paraId="400943FB" w14:textId="77777777" w:rsidR="00D57672" w:rsidRPr="000405AA" w:rsidRDefault="00D57672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070C3FE" w14:textId="12BEE2A3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16,532</w:t>
            </w:r>
          </w:p>
        </w:tc>
        <w:tc>
          <w:tcPr>
            <w:tcW w:w="140" w:type="pct"/>
          </w:tcPr>
          <w:p w14:paraId="311BDEA3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gridSpan w:val="2"/>
            <w:tcBorders>
              <w:top w:val="single" w:sz="4" w:space="0" w:color="auto"/>
            </w:tcBorders>
          </w:tcPr>
          <w:p w14:paraId="4B90F2C9" w14:textId="77777777" w:rsidR="00D57672" w:rsidRPr="000405AA" w:rsidRDefault="00D57672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3A606DD" w14:textId="6A048C8D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553</w:t>
            </w:r>
          </w:p>
        </w:tc>
        <w:tc>
          <w:tcPr>
            <w:tcW w:w="140" w:type="pct"/>
          </w:tcPr>
          <w:p w14:paraId="5362157D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0" w:type="pct"/>
            <w:gridSpan w:val="3"/>
            <w:tcBorders>
              <w:top w:val="single" w:sz="4" w:space="0" w:color="auto"/>
            </w:tcBorders>
          </w:tcPr>
          <w:p w14:paraId="1EE09E9C" w14:textId="77777777" w:rsidR="00E546D5" w:rsidRPr="000405AA" w:rsidRDefault="00E546D5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08" w:right="3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4DA4846" w14:textId="4D7BBBCE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08" w:right="3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35136D49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4" w:type="pct"/>
            <w:gridSpan w:val="2"/>
            <w:tcBorders>
              <w:top w:val="single" w:sz="4" w:space="0" w:color="auto"/>
            </w:tcBorders>
          </w:tcPr>
          <w:p w14:paraId="47C4F555" w14:textId="77777777" w:rsidR="00D57672" w:rsidRPr="000405AA" w:rsidRDefault="00D57672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291254A" w14:textId="411E703F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17,085</w:t>
            </w:r>
          </w:p>
        </w:tc>
      </w:tr>
      <w:tr w:rsidR="000F5A89" w:rsidRPr="000405AA" w14:paraId="71E4B8F6" w14:textId="77777777" w:rsidTr="000F5A8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120" w:type="pct"/>
          </w:tcPr>
          <w:p w14:paraId="19CA1079" w14:textId="77777777" w:rsidR="000F5A89" w:rsidRPr="000405AA" w:rsidRDefault="000F5A89" w:rsidP="000F5A89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05A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841" w:type="pct"/>
          </w:tcPr>
          <w:p w14:paraId="77E6BA56" w14:textId="30AD6032" w:rsidR="000F5A89" w:rsidRPr="000405AA" w:rsidRDefault="00E546D5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6,199</w:t>
            </w:r>
          </w:p>
        </w:tc>
        <w:tc>
          <w:tcPr>
            <w:tcW w:w="140" w:type="pct"/>
          </w:tcPr>
          <w:p w14:paraId="698760E9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  <w:gridSpan w:val="2"/>
          </w:tcPr>
          <w:p w14:paraId="099DCB9A" w14:textId="473395E7" w:rsidR="000F5A89" w:rsidRPr="000405AA" w:rsidRDefault="00E546D5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254</w:t>
            </w:r>
          </w:p>
        </w:tc>
        <w:tc>
          <w:tcPr>
            <w:tcW w:w="140" w:type="pct"/>
          </w:tcPr>
          <w:p w14:paraId="05987737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pct"/>
            <w:gridSpan w:val="3"/>
          </w:tcPr>
          <w:p w14:paraId="45222929" w14:textId="210A92B1" w:rsidR="000F5A89" w:rsidRPr="000405AA" w:rsidRDefault="00E546D5" w:rsidP="00E54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08" w:right="34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4A91DBDE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  <w:gridSpan w:val="2"/>
          </w:tcPr>
          <w:p w14:paraId="58ACA28C" w14:textId="0B4EEC7F" w:rsidR="000F5A89" w:rsidRPr="000405AA" w:rsidRDefault="00E546D5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6,453</w:t>
            </w:r>
          </w:p>
        </w:tc>
      </w:tr>
      <w:tr w:rsidR="000F5A89" w:rsidRPr="000405AA" w14:paraId="2F281980" w14:textId="77777777" w:rsidTr="000F5A8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120" w:type="pct"/>
          </w:tcPr>
          <w:p w14:paraId="2D86CFF9" w14:textId="35790BB1" w:rsidR="000F5A89" w:rsidRPr="000405AA" w:rsidRDefault="000F5A89" w:rsidP="000F5A89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0405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0405A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600BE" w:rsidRPr="000405AA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</w:tcPr>
          <w:p w14:paraId="27E54FE3" w14:textId="7E3F4C24" w:rsidR="000F5A89" w:rsidRPr="000405AA" w:rsidRDefault="00E546D5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22,731</w:t>
            </w:r>
          </w:p>
        </w:tc>
        <w:tc>
          <w:tcPr>
            <w:tcW w:w="140" w:type="pct"/>
          </w:tcPr>
          <w:p w14:paraId="2336756F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43DF1D" w14:textId="317CB237" w:rsidR="000F5A89" w:rsidRPr="000405AA" w:rsidRDefault="00E546D5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807</w:t>
            </w:r>
          </w:p>
        </w:tc>
        <w:tc>
          <w:tcPr>
            <w:tcW w:w="140" w:type="pct"/>
          </w:tcPr>
          <w:p w14:paraId="75D359C9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2876C5" w14:textId="17CDA49A" w:rsidR="000F5A89" w:rsidRPr="000405AA" w:rsidRDefault="00E546D5" w:rsidP="00E54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08" w:right="3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53613C0E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49D2C8" w14:textId="3476C458" w:rsidR="000F5A89" w:rsidRPr="000405AA" w:rsidRDefault="00E546D5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23,538</w:t>
            </w:r>
          </w:p>
        </w:tc>
      </w:tr>
      <w:tr w:rsidR="000F5A89" w:rsidRPr="000405AA" w14:paraId="51955427" w14:textId="77777777" w:rsidTr="000F5A8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120" w:type="pct"/>
          </w:tcPr>
          <w:p w14:paraId="30670AFC" w14:textId="77777777" w:rsidR="000F5A89" w:rsidRPr="000405AA" w:rsidRDefault="000F5A89" w:rsidP="000F5A89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</w:tcPr>
          <w:p w14:paraId="7C1D23F5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04F979F9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gridSpan w:val="2"/>
            <w:tcBorders>
              <w:top w:val="single" w:sz="4" w:space="0" w:color="auto"/>
            </w:tcBorders>
          </w:tcPr>
          <w:p w14:paraId="71C9049E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47C32652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0" w:type="pct"/>
            <w:gridSpan w:val="3"/>
            <w:tcBorders>
              <w:top w:val="single" w:sz="4" w:space="0" w:color="auto"/>
            </w:tcBorders>
          </w:tcPr>
          <w:p w14:paraId="24A1FA9F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</w:tcPr>
          <w:p w14:paraId="75186FA3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4" w:type="pct"/>
            <w:gridSpan w:val="2"/>
            <w:tcBorders>
              <w:top w:val="single" w:sz="4" w:space="0" w:color="auto"/>
            </w:tcBorders>
          </w:tcPr>
          <w:p w14:paraId="457FC42A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F5A89" w:rsidRPr="000405AA" w14:paraId="2A1FB640" w14:textId="77777777" w:rsidTr="000F5A8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120" w:type="pct"/>
          </w:tcPr>
          <w:p w14:paraId="68CA2E4A" w14:textId="77777777" w:rsidR="000F5A89" w:rsidRPr="000405AA" w:rsidRDefault="000F5A89" w:rsidP="000F5A89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41" w:type="pct"/>
          </w:tcPr>
          <w:p w14:paraId="2F5EA9B8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5DA1D3B4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42" w:type="pct"/>
            <w:gridSpan w:val="2"/>
          </w:tcPr>
          <w:p w14:paraId="244394C2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4FAE8D53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0" w:type="pct"/>
            <w:gridSpan w:val="3"/>
          </w:tcPr>
          <w:p w14:paraId="7670817D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" w:type="pct"/>
          </w:tcPr>
          <w:p w14:paraId="55249E88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4" w:type="pct"/>
            <w:gridSpan w:val="2"/>
          </w:tcPr>
          <w:p w14:paraId="78E2A6A3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F5A89" w:rsidRPr="000405AA" w14:paraId="0E390EB8" w14:textId="77777777" w:rsidTr="000F5A8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120" w:type="pct"/>
          </w:tcPr>
          <w:p w14:paraId="1D9F729E" w14:textId="29C523F2" w:rsidR="000F5A89" w:rsidRPr="000405AA" w:rsidRDefault="000F5A89" w:rsidP="000F5A89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0405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0405A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841" w:type="pct"/>
            <w:tcBorders>
              <w:bottom w:val="double" w:sz="4" w:space="0" w:color="auto"/>
            </w:tcBorders>
          </w:tcPr>
          <w:p w14:paraId="08FCE82D" w14:textId="16720865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7,474</w:t>
            </w:r>
          </w:p>
        </w:tc>
        <w:tc>
          <w:tcPr>
            <w:tcW w:w="140" w:type="pct"/>
          </w:tcPr>
          <w:p w14:paraId="6963B27A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gridSpan w:val="2"/>
            <w:tcBorders>
              <w:bottom w:val="double" w:sz="4" w:space="0" w:color="auto"/>
            </w:tcBorders>
          </w:tcPr>
          <w:p w14:paraId="30C2F200" w14:textId="61553BE6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3,658</w:t>
            </w:r>
          </w:p>
        </w:tc>
        <w:tc>
          <w:tcPr>
            <w:tcW w:w="140" w:type="pct"/>
          </w:tcPr>
          <w:p w14:paraId="41CAB142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0" w:type="pct"/>
            <w:gridSpan w:val="3"/>
            <w:tcBorders>
              <w:bottom w:val="double" w:sz="4" w:space="0" w:color="auto"/>
            </w:tcBorders>
          </w:tcPr>
          <w:p w14:paraId="17FF00DA" w14:textId="606D819C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2,560</w:t>
            </w:r>
          </w:p>
        </w:tc>
        <w:tc>
          <w:tcPr>
            <w:tcW w:w="123" w:type="pct"/>
          </w:tcPr>
          <w:p w14:paraId="2CD076CD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4" w:type="pct"/>
            <w:gridSpan w:val="2"/>
            <w:tcBorders>
              <w:bottom w:val="double" w:sz="4" w:space="0" w:color="auto"/>
            </w:tcBorders>
          </w:tcPr>
          <w:p w14:paraId="546A5483" w14:textId="277B52FA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13,692</w:t>
            </w:r>
          </w:p>
        </w:tc>
      </w:tr>
      <w:tr w:rsidR="000F5A89" w:rsidRPr="000405AA" w14:paraId="1B9E25BE" w14:textId="77777777" w:rsidTr="000F5A8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120" w:type="pct"/>
          </w:tcPr>
          <w:p w14:paraId="3DF65640" w14:textId="35B3128B" w:rsidR="000F5A89" w:rsidRPr="000405AA" w:rsidRDefault="000F5A89" w:rsidP="000F5A89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0405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0405AA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841" w:type="pct"/>
            <w:tcBorders>
              <w:top w:val="double" w:sz="4" w:space="0" w:color="auto"/>
              <w:bottom w:val="double" w:sz="4" w:space="0" w:color="auto"/>
            </w:tcBorders>
          </w:tcPr>
          <w:p w14:paraId="2E57B1F0" w14:textId="76F7870D" w:rsidR="000F5A89" w:rsidRPr="000405AA" w:rsidRDefault="00E546D5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12,79</w:t>
            </w:r>
            <w:r w:rsidR="00854BD1" w:rsidRPr="000405A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0" w:type="pct"/>
          </w:tcPr>
          <w:p w14:paraId="7552121C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88DB8C7" w14:textId="639EBDDC" w:rsidR="000F5A89" w:rsidRPr="000405AA" w:rsidRDefault="00E546D5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3,536</w:t>
            </w:r>
          </w:p>
        </w:tc>
        <w:tc>
          <w:tcPr>
            <w:tcW w:w="140" w:type="pct"/>
          </w:tcPr>
          <w:p w14:paraId="1FF686D5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0" w:type="pct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4F9F595E" w14:textId="57372728" w:rsidR="000F5A89" w:rsidRPr="000405AA" w:rsidRDefault="00E546D5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1,484</w:t>
            </w:r>
          </w:p>
        </w:tc>
        <w:tc>
          <w:tcPr>
            <w:tcW w:w="123" w:type="pct"/>
            <w:tcBorders>
              <w:bottom w:val="nil"/>
            </w:tcBorders>
          </w:tcPr>
          <w:p w14:paraId="2F3449A2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4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3F9A791" w14:textId="056377E2" w:rsidR="000F5A89" w:rsidRPr="000405AA" w:rsidRDefault="00DF0F75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17,81</w:t>
            </w:r>
            <w:r w:rsidR="00854BD1" w:rsidRPr="000405A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14:paraId="1D1AA91E" w14:textId="77777777" w:rsidR="00EC3A5A" w:rsidRPr="000405AA" w:rsidRDefault="00EC3A5A" w:rsidP="003C5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BCFCA65" w14:textId="4A5FF50F" w:rsidR="00E93099" w:rsidRPr="000405AA" w:rsidRDefault="00E93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3D944701" w14:textId="77777777" w:rsidR="00D03893" w:rsidRPr="000405AA" w:rsidRDefault="0066263A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0405AA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7C74D8AD" w14:textId="77777777" w:rsidR="0066263A" w:rsidRPr="000405AA" w:rsidRDefault="0066263A" w:rsidP="00662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4"/>
        <w:gridCol w:w="883"/>
        <w:gridCol w:w="269"/>
        <w:gridCol w:w="1165"/>
        <w:gridCol w:w="269"/>
        <w:gridCol w:w="1129"/>
        <w:gridCol w:w="269"/>
        <w:gridCol w:w="1086"/>
        <w:gridCol w:w="236"/>
        <w:gridCol w:w="1204"/>
      </w:tblGrid>
      <w:tr w:rsidR="00707DD0" w:rsidRPr="000405AA" w14:paraId="788242F7" w14:textId="77777777" w:rsidTr="00E776E0">
        <w:trPr>
          <w:tblHeader/>
        </w:trPr>
        <w:tc>
          <w:tcPr>
            <w:tcW w:w="2783" w:type="dxa"/>
            <w:vAlign w:val="bottom"/>
          </w:tcPr>
          <w:p w14:paraId="29A96846" w14:textId="77777777" w:rsidR="00707DD0" w:rsidRPr="000405AA" w:rsidRDefault="00707DD0" w:rsidP="0070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6" w:type="dxa"/>
            <w:vAlign w:val="bottom"/>
          </w:tcPr>
          <w:p w14:paraId="63120FFB" w14:textId="77777777" w:rsidR="00707DD0" w:rsidRPr="000405AA" w:rsidRDefault="00707DD0" w:rsidP="0070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FC061F" w14:textId="77777777" w:rsidR="00707DD0" w:rsidRPr="000405AA" w:rsidRDefault="00707DD0" w:rsidP="0070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7" w:type="dxa"/>
            <w:gridSpan w:val="3"/>
            <w:vAlign w:val="bottom"/>
          </w:tcPr>
          <w:p w14:paraId="4D83A95B" w14:textId="77777777" w:rsidR="00707DD0" w:rsidRPr="000405AA" w:rsidRDefault="00707DD0" w:rsidP="0070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F04D695" w14:textId="77777777" w:rsidR="00707DD0" w:rsidRPr="000405AA" w:rsidRDefault="00707DD0" w:rsidP="0070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8" w:type="dxa"/>
            <w:gridSpan w:val="3"/>
            <w:vAlign w:val="bottom"/>
          </w:tcPr>
          <w:p w14:paraId="07A8F9C2" w14:textId="77777777" w:rsidR="00707DD0" w:rsidRPr="000405AA" w:rsidRDefault="00707DD0" w:rsidP="0070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7DD0" w:rsidRPr="000405AA" w14:paraId="1B1DBE0B" w14:textId="77777777" w:rsidTr="00E776E0">
        <w:trPr>
          <w:tblHeader/>
        </w:trPr>
        <w:tc>
          <w:tcPr>
            <w:tcW w:w="2783" w:type="dxa"/>
            <w:vAlign w:val="bottom"/>
          </w:tcPr>
          <w:p w14:paraId="3850067A" w14:textId="77777777" w:rsidR="00707DD0" w:rsidRPr="000405AA" w:rsidRDefault="00707DD0" w:rsidP="0070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6" w:type="dxa"/>
            <w:vAlign w:val="bottom"/>
          </w:tcPr>
          <w:p w14:paraId="71153CD3" w14:textId="77777777" w:rsidR="00707DD0" w:rsidRPr="000405AA" w:rsidRDefault="00707DD0" w:rsidP="0070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vAlign w:val="bottom"/>
          </w:tcPr>
          <w:p w14:paraId="56CB67EE" w14:textId="77777777" w:rsidR="00707DD0" w:rsidRPr="000405AA" w:rsidRDefault="00707DD0" w:rsidP="0070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45F0A46" w14:textId="049A2776" w:rsidR="00707DD0" w:rsidRPr="000405AA" w:rsidRDefault="000F5A89" w:rsidP="0070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5D1A0016" w14:textId="77777777" w:rsidR="00707DD0" w:rsidRPr="000405AA" w:rsidRDefault="00707DD0" w:rsidP="0070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498231F8" w14:textId="7424472F" w:rsidR="00707DD0" w:rsidRPr="000405AA" w:rsidRDefault="000F5A89" w:rsidP="0070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22C3D91A" w14:textId="77777777" w:rsidR="00707DD0" w:rsidRPr="000405AA" w:rsidRDefault="00707DD0" w:rsidP="0070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4E6C8466" w14:textId="025D6340" w:rsidR="00707DD0" w:rsidRPr="000405AA" w:rsidRDefault="000F5A89" w:rsidP="0070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3420219C" w14:textId="77777777" w:rsidR="00707DD0" w:rsidRPr="000405AA" w:rsidRDefault="00707DD0" w:rsidP="0070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4FB62E5E" w14:textId="7080B384" w:rsidR="00707DD0" w:rsidRPr="000405AA" w:rsidRDefault="000F5A89" w:rsidP="0070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07DD0" w:rsidRPr="000405AA" w14:paraId="14E45133" w14:textId="77777777" w:rsidTr="00E776E0">
        <w:trPr>
          <w:tblHeader/>
        </w:trPr>
        <w:tc>
          <w:tcPr>
            <w:tcW w:w="2783" w:type="dxa"/>
            <w:vAlign w:val="bottom"/>
          </w:tcPr>
          <w:p w14:paraId="5F106311" w14:textId="77777777" w:rsidR="00707DD0" w:rsidRPr="000405AA" w:rsidRDefault="00707DD0" w:rsidP="0070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886" w:type="dxa"/>
            <w:vAlign w:val="bottom"/>
          </w:tcPr>
          <w:p w14:paraId="12B5706D" w14:textId="77777777" w:rsidR="00707DD0" w:rsidRPr="000405AA" w:rsidRDefault="00707DD0" w:rsidP="0070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5A6B2A1" w14:textId="77777777" w:rsidR="00707DD0" w:rsidRPr="000405AA" w:rsidRDefault="00707DD0" w:rsidP="0070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5" w:type="dxa"/>
            <w:gridSpan w:val="7"/>
            <w:vAlign w:val="bottom"/>
          </w:tcPr>
          <w:p w14:paraId="771FAAB1" w14:textId="77777777" w:rsidR="00707DD0" w:rsidRPr="000405AA" w:rsidRDefault="00707DD0" w:rsidP="0070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5A89" w:rsidRPr="000405AA" w14:paraId="1F426E51" w14:textId="77777777" w:rsidTr="00E776E0">
        <w:tc>
          <w:tcPr>
            <w:tcW w:w="2783" w:type="dxa"/>
          </w:tcPr>
          <w:p w14:paraId="160BBF9C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เงินกู้ยืมระยะสั้นจาก</w:t>
            </w:r>
          </w:p>
          <w:p w14:paraId="5BC29258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กิจการที่เกี่ยวข้องกัน</w:t>
            </w:r>
          </w:p>
        </w:tc>
        <w:tc>
          <w:tcPr>
            <w:tcW w:w="886" w:type="dxa"/>
          </w:tcPr>
          <w:p w14:paraId="52752F88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AD4E05" w14:textId="20E654AC" w:rsidR="000F5A89" w:rsidRPr="000405AA" w:rsidRDefault="00D7146B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796F8F3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37807EC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BBEA17" w14:textId="5ED4DD3F" w:rsidR="002B39A3" w:rsidRPr="000405AA" w:rsidRDefault="002B39A3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106CEA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5434801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70734E" w14:textId="712E2128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0445CA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2B88113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EAA2D3" w14:textId="7282FA51" w:rsidR="00A55301" w:rsidRPr="000405AA" w:rsidRDefault="00A55301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4,077</w:t>
            </w:r>
          </w:p>
        </w:tc>
        <w:tc>
          <w:tcPr>
            <w:tcW w:w="236" w:type="dxa"/>
          </w:tcPr>
          <w:p w14:paraId="5D755AA8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0E99C87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D66DE3" w14:textId="2D26B9C4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3,572</w:t>
            </w:r>
          </w:p>
        </w:tc>
      </w:tr>
      <w:tr w:rsidR="00AE26F9" w:rsidRPr="000405AA" w14:paraId="7DDDA91E" w14:textId="77777777" w:rsidTr="00E776E0">
        <w:tc>
          <w:tcPr>
            <w:tcW w:w="2783" w:type="dxa"/>
          </w:tcPr>
          <w:p w14:paraId="5FA6EEDC" w14:textId="1C2AC54B" w:rsidR="00AE26F9" w:rsidRPr="000405AA" w:rsidRDefault="00AE26F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886" w:type="dxa"/>
          </w:tcPr>
          <w:p w14:paraId="22264D28" w14:textId="77777777" w:rsidR="00AE26F9" w:rsidRPr="000405AA" w:rsidRDefault="00AE26F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6ACC34" w14:textId="77777777" w:rsidR="00AE26F9" w:rsidRPr="000405AA" w:rsidRDefault="00AE26F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628A41B" w14:textId="7216EF0F" w:rsidR="00AE26F9" w:rsidRPr="000405AA" w:rsidRDefault="00E64527" w:rsidP="00E64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852,92</w:t>
            </w:r>
            <w:r w:rsidR="00E60318" w:rsidRPr="000405A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02C8903" w14:textId="77777777" w:rsidR="00AE26F9" w:rsidRPr="000405AA" w:rsidRDefault="00AE26F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790EC76" w14:textId="54826A98" w:rsidR="00AE26F9" w:rsidRPr="000405AA" w:rsidRDefault="00AE26F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980,621</w:t>
            </w:r>
          </w:p>
        </w:tc>
        <w:tc>
          <w:tcPr>
            <w:tcW w:w="270" w:type="dxa"/>
          </w:tcPr>
          <w:p w14:paraId="3DCC69CC" w14:textId="77777777" w:rsidR="00AE26F9" w:rsidRPr="000405AA" w:rsidRDefault="00AE26F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6038568" w14:textId="23E0AC59" w:rsidR="00AE26F9" w:rsidRPr="000405AA" w:rsidRDefault="00A55301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163,603</w:t>
            </w:r>
          </w:p>
        </w:tc>
        <w:tc>
          <w:tcPr>
            <w:tcW w:w="236" w:type="dxa"/>
          </w:tcPr>
          <w:p w14:paraId="3021DFDE" w14:textId="77777777" w:rsidR="00AE26F9" w:rsidRPr="000405AA" w:rsidRDefault="00AE26F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E960F82" w14:textId="611BD9DE" w:rsidR="00AE26F9" w:rsidRPr="000405AA" w:rsidRDefault="00AE26F9" w:rsidP="00AE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179,688</w:t>
            </w:r>
          </w:p>
        </w:tc>
      </w:tr>
      <w:tr w:rsidR="000F5A89" w:rsidRPr="000405AA" w14:paraId="020A8F82" w14:textId="77777777" w:rsidTr="00E776E0">
        <w:tc>
          <w:tcPr>
            <w:tcW w:w="2783" w:type="dxa"/>
          </w:tcPr>
          <w:p w14:paraId="5D387CF6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886" w:type="dxa"/>
          </w:tcPr>
          <w:p w14:paraId="5B1EE0FD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AA368E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7EFBCDF5" w14:textId="0461FABB" w:rsidR="000F5A89" w:rsidRPr="000405AA" w:rsidRDefault="00E64527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852,92</w:t>
            </w:r>
            <w:r w:rsidR="00E60318"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D19312F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6A80913E" w14:textId="7C68CC03" w:rsidR="000F5A89" w:rsidRPr="000405AA" w:rsidRDefault="000F5A89" w:rsidP="00AE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980,621</w:t>
            </w:r>
          </w:p>
        </w:tc>
        <w:tc>
          <w:tcPr>
            <w:tcW w:w="270" w:type="dxa"/>
          </w:tcPr>
          <w:p w14:paraId="6150E810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77E3A745" w14:textId="7D2B0103" w:rsidR="000F5A89" w:rsidRPr="000405AA" w:rsidRDefault="00A55301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167,680</w:t>
            </w:r>
          </w:p>
        </w:tc>
        <w:tc>
          <w:tcPr>
            <w:tcW w:w="236" w:type="dxa"/>
          </w:tcPr>
          <w:p w14:paraId="7394ECC3" w14:textId="77777777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334BE7DB" w14:textId="3D8BAA1F" w:rsidR="000F5A89" w:rsidRPr="000405AA" w:rsidRDefault="000F5A89" w:rsidP="000F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183,260</w:t>
            </w:r>
          </w:p>
        </w:tc>
      </w:tr>
    </w:tbl>
    <w:p w14:paraId="6A30249F" w14:textId="77777777" w:rsidR="00E02B48" w:rsidRPr="000405AA" w:rsidRDefault="00E02B48" w:rsidP="00662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53F9E305" w14:textId="77777777" w:rsidR="00641E35" w:rsidRPr="000405AA" w:rsidRDefault="00641E35" w:rsidP="00641E35">
      <w:pPr>
        <w:ind w:left="540"/>
        <w:jc w:val="thaiDistribute"/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</w:pPr>
      <w:r w:rsidRPr="000405AA">
        <w:rPr>
          <w:rFonts w:ascii="AngsanaUPC" w:hAnsi="AngsanaUPC" w:cs="AngsanaUPC" w:hint="cs"/>
          <w:i/>
          <w:iCs/>
          <w:spacing w:val="-2"/>
          <w:sz w:val="30"/>
          <w:szCs w:val="30"/>
          <w:cs/>
          <w:lang w:val="en-GB"/>
        </w:rPr>
        <w:t>เงินกู้ยืมระยะสั้น</w:t>
      </w:r>
    </w:p>
    <w:p w14:paraId="34871FF1" w14:textId="77777777" w:rsidR="00641E35" w:rsidRPr="000405AA" w:rsidRDefault="00641E35" w:rsidP="00721A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</w:p>
    <w:p w14:paraId="3EE13452" w14:textId="2CE4C1A0" w:rsidR="00641E35" w:rsidRPr="000405AA" w:rsidRDefault="00641E35" w:rsidP="00641E35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0405A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ณ วันที่ </w:t>
      </w:r>
      <w:r w:rsidRPr="000405AA">
        <w:rPr>
          <w:rFonts w:ascii="Angsana New" w:eastAsia="MS Mincho" w:hAnsi="Angsana New"/>
          <w:sz w:val="30"/>
          <w:szCs w:val="30"/>
        </w:rPr>
        <w:t xml:space="preserve">31 </w:t>
      </w:r>
      <w:r w:rsidRPr="000405AA">
        <w:rPr>
          <w:rFonts w:ascii="Angsana New" w:eastAsia="MS Mincho" w:hAnsi="Angsana New" w:hint="cs"/>
          <w:sz w:val="30"/>
          <w:szCs w:val="30"/>
          <w:cs/>
        </w:rPr>
        <w:t>ธันวาคม</w:t>
      </w:r>
      <w:r w:rsidRPr="000405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</w:rPr>
        <w:t>256</w:t>
      </w:r>
      <w:r w:rsidR="000F5A89" w:rsidRPr="000405AA">
        <w:rPr>
          <w:rFonts w:asciiTheme="majorBidi" w:hAnsiTheme="majorBidi" w:cstheme="majorBidi"/>
          <w:sz w:val="30"/>
          <w:szCs w:val="30"/>
        </w:rPr>
        <w:t>4</w:t>
      </w:r>
      <w:r w:rsidRPr="000405A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กลุ่มบริษัทมีวงเงินเบิกเกินบัญชีจำนวนทั้งสิ้น</w:t>
      </w:r>
      <w:r w:rsidRPr="000405AA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C33FF9" w:rsidRPr="000405AA">
        <w:rPr>
          <w:rFonts w:asciiTheme="majorBidi" w:hAnsiTheme="majorBidi" w:cstheme="majorBidi"/>
          <w:spacing w:val="-2"/>
          <w:sz w:val="30"/>
          <w:szCs w:val="30"/>
        </w:rPr>
        <w:t>30.0</w:t>
      </w:r>
      <w:r w:rsidRPr="000405A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0405AA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Pr="000405AA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0F5A89" w:rsidRPr="000405AA">
        <w:rPr>
          <w:rFonts w:asciiTheme="majorBidi" w:hAnsiTheme="majorBidi" w:cstheme="majorBidi"/>
          <w:i/>
          <w:iCs/>
          <w:spacing w:val="-2"/>
          <w:sz w:val="30"/>
          <w:szCs w:val="30"/>
        </w:rPr>
        <w:t>3</w:t>
      </w:r>
      <w:r w:rsidRPr="000405AA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30.0 </w:t>
      </w:r>
      <w:r w:rsidRPr="000405AA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Pr="000405AA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</w:t>
      </w:r>
      <w:r w:rsidR="00F22B1F" w:rsidRPr="000405AA">
        <w:rPr>
          <w:rFonts w:asciiTheme="majorBidi" w:hAnsiTheme="majorBidi" w:cstheme="majorBidi"/>
          <w:spacing w:val="-2"/>
          <w:sz w:val="30"/>
          <w:szCs w:val="30"/>
        </w:rPr>
        <w:br/>
      </w:r>
      <w:r w:rsidRPr="000405A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มีวงเงินกู้ยืมระยะสั้นจากสถาบันการเงินแห่งหนึ่งในรูปแบบของตั๋วสัญญาใช้เงิน</w:t>
      </w:r>
      <w:r w:rsidRPr="000405AA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0405A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เลตเตอร์ออฟเครดิต ทรัสต์รีซีท และหนังสือค้ำประกันจำนวนทั้งสิ้</w:t>
      </w:r>
      <w:r w:rsidRPr="000405AA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 xml:space="preserve">น </w:t>
      </w:r>
      <w:r w:rsidR="00C33FF9" w:rsidRPr="000405AA">
        <w:rPr>
          <w:rFonts w:asciiTheme="majorBidi" w:hAnsiTheme="majorBidi" w:cstheme="majorBidi"/>
          <w:spacing w:val="-2"/>
          <w:sz w:val="30"/>
          <w:szCs w:val="30"/>
        </w:rPr>
        <w:t>170.0</w:t>
      </w:r>
      <w:r w:rsidRPr="000405A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ล้านบาท </w:t>
      </w:r>
      <w:r w:rsidRPr="000405AA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0405AA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0F5A89" w:rsidRPr="000405AA">
        <w:rPr>
          <w:rFonts w:asciiTheme="majorBidi" w:hAnsiTheme="majorBidi" w:cstheme="majorBidi"/>
          <w:i/>
          <w:iCs/>
          <w:spacing w:val="-2"/>
          <w:sz w:val="30"/>
          <w:szCs w:val="30"/>
        </w:rPr>
        <w:t>3</w:t>
      </w:r>
      <w:r w:rsidRPr="000405AA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: </w:t>
      </w:r>
      <w:r w:rsidRPr="000405AA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170.0</w:t>
      </w:r>
      <w:r w:rsidRPr="000405AA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 </w:t>
      </w:r>
      <w:r w:rsidRPr="000405AA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</w:t>
      </w:r>
      <w:r w:rsidRPr="000405AA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านบาท)</w:t>
      </w:r>
      <w:r w:rsidRPr="000405A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0405A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วงเงินดังกล่าวถูกค้ำประกันโดยที่ดินทั้งหมดของบริษัทและสินทรัพย์บางส่วนของบริษัทย่อยแห่งหนึ่ง</w:t>
      </w:r>
      <w:r w:rsidRPr="000405AA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0405A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ตามที่กล่าวในหมายเหตุข้อ</w:t>
      </w:r>
      <w:r w:rsidRPr="000405AA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1</w:t>
      </w:r>
      <w:r w:rsidR="00E60318" w:rsidRPr="000405AA">
        <w:rPr>
          <w:rFonts w:asciiTheme="majorBidi" w:hAnsiTheme="majorBidi" w:cstheme="majorBidi"/>
          <w:spacing w:val="-2"/>
          <w:sz w:val="30"/>
          <w:szCs w:val="30"/>
          <w:lang w:val="en-GB"/>
        </w:rPr>
        <w:t>3</w:t>
      </w:r>
      <w:r w:rsidRPr="000405A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และค้ำประกันเพิ่มเติม</w:t>
      </w:r>
      <w:r w:rsidR="00D9782B" w:rsidRPr="000405A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0405A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โดยบริษัทย่อยอีกแห่งหนึ่ง วงเงินเบิกเกินบัญชีของกลุ่มบริษัทที่ยังไม่ได้เบิกใช้มีจำนวน</w:t>
      </w:r>
      <w:r w:rsidRPr="000405A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33FF9" w:rsidRPr="000405AA">
        <w:rPr>
          <w:rFonts w:asciiTheme="majorBidi" w:hAnsiTheme="majorBidi" w:cstheme="majorBidi"/>
          <w:spacing w:val="-2"/>
          <w:sz w:val="30"/>
          <w:szCs w:val="30"/>
        </w:rPr>
        <w:t>30.0</w:t>
      </w:r>
      <w:r w:rsidR="000F5A89" w:rsidRPr="000405A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0405AA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0405AA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0F5A89" w:rsidRPr="000405AA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GB"/>
        </w:rPr>
        <w:t>3</w:t>
      </w:r>
      <w:r w:rsidRPr="000405AA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30.0 </w:t>
      </w:r>
      <w:r w:rsidRPr="000405AA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ล้านบาท) </w:t>
      </w:r>
      <w:r w:rsidRPr="000405AA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Pr="000405A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วงเงินกู้ยืมระยะสั้นที่ยังไม่ได้เบิกใช้จำนวน</w:t>
      </w:r>
      <w:r w:rsidRPr="000405AA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C33FF9" w:rsidRPr="000405AA">
        <w:rPr>
          <w:rFonts w:asciiTheme="majorBidi" w:hAnsiTheme="majorBidi" w:cstheme="majorBidi"/>
          <w:spacing w:val="-2"/>
          <w:sz w:val="30"/>
          <w:szCs w:val="30"/>
          <w:lang w:val="en-GB"/>
        </w:rPr>
        <w:t>170.0</w:t>
      </w:r>
      <w:r w:rsidRPr="000405AA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0405A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ล้านบาท</w:t>
      </w:r>
      <w:r w:rsidRPr="000405AA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0405AA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0405AA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0F5A89" w:rsidRPr="000405AA">
        <w:rPr>
          <w:rFonts w:asciiTheme="majorBidi" w:hAnsiTheme="majorBidi" w:cstheme="majorBidi"/>
          <w:i/>
          <w:iCs/>
          <w:spacing w:val="-2"/>
          <w:sz w:val="30"/>
          <w:szCs w:val="30"/>
        </w:rPr>
        <w:t>3</w:t>
      </w:r>
      <w:r w:rsidRPr="000405AA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: 170.0 </w:t>
      </w:r>
      <w:r w:rsidRPr="000405AA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0405A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</w:p>
    <w:p w14:paraId="60A10A79" w14:textId="77777777" w:rsidR="00DF2C64" w:rsidRPr="000405AA" w:rsidRDefault="00DF2C64" w:rsidP="00641E35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1D1BB840" w14:textId="7F041F6F" w:rsidR="00641E35" w:rsidRPr="000405AA" w:rsidRDefault="00641E35" w:rsidP="00641E35">
      <w:pPr>
        <w:tabs>
          <w:tab w:val="clear" w:pos="454"/>
          <w:tab w:val="left" w:pos="540"/>
        </w:tabs>
        <w:ind w:left="540"/>
        <w:jc w:val="thaiDistribute"/>
        <w:rPr>
          <w:rFonts w:ascii="AngsanaUPC" w:hAnsi="AngsanaUPC" w:cs="AngsanaUPC"/>
          <w:spacing w:val="-2"/>
          <w:sz w:val="30"/>
          <w:szCs w:val="30"/>
          <w:lang w:val="en-GB"/>
        </w:rPr>
      </w:pPr>
      <w:r w:rsidRPr="000405AA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ณ วันที่ </w:t>
      </w:r>
      <w:r w:rsidRPr="000405AA">
        <w:rPr>
          <w:rFonts w:ascii="Angsana New" w:eastAsia="MS Mincho" w:hAnsi="Angsana New"/>
          <w:sz w:val="30"/>
          <w:szCs w:val="30"/>
        </w:rPr>
        <w:t xml:space="preserve">31 </w:t>
      </w:r>
      <w:r w:rsidRPr="000405AA">
        <w:rPr>
          <w:rFonts w:ascii="Angsana New" w:eastAsia="MS Mincho" w:hAnsi="Angsana New" w:hint="cs"/>
          <w:sz w:val="30"/>
          <w:szCs w:val="30"/>
          <w:cs/>
        </w:rPr>
        <w:t>ธันวาคม</w:t>
      </w:r>
      <w:r w:rsidRPr="000405AA">
        <w:rPr>
          <w:rFonts w:ascii="AngsanaUPC" w:hAnsi="AngsanaUPC" w:cs="AngsanaUPC"/>
          <w:sz w:val="30"/>
          <w:szCs w:val="30"/>
          <w:cs/>
        </w:rPr>
        <w:t xml:space="preserve"> </w:t>
      </w:r>
      <w:r w:rsidRPr="000405AA">
        <w:rPr>
          <w:rFonts w:ascii="AngsanaUPC" w:hAnsi="AngsanaUPC" w:cs="AngsanaUPC"/>
          <w:sz w:val="30"/>
          <w:szCs w:val="30"/>
        </w:rPr>
        <w:t>256</w:t>
      </w:r>
      <w:r w:rsidR="000F5A89" w:rsidRPr="000405AA">
        <w:rPr>
          <w:rFonts w:ascii="AngsanaUPC" w:hAnsi="AngsanaUPC" w:cs="AngsanaUPC"/>
          <w:sz w:val="30"/>
          <w:szCs w:val="30"/>
        </w:rPr>
        <w:t>4</w:t>
      </w:r>
      <w:r w:rsidRPr="000405AA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บริษัทมีวงเงินกู้ยืมระยะสั้น</w:t>
      </w:r>
      <w:r w:rsidRPr="000405AA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จากสถาบันการเงินอีกแห่งหนึ่ง</w:t>
      </w:r>
      <w:r w:rsidRPr="000405AA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จำนวนทั้งสิ้น </w:t>
      </w:r>
      <w:r w:rsidR="00C33FF9" w:rsidRPr="000405AA">
        <w:rPr>
          <w:rFonts w:ascii="AngsanaUPC" w:hAnsi="AngsanaUPC" w:cs="AngsanaUPC"/>
          <w:spacing w:val="-2"/>
          <w:sz w:val="30"/>
          <w:szCs w:val="30"/>
        </w:rPr>
        <w:t>100.0</w:t>
      </w:r>
      <w:r w:rsidRPr="000405AA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Pr="000405AA">
        <w:rPr>
          <w:rFonts w:ascii="AngsanaUPC" w:hAnsi="AngsanaUPC" w:cs="AngsanaUPC"/>
          <w:spacing w:val="-2"/>
          <w:sz w:val="30"/>
          <w:szCs w:val="30"/>
          <w:lang w:val="en-GB"/>
        </w:rPr>
        <w:br/>
      </w:r>
      <w:r w:rsidRPr="000405AA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ล้านบาท </w:t>
      </w:r>
      <w:r w:rsidRPr="000405AA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Pr="000405AA">
        <w:rPr>
          <w:rFonts w:ascii="AngsanaUPC" w:hAnsi="AngsanaUPC" w:cs="AngsanaUPC"/>
          <w:i/>
          <w:iCs/>
          <w:spacing w:val="-2"/>
          <w:sz w:val="30"/>
          <w:szCs w:val="30"/>
        </w:rPr>
        <w:t>256</w:t>
      </w:r>
      <w:r w:rsidR="000F5A89" w:rsidRPr="000405AA">
        <w:rPr>
          <w:rFonts w:ascii="AngsanaUPC" w:hAnsi="AngsanaUPC" w:cs="AngsanaUPC"/>
          <w:i/>
          <w:iCs/>
          <w:spacing w:val="-2"/>
          <w:sz w:val="30"/>
          <w:szCs w:val="30"/>
        </w:rPr>
        <w:t>3</w:t>
      </w:r>
      <w:r w:rsidRPr="000405AA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: </w:t>
      </w:r>
      <w:r w:rsidRPr="000405AA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100.0</w:t>
      </w:r>
      <w:r w:rsidRPr="000405AA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 </w:t>
      </w:r>
      <w:r w:rsidRPr="000405AA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</w:t>
      </w:r>
      <w:r w:rsidRPr="000405AA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)</w:t>
      </w:r>
      <w:r w:rsidRPr="000405AA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วงเงินดังกล่าว</w:t>
      </w:r>
      <w:r w:rsidRPr="000405AA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ไม่มีหลักทรัพย์</w:t>
      </w:r>
      <w:r w:rsidRPr="000405AA">
        <w:rPr>
          <w:rFonts w:ascii="AngsanaUPC" w:hAnsi="AngsanaUPC" w:cs="AngsanaUPC"/>
          <w:spacing w:val="-2"/>
          <w:sz w:val="30"/>
          <w:szCs w:val="30"/>
          <w:cs/>
          <w:lang w:val="en-GB"/>
        </w:rPr>
        <w:t>ประกัน</w:t>
      </w:r>
      <w:r w:rsidRPr="000405AA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Pr="000405AA">
        <w:rPr>
          <w:rFonts w:ascii="AngsanaUPC" w:hAnsi="AngsanaUPC" w:cs="AngsanaUPC"/>
          <w:spacing w:val="-2"/>
          <w:sz w:val="30"/>
          <w:szCs w:val="30"/>
          <w:cs/>
          <w:lang w:val="en-GB"/>
        </w:rPr>
        <w:t>บริษัทมีวงเงินกู้ยืมระยะสั้นที่ยังไม่ได้เบิก</w:t>
      </w:r>
      <w:r w:rsidRPr="000405AA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ใช้</w:t>
      </w:r>
      <w:r w:rsidRPr="000405AA">
        <w:rPr>
          <w:rFonts w:ascii="AngsanaUPC" w:hAnsi="AngsanaUPC" w:cs="AngsanaUPC"/>
          <w:spacing w:val="-2"/>
          <w:sz w:val="30"/>
          <w:szCs w:val="30"/>
          <w:cs/>
          <w:lang w:val="en-GB"/>
        </w:rPr>
        <w:t>จำนวน</w:t>
      </w:r>
      <w:r w:rsidRPr="000405AA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="00C33FF9" w:rsidRPr="000405AA">
        <w:rPr>
          <w:rFonts w:ascii="AngsanaUPC" w:hAnsi="AngsanaUPC" w:cs="AngsanaUPC"/>
          <w:spacing w:val="-2"/>
          <w:sz w:val="30"/>
          <w:szCs w:val="30"/>
          <w:lang w:val="en-GB"/>
        </w:rPr>
        <w:t>100.0</w:t>
      </w:r>
      <w:r w:rsidRPr="000405AA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Pr="000405AA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ล้านบาท </w:t>
      </w:r>
      <w:r w:rsidRPr="000405AA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Pr="000405AA">
        <w:rPr>
          <w:rFonts w:ascii="AngsanaUPC" w:hAnsi="AngsanaUPC" w:cs="AngsanaUPC"/>
          <w:i/>
          <w:iCs/>
          <w:spacing w:val="-2"/>
          <w:sz w:val="30"/>
          <w:szCs w:val="30"/>
        </w:rPr>
        <w:t>256</w:t>
      </w:r>
      <w:r w:rsidR="000F5A89" w:rsidRPr="000405AA">
        <w:rPr>
          <w:rFonts w:ascii="AngsanaUPC" w:hAnsi="AngsanaUPC" w:cs="AngsanaUPC"/>
          <w:i/>
          <w:iCs/>
          <w:spacing w:val="-2"/>
          <w:sz w:val="30"/>
          <w:szCs w:val="30"/>
        </w:rPr>
        <w:t>3</w:t>
      </w:r>
      <w:r w:rsidRPr="000405AA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: 100.0 </w:t>
      </w:r>
      <w:r w:rsidRPr="000405AA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</w:t>
      </w:r>
      <w:r w:rsidRPr="000405AA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)</w:t>
      </w:r>
      <w:r w:rsidRPr="000405AA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</w:t>
      </w:r>
    </w:p>
    <w:p w14:paraId="5C36D1F8" w14:textId="77777777" w:rsidR="0000084C" w:rsidRPr="000405AA" w:rsidRDefault="0000084C" w:rsidP="00641E35">
      <w:pPr>
        <w:tabs>
          <w:tab w:val="clear" w:pos="454"/>
          <w:tab w:val="left" w:pos="540"/>
        </w:tabs>
        <w:ind w:left="540"/>
        <w:jc w:val="thaiDistribute"/>
        <w:rPr>
          <w:rFonts w:ascii="AngsanaUPC" w:hAnsi="AngsanaUPC" w:cs="AngsanaUPC"/>
          <w:spacing w:val="-2"/>
          <w:sz w:val="30"/>
          <w:szCs w:val="30"/>
          <w:lang w:val="en-GB"/>
        </w:rPr>
      </w:pPr>
    </w:p>
    <w:p w14:paraId="5A4F1173" w14:textId="77777777" w:rsidR="006E772A" w:rsidRPr="000405AA" w:rsidRDefault="00127763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405AA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</w:t>
      </w:r>
      <w:r w:rsidR="00272F9F" w:rsidRPr="000405AA">
        <w:rPr>
          <w:rFonts w:ascii="Angsana New" w:hAnsi="Angsana New" w:hint="cs"/>
          <w:b/>
          <w:bCs/>
          <w:sz w:val="30"/>
          <w:szCs w:val="30"/>
          <w:cs/>
        </w:rPr>
        <w:t>สำหรับผลประโยชน์พนักงาน</w:t>
      </w:r>
    </w:p>
    <w:p w14:paraId="265D482A" w14:textId="77777777" w:rsidR="006E772A" w:rsidRPr="000405AA" w:rsidRDefault="006E772A" w:rsidP="00D03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s/>
        </w:rPr>
      </w:pPr>
    </w:p>
    <w:tbl>
      <w:tblPr>
        <w:tblW w:w="4846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55"/>
        <w:gridCol w:w="1087"/>
        <w:gridCol w:w="249"/>
        <w:gridCol w:w="1109"/>
        <w:gridCol w:w="252"/>
        <w:gridCol w:w="1053"/>
        <w:gridCol w:w="249"/>
        <w:gridCol w:w="1197"/>
      </w:tblGrid>
      <w:tr w:rsidR="00DF5339" w:rsidRPr="000405AA" w14:paraId="55838525" w14:textId="77777777" w:rsidTr="00206488">
        <w:trPr>
          <w:trHeight w:val="20"/>
          <w:tblHeader/>
        </w:trPr>
        <w:tc>
          <w:tcPr>
            <w:tcW w:w="2222" w:type="pct"/>
            <w:vMerge w:val="restart"/>
            <w:shd w:val="clear" w:color="auto" w:fill="auto"/>
          </w:tcPr>
          <w:p w14:paraId="13430E9C" w14:textId="77777777" w:rsidR="00DF5339" w:rsidRPr="000405AA" w:rsidRDefault="00DF5339" w:rsidP="00C45006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63A62F80" w14:textId="71A050A4" w:rsidR="00515577" w:rsidRPr="000405AA" w:rsidRDefault="00515577" w:rsidP="00C45006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405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</w:t>
            </w: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คม</w:t>
            </w:r>
          </w:p>
        </w:tc>
        <w:tc>
          <w:tcPr>
            <w:tcW w:w="1442" w:type="pct"/>
            <w:gridSpan w:val="4"/>
          </w:tcPr>
          <w:p w14:paraId="79791CD6" w14:textId="62D56B39" w:rsidR="00DF5339" w:rsidRPr="000405AA" w:rsidRDefault="00515577" w:rsidP="00515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         </w:t>
            </w:r>
            <w:r w:rsidR="00DF5339" w:rsidRPr="000405A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336" w:type="pct"/>
            <w:gridSpan w:val="3"/>
          </w:tcPr>
          <w:p w14:paraId="365427B1" w14:textId="77777777" w:rsidR="00DF5339" w:rsidRPr="000405AA" w:rsidRDefault="00DF5339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5339" w:rsidRPr="000405AA" w14:paraId="2ED2BF39" w14:textId="77777777" w:rsidTr="00206488">
        <w:trPr>
          <w:trHeight w:val="20"/>
          <w:tblHeader/>
        </w:trPr>
        <w:tc>
          <w:tcPr>
            <w:tcW w:w="2222" w:type="pct"/>
            <w:vMerge/>
            <w:shd w:val="clear" w:color="auto" w:fill="auto"/>
          </w:tcPr>
          <w:p w14:paraId="3197C019" w14:textId="77777777" w:rsidR="00DF5339" w:rsidRPr="000405AA" w:rsidRDefault="00DF5339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vAlign w:val="center"/>
          </w:tcPr>
          <w:p w14:paraId="25B148E3" w14:textId="6FE0661D" w:rsidR="00DF5339" w:rsidRPr="000405AA" w:rsidRDefault="00206488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3" w:type="pct"/>
            <w:vAlign w:val="center"/>
          </w:tcPr>
          <w:p w14:paraId="1D460316" w14:textId="77777777" w:rsidR="00DF5339" w:rsidRPr="000405AA" w:rsidRDefault="00DF5339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14:paraId="21F11592" w14:textId="42D2B05D" w:rsidR="00DF5339" w:rsidRPr="000405AA" w:rsidRDefault="00206488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" w:type="pct"/>
          </w:tcPr>
          <w:p w14:paraId="38D54CD1" w14:textId="77777777" w:rsidR="00DF5339" w:rsidRPr="000405AA" w:rsidRDefault="00DF5339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563" w:type="pct"/>
            <w:vAlign w:val="center"/>
          </w:tcPr>
          <w:p w14:paraId="69F0D267" w14:textId="223501C1" w:rsidR="00DF5339" w:rsidRPr="000405AA" w:rsidRDefault="00206488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3" w:type="pct"/>
            <w:vAlign w:val="center"/>
          </w:tcPr>
          <w:p w14:paraId="56C4A982" w14:textId="77777777" w:rsidR="00DF5339" w:rsidRPr="000405AA" w:rsidRDefault="00DF5339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vAlign w:val="center"/>
          </w:tcPr>
          <w:p w14:paraId="51A7D63D" w14:textId="10AEF474" w:rsidR="00DF5339" w:rsidRPr="000405AA" w:rsidRDefault="00206488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2563</w:t>
            </w:r>
          </w:p>
        </w:tc>
      </w:tr>
      <w:tr w:rsidR="00DF5339" w:rsidRPr="000405AA" w14:paraId="64FC6051" w14:textId="77777777" w:rsidTr="00206488">
        <w:trPr>
          <w:trHeight w:val="20"/>
          <w:tblHeader/>
        </w:trPr>
        <w:tc>
          <w:tcPr>
            <w:tcW w:w="2222" w:type="pct"/>
            <w:vAlign w:val="center"/>
          </w:tcPr>
          <w:p w14:paraId="65FEB81C" w14:textId="77777777" w:rsidR="00DF5339" w:rsidRPr="000405AA" w:rsidRDefault="00DF5339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78" w:type="pct"/>
            <w:gridSpan w:val="7"/>
          </w:tcPr>
          <w:p w14:paraId="77E9F22B" w14:textId="77777777" w:rsidR="00DF5339" w:rsidRPr="000405AA" w:rsidRDefault="00DF5339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0405AA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206488" w:rsidRPr="000405AA" w14:paraId="1F0E4507" w14:textId="77777777" w:rsidTr="00206488">
        <w:trPr>
          <w:trHeight w:val="20"/>
        </w:trPr>
        <w:tc>
          <w:tcPr>
            <w:tcW w:w="2222" w:type="pct"/>
            <w:tcBorders>
              <w:bottom w:val="nil"/>
            </w:tcBorders>
          </w:tcPr>
          <w:p w14:paraId="4107F7A4" w14:textId="661B67DB" w:rsidR="00206488" w:rsidRPr="000405AA" w:rsidRDefault="002E59ED" w:rsidP="00206488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581" w:type="pct"/>
            <w:tcBorders>
              <w:bottom w:val="nil"/>
            </w:tcBorders>
            <w:vAlign w:val="bottom"/>
          </w:tcPr>
          <w:p w14:paraId="69B41DDA" w14:textId="46B8B217" w:rsidR="00206488" w:rsidRPr="000405AA" w:rsidRDefault="00D81BF3" w:rsidP="002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5625AD" w:rsidRPr="000405A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Pr="000405A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5625AD" w:rsidRPr="000405A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Pr="000405A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</w:t>
            </w:r>
          </w:p>
        </w:tc>
        <w:tc>
          <w:tcPr>
            <w:tcW w:w="133" w:type="pct"/>
            <w:tcBorders>
              <w:bottom w:val="nil"/>
            </w:tcBorders>
            <w:vAlign w:val="bottom"/>
          </w:tcPr>
          <w:p w14:paraId="3DEA14C7" w14:textId="77777777" w:rsidR="00206488" w:rsidRPr="000405AA" w:rsidRDefault="00206488" w:rsidP="002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nil"/>
            </w:tcBorders>
            <w:vAlign w:val="bottom"/>
          </w:tcPr>
          <w:p w14:paraId="582BF54D" w14:textId="144BCB5D" w:rsidR="00206488" w:rsidRPr="000405AA" w:rsidRDefault="00206488" w:rsidP="002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17</w:t>
            </w:r>
            <w:r w:rsidRPr="000405A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,742</w:t>
            </w:r>
          </w:p>
        </w:tc>
        <w:tc>
          <w:tcPr>
            <w:tcW w:w="135" w:type="pct"/>
            <w:tcBorders>
              <w:bottom w:val="nil"/>
            </w:tcBorders>
            <w:vAlign w:val="bottom"/>
          </w:tcPr>
          <w:p w14:paraId="296E711A" w14:textId="77777777" w:rsidR="00206488" w:rsidRPr="000405AA" w:rsidRDefault="00206488" w:rsidP="002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nil"/>
            </w:tcBorders>
            <w:vAlign w:val="bottom"/>
          </w:tcPr>
          <w:p w14:paraId="0CF5BC07" w14:textId="67779EDA" w:rsidR="00206488" w:rsidRPr="000405AA" w:rsidRDefault="001C6D91" w:rsidP="002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13,135</w:t>
            </w:r>
          </w:p>
        </w:tc>
        <w:tc>
          <w:tcPr>
            <w:tcW w:w="133" w:type="pct"/>
            <w:tcBorders>
              <w:bottom w:val="nil"/>
            </w:tcBorders>
            <w:vAlign w:val="bottom"/>
          </w:tcPr>
          <w:p w14:paraId="4A3B1A41" w14:textId="77777777" w:rsidR="00206488" w:rsidRPr="000405AA" w:rsidRDefault="00206488" w:rsidP="002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nil"/>
            </w:tcBorders>
            <w:vAlign w:val="bottom"/>
          </w:tcPr>
          <w:p w14:paraId="586B14EA" w14:textId="22DAAC7F" w:rsidR="00206488" w:rsidRPr="000405AA" w:rsidRDefault="00206488" w:rsidP="002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8,577</w:t>
            </w:r>
          </w:p>
        </w:tc>
      </w:tr>
      <w:tr w:rsidR="00206488" w:rsidRPr="000405AA" w14:paraId="797DC63D" w14:textId="77777777" w:rsidTr="00206488">
        <w:trPr>
          <w:trHeight w:val="20"/>
        </w:trPr>
        <w:tc>
          <w:tcPr>
            <w:tcW w:w="2222" w:type="pct"/>
            <w:tcBorders>
              <w:bottom w:val="nil"/>
            </w:tcBorders>
            <w:noWrap/>
            <w:vAlign w:val="bottom"/>
          </w:tcPr>
          <w:p w14:paraId="017AE63A" w14:textId="77777777" w:rsidR="00206488" w:rsidRPr="000405AA" w:rsidRDefault="00206488" w:rsidP="00206488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EF9E3" w14:textId="1874934C" w:rsidR="00206488" w:rsidRPr="000405AA" w:rsidRDefault="00D81BF3" w:rsidP="002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0405A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2</w:t>
            </w:r>
            <w:r w:rsidR="005625AD" w:rsidRPr="000405A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4</w:t>
            </w:r>
            <w:r w:rsidRPr="000405A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,</w:t>
            </w:r>
            <w:r w:rsidR="005625AD" w:rsidRPr="000405A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6</w:t>
            </w:r>
            <w:r w:rsidRPr="000405A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81</w:t>
            </w:r>
          </w:p>
        </w:tc>
        <w:tc>
          <w:tcPr>
            <w:tcW w:w="133" w:type="pct"/>
            <w:tcBorders>
              <w:top w:val="nil"/>
              <w:bottom w:val="nil"/>
            </w:tcBorders>
            <w:vAlign w:val="bottom"/>
          </w:tcPr>
          <w:p w14:paraId="1F2569DC" w14:textId="77777777" w:rsidR="00206488" w:rsidRPr="000405AA" w:rsidRDefault="00206488" w:rsidP="002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5AED8B" w14:textId="4109D981" w:rsidR="00206488" w:rsidRPr="000405AA" w:rsidRDefault="00206488" w:rsidP="002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0405A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17,742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14:paraId="3057D86C" w14:textId="77777777" w:rsidR="00206488" w:rsidRPr="000405AA" w:rsidRDefault="00206488" w:rsidP="002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166281" w14:textId="28B801B5" w:rsidR="00206488" w:rsidRPr="000405AA" w:rsidRDefault="001C6D91" w:rsidP="002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0405A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13,135</w:t>
            </w:r>
          </w:p>
        </w:tc>
        <w:tc>
          <w:tcPr>
            <w:tcW w:w="133" w:type="pct"/>
            <w:tcBorders>
              <w:top w:val="nil"/>
              <w:bottom w:val="nil"/>
            </w:tcBorders>
            <w:vAlign w:val="bottom"/>
          </w:tcPr>
          <w:p w14:paraId="36CDBC57" w14:textId="77777777" w:rsidR="00206488" w:rsidRPr="000405AA" w:rsidRDefault="00206488" w:rsidP="002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BF2868" w14:textId="5142265E" w:rsidR="00206488" w:rsidRPr="000405AA" w:rsidRDefault="00206488" w:rsidP="002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0405A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8,577</w:t>
            </w:r>
          </w:p>
        </w:tc>
      </w:tr>
    </w:tbl>
    <w:p w14:paraId="692B15A8" w14:textId="6A18A0B0" w:rsidR="0000084C" w:rsidRPr="000405AA" w:rsidRDefault="0000084C" w:rsidP="000F7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s/>
        </w:rPr>
      </w:pPr>
    </w:p>
    <w:p w14:paraId="4DD9823D" w14:textId="77777777" w:rsidR="0000084C" w:rsidRPr="000405AA" w:rsidRDefault="00000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  <w:r w:rsidRPr="000405AA">
        <w:rPr>
          <w:rFonts w:ascii="Angsana New" w:hAnsi="Angsana New"/>
          <w:cs/>
        </w:rPr>
        <w:br w:type="page"/>
      </w:r>
    </w:p>
    <w:p w14:paraId="34EAC5D8" w14:textId="77777777" w:rsidR="0045104C" w:rsidRPr="000405AA" w:rsidRDefault="0045104C" w:rsidP="00451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0405AA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โครงการผลประโยชน์พนักงานที่กำหนดไว้</w:t>
      </w:r>
    </w:p>
    <w:p w14:paraId="2DB4B3F4" w14:textId="77777777" w:rsidR="0045104C" w:rsidRPr="000405AA" w:rsidRDefault="0045104C" w:rsidP="000F7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</w:rPr>
      </w:pPr>
    </w:p>
    <w:p w14:paraId="0868723C" w14:textId="77777777" w:rsidR="0045104C" w:rsidRPr="000405AA" w:rsidRDefault="0045104C" w:rsidP="00451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0405AA">
        <w:rPr>
          <w:rFonts w:asciiTheme="majorBidi" w:hAnsiTheme="majorBidi" w:cstheme="majorBidi"/>
          <w:sz w:val="30"/>
          <w:szCs w:val="30"/>
        </w:rPr>
        <w:t xml:space="preserve">2541 </w:t>
      </w:r>
      <w:r w:rsidRPr="000405AA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ความเสี่ยงจากอัตราดอกเบี้ย ความเสี่ยงของช่วงชีวิต ความเสี่ยงจากอัตราการเพิ่มขึ้นของเงินเดือน และความเสี่ยงจากอัตราการหมุนเวียนของพนักงาน</w:t>
      </w:r>
    </w:p>
    <w:p w14:paraId="29F30C10" w14:textId="77777777" w:rsidR="0045104C" w:rsidRPr="000405AA" w:rsidRDefault="0045104C" w:rsidP="000F7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s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810"/>
        <w:gridCol w:w="180"/>
        <w:gridCol w:w="1022"/>
        <w:gridCol w:w="58"/>
        <w:gridCol w:w="178"/>
        <w:gridCol w:w="59"/>
        <w:gridCol w:w="1113"/>
        <w:gridCol w:w="11"/>
        <w:gridCol w:w="259"/>
        <w:gridCol w:w="11"/>
        <w:gridCol w:w="1069"/>
        <w:gridCol w:w="90"/>
        <w:gridCol w:w="180"/>
        <w:gridCol w:w="90"/>
        <w:gridCol w:w="1170"/>
      </w:tblGrid>
      <w:tr w:rsidR="00163875" w:rsidRPr="000405AA" w14:paraId="311F937F" w14:textId="77777777" w:rsidTr="00B540C0">
        <w:trPr>
          <w:trHeight w:val="144"/>
        </w:trPr>
        <w:tc>
          <w:tcPr>
            <w:tcW w:w="3150" w:type="dxa"/>
            <w:vMerge w:val="restart"/>
            <w:shd w:val="clear" w:color="auto" w:fill="auto"/>
            <w:vAlign w:val="bottom"/>
          </w:tcPr>
          <w:p w14:paraId="6C22985A" w14:textId="77777777" w:rsidR="00163875" w:rsidRPr="000405AA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063BAD09" w14:textId="77777777" w:rsidR="00163875" w:rsidRPr="000405AA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โครงการผลประโยชน์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gridSpan w:val="2"/>
          </w:tcPr>
          <w:p w14:paraId="3A69DAF5" w14:textId="77777777" w:rsidR="00163875" w:rsidRPr="000405AA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5"/>
            <w:vAlign w:val="bottom"/>
          </w:tcPr>
          <w:p w14:paraId="0A01B4AF" w14:textId="77777777" w:rsidR="00163875" w:rsidRPr="000405AA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7E7D6294" w14:textId="77777777" w:rsidR="00163875" w:rsidRPr="000405AA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6"/>
            <w:vAlign w:val="bottom"/>
          </w:tcPr>
          <w:p w14:paraId="2B3BD322" w14:textId="77777777" w:rsidR="00163875" w:rsidRPr="000405AA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405A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163875" w:rsidRPr="000405AA" w14:paraId="59DC369E" w14:textId="77777777" w:rsidTr="00B540C0">
        <w:trPr>
          <w:trHeight w:val="144"/>
          <w:tblHeader/>
        </w:trPr>
        <w:tc>
          <w:tcPr>
            <w:tcW w:w="3150" w:type="dxa"/>
            <w:vMerge/>
            <w:shd w:val="clear" w:color="auto" w:fill="auto"/>
          </w:tcPr>
          <w:p w14:paraId="236A484E" w14:textId="77777777" w:rsidR="00163875" w:rsidRPr="000405AA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F6491A8" w14:textId="478311C1" w:rsidR="00163875" w:rsidRPr="000405AA" w:rsidRDefault="00541702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0405AA">
              <w:rPr>
                <w:rFonts w:asciiTheme="majorBidi" w:hAnsiTheme="majorBidi" w:cstheme="majorBidi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080" w:type="dxa"/>
            <w:gridSpan w:val="2"/>
            <w:vAlign w:val="center"/>
          </w:tcPr>
          <w:p w14:paraId="1034B226" w14:textId="777CA514" w:rsidR="00163875" w:rsidRPr="000405AA" w:rsidRDefault="00206488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7" w:type="dxa"/>
            <w:gridSpan w:val="2"/>
            <w:vAlign w:val="center"/>
          </w:tcPr>
          <w:p w14:paraId="50A326A8" w14:textId="77777777" w:rsidR="00163875" w:rsidRPr="000405AA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1E0EE67B" w14:textId="70CDE257" w:rsidR="00163875" w:rsidRPr="000405AA" w:rsidRDefault="00206488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</w:tcPr>
          <w:p w14:paraId="3CACC24B" w14:textId="77777777" w:rsidR="00163875" w:rsidRPr="000405AA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4AA68745" w14:textId="66D5E97C" w:rsidR="00163875" w:rsidRPr="000405AA" w:rsidRDefault="00206488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2"/>
            <w:vAlign w:val="center"/>
          </w:tcPr>
          <w:p w14:paraId="71A03B9A" w14:textId="77777777" w:rsidR="00163875" w:rsidRPr="000405AA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B1B8579" w14:textId="4988591E" w:rsidR="00163875" w:rsidRPr="000405AA" w:rsidRDefault="00206488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163875" w:rsidRPr="000405AA" w14:paraId="159EEFE5" w14:textId="77777777" w:rsidTr="00B540C0">
        <w:trPr>
          <w:trHeight w:val="144"/>
          <w:tblHeader/>
        </w:trPr>
        <w:tc>
          <w:tcPr>
            <w:tcW w:w="3150" w:type="dxa"/>
          </w:tcPr>
          <w:p w14:paraId="7028260F" w14:textId="77777777" w:rsidR="00163875" w:rsidRPr="000405AA" w:rsidRDefault="00163875" w:rsidP="00C45006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4F490569" w14:textId="77777777" w:rsidR="00163875" w:rsidRPr="000405AA" w:rsidRDefault="00163875" w:rsidP="00C4500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310" w:type="dxa"/>
            <w:gridSpan w:val="13"/>
          </w:tcPr>
          <w:p w14:paraId="3F615FA4" w14:textId="77777777" w:rsidR="00163875" w:rsidRPr="000405AA" w:rsidRDefault="00163875" w:rsidP="00C4500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405AA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0405A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206488" w:rsidRPr="000405AA" w14:paraId="360F2ED5" w14:textId="77777777" w:rsidTr="00B540C0">
        <w:trPr>
          <w:trHeight w:val="144"/>
        </w:trPr>
        <w:tc>
          <w:tcPr>
            <w:tcW w:w="3150" w:type="dxa"/>
          </w:tcPr>
          <w:p w14:paraId="0D65EB74" w14:textId="77777777" w:rsidR="00206488" w:rsidRPr="000405AA" w:rsidRDefault="00206488" w:rsidP="00206488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  <w:gridSpan w:val="2"/>
          </w:tcPr>
          <w:p w14:paraId="1A066AA7" w14:textId="77777777" w:rsidR="00206488" w:rsidRPr="000405AA" w:rsidRDefault="00206488" w:rsidP="0020648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03365446" w14:textId="338D5F76" w:rsidR="00206488" w:rsidRPr="000405AA" w:rsidRDefault="00B339D8" w:rsidP="00206488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17,742</w:t>
            </w:r>
          </w:p>
        </w:tc>
        <w:tc>
          <w:tcPr>
            <w:tcW w:w="237" w:type="dxa"/>
            <w:gridSpan w:val="2"/>
          </w:tcPr>
          <w:p w14:paraId="564BBF78" w14:textId="77777777" w:rsidR="00206488" w:rsidRPr="000405AA" w:rsidRDefault="00206488" w:rsidP="002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32FD47B9" w14:textId="3FE40CD9" w:rsidR="00206488" w:rsidRPr="000405AA" w:rsidRDefault="00206488" w:rsidP="00206488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16,683</w:t>
            </w:r>
          </w:p>
        </w:tc>
        <w:tc>
          <w:tcPr>
            <w:tcW w:w="270" w:type="dxa"/>
            <w:gridSpan w:val="2"/>
          </w:tcPr>
          <w:p w14:paraId="39B5489E" w14:textId="77777777" w:rsidR="00206488" w:rsidRPr="000405AA" w:rsidRDefault="00206488" w:rsidP="002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AAFA904" w14:textId="06553655" w:rsidR="00206488" w:rsidRPr="000405AA" w:rsidRDefault="00B339D8" w:rsidP="00206488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8,577</w:t>
            </w:r>
          </w:p>
        </w:tc>
        <w:tc>
          <w:tcPr>
            <w:tcW w:w="270" w:type="dxa"/>
            <w:gridSpan w:val="2"/>
          </w:tcPr>
          <w:p w14:paraId="3FF3F391" w14:textId="77777777" w:rsidR="00206488" w:rsidRPr="000405AA" w:rsidRDefault="00206488" w:rsidP="002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CD3D7EC" w14:textId="14EDC470" w:rsidR="00206488" w:rsidRPr="000405AA" w:rsidRDefault="00206488" w:rsidP="0020648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79" w:right="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6,574</w:t>
            </w:r>
          </w:p>
        </w:tc>
      </w:tr>
      <w:tr w:rsidR="00206488" w:rsidRPr="000405AA" w14:paraId="20AF2BEF" w14:textId="77777777" w:rsidTr="00B540C0">
        <w:trPr>
          <w:trHeight w:val="144"/>
        </w:trPr>
        <w:tc>
          <w:tcPr>
            <w:tcW w:w="3150" w:type="dxa"/>
          </w:tcPr>
          <w:p w14:paraId="27B4640F" w14:textId="77777777" w:rsidR="00206488" w:rsidRPr="000405AA" w:rsidRDefault="00206488" w:rsidP="00206488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90" w:type="dxa"/>
            <w:gridSpan w:val="2"/>
          </w:tcPr>
          <w:p w14:paraId="4E6F5C47" w14:textId="77777777" w:rsidR="00206488" w:rsidRPr="000405AA" w:rsidRDefault="00206488" w:rsidP="0020648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2133FEEA" w14:textId="77777777" w:rsidR="00206488" w:rsidRPr="000405AA" w:rsidRDefault="00206488" w:rsidP="00206488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  <w:gridSpan w:val="2"/>
          </w:tcPr>
          <w:p w14:paraId="62C718CB" w14:textId="77777777" w:rsidR="00206488" w:rsidRPr="000405AA" w:rsidRDefault="00206488" w:rsidP="002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0B0F1005" w14:textId="77777777" w:rsidR="00206488" w:rsidRPr="000405AA" w:rsidRDefault="00206488" w:rsidP="00206488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BE65559" w14:textId="77777777" w:rsidR="00206488" w:rsidRPr="000405AA" w:rsidRDefault="00206488" w:rsidP="002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E6526C0" w14:textId="77777777" w:rsidR="00206488" w:rsidRPr="000405AA" w:rsidRDefault="00206488" w:rsidP="00206488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98C7168" w14:textId="77777777" w:rsidR="00206488" w:rsidRPr="000405AA" w:rsidRDefault="00206488" w:rsidP="002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BE7A4EF" w14:textId="77777777" w:rsidR="00206488" w:rsidRPr="000405AA" w:rsidRDefault="00206488" w:rsidP="0020648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206488" w:rsidRPr="000405AA" w14:paraId="617AF551" w14:textId="77777777" w:rsidTr="00B540C0">
        <w:trPr>
          <w:trHeight w:val="144"/>
        </w:trPr>
        <w:tc>
          <w:tcPr>
            <w:tcW w:w="3150" w:type="dxa"/>
          </w:tcPr>
          <w:p w14:paraId="7B3531C2" w14:textId="77777777" w:rsidR="00206488" w:rsidRPr="000405AA" w:rsidRDefault="00206488" w:rsidP="00206488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gridSpan w:val="2"/>
          </w:tcPr>
          <w:p w14:paraId="42C2D9AF" w14:textId="77777777" w:rsidR="00206488" w:rsidRPr="000405AA" w:rsidRDefault="00206488" w:rsidP="0020648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4825F24E" w14:textId="089867BB" w:rsidR="00206488" w:rsidRPr="000405AA" w:rsidRDefault="00D81BF3" w:rsidP="00206488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7,28</w:t>
            </w:r>
            <w:r w:rsidR="00C47B25"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37" w:type="dxa"/>
            <w:gridSpan w:val="2"/>
          </w:tcPr>
          <w:p w14:paraId="72CD6B1B" w14:textId="77777777" w:rsidR="00206488" w:rsidRPr="000405AA" w:rsidRDefault="00206488" w:rsidP="002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4D92E3AB" w14:textId="33C6AFE7" w:rsidR="00206488" w:rsidRPr="000405AA" w:rsidRDefault="00206488" w:rsidP="00206488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6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8,153</w:t>
            </w:r>
          </w:p>
        </w:tc>
        <w:tc>
          <w:tcPr>
            <w:tcW w:w="270" w:type="dxa"/>
            <w:gridSpan w:val="2"/>
          </w:tcPr>
          <w:p w14:paraId="1734F083" w14:textId="77777777" w:rsidR="00206488" w:rsidRPr="000405AA" w:rsidRDefault="00206488" w:rsidP="002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4FB9FD0" w14:textId="6C5B66FD" w:rsidR="00206488" w:rsidRPr="000405AA" w:rsidRDefault="00D81BF3" w:rsidP="00206488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3,121</w:t>
            </w:r>
          </w:p>
        </w:tc>
        <w:tc>
          <w:tcPr>
            <w:tcW w:w="270" w:type="dxa"/>
            <w:gridSpan w:val="2"/>
          </w:tcPr>
          <w:p w14:paraId="242EE0AE" w14:textId="77777777" w:rsidR="00206488" w:rsidRPr="000405AA" w:rsidRDefault="00206488" w:rsidP="002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56E3F30" w14:textId="090A1324" w:rsidR="00206488" w:rsidRPr="000405AA" w:rsidRDefault="00206488" w:rsidP="0020648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79" w:right="6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4,172</w:t>
            </w:r>
          </w:p>
        </w:tc>
      </w:tr>
      <w:tr w:rsidR="00206488" w:rsidRPr="000405AA" w14:paraId="17612349" w14:textId="77777777" w:rsidTr="00541702">
        <w:trPr>
          <w:trHeight w:val="144"/>
        </w:trPr>
        <w:tc>
          <w:tcPr>
            <w:tcW w:w="3150" w:type="dxa"/>
          </w:tcPr>
          <w:p w14:paraId="1E644BCF" w14:textId="77777777" w:rsidR="00206488" w:rsidRPr="000405AA" w:rsidRDefault="00206488" w:rsidP="00206488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gridSpan w:val="2"/>
          </w:tcPr>
          <w:p w14:paraId="08BCF701" w14:textId="77777777" w:rsidR="00206488" w:rsidRPr="000405AA" w:rsidRDefault="00206488" w:rsidP="0020648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545C9AAF" w14:textId="76C7C633" w:rsidR="00206488" w:rsidRPr="000405AA" w:rsidRDefault="00D81BF3" w:rsidP="00206488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</w:t>
            </w:r>
            <w:r w:rsidR="00B27A5B"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37" w:type="dxa"/>
            <w:gridSpan w:val="2"/>
          </w:tcPr>
          <w:p w14:paraId="7FA703B0" w14:textId="77777777" w:rsidR="00206488" w:rsidRPr="000405AA" w:rsidRDefault="00206488" w:rsidP="002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45456827" w14:textId="08E72466" w:rsidR="00206488" w:rsidRPr="000405AA" w:rsidRDefault="00206488" w:rsidP="00206488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6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228</w:t>
            </w:r>
          </w:p>
        </w:tc>
        <w:tc>
          <w:tcPr>
            <w:tcW w:w="270" w:type="dxa"/>
            <w:gridSpan w:val="2"/>
          </w:tcPr>
          <w:p w14:paraId="12B98BB1" w14:textId="77777777" w:rsidR="00206488" w:rsidRPr="000405AA" w:rsidRDefault="00206488" w:rsidP="002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330D1E0" w14:textId="7FDD35E9" w:rsidR="00206488" w:rsidRPr="000405AA" w:rsidRDefault="005E7F83" w:rsidP="00206488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79</w:t>
            </w:r>
          </w:p>
        </w:tc>
        <w:tc>
          <w:tcPr>
            <w:tcW w:w="270" w:type="dxa"/>
            <w:gridSpan w:val="2"/>
          </w:tcPr>
          <w:p w14:paraId="32F070A4" w14:textId="77777777" w:rsidR="00206488" w:rsidRPr="000405AA" w:rsidRDefault="00206488" w:rsidP="002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D1E1D91" w14:textId="47E566A9" w:rsidR="00206488" w:rsidRPr="000405AA" w:rsidRDefault="00206488" w:rsidP="0020648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79" w:right="6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88</w:t>
            </w:r>
          </w:p>
        </w:tc>
      </w:tr>
      <w:tr w:rsidR="005F1EA6" w:rsidRPr="000405AA" w14:paraId="6F254F76" w14:textId="77777777" w:rsidTr="00541702">
        <w:trPr>
          <w:trHeight w:val="144"/>
        </w:trPr>
        <w:tc>
          <w:tcPr>
            <w:tcW w:w="3150" w:type="dxa"/>
          </w:tcPr>
          <w:p w14:paraId="43021C2B" w14:textId="33D78BB2" w:rsidR="005F1EA6" w:rsidRPr="000405AA" w:rsidRDefault="005F1EA6" w:rsidP="00206488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</w:t>
            </w:r>
            <w:r w:rsidRPr="000405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90" w:type="dxa"/>
            <w:gridSpan w:val="2"/>
          </w:tcPr>
          <w:p w14:paraId="42FF7909" w14:textId="77777777" w:rsidR="005F1EA6" w:rsidRPr="000405AA" w:rsidRDefault="005F1EA6" w:rsidP="0020648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5DD318D2" w14:textId="77777777" w:rsidR="005F1EA6" w:rsidRPr="000405AA" w:rsidRDefault="005F1EA6" w:rsidP="00206488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gridSpan w:val="2"/>
          </w:tcPr>
          <w:p w14:paraId="066C263B" w14:textId="77777777" w:rsidR="005F1EA6" w:rsidRPr="000405AA" w:rsidRDefault="005F1EA6" w:rsidP="002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7E035529" w14:textId="77777777" w:rsidR="005F1EA6" w:rsidRPr="000405AA" w:rsidRDefault="005F1EA6" w:rsidP="00206488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0E6FAC8" w14:textId="77777777" w:rsidR="005F1EA6" w:rsidRPr="000405AA" w:rsidRDefault="005F1EA6" w:rsidP="002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82FB249" w14:textId="77777777" w:rsidR="005F1EA6" w:rsidRPr="000405AA" w:rsidRDefault="005F1EA6" w:rsidP="00206488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8D75602" w14:textId="77777777" w:rsidR="005F1EA6" w:rsidRPr="000405AA" w:rsidRDefault="005F1EA6" w:rsidP="002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80B9378" w14:textId="77777777" w:rsidR="005F1EA6" w:rsidRPr="000405AA" w:rsidRDefault="005F1EA6" w:rsidP="0020648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79" w:right="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41702" w:rsidRPr="000405AA" w14:paraId="694E862E" w14:textId="77777777" w:rsidTr="00541702">
        <w:trPr>
          <w:trHeight w:val="144"/>
        </w:trPr>
        <w:tc>
          <w:tcPr>
            <w:tcW w:w="3150" w:type="dxa"/>
          </w:tcPr>
          <w:p w14:paraId="47A43B79" w14:textId="77777777" w:rsidR="00541702" w:rsidRPr="000405AA" w:rsidRDefault="00541702" w:rsidP="006C6664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 (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</w:t>
            </w:r>
          </w:p>
          <w:p w14:paraId="028A73B8" w14:textId="77777777" w:rsidR="00541702" w:rsidRPr="000405AA" w:rsidRDefault="00541702" w:rsidP="006C6664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หลักคณิตศาสตร์ประกันภัย </w:t>
            </w:r>
          </w:p>
        </w:tc>
        <w:tc>
          <w:tcPr>
            <w:tcW w:w="990" w:type="dxa"/>
            <w:gridSpan w:val="2"/>
          </w:tcPr>
          <w:p w14:paraId="14860D66" w14:textId="77777777" w:rsidR="00541702" w:rsidRPr="000405AA" w:rsidRDefault="00541702" w:rsidP="006C66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75BCB455" w14:textId="77777777" w:rsidR="00541702" w:rsidRPr="000405AA" w:rsidRDefault="00541702" w:rsidP="006C6664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35F0D26" w14:textId="77777777" w:rsidR="00541702" w:rsidRPr="000405AA" w:rsidRDefault="00541702" w:rsidP="006C6664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(2,622)</w:t>
            </w:r>
          </w:p>
        </w:tc>
        <w:tc>
          <w:tcPr>
            <w:tcW w:w="237" w:type="dxa"/>
            <w:gridSpan w:val="2"/>
          </w:tcPr>
          <w:p w14:paraId="508856C7" w14:textId="77777777" w:rsidR="00541702" w:rsidRPr="000405AA" w:rsidRDefault="00541702" w:rsidP="006C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1975E052" w14:textId="77777777" w:rsidR="00541702" w:rsidRPr="000405AA" w:rsidRDefault="00541702" w:rsidP="006C6664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A2B5CF7" w14:textId="77777777" w:rsidR="00541702" w:rsidRPr="000405AA" w:rsidRDefault="00541702" w:rsidP="006C6664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(7,187)</w:t>
            </w:r>
          </w:p>
        </w:tc>
        <w:tc>
          <w:tcPr>
            <w:tcW w:w="270" w:type="dxa"/>
            <w:gridSpan w:val="2"/>
          </w:tcPr>
          <w:p w14:paraId="4C9A4BE4" w14:textId="77777777" w:rsidR="00541702" w:rsidRPr="000405AA" w:rsidRDefault="00541702" w:rsidP="006C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65E53B3" w14:textId="77777777" w:rsidR="00541702" w:rsidRPr="000405AA" w:rsidRDefault="00541702" w:rsidP="006C6664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BBDED1D" w14:textId="77777777" w:rsidR="00541702" w:rsidRPr="000405AA" w:rsidRDefault="00541702" w:rsidP="006C6664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1,433</w:t>
            </w:r>
          </w:p>
        </w:tc>
        <w:tc>
          <w:tcPr>
            <w:tcW w:w="270" w:type="dxa"/>
            <w:gridSpan w:val="2"/>
          </w:tcPr>
          <w:p w14:paraId="403E71BD" w14:textId="77777777" w:rsidR="00541702" w:rsidRPr="000405AA" w:rsidRDefault="00541702" w:rsidP="006C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69E3168" w14:textId="77777777" w:rsidR="00541702" w:rsidRPr="000405AA" w:rsidRDefault="00541702" w:rsidP="006C666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DDA4323" w14:textId="77777777" w:rsidR="00541702" w:rsidRPr="000405AA" w:rsidRDefault="00541702" w:rsidP="006C666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79" w:right="-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(2,257)</w:t>
            </w:r>
          </w:p>
        </w:tc>
      </w:tr>
      <w:tr w:rsidR="00541702" w:rsidRPr="000405AA" w14:paraId="34BBBEC2" w14:textId="77777777" w:rsidTr="00541702">
        <w:trPr>
          <w:trHeight w:val="144"/>
        </w:trPr>
        <w:tc>
          <w:tcPr>
            <w:tcW w:w="3150" w:type="dxa"/>
          </w:tcPr>
          <w:p w14:paraId="7C7063B1" w14:textId="31992112" w:rsidR="00541702" w:rsidRPr="000405AA" w:rsidRDefault="00541702" w:rsidP="006C6664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990" w:type="dxa"/>
            <w:gridSpan w:val="2"/>
          </w:tcPr>
          <w:p w14:paraId="7EAD7D6D" w14:textId="77777777" w:rsidR="00541702" w:rsidRPr="000405AA" w:rsidRDefault="00541702" w:rsidP="006C66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080" w:type="dxa"/>
            <w:gridSpan w:val="2"/>
          </w:tcPr>
          <w:p w14:paraId="60B1AFD0" w14:textId="77777777" w:rsidR="00541702" w:rsidRPr="000405AA" w:rsidRDefault="00541702" w:rsidP="006C6664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2,500</w:t>
            </w:r>
          </w:p>
        </w:tc>
        <w:tc>
          <w:tcPr>
            <w:tcW w:w="237" w:type="dxa"/>
            <w:gridSpan w:val="2"/>
          </w:tcPr>
          <w:p w14:paraId="1BB2AA16" w14:textId="77777777" w:rsidR="00541702" w:rsidRPr="000405AA" w:rsidRDefault="00541702" w:rsidP="006C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3033DA92" w14:textId="77777777" w:rsidR="00541702" w:rsidRPr="000405AA" w:rsidRDefault="00541702" w:rsidP="006C666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054DEF1" w14:textId="77777777" w:rsidR="00541702" w:rsidRPr="000405AA" w:rsidRDefault="00541702" w:rsidP="006C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2F99D77" w14:textId="77777777" w:rsidR="00541702" w:rsidRPr="000405AA" w:rsidRDefault="00541702" w:rsidP="006C666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6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D1AB6E0" w14:textId="77777777" w:rsidR="00541702" w:rsidRPr="000405AA" w:rsidRDefault="00541702" w:rsidP="006C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4E65E48" w14:textId="77777777" w:rsidR="00541702" w:rsidRPr="000405AA" w:rsidRDefault="00541702" w:rsidP="006C6664">
            <w:pPr>
              <w:pStyle w:val="acctfourfigures"/>
              <w:tabs>
                <w:tab w:val="clear" w:pos="765"/>
                <w:tab w:val="decimal" w:pos="589"/>
              </w:tabs>
              <w:spacing w:line="240" w:lineRule="atLeas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41702" w:rsidRPr="000405AA" w14:paraId="6D7D90D6" w14:textId="77777777" w:rsidTr="00541702">
        <w:trPr>
          <w:trHeight w:val="144"/>
        </w:trPr>
        <w:tc>
          <w:tcPr>
            <w:tcW w:w="3150" w:type="dxa"/>
          </w:tcPr>
          <w:p w14:paraId="2191E0B6" w14:textId="77777777" w:rsidR="00541702" w:rsidRPr="000405AA" w:rsidRDefault="00541702" w:rsidP="006C6664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gridSpan w:val="2"/>
          </w:tcPr>
          <w:p w14:paraId="74665D7C" w14:textId="77777777" w:rsidR="00541702" w:rsidRPr="000405AA" w:rsidRDefault="00541702" w:rsidP="006C66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161D672B" w14:textId="77777777" w:rsidR="00541702" w:rsidRPr="000405AA" w:rsidRDefault="00541702" w:rsidP="006C6664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(388)</w:t>
            </w:r>
          </w:p>
        </w:tc>
        <w:tc>
          <w:tcPr>
            <w:tcW w:w="237" w:type="dxa"/>
            <w:gridSpan w:val="2"/>
          </w:tcPr>
          <w:p w14:paraId="010B9FB0" w14:textId="77777777" w:rsidR="00541702" w:rsidRPr="000405AA" w:rsidRDefault="00541702" w:rsidP="006C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35F9C5DB" w14:textId="77777777" w:rsidR="00541702" w:rsidRPr="000405AA" w:rsidRDefault="00541702" w:rsidP="006C6664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(135)</w:t>
            </w:r>
          </w:p>
        </w:tc>
        <w:tc>
          <w:tcPr>
            <w:tcW w:w="270" w:type="dxa"/>
            <w:gridSpan w:val="2"/>
          </w:tcPr>
          <w:p w14:paraId="4A282EC3" w14:textId="77777777" w:rsidR="00541702" w:rsidRPr="000405AA" w:rsidRDefault="00541702" w:rsidP="006C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296C9BB" w14:textId="77777777" w:rsidR="00541702" w:rsidRPr="000405AA" w:rsidRDefault="00541702" w:rsidP="006C6664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(75)</w:t>
            </w:r>
          </w:p>
        </w:tc>
        <w:tc>
          <w:tcPr>
            <w:tcW w:w="270" w:type="dxa"/>
            <w:gridSpan w:val="2"/>
          </w:tcPr>
          <w:p w14:paraId="6DC5CB12" w14:textId="77777777" w:rsidR="00541702" w:rsidRPr="000405AA" w:rsidRDefault="00541702" w:rsidP="006C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80C5DF6" w14:textId="77777777" w:rsidR="00541702" w:rsidRPr="000405AA" w:rsidRDefault="00541702" w:rsidP="006C6664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41702" w:rsidRPr="000405AA" w14:paraId="7FC87E5C" w14:textId="77777777" w:rsidTr="006C6664">
        <w:trPr>
          <w:trHeight w:val="144"/>
        </w:trPr>
        <w:tc>
          <w:tcPr>
            <w:tcW w:w="3150" w:type="dxa"/>
          </w:tcPr>
          <w:p w14:paraId="161CFE73" w14:textId="77777777" w:rsidR="00541702" w:rsidRPr="000405AA" w:rsidRDefault="00541702" w:rsidP="006C6664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gridSpan w:val="2"/>
          </w:tcPr>
          <w:p w14:paraId="715A2C69" w14:textId="77777777" w:rsidR="00541702" w:rsidRPr="000405AA" w:rsidRDefault="00541702" w:rsidP="006C66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669F8C" w14:textId="77777777" w:rsidR="00541702" w:rsidRPr="000405AA" w:rsidRDefault="00541702" w:rsidP="006C6664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24,681</w:t>
            </w:r>
          </w:p>
        </w:tc>
        <w:tc>
          <w:tcPr>
            <w:tcW w:w="237" w:type="dxa"/>
            <w:gridSpan w:val="2"/>
          </w:tcPr>
          <w:p w14:paraId="1B038AD0" w14:textId="77777777" w:rsidR="00541702" w:rsidRPr="000405AA" w:rsidRDefault="00541702" w:rsidP="006C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71F115F1" w14:textId="77777777" w:rsidR="00541702" w:rsidRPr="000405AA" w:rsidRDefault="00541702" w:rsidP="006C6664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17,742</w:t>
            </w:r>
          </w:p>
        </w:tc>
        <w:tc>
          <w:tcPr>
            <w:tcW w:w="270" w:type="dxa"/>
            <w:gridSpan w:val="2"/>
          </w:tcPr>
          <w:p w14:paraId="48E3AA39" w14:textId="77777777" w:rsidR="00541702" w:rsidRPr="000405AA" w:rsidRDefault="00541702" w:rsidP="006C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06274B" w14:textId="77777777" w:rsidR="00541702" w:rsidRPr="000405AA" w:rsidRDefault="00541702" w:rsidP="006C6664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13,135</w:t>
            </w:r>
          </w:p>
        </w:tc>
        <w:tc>
          <w:tcPr>
            <w:tcW w:w="270" w:type="dxa"/>
            <w:gridSpan w:val="2"/>
          </w:tcPr>
          <w:p w14:paraId="441E593D" w14:textId="77777777" w:rsidR="00541702" w:rsidRPr="000405AA" w:rsidRDefault="00541702" w:rsidP="006C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524FB3" w14:textId="77777777" w:rsidR="00541702" w:rsidRPr="000405AA" w:rsidRDefault="00541702" w:rsidP="006C666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79" w:right="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8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,577</w:t>
            </w:r>
          </w:p>
        </w:tc>
      </w:tr>
      <w:tr w:rsidR="00206488" w:rsidRPr="000405AA" w14:paraId="4F4E7773" w14:textId="77777777" w:rsidTr="00B72F26">
        <w:trPr>
          <w:trHeight w:val="144"/>
        </w:trPr>
        <w:tc>
          <w:tcPr>
            <w:tcW w:w="3150" w:type="dxa"/>
          </w:tcPr>
          <w:p w14:paraId="049378AC" w14:textId="38A89970" w:rsidR="00541702" w:rsidRPr="000405AA" w:rsidRDefault="00541702" w:rsidP="00206488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28890719" w14:textId="77777777" w:rsidR="00206488" w:rsidRPr="000405AA" w:rsidRDefault="00206488" w:rsidP="0020648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2BE20ECB" w14:textId="189C3E0D" w:rsidR="00206488" w:rsidRPr="000405AA" w:rsidRDefault="00206488" w:rsidP="00206488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  <w:gridSpan w:val="2"/>
          </w:tcPr>
          <w:p w14:paraId="1A5E4AE1" w14:textId="77777777" w:rsidR="00206488" w:rsidRPr="000405AA" w:rsidRDefault="00206488" w:rsidP="002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2E6B5801" w14:textId="6EA059A7" w:rsidR="00206488" w:rsidRPr="000405AA" w:rsidRDefault="00206488" w:rsidP="00206488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71BF607" w14:textId="77777777" w:rsidR="00206488" w:rsidRPr="000405AA" w:rsidRDefault="00206488" w:rsidP="002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6BA5850" w14:textId="38D8C23C" w:rsidR="00206488" w:rsidRPr="000405AA" w:rsidRDefault="00206488" w:rsidP="00206488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5DAD2E0" w14:textId="77777777" w:rsidR="00206488" w:rsidRPr="000405AA" w:rsidRDefault="00206488" w:rsidP="002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6D89EBC" w14:textId="36ECE34D" w:rsidR="00206488" w:rsidRPr="000405AA" w:rsidRDefault="00206488" w:rsidP="0020648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79" w:right="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2E59ED" w:rsidRPr="000405AA" w14:paraId="68AC9BD4" w14:textId="77777777" w:rsidTr="002F2F32">
        <w:trPr>
          <w:trHeight w:val="20"/>
          <w:tblHeader/>
        </w:trPr>
        <w:tc>
          <w:tcPr>
            <w:tcW w:w="3960" w:type="dxa"/>
            <w:gridSpan w:val="2"/>
            <w:vMerge w:val="restart"/>
          </w:tcPr>
          <w:p w14:paraId="1C5A81E7" w14:textId="77777777" w:rsidR="002E59ED" w:rsidRPr="000405AA" w:rsidRDefault="002E59ED" w:rsidP="002E59ED">
            <w:pPr>
              <w:tabs>
                <w:tab w:val="clear" w:pos="227"/>
              </w:tabs>
              <w:ind w:left="-33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0405A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0405AA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0405A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  <w:r w:rsidRPr="000405AA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21" w:type="dxa"/>
            <w:gridSpan w:val="7"/>
            <w:vAlign w:val="bottom"/>
          </w:tcPr>
          <w:p w14:paraId="5736403A" w14:textId="77777777" w:rsidR="002E59ED" w:rsidRPr="000405AA" w:rsidRDefault="002E59ED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vAlign w:val="bottom"/>
          </w:tcPr>
          <w:p w14:paraId="574ACB95" w14:textId="77777777" w:rsidR="002E59ED" w:rsidRPr="000405AA" w:rsidRDefault="002E59ED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99" w:type="dxa"/>
            <w:gridSpan w:val="5"/>
            <w:vAlign w:val="bottom"/>
          </w:tcPr>
          <w:p w14:paraId="6B70FD26" w14:textId="77777777" w:rsidR="002E59ED" w:rsidRPr="000405AA" w:rsidRDefault="002E59ED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405A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2E59ED" w:rsidRPr="000405AA" w14:paraId="5E30C97A" w14:textId="77777777" w:rsidTr="00491DC5">
        <w:trPr>
          <w:trHeight w:val="20"/>
          <w:tblHeader/>
        </w:trPr>
        <w:tc>
          <w:tcPr>
            <w:tcW w:w="3960" w:type="dxa"/>
            <w:gridSpan w:val="2"/>
            <w:vMerge/>
          </w:tcPr>
          <w:p w14:paraId="40E30C20" w14:textId="77777777" w:rsidR="002E59ED" w:rsidRPr="000405AA" w:rsidRDefault="002E59ED" w:rsidP="002E59ED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vAlign w:val="center"/>
          </w:tcPr>
          <w:p w14:paraId="615507FB" w14:textId="5FF39496" w:rsidR="002E59ED" w:rsidRPr="000405AA" w:rsidRDefault="002E59ED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gridSpan w:val="2"/>
            <w:vAlign w:val="center"/>
          </w:tcPr>
          <w:p w14:paraId="162018A7" w14:textId="77777777" w:rsidR="002E59ED" w:rsidRPr="000405AA" w:rsidRDefault="002E59ED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gridSpan w:val="3"/>
            <w:vAlign w:val="center"/>
          </w:tcPr>
          <w:p w14:paraId="685E8ACB" w14:textId="11C3781A" w:rsidR="002E59ED" w:rsidRPr="000405AA" w:rsidRDefault="002E59ED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</w:tcPr>
          <w:p w14:paraId="0DFF7C92" w14:textId="77777777" w:rsidR="002E59ED" w:rsidRPr="000405AA" w:rsidRDefault="002E59ED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vAlign w:val="center"/>
          </w:tcPr>
          <w:p w14:paraId="1D5A92F5" w14:textId="11DB69B7" w:rsidR="002E59ED" w:rsidRPr="000405AA" w:rsidRDefault="002E59ED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2"/>
            <w:vAlign w:val="center"/>
          </w:tcPr>
          <w:p w14:paraId="36C47109" w14:textId="77777777" w:rsidR="002E59ED" w:rsidRPr="000405AA" w:rsidRDefault="002E59ED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9312A4E" w14:textId="297347BB" w:rsidR="002E59ED" w:rsidRPr="000405AA" w:rsidRDefault="002E59ED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E59ED" w:rsidRPr="000405AA" w14:paraId="3B00192E" w14:textId="77777777" w:rsidTr="00491DC5">
        <w:trPr>
          <w:trHeight w:val="20"/>
          <w:tblHeader/>
        </w:trPr>
        <w:tc>
          <w:tcPr>
            <w:tcW w:w="3960" w:type="dxa"/>
            <w:gridSpan w:val="2"/>
          </w:tcPr>
          <w:p w14:paraId="10AE30AE" w14:textId="77777777" w:rsidR="002E59ED" w:rsidRPr="000405AA" w:rsidRDefault="002E59ED" w:rsidP="002E59ED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14"/>
          </w:tcPr>
          <w:p w14:paraId="058E3125" w14:textId="77777777" w:rsidR="002E59ED" w:rsidRPr="000405AA" w:rsidRDefault="002E59ED" w:rsidP="002E59E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2E59ED" w:rsidRPr="000405AA" w14:paraId="5DF51137" w14:textId="77777777" w:rsidTr="00491DC5">
        <w:trPr>
          <w:trHeight w:val="20"/>
        </w:trPr>
        <w:tc>
          <w:tcPr>
            <w:tcW w:w="3960" w:type="dxa"/>
            <w:gridSpan w:val="2"/>
          </w:tcPr>
          <w:p w14:paraId="0DD2D128" w14:textId="77777777" w:rsidR="002E59ED" w:rsidRPr="000405AA" w:rsidRDefault="002E59ED" w:rsidP="002E59ED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02" w:type="dxa"/>
            <w:gridSpan w:val="2"/>
          </w:tcPr>
          <w:p w14:paraId="6BAE9E08" w14:textId="4BD8E1A2" w:rsidR="002E59ED" w:rsidRPr="000405AA" w:rsidRDefault="002E59ED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1.19</w:t>
            </w:r>
          </w:p>
        </w:tc>
        <w:tc>
          <w:tcPr>
            <w:tcW w:w="236" w:type="dxa"/>
            <w:gridSpan w:val="2"/>
          </w:tcPr>
          <w:p w14:paraId="24F18315" w14:textId="77777777" w:rsidR="002E59ED" w:rsidRPr="000405AA" w:rsidRDefault="002E59ED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3" w:type="dxa"/>
            <w:gridSpan w:val="3"/>
          </w:tcPr>
          <w:p w14:paraId="603E7EF0" w14:textId="0F36FAEC" w:rsidR="002E59ED" w:rsidRPr="000405AA" w:rsidRDefault="002E59ED" w:rsidP="002E59E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0.93</w:t>
            </w:r>
          </w:p>
        </w:tc>
        <w:tc>
          <w:tcPr>
            <w:tcW w:w="270" w:type="dxa"/>
            <w:gridSpan w:val="2"/>
          </w:tcPr>
          <w:p w14:paraId="5898B3DF" w14:textId="77777777" w:rsidR="002E59ED" w:rsidRPr="000405AA" w:rsidRDefault="002E59ED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14:paraId="7539676C" w14:textId="31967E99" w:rsidR="002E59ED" w:rsidRPr="000405AA" w:rsidRDefault="002E59ED" w:rsidP="002E59E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1.19</w:t>
            </w:r>
          </w:p>
        </w:tc>
        <w:tc>
          <w:tcPr>
            <w:tcW w:w="270" w:type="dxa"/>
            <w:gridSpan w:val="2"/>
          </w:tcPr>
          <w:p w14:paraId="36418C47" w14:textId="77777777" w:rsidR="002E59ED" w:rsidRPr="000405AA" w:rsidRDefault="002E59ED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AF44F5" w14:textId="23B76ABA" w:rsidR="002E59ED" w:rsidRPr="000405AA" w:rsidRDefault="002E59ED" w:rsidP="002E59E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0.93</w:t>
            </w:r>
          </w:p>
        </w:tc>
      </w:tr>
      <w:tr w:rsidR="002E59ED" w:rsidRPr="000405AA" w14:paraId="2B76C1E6" w14:textId="77777777" w:rsidTr="00491DC5">
        <w:trPr>
          <w:trHeight w:val="20"/>
        </w:trPr>
        <w:tc>
          <w:tcPr>
            <w:tcW w:w="3960" w:type="dxa"/>
            <w:gridSpan w:val="2"/>
          </w:tcPr>
          <w:p w14:paraId="1DA25D40" w14:textId="77777777" w:rsidR="002E59ED" w:rsidRPr="000405AA" w:rsidRDefault="002E59ED" w:rsidP="002E59ED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02" w:type="dxa"/>
            <w:gridSpan w:val="2"/>
          </w:tcPr>
          <w:p w14:paraId="78E013CC" w14:textId="12420EA9" w:rsidR="002E59ED" w:rsidRPr="000405AA" w:rsidRDefault="002E59ED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236" w:type="dxa"/>
            <w:gridSpan w:val="2"/>
          </w:tcPr>
          <w:p w14:paraId="4764781D" w14:textId="77777777" w:rsidR="002E59ED" w:rsidRPr="000405AA" w:rsidRDefault="002E59ED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3" w:type="dxa"/>
            <w:gridSpan w:val="3"/>
          </w:tcPr>
          <w:p w14:paraId="7460C5E0" w14:textId="2E544EB4" w:rsidR="002E59ED" w:rsidRPr="000405AA" w:rsidRDefault="002E59ED" w:rsidP="002E59E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5.00</w:t>
            </w:r>
          </w:p>
        </w:tc>
        <w:tc>
          <w:tcPr>
            <w:tcW w:w="270" w:type="dxa"/>
            <w:gridSpan w:val="2"/>
          </w:tcPr>
          <w:p w14:paraId="3F941E4F" w14:textId="77777777" w:rsidR="002E59ED" w:rsidRPr="000405AA" w:rsidRDefault="002E59ED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14:paraId="305B80F6" w14:textId="75838780" w:rsidR="002E59ED" w:rsidRPr="000405AA" w:rsidRDefault="002E59ED" w:rsidP="002E59E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270" w:type="dxa"/>
            <w:gridSpan w:val="2"/>
          </w:tcPr>
          <w:p w14:paraId="416F230D" w14:textId="77777777" w:rsidR="002E59ED" w:rsidRPr="000405AA" w:rsidRDefault="002E59ED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A080B6" w14:textId="0AAE2A58" w:rsidR="002E59ED" w:rsidRPr="000405AA" w:rsidRDefault="002E59ED" w:rsidP="002E59E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</w:t>
            </w: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.00</w:t>
            </w:r>
          </w:p>
        </w:tc>
      </w:tr>
      <w:tr w:rsidR="002E59ED" w:rsidRPr="000405AA" w14:paraId="6CACB719" w14:textId="77777777" w:rsidTr="00491DC5">
        <w:trPr>
          <w:trHeight w:val="20"/>
        </w:trPr>
        <w:tc>
          <w:tcPr>
            <w:tcW w:w="3960" w:type="dxa"/>
            <w:gridSpan w:val="2"/>
          </w:tcPr>
          <w:p w14:paraId="05F97118" w14:textId="77777777" w:rsidR="002E59ED" w:rsidRPr="000405AA" w:rsidRDefault="002E59ED" w:rsidP="002E59ED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02" w:type="dxa"/>
            <w:gridSpan w:val="2"/>
          </w:tcPr>
          <w:p w14:paraId="4D7465B5" w14:textId="67BAB8C0" w:rsidR="002E59ED" w:rsidRPr="000405AA" w:rsidRDefault="002E59ED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0.00 - 62.00</w:t>
            </w:r>
          </w:p>
        </w:tc>
        <w:tc>
          <w:tcPr>
            <w:tcW w:w="236" w:type="dxa"/>
            <w:gridSpan w:val="2"/>
          </w:tcPr>
          <w:p w14:paraId="056EAF3E" w14:textId="77777777" w:rsidR="002E59ED" w:rsidRPr="000405AA" w:rsidRDefault="002E59ED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3" w:type="dxa"/>
            <w:gridSpan w:val="3"/>
          </w:tcPr>
          <w:p w14:paraId="024592E0" w14:textId="16936A97" w:rsidR="002E59ED" w:rsidRPr="000405AA" w:rsidRDefault="002E59ED" w:rsidP="002E59E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0.00 - 63.00</w:t>
            </w:r>
          </w:p>
        </w:tc>
        <w:tc>
          <w:tcPr>
            <w:tcW w:w="270" w:type="dxa"/>
            <w:gridSpan w:val="2"/>
          </w:tcPr>
          <w:p w14:paraId="42205B70" w14:textId="77777777" w:rsidR="002E59ED" w:rsidRPr="000405AA" w:rsidRDefault="002E59ED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14:paraId="6E60BD24" w14:textId="51F2241F" w:rsidR="002E59ED" w:rsidRPr="000405AA" w:rsidRDefault="002E59ED" w:rsidP="002E59E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0.00 - 62.00</w:t>
            </w:r>
          </w:p>
        </w:tc>
        <w:tc>
          <w:tcPr>
            <w:tcW w:w="270" w:type="dxa"/>
            <w:gridSpan w:val="2"/>
          </w:tcPr>
          <w:p w14:paraId="1044FCAD" w14:textId="77777777" w:rsidR="002E59ED" w:rsidRPr="000405AA" w:rsidRDefault="002E59ED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9E3038" w14:textId="5EC85A1D" w:rsidR="002E59ED" w:rsidRPr="000405AA" w:rsidRDefault="002E59ED" w:rsidP="002E59E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0</w:t>
            </w: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.00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63</w:t>
            </w: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.00</w:t>
            </w:r>
          </w:p>
        </w:tc>
      </w:tr>
    </w:tbl>
    <w:p w14:paraId="38F9235B" w14:textId="2C663321" w:rsidR="00163875" w:rsidRPr="000405AA" w:rsidRDefault="00163875" w:rsidP="0016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48CE3BD7" w14:textId="77777777" w:rsidR="00163875" w:rsidRPr="000405AA" w:rsidRDefault="00163875" w:rsidP="0016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ADA8285" w14:textId="5A968C73" w:rsidR="00163875" w:rsidRPr="000405AA" w:rsidRDefault="00163875" w:rsidP="0016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5C96FA9B" w14:textId="77777777" w:rsidR="00F36052" w:rsidRPr="000405AA" w:rsidRDefault="00F36052" w:rsidP="0016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</w:p>
    <w:p w14:paraId="46EB2496" w14:textId="1C9EEBB9" w:rsidR="00163875" w:rsidRPr="000405AA" w:rsidRDefault="00163875" w:rsidP="00515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0405AA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0405AA">
        <w:rPr>
          <w:rFonts w:asciiTheme="majorBidi" w:hAnsiTheme="majorBidi" w:cstheme="majorBidi"/>
          <w:i/>
          <w:iCs/>
          <w:color w:val="0000FF"/>
          <w:sz w:val="30"/>
          <w:szCs w:val="30"/>
        </w:rPr>
        <w:t xml:space="preserve"> </w:t>
      </w:r>
    </w:p>
    <w:p w14:paraId="484E4DB0" w14:textId="77777777" w:rsidR="00CB7079" w:rsidRPr="000405AA" w:rsidRDefault="00CB7079" w:rsidP="0016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E76496" w14:textId="1EFF6EE7" w:rsidR="00163875" w:rsidRPr="000405AA" w:rsidRDefault="00163875" w:rsidP="0016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45EAD5AD" w14:textId="77777777" w:rsidR="005C55E6" w:rsidRPr="000405AA" w:rsidRDefault="005C55E6" w:rsidP="0016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4320"/>
        <w:gridCol w:w="990"/>
        <w:gridCol w:w="270"/>
        <w:gridCol w:w="990"/>
        <w:gridCol w:w="270"/>
        <w:gridCol w:w="1080"/>
        <w:gridCol w:w="270"/>
        <w:gridCol w:w="1260"/>
      </w:tblGrid>
      <w:tr w:rsidR="00163875" w:rsidRPr="000405AA" w14:paraId="2EF09EA5" w14:textId="77777777" w:rsidTr="00436DD9">
        <w:trPr>
          <w:trHeight w:val="20"/>
        </w:trPr>
        <w:tc>
          <w:tcPr>
            <w:tcW w:w="4320" w:type="dxa"/>
          </w:tcPr>
          <w:p w14:paraId="07368A15" w14:textId="77777777" w:rsidR="00163875" w:rsidRPr="000405AA" w:rsidRDefault="00163875" w:rsidP="00C45006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525C031F" w14:textId="77777777" w:rsidR="00163875" w:rsidRPr="000405AA" w:rsidRDefault="00163875" w:rsidP="00C4500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05AA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63875" w:rsidRPr="000405AA" w14:paraId="5D87CE68" w14:textId="77777777" w:rsidTr="00436DD9">
        <w:trPr>
          <w:trHeight w:val="20"/>
        </w:trPr>
        <w:tc>
          <w:tcPr>
            <w:tcW w:w="4320" w:type="dxa"/>
          </w:tcPr>
          <w:p w14:paraId="6002E65F" w14:textId="77777777" w:rsidR="00163875" w:rsidRPr="000405AA" w:rsidRDefault="00163875" w:rsidP="00C51D2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14:paraId="6A4CC0D2" w14:textId="77777777" w:rsidR="00163875" w:rsidRPr="000405AA" w:rsidRDefault="00163875" w:rsidP="00C450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1D8E313A" w14:textId="77777777" w:rsidR="00163875" w:rsidRPr="000405AA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30337FD" w14:textId="77777777" w:rsidR="00163875" w:rsidRPr="000405AA" w:rsidRDefault="00163875" w:rsidP="00C4500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8D12E9" w:rsidRPr="000405AA" w14:paraId="3B5A67CA" w14:textId="77777777" w:rsidTr="00436DD9">
        <w:trPr>
          <w:trHeight w:val="20"/>
        </w:trPr>
        <w:tc>
          <w:tcPr>
            <w:tcW w:w="4320" w:type="dxa"/>
          </w:tcPr>
          <w:p w14:paraId="3E066265" w14:textId="77777777" w:rsidR="008D12E9" w:rsidRPr="000405AA" w:rsidRDefault="008D12E9" w:rsidP="008D12E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15F984C6" w14:textId="275C765F" w:rsidR="008D12E9" w:rsidRPr="000405AA" w:rsidRDefault="008D12E9" w:rsidP="008D12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  <w:vAlign w:val="center"/>
          </w:tcPr>
          <w:p w14:paraId="20676FBB" w14:textId="77777777" w:rsidR="008D12E9" w:rsidRPr="000405AA" w:rsidRDefault="008D12E9" w:rsidP="008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B361D92" w14:textId="0B7516F7" w:rsidR="008D12E9" w:rsidRPr="000405AA" w:rsidRDefault="008D12E9" w:rsidP="008D12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270" w:type="dxa"/>
          </w:tcPr>
          <w:p w14:paraId="26192C34" w14:textId="77777777" w:rsidR="008D12E9" w:rsidRPr="000405AA" w:rsidRDefault="008D12E9" w:rsidP="008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EC18947" w14:textId="000408AC" w:rsidR="008D12E9" w:rsidRPr="000405AA" w:rsidRDefault="008D12E9" w:rsidP="008D12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  <w:vAlign w:val="center"/>
          </w:tcPr>
          <w:p w14:paraId="51BC4015" w14:textId="77777777" w:rsidR="008D12E9" w:rsidRPr="000405AA" w:rsidRDefault="008D12E9" w:rsidP="008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DF356EC" w14:textId="35CD70CC" w:rsidR="008D12E9" w:rsidRPr="000405AA" w:rsidRDefault="008D12E9" w:rsidP="008D12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2563</w:t>
            </w:r>
          </w:p>
        </w:tc>
      </w:tr>
      <w:tr w:rsidR="008D12E9" w:rsidRPr="000405AA" w14:paraId="181BBA2A" w14:textId="77777777" w:rsidTr="00436DD9">
        <w:trPr>
          <w:trHeight w:val="20"/>
        </w:trPr>
        <w:tc>
          <w:tcPr>
            <w:tcW w:w="4320" w:type="dxa"/>
          </w:tcPr>
          <w:p w14:paraId="164C71DF" w14:textId="77777777" w:rsidR="008D12E9" w:rsidRPr="000405AA" w:rsidRDefault="008D12E9" w:rsidP="008D12E9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center"/>
          </w:tcPr>
          <w:p w14:paraId="0DB9486A" w14:textId="77777777" w:rsidR="008D12E9" w:rsidRPr="000405AA" w:rsidRDefault="008D12E9" w:rsidP="008D12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8D12E9" w:rsidRPr="000405AA" w14:paraId="4911BFB1" w14:textId="77777777" w:rsidTr="00F72124">
        <w:trPr>
          <w:trHeight w:val="20"/>
        </w:trPr>
        <w:tc>
          <w:tcPr>
            <w:tcW w:w="4320" w:type="dxa"/>
          </w:tcPr>
          <w:p w14:paraId="7AC1A4D0" w14:textId="77777777" w:rsidR="008D12E9" w:rsidRPr="000405AA" w:rsidRDefault="008D12E9" w:rsidP="008D12E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71DCAB4F" w14:textId="1DC68EA7" w:rsidR="008D12E9" w:rsidRPr="000405AA" w:rsidRDefault="00C47B25" w:rsidP="008D12E9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(906)</w:t>
            </w:r>
          </w:p>
        </w:tc>
        <w:tc>
          <w:tcPr>
            <w:tcW w:w="270" w:type="dxa"/>
            <w:vAlign w:val="center"/>
          </w:tcPr>
          <w:p w14:paraId="39A4D755" w14:textId="77777777" w:rsidR="008D12E9" w:rsidRPr="000405AA" w:rsidRDefault="008D12E9" w:rsidP="008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3E5A56F" w14:textId="7E141DE7" w:rsidR="008D12E9" w:rsidRPr="000405AA" w:rsidRDefault="008D12E9" w:rsidP="008D12E9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(864)</w:t>
            </w:r>
          </w:p>
        </w:tc>
        <w:tc>
          <w:tcPr>
            <w:tcW w:w="270" w:type="dxa"/>
            <w:vAlign w:val="center"/>
          </w:tcPr>
          <w:p w14:paraId="1C0846BA" w14:textId="77777777" w:rsidR="008D12E9" w:rsidRPr="000405AA" w:rsidRDefault="008D12E9" w:rsidP="008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48E1847" w14:textId="08BC5E13" w:rsidR="008D12E9" w:rsidRPr="000405AA" w:rsidRDefault="00C47B25" w:rsidP="008D12E9">
            <w:pPr>
              <w:pStyle w:val="acctfourfigures"/>
              <w:tabs>
                <w:tab w:val="clear" w:pos="765"/>
              </w:tabs>
              <w:spacing w:line="240" w:lineRule="atLeast"/>
              <w:ind w:left="-79" w:right="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990</w:t>
            </w:r>
          </w:p>
        </w:tc>
        <w:tc>
          <w:tcPr>
            <w:tcW w:w="270" w:type="dxa"/>
            <w:vAlign w:val="center"/>
          </w:tcPr>
          <w:p w14:paraId="5A4612F0" w14:textId="77777777" w:rsidR="008D12E9" w:rsidRPr="000405AA" w:rsidRDefault="008D12E9" w:rsidP="008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D517567" w14:textId="0D759688" w:rsidR="008D12E9" w:rsidRPr="000405AA" w:rsidRDefault="008D12E9" w:rsidP="008D12E9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875</w:t>
            </w:r>
          </w:p>
        </w:tc>
      </w:tr>
      <w:tr w:rsidR="008D12E9" w:rsidRPr="000405AA" w14:paraId="402BA7DF" w14:textId="77777777" w:rsidTr="00F72124">
        <w:trPr>
          <w:trHeight w:val="20"/>
        </w:trPr>
        <w:tc>
          <w:tcPr>
            <w:tcW w:w="4320" w:type="dxa"/>
          </w:tcPr>
          <w:p w14:paraId="48F3C9E2" w14:textId="77777777" w:rsidR="008D12E9" w:rsidRPr="000405AA" w:rsidRDefault="008D12E9" w:rsidP="008D12E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990" w:type="dxa"/>
          </w:tcPr>
          <w:p w14:paraId="4B94C21C" w14:textId="0680A5AE" w:rsidR="008D12E9" w:rsidRPr="000405AA" w:rsidRDefault="00C47B25" w:rsidP="008D12E9">
            <w:pPr>
              <w:pStyle w:val="acctfourfigures"/>
              <w:tabs>
                <w:tab w:val="clear" w:pos="765"/>
              </w:tabs>
              <w:spacing w:line="240" w:lineRule="atLeast"/>
              <w:ind w:left="-79" w:right="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997</w:t>
            </w:r>
          </w:p>
        </w:tc>
        <w:tc>
          <w:tcPr>
            <w:tcW w:w="270" w:type="dxa"/>
          </w:tcPr>
          <w:p w14:paraId="24E7924D" w14:textId="77777777" w:rsidR="008D12E9" w:rsidRPr="000405AA" w:rsidRDefault="008D12E9" w:rsidP="008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2E45D8D" w14:textId="07675D9D" w:rsidR="008D12E9" w:rsidRPr="000405AA" w:rsidRDefault="008D12E9" w:rsidP="008D12E9">
            <w:pPr>
              <w:pStyle w:val="acctfourfigures"/>
              <w:tabs>
                <w:tab w:val="clear" w:pos="765"/>
              </w:tabs>
              <w:spacing w:line="240" w:lineRule="atLeast"/>
              <w:ind w:left="-79" w:right="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937</w:t>
            </w:r>
          </w:p>
        </w:tc>
        <w:tc>
          <w:tcPr>
            <w:tcW w:w="270" w:type="dxa"/>
          </w:tcPr>
          <w:p w14:paraId="6DE5D24C" w14:textId="77777777" w:rsidR="008D12E9" w:rsidRPr="000405AA" w:rsidRDefault="008D12E9" w:rsidP="008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C192EA" w14:textId="4551031A" w:rsidR="008D12E9" w:rsidRPr="000405AA" w:rsidRDefault="00C47B25" w:rsidP="008D12E9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(931)</w:t>
            </w:r>
          </w:p>
        </w:tc>
        <w:tc>
          <w:tcPr>
            <w:tcW w:w="270" w:type="dxa"/>
          </w:tcPr>
          <w:p w14:paraId="312DE4AA" w14:textId="77777777" w:rsidR="008D12E9" w:rsidRPr="000405AA" w:rsidRDefault="008D12E9" w:rsidP="008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AA1670" w14:textId="28DD098E" w:rsidR="008D12E9" w:rsidRPr="000405AA" w:rsidRDefault="008D12E9" w:rsidP="008D12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(874)</w:t>
            </w:r>
          </w:p>
        </w:tc>
      </w:tr>
      <w:tr w:rsidR="008D12E9" w:rsidRPr="000405AA" w14:paraId="7EF2E4EC" w14:textId="77777777" w:rsidTr="00F72124">
        <w:trPr>
          <w:trHeight w:val="20"/>
        </w:trPr>
        <w:tc>
          <w:tcPr>
            <w:tcW w:w="4320" w:type="dxa"/>
          </w:tcPr>
          <w:p w14:paraId="65D3E00A" w14:textId="77777777" w:rsidR="008D12E9" w:rsidRPr="000405AA" w:rsidRDefault="008D12E9" w:rsidP="008D12E9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C46CB29" w14:textId="61EF65A9" w:rsidR="008D12E9" w:rsidRPr="000405AA" w:rsidRDefault="00C47B25" w:rsidP="008D12E9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(1,004)</w:t>
            </w:r>
          </w:p>
        </w:tc>
        <w:tc>
          <w:tcPr>
            <w:tcW w:w="270" w:type="dxa"/>
            <w:vAlign w:val="bottom"/>
          </w:tcPr>
          <w:p w14:paraId="12EC8A1C" w14:textId="77777777" w:rsidR="008D12E9" w:rsidRPr="000405AA" w:rsidRDefault="008D12E9" w:rsidP="008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7B2014" w14:textId="5DB047FD" w:rsidR="008D12E9" w:rsidRPr="000405AA" w:rsidRDefault="008D12E9" w:rsidP="008D12E9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(962)</w:t>
            </w:r>
          </w:p>
        </w:tc>
        <w:tc>
          <w:tcPr>
            <w:tcW w:w="270" w:type="dxa"/>
            <w:vAlign w:val="bottom"/>
          </w:tcPr>
          <w:p w14:paraId="698A52D0" w14:textId="77777777" w:rsidR="008D12E9" w:rsidRPr="000405AA" w:rsidRDefault="008D12E9" w:rsidP="008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97F490" w14:textId="79A04432" w:rsidR="008D12E9" w:rsidRPr="000405AA" w:rsidRDefault="00C47B25" w:rsidP="008D12E9">
            <w:pPr>
              <w:pStyle w:val="acctfourfigures"/>
              <w:tabs>
                <w:tab w:val="clear" w:pos="765"/>
              </w:tabs>
              <w:spacing w:line="240" w:lineRule="atLeast"/>
              <w:ind w:left="-79" w:right="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456</w:t>
            </w:r>
          </w:p>
        </w:tc>
        <w:tc>
          <w:tcPr>
            <w:tcW w:w="270" w:type="dxa"/>
            <w:vAlign w:val="bottom"/>
          </w:tcPr>
          <w:p w14:paraId="328E33F2" w14:textId="77777777" w:rsidR="008D12E9" w:rsidRPr="000405AA" w:rsidRDefault="008D12E9" w:rsidP="008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46B99AB" w14:textId="7E647146" w:rsidR="008D12E9" w:rsidRPr="000405AA" w:rsidRDefault="008D12E9" w:rsidP="008D12E9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458</w:t>
            </w:r>
          </w:p>
        </w:tc>
      </w:tr>
      <w:tr w:rsidR="00145A6B" w:rsidRPr="000405AA" w14:paraId="6156F36B" w14:textId="77777777" w:rsidTr="00886A60">
        <w:trPr>
          <w:trHeight w:val="20"/>
          <w:tblHeader/>
        </w:trPr>
        <w:tc>
          <w:tcPr>
            <w:tcW w:w="4320" w:type="dxa"/>
          </w:tcPr>
          <w:p w14:paraId="43F2DD6F" w14:textId="77777777" w:rsidR="00145A6B" w:rsidRPr="000405AA" w:rsidRDefault="00145A6B" w:rsidP="00886A60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FD13E99" w14:textId="77777777" w:rsidR="00541702" w:rsidRPr="000405AA" w:rsidRDefault="00541702" w:rsidP="00886A6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  <w:p w14:paraId="5725D486" w14:textId="2B7698D0" w:rsidR="00145A6B" w:rsidRPr="000405AA" w:rsidRDefault="00145A6B" w:rsidP="00886A6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05AA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0405AA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45A6B" w:rsidRPr="000405AA" w14:paraId="55254916" w14:textId="77777777" w:rsidTr="00886A60">
        <w:trPr>
          <w:trHeight w:val="20"/>
          <w:tblHeader/>
        </w:trPr>
        <w:tc>
          <w:tcPr>
            <w:tcW w:w="4320" w:type="dxa"/>
          </w:tcPr>
          <w:p w14:paraId="5FC5286F" w14:textId="77777777" w:rsidR="00145A6B" w:rsidRPr="000405AA" w:rsidRDefault="00145A6B" w:rsidP="00886A6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14:paraId="29AD1EFD" w14:textId="77777777" w:rsidR="00145A6B" w:rsidRPr="000405AA" w:rsidRDefault="00145A6B" w:rsidP="00886A6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718AA2A1" w14:textId="77777777" w:rsidR="00145A6B" w:rsidRPr="000405AA" w:rsidRDefault="00145A6B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E8DE8B5" w14:textId="77777777" w:rsidR="00145A6B" w:rsidRPr="000405AA" w:rsidRDefault="00145A6B" w:rsidP="00886A6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8D12E9" w:rsidRPr="000405AA" w14:paraId="594EB16F" w14:textId="77777777" w:rsidTr="00886A60">
        <w:trPr>
          <w:trHeight w:val="20"/>
          <w:tblHeader/>
        </w:trPr>
        <w:tc>
          <w:tcPr>
            <w:tcW w:w="4320" w:type="dxa"/>
          </w:tcPr>
          <w:p w14:paraId="1271A909" w14:textId="77777777" w:rsidR="008D12E9" w:rsidRPr="000405AA" w:rsidRDefault="008D12E9" w:rsidP="008D12E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2D6E8228" w14:textId="2E58F8AB" w:rsidR="008D12E9" w:rsidRPr="000405AA" w:rsidRDefault="008D12E9" w:rsidP="008D12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  <w:vAlign w:val="center"/>
          </w:tcPr>
          <w:p w14:paraId="038401BD" w14:textId="77777777" w:rsidR="008D12E9" w:rsidRPr="000405AA" w:rsidRDefault="008D12E9" w:rsidP="008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A4374E4" w14:textId="44EFABC3" w:rsidR="008D12E9" w:rsidRPr="000405AA" w:rsidRDefault="008D12E9" w:rsidP="008D12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270" w:type="dxa"/>
          </w:tcPr>
          <w:p w14:paraId="08E848BD" w14:textId="77777777" w:rsidR="008D12E9" w:rsidRPr="000405AA" w:rsidRDefault="008D12E9" w:rsidP="008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23B4284" w14:textId="1256CFF7" w:rsidR="008D12E9" w:rsidRPr="000405AA" w:rsidRDefault="008D12E9" w:rsidP="008D12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  <w:vAlign w:val="center"/>
          </w:tcPr>
          <w:p w14:paraId="4673A336" w14:textId="77777777" w:rsidR="008D12E9" w:rsidRPr="000405AA" w:rsidRDefault="008D12E9" w:rsidP="008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D491F9D" w14:textId="4A77EE5E" w:rsidR="008D12E9" w:rsidRPr="000405AA" w:rsidRDefault="008D12E9" w:rsidP="008D12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2563</w:t>
            </w:r>
          </w:p>
        </w:tc>
      </w:tr>
      <w:tr w:rsidR="008D12E9" w:rsidRPr="000405AA" w14:paraId="6B5223AC" w14:textId="77777777" w:rsidTr="00886A60">
        <w:trPr>
          <w:trHeight w:val="20"/>
          <w:tblHeader/>
        </w:trPr>
        <w:tc>
          <w:tcPr>
            <w:tcW w:w="4320" w:type="dxa"/>
          </w:tcPr>
          <w:p w14:paraId="3AF9E2A4" w14:textId="77777777" w:rsidR="008D12E9" w:rsidRPr="000405AA" w:rsidRDefault="008D12E9" w:rsidP="008D12E9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center"/>
          </w:tcPr>
          <w:p w14:paraId="1F7875F6" w14:textId="77777777" w:rsidR="008D12E9" w:rsidRPr="000405AA" w:rsidRDefault="008D12E9" w:rsidP="008D12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405AA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0405A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8D12E9" w:rsidRPr="000405AA" w14:paraId="6B0A3BA9" w14:textId="77777777" w:rsidTr="00886A60">
        <w:trPr>
          <w:trHeight w:val="20"/>
        </w:trPr>
        <w:tc>
          <w:tcPr>
            <w:tcW w:w="4320" w:type="dxa"/>
          </w:tcPr>
          <w:p w14:paraId="492F7E5C" w14:textId="77777777" w:rsidR="008D12E9" w:rsidRPr="000405AA" w:rsidRDefault="008D12E9" w:rsidP="008D12E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3E0F7972" w14:textId="1E3F9870" w:rsidR="008D12E9" w:rsidRPr="000405AA" w:rsidRDefault="00C47B25" w:rsidP="008D12E9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(496)</w:t>
            </w:r>
          </w:p>
        </w:tc>
        <w:tc>
          <w:tcPr>
            <w:tcW w:w="270" w:type="dxa"/>
            <w:vAlign w:val="center"/>
          </w:tcPr>
          <w:p w14:paraId="72B2E513" w14:textId="77777777" w:rsidR="008D12E9" w:rsidRPr="000405AA" w:rsidRDefault="008D12E9" w:rsidP="008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40B01DD" w14:textId="57D99777" w:rsidR="008D12E9" w:rsidRPr="000405AA" w:rsidRDefault="008D12E9" w:rsidP="008D12E9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(374)</w:t>
            </w:r>
          </w:p>
        </w:tc>
        <w:tc>
          <w:tcPr>
            <w:tcW w:w="270" w:type="dxa"/>
            <w:vAlign w:val="center"/>
          </w:tcPr>
          <w:p w14:paraId="45534DC8" w14:textId="77777777" w:rsidR="008D12E9" w:rsidRPr="000405AA" w:rsidRDefault="008D12E9" w:rsidP="008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7DBCAF9" w14:textId="408CC6DD" w:rsidR="008D12E9" w:rsidRPr="000405AA" w:rsidRDefault="00C47B25" w:rsidP="008D12E9">
            <w:pPr>
              <w:pStyle w:val="acctfourfigures"/>
              <w:tabs>
                <w:tab w:val="clear" w:pos="765"/>
              </w:tabs>
              <w:spacing w:line="240" w:lineRule="atLeast"/>
              <w:ind w:left="-79" w:right="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540</w:t>
            </w:r>
          </w:p>
        </w:tc>
        <w:tc>
          <w:tcPr>
            <w:tcW w:w="270" w:type="dxa"/>
            <w:vAlign w:val="center"/>
          </w:tcPr>
          <w:p w14:paraId="360679B7" w14:textId="77777777" w:rsidR="008D12E9" w:rsidRPr="000405AA" w:rsidRDefault="008D12E9" w:rsidP="008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178315B" w14:textId="06CD3F39" w:rsidR="008D12E9" w:rsidRPr="000405AA" w:rsidRDefault="008D12E9" w:rsidP="008D12E9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377</w:t>
            </w:r>
          </w:p>
        </w:tc>
      </w:tr>
      <w:tr w:rsidR="008D12E9" w:rsidRPr="000405AA" w14:paraId="047A2E07" w14:textId="77777777" w:rsidTr="00886A60">
        <w:trPr>
          <w:trHeight w:val="20"/>
        </w:trPr>
        <w:tc>
          <w:tcPr>
            <w:tcW w:w="4320" w:type="dxa"/>
          </w:tcPr>
          <w:p w14:paraId="029FA6CD" w14:textId="77777777" w:rsidR="008D12E9" w:rsidRPr="000405AA" w:rsidRDefault="008D12E9" w:rsidP="008D12E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990" w:type="dxa"/>
          </w:tcPr>
          <w:p w14:paraId="41CEC93C" w14:textId="4A79BE09" w:rsidR="008D12E9" w:rsidRPr="000405AA" w:rsidRDefault="00C47B25" w:rsidP="008D12E9">
            <w:pPr>
              <w:pStyle w:val="acctfourfigures"/>
              <w:tabs>
                <w:tab w:val="clear" w:pos="765"/>
              </w:tabs>
              <w:spacing w:line="240" w:lineRule="atLeast"/>
              <w:ind w:left="-79" w:right="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564</w:t>
            </w:r>
          </w:p>
        </w:tc>
        <w:tc>
          <w:tcPr>
            <w:tcW w:w="270" w:type="dxa"/>
          </w:tcPr>
          <w:p w14:paraId="350AD692" w14:textId="77777777" w:rsidR="008D12E9" w:rsidRPr="000405AA" w:rsidRDefault="008D12E9" w:rsidP="008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BD66C5D" w14:textId="4DF6FE61" w:rsidR="008D12E9" w:rsidRPr="000405AA" w:rsidRDefault="008D12E9" w:rsidP="008D12E9">
            <w:pPr>
              <w:pStyle w:val="acctfourfigures"/>
              <w:tabs>
                <w:tab w:val="clear" w:pos="765"/>
              </w:tabs>
              <w:spacing w:line="240" w:lineRule="atLeast"/>
              <w:ind w:left="-79" w:right="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419</w:t>
            </w:r>
          </w:p>
        </w:tc>
        <w:tc>
          <w:tcPr>
            <w:tcW w:w="270" w:type="dxa"/>
          </w:tcPr>
          <w:p w14:paraId="6C081701" w14:textId="77777777" w:rsidR="008D12E9" w:rsidRPr="000405AA" w:rsidRDefault="008D12E9" w:rsidP="008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677EDF" w14:textId="4782FB2F" w:rsidR="008D12E9" w:rsidRPr="000405AA" w:rsidRDefault="00C47B25" w:rsidP="008D12E9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(527)</w:t>
            </w:r>
          </w:p>
        </w:tc>
        <w:tc>
          <w:tcPr>
            <w:tcW w:w="270" w:type="dxa"/>
          </w:tcPr>
          <w:p w14:paraId="567AEE14" w14:textId="77777777" w:rsidR="008D12E9" w:rsidRPr="000405AA" w:rsidRDefault="008D12E9" w:rsidP="008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0C5087" w14:textId="7B54FAF7" w:rsidR="008D12E9" w:rsidRPr="000405AA" w:rsidRDefault="008D12E9" w:rsidP="008D12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(393)</w:t>
            </w:r>
          </w:p>
        </w:tc>
      </w:tr>
      <w:tr w:rsidR="008D12E9" w:rsidRPr="000405AA" w14:paraId="7E803F4E" w14:textId="77777777" w:rsidTr="00886A60">
        <w:trPr>
          <w:trHeight w:val="20"/>
        </w:trPr>
        <w:tc>
          <w:tcPr>
            <w:tcW w:w="4320" w:type="dxa"/>
          </w:tcPr>
          <w:p w14:paraId="5E4473FE" w14:textId="77777777" w:rsidR="008D12E9" w:rsidRPr="000405AA" w:rsidRDefault="008D12E9" w:rsidP="008D12E9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322D2FC" w14:textId="2B523FC2" w:rsidR="008D12E9" w:rsidRPr="000405AA" w:rsidRDefault="00C47B25" w:rsidP="008D12E9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(541)</w:t>
            </w:r>
          </w:p>
        </w:tc>
        <w:tc>
          <w:tcPr>
            <w:tcW w:w="270" w:type="dxa"/>
            <w:vAlign w:val="bottom"/>
          </w:tcPr>
          <w:p w14:paraId="6A04BCC0" w14:textId="77777777" w:rsidR="008D12E9" w:rsidRPr="000405AA" w:rsidRDefault="008D12E9" w:rsidP="008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C9FC3A" w14:textId="16987C68" w:rsidR="008D12E9" w:rsidRPr="000405AA" w:rsidRDefault="008D12E9" w:rsidP="008D12E9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(413)</w:t>
            </w:r>
          </w:p>
        </w:tc>
        <w:tc>
          <w:tcPr>
            <w:tcW w:w="270" w:type="dxa"/>
            <w:vAlign w:val="bottom"/>
          </w:tcPr>
          <w:p w14:paraId="29DE0BD2" w14:textId="77777777" w:rsidR="008D12E9" w:rsidRPr="000405AA" w:rsidRDefault="008D12E9" w:rsidP="008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784D75" w14:textId="46012F54" w:rsidR="008D12E9" w:rsidRPr="000405AA" w:rsidRDefault="00C47B25" w:rsidP="008D12E9">
            <w:pPr>
              <w:pStyle w:val="acctfourfigures"/>
              <w:tabs>
                <w:tab w:val="clear" w:pos="765"/>
              </w:tabs>
              <w:spacing w:line="240" w:lineRule="atLeast"/>
              <w:ind w:left="-79" w:right="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218</w:t>
            </w:r>
          </w:p>
        </w:tc>
        <w:tc>
          <w:tcPr>
            <w:tcW w:w="270" w:type="dxa"/>
            <w:vAlign w:val="bottom"/>
          </w:tcPr>
          <w:p w14:paraId="10405700" w14:textId="77777777" w:rsidR="008D12E9" w:rsidRPr="000405AA" w:rsidRDefault="008D12E9" w:rsidP="008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565825" w14:textId="7DC529D9" w:rsidR="008D12E9" w:rsidRPr="000405AA" w:rsidRDefault="008D12E9" w:rsidP="008D12E9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171</w:t>
            </w:r>
          </w:p>
        </w:tc>
      </w:tr>
    </w:tbl>
    <w:p w14:paraId="19099890" w14:textId="42559247" w:rsidR="00F138AB" w:rsidRPr="000405AA" w:rsidRDefault="00F138AB" w:rsidP="0016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p w14:paraId="527FE61C" w14:textId="68E07151" w:rsidR="003D55D5" w:rsidRPr="000405AA" w:rsidRDefault="003D55D5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0405AA">
        <w:rPr>
          <w:rFonts w:ascii="Angsana New" w:hAnsi="Angsana New" w:hint="cs"/>
          <w:b/>
          <w:bCs/>
          <w:sz w:val="30"/>
          <w:szCs w:val="30"/>
          <w:cs/>
        </w:rPr>
        <w:t>ส่วนเกินมูลค่าหุ้นสามัญ</w:t>
      </w:r>
    </w:p>
    <w:p w14:paraId="05681E93" w14:textId="0669A155" w:rsidR="003D55D5" w:rsidRPr="000405AA" w:rsidRDefault="003D55D5" w:rsidP="003D5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D5EE8A3" w14:textId="0D400E30" w:rsidR="003D55D5" w:rsidRPr="000405AA" w:rsidRDefault="003D55D5" w:rsidP="003D5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28034B">
        <w:rPr>
          <w:rFonts w:ascii="Angsana New" w:hAnsi="Angsana New"/>
          <w:sz w:val="30"/>
          <w:szCs w:val="30"/>
        </w:rPr>
        <w:t>2535</w:t>
      </w:r>
      <w:r w:rsidRPr="000405AA">
        <w:rPr>
          <w:rFonts w:ascii="Angsana New" w:hAnsi="Angsana New"/>
          <w:sz w:val="30"/>
          <w:szCs w:val="30"/>
          <w:cs/>
        </w:rPr>
        <w:t xml:space="preserve"> มาตรา </w:t>
      </w:r>
      <w:r w:rsidR="0028034B">
        <w:rPr>
          <w:rFonts w:ascii="Angsana New" w:hAnsi="Angsana New"/>
          <w:sz w:val="30"/>
          <w:szCs w:val="30"/>
        </w:rPr>
        <w:t>51</w:t>
      </w:r>
      <w:r w:rsidRPr="000405AA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0B9EB2BF" w14:textId="77777777" w:rsidR="003D55D5" w:rsidRPr="000405AA" w:rsidRDefault="003D55D5" w:rsidP="003D5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949E896" w14:textId="77777777" w:rsidR="003D55D5" w:rsidRPr="000405AA" w:rsidRDefault="003D5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0405AA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92A8130" w14:textId="377F4A15" w:rsidR="0042041A" w:rsidRPr="000405AA" w:rsidRDefault="0042041A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0405AA">
        <w:rPr>
          <w:rFonts w:ascii="Angsana New" w:hAnsi="Angsana New" w:hint="cs"/>
          <w:b/>
          <w:bCs/>
          <w:sz w:val="30"/>
          <w:szCs w:val="30"/>
          <w:cs/>
        </w:rPr>
        <w:t>สำรองตามกฎหมาย</w:t>
      </w:r>
    </w:p>
    <w:p w14:paraId="6EAB0B44" w14:textId="77777777" w:rsidR="0086450E" w:rsidRPr="000405AA" w:rsidRDefault="0086450E" w:rsidP="00590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p w14:paraId="32DC2138" w14:textId="1812192C" w:rsidR="0042041A" w:rsidRPr="000405AA" w:rsidRDefault="009A1C40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hAnsi="Angsana New"/>
          <w:sz w:val="30"/>
          <w:szCs w:val="30"/>
          <w:cs/>
        </w:rPr>
        <w:t>ตามบทบัญญัติแห่งพระราชบัญญัติบริษัทมหาชนจำกัด พ.ศ.</w:t>
      </w:r>
      <w:r w:rsidR="008D12E9" w:rsidRPr="000405AA">
        <w:rPr>
          <w:rFonts w:ascii="Angsana New" w:hAnsi="Angsana New"/>
          <w:sz w:val="30"/>
          <w:szCs w:val="30"/>
        </w:rPr>
        <w:t xml:space="preserve"> 2535</w:t>
      </w:r>
      <w:r w:rsidRPr="000405AA">
        <w:rPr>
          <w:rFonts w:ascii="Angsana New" w:hAnsi="Angsana New"/>
          <w:sz w:val="30"/>
          <w:szCs w:val="30"/>
          <w:cs/>
        </w:rPr>
        <w:t xml:space="preserve"> มาตรา </w:t>
      </w:r>
      <w:r w:rsidRPr="000405AA">
        <w:rPr>
          <w:rFonts w:ascii="Angsana New" w:hAnsi="Angsana New"/>
          <w:sz w:val="30"/>
          <w:szCs w:val="30"/>
        </w:rPr>
        <w:t>116</w:t>
      </w:r>
      <w:r w:rsidRPr="000405AA">
        <w:rPr>
          <w:rFonts w:ascii="Angsana New" w:hAnsi="Angsana New"/>
          <w:sz w:val="30"/>
          <w:szCs w:val="30"/>
          <w:cs/>
        </w:rPr>
        <w:t xml:space="preserve"> บริษัท</w:t>
      </w:r>
      <w:r w:rsidR="00567A06">
        <w:rPr>
          <w:rFonts w:ascii="Angsana New" w:hAnsi="Angsana New" w:hint="cs"/>
          <w:sz w:val="30"/>
          <w:szCs w:val="30"/>
          <w:cs/>
        </w:rPr>
        <w:t>มหาชน</w:t>
      </w:r>
      <w:r w:rsidRPr="000405AA">
        <w:rPr>
          <w:rFonts w:ascii="Angsana New" w:hAnsi="Angsana New"/>
          <w:sz w:val="30"/>
          <w:szCs w:val="30"/>
          <w:cs/>
        </w:rPr>
        <w:t xml:space="preserve">จะต้องจัดสรรทุนสำรอง (“สำรองตามกฎหมาย”) อย่างน้อยร้อยละ </w:t>
      </w:r>
      <w:r w:rsidRPr="000405AA">
        <w:rPr>
          <w:rFonts w:ascii="Angsana New" w:hAnsi="Angsana New"/>
          <w:sz w:val="30"/>
          <w:szCs w:val="30"/>
        </w:rPr>
        <w:t>5</w:t>
      </w:r>
      <w:r w:rsidRPr="000405AA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0405AA">
        <w:rPr>
          <w:rFonts w:ascii="Angsana New" w:hAnsi="Angsana New"/>
          <w:sz w:val="30"/>
          <w:szCs w:val="30"/>
        </w:rPr>
        <w:t>10</w:t>
      </w:r>
      <w:r w:rsidRPr="000405AA">
        <w:rPr>
          <w:rFonts w:ascii="Angsana New" w:hAnsi="Angsana New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002BD5FA" w14:textId="136C9DFC" w:rsidR="0000084C" w:rsidRPr="000405AA" w:rsidRDefault="00000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C463F55" w14:textId="77777777" w:rsidR="00F77590" w:rsidRPr="000405AA" w:rsidRDefault="00F77590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0405AA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1DF86D48" w14:textId="77777777" w:rsidR="00F77590" w:rsidRPr="000405AA" w:rsidRDefault="00F77590" w:rsidP="00590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p w14:paraId="28582F80" w14:textId="0E42E1F1" w:rsidR="005906C4" w:rsidRPr="000405AA" w:rsidRDefault="005906C4" w:rsidP="005906C4">
      <w:pPr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</w:t>
      </w:r>
      <w:r w:rsidR="00DE7B47" w:rsidRPr="00DE7B47">
        <w:rPr>
          <w:rFonts w:asciiTheme="majorBidi" w:hAnsiTheme="majorBidi"/>
          <w:sz w:val="30"/>
          <w:szCs w:val="30"/>
          <w:cs/>
        </w:rPr>
        <w:t>ผู้มีอำนาจตัดสินใจสูงสุดด้านการดำเนินงาน</w:t>
      </w:r>
      <w:r w:rsidR="00DE7B47">
        <w:rPr>
          <w:rFonts w:asciiTheme="majorBidi" w:hAnsiTheme="majorBidi" w:hint="cs"/>
          <w:sz w:val="30"/>
          <w:szCs w:val="30"/>
          <w:cs/>
        </w:rPr>
        <w:t>ของกลุ่มบริษัท</w:t>
      </w:r>
      <w:r w:rsidRPr="000405AA">
        <w:rPr>
          <w:rFonts w:asciiTheme="majorBidi" w:hAnsiTheme="majorBidi" w:cstheme="majorBidi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5F19E25E" w14:textId="77777777" w:rsidR="005C55E6" w:rsidRPr="000405AA" w:rsidRDefault="005C55E6" w:rsidP="005906C4">
      <w:pPr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E852EFB" w14:textId="69C91742" w:rsidR="00022865" w:rsidRPr="000405AA" w:rsidRDefault="00022865" w:rsidP="00022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405AA">
        <w:rPr>
          <w:rFonts w:ascii="Angsana New" w:hAnsi="Angsana New" w:hint="cs"/>
          <w:i/>
          <w:iCs/>
          <w:sz w:val="30"/>
          <w:szCs w:val="30"/>
          <w:cs/>
        </w:rPr>
        <w:t>ส่วนงานธุรกิจ</w:t>
      </w:r>
    </w:p>
    <w:p w14:paraId="36684C7E" w14:textId="77777777" w:rsidR="00022865" w:rsidRPr="000405AA" w:rsidRDefault="00022865" w:rsidP="00590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p w14:paraId="5A4B5A89" w14:textId="77777777" w:rsidR="00022865" w:rsidRPr="000405AA" w:rsidRDefault="00022865" w:rsidP="00022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0405AA">
        <w:rPr>
          <w:rFonts w:ascii="Angsana New" w:hAnsi="Angsana New" w:hint="cs"/>
          <w:sz w:val="30"/>
          <w:szCs w:val="30"/>
          <w:cs/>
        </w:rPr>
        <w:t>ผู้บริหาร</w:t>
      </w:r>
      <w:r w:rsidR="006004F7" w:rsidRPr="000405AA">
        <w:rPr>
          <w:rFonts w:ascii="Angsana New" w:hAnsi="Angsana New" w:hint="cs"/>
          <w:sz w:val="30"/>
          <w:szCs w:val="30"/>
          <w:cs/>
        </w:rPr>
        <w:t>พิจารณา</w:t>
      </w:r>
      <w:r w:rsidRPr="000405AA">
        <w:rPr>
          <w:rFonts w:ascii="Angsana New" w:hAnsi="Angsana New" w:hint="cs"/>
          <w:sz w:val="30"/>
          <w:szCs w:val="30"/>
          <w:cs/>
        </w:rPr>
        <w:t>ว่ากลุ่มบริษัทดำเนินกิจการในส่วนงานธุรกิจเดียวคือธุรกิจร้านอาหาร ดังนั้น</w:t>
      </w:r>
      <w:r w:rsidR="00B571AF" w:rsidRPr="000405AA">
        <w:rPr>
          <w:rFonts w:ascii="Angsana New" w:hAnsi="Angsana New" w:hint="cs"/>
          <w:sz w:val="30"/>
          <w:szCs w:val="30"/>
          <w:cs/>
        </w:rPr>
        <w:t>จึงมีส่วนงานที่รายงานเพียงส่วนเดียว</w:t>
      </w:r>
    </w:p>
    <w:p w14:paraId="17DD0EAB" w14:textId="77777777" w:rsidR="00022865" w:rsidRPr="000405AA" w:rsidRDefault="00022865" w:rsidP="00590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p w14:paraId="168861E2" w14:textId="77777777" w:rsidR="00022865" w:rsidRPr="000405AA" w:rsidRDefault="00022865" w:rsidP="00022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hAnsi="Angsana New" w:hint="cs"/>
          <w:i/>
          <w:iCs/>
          <w:sz w:val="30"/>
          <w:szCs w:val="30"/>
          <w:cs/>
        </w:rPr>
        <w:t>ส่วนงานภูมิศาสตร์</w:t>
      </w:r>
    </w:p>
    <w:p w14:paraId="091FD194" w14:textId="77777777" w:rsidR="00022865" w:rsidRPr="000405AA" w:rsidRDefault="00022865" w:rsidP="00590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p w14:paraId="24B7D044" w14:textId="77777777" w:rsidR="00022865" w:rsidRPr="000405AA" w:rsidRDefault="00022865" w:rsidP="00022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0405AA">
        <w:rPr>
          <w:rFonts w:ascii="Angsana New" w:hAnsi="Angsana New" w:hint="cs"/>
          <w:sz w:val="30"/>
          <w:szCs w:val="30"/>
          <w:cs/>
        </w:rPr>
        <w:t>กลุ่มบริษัทดำเนินธุรกิจส่วนใหญ่ในประเทศ ไม่มีรายได้จากต่างประเทศหรือสินทรัพย์ในต่างประเทศที่มีสาระสำคัญ</w:t>
      </w:r>
    </w:p>
    <w:p w14:paraId="3ABD8EB4" w14:textId="4AB62F66" w:rsidR="00436DD9" w:rsidRPr="000405AA" w:rsidRDefault="00436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15186C9B" w14:textId="77777777" w:rsidR="00EC3EAC" w:rsidRPr="000405AA" w:rsidRDefault="00EC3EAC" w:rsidP="00EC3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hAnsi="Angsana New" w:hint="cs"/>
          <w:sz w:val="30"/>
          <w:szCs w:val="30"/>
          <w:cs/>
        </w:rPr>
        <w:t>ตารางต่อไปนี้แสดงข้อมูลรายได้ที่ถูกจำแนกตามประเภทของผลิตภัณฑ์หลักและจังหวะเวลาในการรับรู้รายได้</w:t>
      </w:r>
    </w:p>
    <w:p w14:paraId="650B2849" w14:textId="77777777" w:rsidR="003345CF" w:rsidRPr="000405AA" w:rsidRDefault="003345CF" w:rsidP="00C76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9"/>
        <w:gridCol w:w="1082"/>
        <w:gridCol w:w="271"/>
        <w:gridCol w:w="1080"/>
        <w:gridCol w:w="269"/>
        <w:gridCol w:w="1080"/>
        <w:gridCol w:w="271"/>
        <w:gridCol w:w="1078"/>
      </w:tblGrid>
      <w:tr w:rsidR="003345CF" w:rsidRPr="000405AA" w14:paraId="51486FD9" w14:textId="77777777" w:rsidTr="00FF4895">
        <w:trPr>
          <w:tblHeader/>
        </w:trPr>
        <w:tc>
          <w:tcPr>
            <w:tcW w:w="2311" w:type="pct"/>
          </w:tcPr>
          <w:p w14:paraId="78155846" w14:textId="77777777" w:rsidR="003345CF" w:rsidRPr="000405AA" w:rsidRDefault="003345CF" w:rsidP="00886A6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75" w:type="pct"/>
            <w:gridSpan w:val="3"/>
            <w:shd w:val="clear" w:color="auto" w:fill="auto"/>
          </w:tcPr>
          <w:p w14:paraId="65E87AE0" w14:textId="77777777" w:rsidR="003345CF" w:rsidRPr="000405AA" w:rsidRDefault="003345CF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2BED08C" w14:textId="77777777" w:rsidR="003345CF" w:rsidRPr="000405AA" w:rsidRDefault="003345CF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pct"/>
            <w:gridSpan w:val="3"/>
            <w:shd w:val="clear" w:color="auto" w:fill="auto"/>
            <w:vAlign w:val="bottom"/>
          </w:tcPr>
          <w:p w14:paraId="0D53574A" w14:textId="77777777" w:rsidR="003345CF" w:rsidRPr="000405AA" w:rsidRDefault="003345CF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45CE" w:rsidRPr="000405AA" w14:paraId="52CE4528" w14:textId="77777777" w:rsidTr="009D45CE">
        <w:tc>
          <w:tcPr>
            <w:tcW w:w="2311" w:type="pct"/>
          </w:tcPr>
          <w:p w14:paraId="62F7B9FC" w14:textId="77777777" w:rsidR="003345CF" w:rsidRPr="000405AA" w:rsidRDefault="003345CF" w:rsidP="00886A6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0405AA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</w:t>
            </w:r>
            <w:r w:rsidR="00A801E2" w:rsidRPr="000405AA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ปี</w:t>
            </w:r>
            <w:r w:rsidRPr="000405AA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สิ้นสุดวันที่ </w:t>
            </w:r>
            <w:r w:rsidRPr="000405AA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</w:t>
            </w:r>
            <w:r w:rsidR="00A801E2" w:rsidRPr="000405AA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1</w:t>
            </w:r>
            <w:r w:rsidRPr="000405AA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 </w:t>
            </w:r>
            <w:r w:rsidR="00A801E2" w:rsidRPr="000405AA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ธันวาคม</w:t>
            </w:r>
            <w:r w:rsidRPr="000405AA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</w:t>
            </w:r>
          </w:p>
        </w:tc>
        <w:tc>
          <w:tcPr>
            <w:tcW w:w="567" w:type="pct"/>
            <w:shd w:val="clear" w:color="auto" w:fill="auto"/>
          </w:tcPr>
          <w:p w14:paraId="54A6F6CD" w14:textId="1225BA18" w:rsidR="003345CF" w:rsidRPr="000405AA" w:rsidRDefault="008D12E9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2" w:type="pct"/>
            <w:shd w:val="clear" w:color="auto" w:fill="auto"/>
          </w:tcPr>
          <w:p w14:paraId="2456F2C9" w14:textId="77777777" w:rsidR="003345CF" w:rsidRPr="000405AA" w:rsidRDefault="003345CF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36ACDA78" w14:textId="5D98EF9C" w:rsidR="003345CF" w:rsidRPr="000405AA" w:rsidRDefault="008D12E9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1" w:type="pct"/>
            <w:shd w:val="clear" w:color="auto" w:fill="auto"/>
          </w:tcPr>
          <w:p w14:paraId="2045F215" w14:textId="77777777" w:rsidR="003345CF" w:rsidRPr="000405AA" w:rsidRDefault="003345CF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6" w:type="pct"/>
            <w:shd w:val="clear" w:color="auto" w:fill="auto"/>
          </w:tcPr>
          <w:p w14:paraId="3664C3DB" w14:textId="5EE2275C" w:rsidR="003345CF" w:rsidRPr="000405AA" w:rsidRDefault="008D12E9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2" w:type="pct"/>
          </w:tcPr>
          <w:p w14:paraId="52BA7330" w14:textId="77777777" w:rsidR="003345CF" w:rsidRPr="000405AA" w:rsidRDefault="003345CF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55E1CEFB" w14:textId="475D633A" w:rsidR="003345CF" w:rsidRPr="000405AA" w:rsidRDefault="008D12E9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345CF" w:rsidRPr="000405AA" w14:paraId="0A06876E" w14:textId="77777777" w:rsidTr="009D45CE">
        <w:tc>
          <w:tcPr>
            <w:tcW w:w="2311" w:type="pct"/>
          </w:tcPr>
          <w:p w14:paraId="4E3FDE6E" w14:textId="77777777" w:rsidR="003345CF" w:rsidRPr="000405AA" w:rsidRDefault="003345CF" w:rsidP="00886A6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89" w:type="pct"/>
            <w:gridSpan w:val="7"/>
            <w:shd w:val="clear" w:color="auto" w:fill="auto"/>
          </w:tcPr>
          <w:p w14:paraId="03450612" w14:textId="77777777" w:rsidR="003345CF" w:rsidRPr="000405AA" w:rsidRDefault="003345CF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FC18B2" w:rsidRPr="000405A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0405A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9D45CE" w:rsidRPr="000405AA" w14:paraId="526A4C59" w14:textId="77777777" w:rsidTr="009D45CE">
        <w:tc>
          <w:tcPr>
            <w:tcW w:w="2311" w:type="pct"/>
          </w:tcPr>
          <w:p w14:paraId="378644DB" w14:textId="77777777" w:rsidR="003345CF" w:rsidRPr="000405AA" w:rsidRDefault="003345CF" w:rsidP="00886A6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ประเภทสินค้าและบริการหลัก</w:t>
            </w:r>
          </w:p>
        </w:tc>
        <w:tc>
          <w:tcPr>
            <w:tcW w:w="567" w:type="pct"/>
            <w:shd w:val="clear" w:color="auto" w:fill="auto"/>
          </w:tcPr>
          <w:p w14:paraId="350C5161" w14:textId="77777777" w:rsidR="003345CF" w:rsidRPr="000405AA" w:rsidRDefault="003345CF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349AB9E6" w14:textId="77777777" w:rsidR="003345CF" w:rsidRPr="000405AA" w:rsidRDefault="003345CF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2EDA8738" w14:textId="77777777" w:rsidR="003345CF" w:rsidRPr="000405AA" w:rsidRDefault="003345CF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108240F2" w14:textId="77777777" w:rsidR="003345CF" w:rsidRPr="000405AA" w:rsidRDefault="003345CF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70022FF8" w14:textId="77777777" w:rsidR="003345CF" w:rsidRPr="000405AA" w:rsidRDefault="003345CF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EF735CE" w14:textId="77777777" w:rsidR="003345CF" w:rsidRPr="000405AA" w:rsidRDefault="003345CF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5" w:type="pct"/>
          </w:tcPr>
          <w:p w14:paraId="0CD7EB4B" w14:textId="77777777" w:rsidR="003345CF" w:rsidRPr="000405AA" w:rsidRDefault="003345CF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12E9" w:rsidRPr="000405AA" w14:paraId="266D289E" w14:textId="77777777" w:rsidTr="009D45CE">
        <w:tc>
          <w:tcPr>
            <w:tcW w:w="2311" w:type="pct"/>
          </w:tcPr>
          <w:p w14:paraId="52FFE3B3" w14:textId="77777777" w:rsidR="008D12E9" w:rsidRPr="000405AA" w:rsidRDefault="008D12E9" w:rsidP="008D12E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cs/>
                <w:lang w:val="en-US"/>
              </w:rPr>
              <w:t>รายได้จากการขาย</w:t>
            </w:r>
          </w:p>
        </w:tc>
        <w:tc>
          <w:tcPr>
            <w:tcW w:w="567" w:type="pct"/>
            <w:shd w:val="clear" w:color="auto" w:fill="auto"/>
          </w:tcPr>
          <w:p w14:paraId="3DCF1D0C" w14:textId="38744FBE" w:rsidR="008D12E9" w:rsidRPr="000405AA" w:rsidRDefault="008B568C" w:rsidP="008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2,145,60</w:t>
            </w:r>
            <w:r w:rsidR="002246A4" w:rsidRPr="000405A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2" w:type="pct"/>
            <w:shd w:val="clear" w:color="auto" w:fill="auto"/>
          </w:tcPr>
          <w:p w14:paraId="4D9A3917" w14:textId="77777777" w:rsidR="008D12E9" w:rsidRPr="000405AA" w:rsidRDefault="008D12E9" w:rsidP="008D12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308CF821" w14:textId="4E0960C3" w:rsidR="008D12E9" w:rsidRPr="000405AA" w:rsidRDefault="008D12E9" w:rsidP="008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2,213,914</w:t>
            </w:r>
          </w:p>
        </w:tc>
        <w:tc>
          <w:tcPr>
            <w:tcW w:w="141" w:type="pct"/>
            <w:shd w:val="clear" w:color="auto" w:fill="auto"/>
          </w:tcPr>
          <w:p w14:paraId="2B17DC7C" w14:textId="77777777" w:rsidR="008D12E9" w:rsidRPr="000405AA" w:rsidRDefault="008D12E9" w:rsidP="008D12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4D725A5C" w14:textId="22810B97" w:rsidR="008D12E9" w:rsidRPr="000405AA" w:rsidRDefault="00B566BD" w:rsidP="008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701690B" w14:textId="77777777" w:rsidR="008D12E9" w:rsidRPr="000405AA" w:rsidRDefault="008D12E9" w:rsidP="008D12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5" w:type="pct"/>
          </w:tcPr>
          <w:p w14:paraId="4C279ADF" w14:textId="6344829C" w:rsidR="008D12E9" w:rsidRPr="000405AA" w:rsidRDefault="008D12E9" w:rsidP="008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12E9" w:rsidRPr="000405AA" w14:paraId="468C509B" w14:textId="77777777" w:rsidTr="009D45CE">
        <w:tc>
          <w:tcPr>
            <w:tcW w:w="2311" w:type="pct"/>
          </w:tcPr>
          <w:p w14:paraId="44BBF370" w14:textId="77777777" w:rsidR="008D12E9" w:rsidRPr="000405AA" w:rsidRDefault="008D12E9" w:rsidP="008D12E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รายได้จากการให้สิทธิแฟรนไชส์</w:t>
            </w:r>
          </w:p>
        </w:tc>
        <w:tc>
          <w:tcPr>
            <w:tcW w:w="567" w:type="pct"/>
            <w:shd w:val="clear" w:color="auto" w:fill="auto"/>
          </w:tcPr>
          <w:p w14:paraId="7976F8CF" w14:textId="1B4BD5CD" w:rsidR="008D12E9" w:rsidRPr="000405AA" w:rsidRDefault="008B568C" w:rsidP="008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63,15</w:t>
            </w:r>
            <w:r w:rsidR="00FB431E" w:rsidRPr="000405A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2" w:type="pct"/>
            <w:shd w:val="clear" w:color="auto" w:fill="auto"/>
          </w:tcPr>
          <w:p w14:paraId="64341755" w14:textId="77777777" w:rsidR="008D12E9" w:rsidRPr="000405AA" w:rsidRDefault="008D12E9" w:rsidP="008D12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3D6FF4B7" w14:textId="0B90F548" w:rsidR="008D12E9" w:rsidRPr="000405AA" w:rsidRDefault="008D12E9" w:rsidP="008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70,083</w:t>
            </w:r>
          </w:p>
        </w:tc>
        <w:tc>
          <w:tcPr>
            <w:tcW w:w="141" w:type="pct"/>
            <w:shd w:val="clear" w:color="auto" w:fill="auto"/>
          </w:tcPr>
          <w:p w14:paraId="0B0BEC59" w14:textId="77777777" w:rsidR="008D12E9" w:rsidRPr="000405AA" w:rsidRDefault="008D12E9" w:rsidP="008D12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6376B9F8" w14:textId="4BA66CE2" w:rsidR="008D12E9" w:rsidRPr="000405AA" w:rsidRDefault="00B566BD" w:rsidP="008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CC93C4E" w14:textId="77777777" w:rsidR="008D12E9" w:rsidRPr="000405AA" w:rsidRDefault="008D12E9" w:rsidP="008D12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5" w:type="pct"/>
          </w:tcPr>
          <w:p w14:paraId="2F1B54AE" w14:textId="5CEE3D23" w:rsidR="008D12E9" w:rsidRPr="000405AA" w:rsidRDefault="008D12E9" w:rsidP="008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12E9" w:rsidRPr="000405AA" w14:paraId="1E0829F9" w14:textId="77777777" w:rsidTr="009D45CE">
        <w:tc>
          <w:tcPr>
            <w:tcW w:w="2311" w:type="pct"/>
          </w:tcPr>
          <w:p w14:paraId="0FFD2965" w14:textId="77777777" w:rsidR="008D12E9" w:rsidRPr="000405AA" w:rsidRDefault="008D12E9" w:rsidP="008D12E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0405AA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รายได้ค่าบริหารจัดการและอื่นๆ</w:t>
            </w:r>
          </w:p>
        </w:tc>
        <w:tc>
          <w:tcPr>
            <w:tcW w:w="567" w:type="pct"/>
            <w:shd w:val="clear" w:color="auto" w:fill="auto"/>
          </w:tcPr>
          <w:p w14:paraId="7E29CE6C" w14:textId="406D8E44" w:rsidR="008D12E9" w:rsidRPr="000405AA" w:rsidRDefault="008B568C" w:rsidP="008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24E0F10F" w14:textId="77777777" w:rsidR="008D12E9" w:rsidRPr="000405AA" w:rsidRDefault="008D12E9" w:rsidP="008D12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648C8E9C" w14:textId="524EF125" w:rsidR="008D12E9" w:rsidRPr="000405AA" w:rsidRDefault="008D12E9" w:rsidP="008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F47DF6B" w14:textId="77777777" w:rsidR="008D12E9" w:rsidRPr="000405AA" w:rsidRDefault="008D12E9" w:rsidP="008D12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03530988" w14:textId="039A0D78" w:rsidR="008D12E9" w:rsidRPr="000405AA" w:rsidRDefault="00B566BD" w:rsidP="008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268,00</w:t>
            </w:r>
            <w:r w:rsidR="003652C7" w:rsidRPr="000405A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14:paraId="23A14B0C" w14:textId="77777777" w:rsidR="008D12E9" w:rsidRPr="000405AA" w:rsidRDefault="008D12E9" w:rsidP="008D12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5" w:type="pct"/>
          </w:tcPr>
          <w:p w14:paraId="7DC8DE61" w14:textId="7F05231D" w:rsidR="008D12E9" w:rsidRPr="000405AA" w:rsidRDefault="008D12E9" w:rsidP="008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178,391</w:t>
            </w:r>
          </w:p>
        </w:tc>
      </w:tr>
      <w:tr w:rsidR="008D12E9" w:rsidRPr="000405AA" w14:paraId="72F013BD" w14:textId="77777777" w:rsidTr="009D45CE">
        <w:tc>
          <w:tcPr>
            <w:tcW w:w="2311" w:type="pct"/>
          </w:tcPr>
          <w:p w14:paraId="3A3EFD50" w14:textId="77777777" w:rsidR="008D12E9" w:rsidRPr="000405AA" w:rsidRDefault="008D12E9" w:rsidP="008D12E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1D88C752" w14:textId="06D9C5AD" w:rsidR="008D12E9" w:rsidRPr="000405AA" w:rsidRDefault="008B568C" w:rsidP="008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2,208,75</w:t>
            </w:r>
            <w:r w:rsidR="00FB431E" w:rsidRPr="000405A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235365CA" w14:textId="77777777" w:rsidR="008D12E9" w:rsidRPr="000405AA" w:rsidRDefault="008D12E9" w:rsidP="008D12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5174B76B" w14:textId="654D2790" w:rsidR="008D12E9" w:rsidRPr="000405AA" w:rsidRDefault="008D12E9" w:rsidP="008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2,283,997</w:t>
            </w:r>
          </w:p>
        </w:tc>
        <w:tc>
          <w:tcPr>
            <w:tcW w:w="141" w:type="pct"/>
          </w:tcPr>
          <w:p w14:paraId="05AD7731" w14:textId="77777777" w:rsidR="008D12E9" w:rsidRPr="000405AA" w:rsidRDefault="008D12E9" w:rsidP="008D12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6AC234D1" w14:textId="4815112E" w:rsidR="008D12E9" w:rsidRPr="000405AA" w:rsidRDefault="00B566BD" w:rsidP="008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268,00</w:t>
            </w:r>
            <w:r w:rsidR="003652C7" w:rsidRPr="000405A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14:paraId="37712199" w14:textId="77777777" w:rsidR="008D12E9" w:rsidRPr="000405AA" w:rsidRDefault="008D12E9" w:rsidP="008D12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0A22C519" w14:textId="26E9D176" w:rsidR="008D12E9" w:rsidRPr="000405AA" w:rsidRDefault="008D12E9" w:rsidP="008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178,391</w:t>
            </w:r>
          </w:p>
        </w:tc>
      </w:tr>
      <w:tr w:rsidR="00D34244" w:rsidRPr="000405AA" w14:paraId="3FFEC884" w14:textId="77777777" w:rsidTr="009D45CE">
        <w:tc>
          <w:tcPr>
            <w:tcW w:w="2311" w:type="pct"/>
          </w:tcPr>
          <w:p w14:paraId="7F323AAF" w14:textId="307E14F4" w:rsidR="00D34244" w:rsidRPr="000405AA" w:rsidRDefault="009D48F1" w:rsidP="00D3424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</w:t>
            </w:r>
            <w:r w:rsidRPr="000405AA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ปี</w:t>
            </w:r>
            <w:r w:rsidRPr="000405AA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สิ้นสุดวันที่ </w:t>
            </w:r>
            <w:r w:rsidRPr="000405AA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31 </w:t>
            </w:r>
            <w:r w:rsidRPr="000405AA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ธันวาคม</w:t>
            </w:r>
          </w:p>
        </w:tc>
        <w:tc>
          <w:tcPr>
            <w:tcW w:w="567" w:type="pct"/>
            <w:shd w:val="clear" w:color="auto" w:fill="auto"/>
          </w:tcPr>
          <w:p w14:paraId="450243AF" w14:textId="377CD54E" w:rsidR="00D34244" w:rsidRPr="000405AA" w:rsidRDefault="00D34244" w:rsidP="00D34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2" w:type="pct"/>
            <w:shd w:val="clear" w:color="auto" w:fill="auto"/>
          </w:tcPr>
          <w:p w14:paraId="02EB7103" w14:textId="77777777" w:rsidR="00D34244" w:rsidRPr="000405AA" w:rsidRDefault="00D34244" w:rsidP="00D342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1D5B2ACD" w14:textId="4B0FD1B3" w:rsidR="00D34244" w:rsidRPr="000405AA" w:rsidRDefault="00D34244" w:rsidP="00D34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1" w:type="pct"/>
            <w:shd w:val="clear" w:color="auto" w:fill="auto"/>
          </w:tcPr>
          <w:p w14:paraId="4D85C27B" w14:textId="77777777" w:rsidR="00D34244" w:rsidRPr="000405AA" w:rsidRDefault="00D34244" w:rsidP="00D342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1F82C885" w14:textId="38EC9AFE" w:rsidR="00D34244" w:rsidRPr="000405AA" w:rsidRDefault="00D34244" w:rsidP="00D34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2" w:type="pct"/>
          </w:tcPr>
          <w:p w14:paraId="77535601" w14:textId="77777777" w:rsidR="00D34244" w:rsidRPr="000405AA" w:rsidRDefault="00D34244" w:rsidP="00D342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5" w:type="pct"/>
          </w:tcPr>
          <w:p w14:paraId="53174D56" w14:textId="6802C961" w:rsidR="00D34244" w:rsidRPr="000405AA" w:rsidRDefault="00D34244" w:rsidP="00D34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34244" w:rsidRPr="000405AA" w14:paraId="3716D043" w14:textId="77777777" w:rsidTr="00D34244">
        <w:tc>
          <w:tcPr>
            <w:tcW w:w="2311" w:type="pct"/>
          </w:tcPr>
          <w:p w14:paraId="7CB8BB17" w14:textId="77777777" w:rsidR="00D34244" w:rsidRPr="000405AA" w:rsidRDefault="00D34244" w:rsidP="00D3424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89" w:type="pct"/>
            <w:gridSpan w:val="7"/>
            <w:shd w:val="clear" w:color="auto" w:fill="auto"/>
          </w:tcPr>
          <w:p w14:paraId="48D1E3A3" w14:textId="49D8D49A" w:rsidR="00D34244" w:rsidRPr="000405AA" w:rsidRDefault="00D34244" w:rsidP="00D34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405A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0405A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D34244" w:rsidRPr="000405AA" w14:paraId="2E7CF1A0" w14:textId="77777777" w:rsidTr="009D45CE">
        <w:tc>
          <w:tcPr>
            <w:tcW w:w="2311" w:type="pct"/>
          </w:tcPr>
          <w:p w14:paraId="2C5F357D" w14:textId="77777777" w:rsidR="00D34244" w:rsidRPr="000405AA" w:rsidRDefault="00D34244" w:rsidP="00D3424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567" w:type="pct"/>
            <w:shd w:val="clear" w:color="auto" w:fill="auto"/>
          </w:tcPr>
          <w:p w14:paraId="5B93C577" w14:textId="77777777" w:rsidR="00D34244" w:rsidRPr="000405AA" w:rsidRDefault="00D34244" w:rsidP="00D34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4F0B43E4" w14:textId="77777777" w:rsidR="00D34244" w:rsidRPr="000405AA" w:rsidRDefault="00D34244" w:rsidP="00D342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7E385D9D" w14:textId="77777777" w:rsidR="00D34244" w:rsidRPr="000405AA" w:rsidRDefault="00D34244" w:rsidP="00D34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536C3D6E" w14:textId="77777777" w:rsidR="00D34244" w:rsidRPr="000405AA" w:rsidRDefault="00D34244" w:rsidP="00D342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7A7D864A" w14:textId="77777777" w:rsidR="00D34244" w:rsidRPr="000405AA" w:rsidRDefault="00D34244" w:rsidP="00D34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C95C336" w14:textId="77777777" w:rsidR="00D34244" w:rsidRPr="000405AA" w:rsidRDefault="00D34244" w:rsidP="00D342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5" w:type="pct"/>
          </w:tcPr>
          <w:p w14:paraId="586ED20C" w14:textId="77777777" w:rsidR="00D34244" w:rsidRPr="000405AA" w:rsidRDefault="00D34244" w:rsidP="00D34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4244" w:rsidRPr="000405AA" w14:paraId="5B862CE3" w14:textId="77777777" w:rsidTr="009D45CE">
        <w:tc>
          <w:tcPr>
            <w:tcW w:w="2311" w:type="pct"/>
          </w:tcPr>
          <w:p w14:paraId="0A4E43BF" w14:textId="77777777" w:rsidR="00D34244" w:rsidRPr="000405AA" w:rsidRDefault="00D34244" w:rsidP="00D3424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/>
                <w:cs/>
                <w:lang w:val="en-US"/>
              </w:rPr>
              <w:t>ณ เวลาใดเวลาหนึ่ง</w:t>
            </w:r>
          </w:p>
        </w:tc>
        <w:tc>
          <w:tcPr>
            <w:tcW w:w="567" w:type="pct"/>
            <w:shd w:val="clear" w:color="auto" w:fill="auto"/>
          </w:tcPr>
          <w:p w14:paraId="7789A7D6" w14:textId="3F35531F" w:rsidR="00D34244" w:rsidRPr="000405AA" w:rsidRDefault="00D34244" w:rsidP="00D34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2,200,953</w:t>
            </w:r>
          </w:p>
        </w:tc>
        <w:tc>
          <w:tcPr>
            <w:tcW w:w="142" w:type="pct"/>
            <w:shd w:val="clear" w:color="auto" w:fill="auto"/>
          </w:tcPr>
          <w:p w14:paraId="76F8B872" w14:textId="77777777" w:rsidR="00D34244" w:rsidRPr="000405AA" w:rsidRDefault="00D34244" w:rsidP="00D342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3EC8E96C" w14:textId="302C8674" w:rsidR="00D34244" w:rsidRPr="000405AA" w:rsidRDefault="00D34244" w:rsidP="00D34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2,277,899</w:t>
            </w:r>
          </w:p>
        </w:tc>
        <w:tc>
          <w:tcPr>
            <w:tcW w:w="141" w:type="pct"/>
            <w:shd w:val="clear" w:color="auto" w:fill="auto"/>
          </w:tcPr>
          <w:p w14:paraId="3CAF9F63" w14:textId="77777777" w:rsidR="00D34244" w:rsidRPr="000405AA" w:rsidRDefault="00D34244" w:rsidP="00D342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388279EC" w14:textId="21602783" w:rsidR="00D34244" w:rsidRPr="000405AA" w:rsidRDefault="00D34244" w:rsidP="00D34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08C2E3A" w14:textId="77777777" w:rsidR="00D34244" w:rsidRPr="000405AA" w:rsidRDefault="00D34244" w:rsidP="00D342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5" w:type="pct"/>
          </w:tcPr>
          <w:p w14:paraId="1CD6123B" w14:textId="14E21C84" w:rsidR="00D34244" w:rsidRPr="000405AA" w:rsidRDefault="00D34244" w:rsidP="00D34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4244" w:rsidRPr="000405AA" w14:paraId="18E95C63" w14:textId="77777777" w:rsidTr="009D45CE">
        <w:tc>
          <w:tcPr>
            <w:tcW w:w="2311" w:type="pct"/>
          </w:tcPr>
          <w:p w14:paraId="4574E26F" w14:textId="77777777" w:rsidR="00D34244" w:rsidRPr="000405AA" w:rsidRDefault="00D34244" w:rsidP="00D3424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/>
                <w:cs/>
                <w:lang w:val="en-US"/>
              </w:rPr>
              <w:t>ตลอดช่วงเวลาหนึ่ง</w:t>
            </w:r>
          </w:p>
        </w:tc>
        <w:tc>
          <w:tcPr>
            <w:tcW w:w="567" w:type="pct"/>
            <w:shd w:val="clear" w:color="auto" w:fill="auto"/>
          </w:tcPr>
          <w:p w14:paraId="301F95F1" w14:textId="557B7736" w:rsidR="00D34244" w:rsidRPr="000405AA" w:rsidRDefault="00D34244" w:rsidP="00D34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7,805</w:t>
            </w:r>
          </w:p>
        </w:tc>
        <w:tc>
          <w:tcPr>
            <w:tcW w:w="142" w:type="pct"/>
            <w:shd w:val="clear" w:color="auto" w:fill="auto"/>
          </w:tcPr>
          <w:p w14:paraId="46C7FB51" w14:textId="77777777" w:rsidR="00D34244" w:rsidRPr="000405AA" w:rsidRDefault="00D34244" w:rsidP="00D342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0101382F" w14:textId="1EB349C5" w:rsidR="00D34244" w:rsidRPr="000405AA" w:rsidRDefault="00D34244" w:rsidP="00D34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6,098</w:t>
            </w:r>
          </w:p>
        </w:tc>
        <w:tc>
          <w:tcPr>
            <w:tcW w:w="141" w:type="pct"/>
            <w:shd w:val="clear" w:color="auto" w:fill="auto"/>
          </w:tcPr>
          <w:p w14:paraId="26D509D0" w14:textId="77777777" w:rsidR="00D34244" w:rsidRPr="000405AA" w:rsidRDefault="00D34244" w:rsidP="00D342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55E646E1" w14:textId="37AFCE55" w:rsidR="00D34244" w:rsidRPr="000405AA" w:rsidRDefault="00D34244" w:rsidP="00D34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268,001</w:t>
            </w:r>
          </w:p>
        </w:tc>
        <w:tc>
          <w:tcPr>
            <w:tcW w:w="142" w:type="pct"/>
          </w:tcPr>
          <w:p w14:paraId="7E3A14AB" w14:textId="77777777" w:rsidR="00D34244" w:rsidRPr="000405AA" w:rsidRDefault="00D34244" w:rsidP="00D342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5" w:type="pct"/>
          </w:tcPr>
          <w:p w14:paraId="1537CE13" w14:textId="0173EC39" w:rsidR="00D34244" w:rsidRPr="000405AA" w:rsidRDefault="00D34244" w:rsidP="00D34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178,391</w:t>
            </w:r>
          </w:p>
        </w:tc>
      </w:tr>
      <w:tr w:rsidR="00D34244" w:rsidRPr="000405AA" w14:paraId="51B81001" w14:textId="77777777" w:rsidTr="009D45CE">
        <w:tc>
          <w:tcPr>
            <w:tcW w:w="2311" w:type="pct"/>
          </w:tcPr>
          <w:p w14:paraId="4B89FF41" w14:textId="77777777" w:rsidR="00D34244" w:rsidRPr="000405AA" w:rsidRDefault="00D34244" w:rsidP="00D3424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081250C9" w14:textId="544B85F9" w:rsidR="00D34244" w:rsidRPr="000405AA" w:rsidRDefault="00D34244" w:rsidP="00D34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2,208,758</w:t>
            </w:r>
          </w:p>
        </w:tc>
        <w:tc>
          <w:tcPr>
            <w:tcW w:w="142" w:type="pct"/>
          </w:tcPr>
          <w:p w14:paraId="41B1DF46" w14:textId="77777777" w:rsidR="00D34244" w:rsidRPr="000405AA" w:rsidRDefault="00D34244" w:rsidP="00D342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5FCF595E" w14:textId="30055552" w:rsidR="00D34244" w:rsidRPr="000405AA" w:rsidRDefault="00D34244" w:rsidP="00D34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2,283,997</w:t>
            </w:r>
          </w:p>
        </w:tc>
        <w:tc>
          <w:tcPr>
            <w:tcW w:w="141" w:type="pct"/>
          </w:tcPr>
          <w:p w14:paraId="30A45C4B" w14:textId="77777777" w:rsidR="00D34244" w:rsidRPr="000405AA" w:rsidRDefault="00D34244" w:rsidP="00D342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2C75675D" w14:textId="72AC04FC" w:rsidR="00D34244" w:rsidRPr="000405AA" w:rsidRDefault="00D34244" w:rsidP="00D34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268,001</w:t>
            </w:r>
          </w:p>
        </w:tc>
        <w:tc>
          <w:tcPr>
            <w:tcW w:w="142" w:type="pct"/>
          </w:tcPr>
          <w:p w14:paraId="2F0B2484" w14:textId="77777777" w:rsidR="00D34244" w:rsidRPr="000405AA" w:rsidRDefault="00D34244" w:rsidP="00D342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5984AB9A" w14:textId="64628437" w:rsidR="00D34244" w:rsidRPr="000405AA" w:rsidRDefault="00D34244" w:rsidP="00D34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178,391</w:t>
            </w:r>
          </w:p>
        </w:tc>
      </w:tr>
    </w:tbl>
    <w:p w14:paraId="7E1F9387" w14:textId="689E7AEF" w:rsidR="0000084C" w:rsidRPr="000405AA" w:rsidRDefault="0000084C" w:rsidP="00436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p w14:paraId="4DB9611A" w14:textId="252456B8" w:rsidR="00A70F9D" w:rsidRPr="000405AA" w:rsidRDefault="00A70F9D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0405AA">
        <w:rPr>
          <w:rFonts w:ascii="Angsana New" w:hAnsi="Angsana New" w:hint="cs"/>
          <w:b/>
          <w:bCs/>
          <w:sz w:val="30"/>
          <w:szCs w:val="30"/>
          <w:cs/>
        </w:rPr>
        <w:t>ค่าใช้จ่ายตามลักษณะ</w:t>
      </w:r>
    </w:p>
    <w:p w14:paraId="5BCF02BA" w14:textId="77777777" w:rsidR="00A70F9D" w:rsidRPr="000405AA" w:rsidRDefault="00A70F9D" w:rsidP="00A70F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2"/>
        <w:gridCol w:w="811"/>
        <w:gridCol w:w="988"/>
        <w:gridCol w:w="269"/>
        <w:gridCol w:w="1093"/>
        <w:gridCol w:w="267"/>
        <w:gridCol w:w="979"/>
        <w:gridCol w:w="267"/>
        <w:gridCol w:w="994"/>
      </w:tblGrid>
      <w:tr w:rsidR="0090423C" w:rsidRPr="000405AA" w14:paraId="43775C70" w14:textId="77777777" w:rsidTr="0084795A">
        <w:trPr>
          <w:tblHeader/>
        </w:trPr>
        <w:tc>
          <w:tcPr>
            <w:tcW w:w="2029" w:type="pct"/>
          </w:tcPr>
          <w:p w14:paraId="2FA88312" w14:textId="77777777" w:rsidR="00877A08" w:rsidRPr="000405AA" w:rsidRDefault="00877A08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5" w:type="pct"/>
          </w:tcPr>
          <w:p w14:paraId="6EB919C9" w14:textId="77777777" w:rsidR="00877A08" w:rsidRPr="000405AA" w:rsidRDefault="00877A08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2" w:type="pct"/>
            <w:gridSpan w:val="3"/>
          </w:tcPr>
          <w:p w14:paraId="4E1F2277" w14:textId="77777777" w:rsidR="00877A08" w:rsidRPr="000405AA" w:rsidRDefault="00877A08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vAlign w:val="bottom"/>
          </w:tcPr>
          <w:p w14:paraId="1B79FF2E" w14:textId="77777777" w:rsidR="00877A08" w:rsidRPr="000405AA" w:rsidRDefault="00877A08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74" w:type="pct"/>
            <w:gridSpan w:val="3"/>
            <w:vAlign w:val="bottom"/>
          </w:tcPr>
          <w:p w14:paraId="323F5A48" w14:textId="77777777" w:rsidR="00877A08" w:rsidRPr="000405AA" w:rsidRDefault="00877A08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795A" w:rsidRPr="000405AA" w14:paraId="44713E0D" w14:textId="77777777" w:rsidTr="0084795A">
        <w:trPr>
          <w:tblHeader/>
        </w:trPr>
        <w:tc>
          <w:tcPr>
            <w:tcW w:w="2029" w:type="pct"/>
          </w:tcPr>
          <w:p w14:paraId="55221E30" w14:textId="77777777" w:rsidR="0084795A" w:rsidRPr="000405AA" w:rsidRDefault="0084795A" w:rsidP="00847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5" w:type="pct"/>
          </w:tcPr>
          <w:p w14:paraId="18ECE7B0" w14:textId="3F694ADF" w:rsidR="0084795A" w:rsidRPr="000405AA" w:rsidRDefault="00E93099" w:rsidP="00847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18" w:type="pct"/>
          </w:tcPr>
          <w:p w14:paraId="53811305" w14:textId="68757F57" w:rsidR="0084795A" w:rsidRPr="000405AA" w:rsidRDefault="0084795A" w:rsidP="00847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1" w:type="pct"/>
          </w:tcPr>
          <w:p w14:paraId="19C3769E" w14:textId="77777777" w:rsidR="0084795A" w:rsidRPr="000405AA" w:rsidRDefault="0084795A" w:rsidP="00847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7AAA5008" w14:textId="30B9F13F" w:rsidR="0084795A" w:rsidRPr="000405AA" w:rsidRDefault="0084795A" w:rsidP="00847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0" w:type="pct"/>
          </w:tcPr>
          <w:p w14:paraId="72CD2B6E" w14:textId="77777777" w:rsidR="0084795A" w:rsidRPr="000405AA" w:rsidRDefault="0084795A" w:rsidP="00847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" w:type="pct"/>
          </w:tcPr>
          <w:p w14:paraId="440803C9" w14:textId="76EBCD69" w:rsidR="0084795A" w:rsidRPr="000405AA" w:rsidRDefault="0084795A" w:rsidP="00847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0" w:type="pct"/>
          </w:tcPr>
          <w:p w14:paraId="0286145C" w14:textId="77777777" w:rsidR="0084795A" w:rsidRPr="000405AA" w:rsidRDefault="0084795A" w:rsidP="00847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</w:tcPr>
          <w:p w14:paraId="6CC7B4D5" w14:textId="4F3435A5" w:rsidR="0084795A" w:rsidRPr="000405AA" w:rsidRDefault="0084795A" w:rsidP="00847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4795A" w:rsidRPr="000405AA" w14:paraId="327A8C3F" w14:textId="77777777" w:rsidTr="005D0901">
        <w:trPr>
          <w:tblHeader/>
        </w:trPr>
        <w:tc>
          <w:tcPr>
            <w:tcW w:w="2029" w:type="pct"/>
          </w:tcPr>
          <w:p w14:paraId="47664E11" w14:textId="77777777" w:rsidR="0084795A" w:rsidRPr="000405AA" w:rsidRDefault="0084795A" w:rsidP="00847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5" w:type="pct"/>
          </w:tcPr>
          <w:p w14:paraId="3ACDB7BF" w14:textId="77777777" w:rsidR="0084795A" w:rsidRPr="000405AA" w:rsidRDefault="0084795A" w:rsidP="00847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6" w:type="pct"/>
            <w:gridSpan w:val="7"/>
          </w:tcPr>
          <w:p w14:paraId="010EDE80" w14:textId="77777777" w:rsidR="0084795A" w:rsidRPr="000405AA" w:rsidRDefault="0084795A" w:rsidP="00847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795A" w:rsidRPr="000405AA" w14:paraId="661459C5" w14:textId="77777777" w:rsidTr="0084795A">
        <w:tc>
          <w:tcPr>
            <w:tcW w:w="2029" w:type="pct"/>
          </w:tcPr>
          <w:p w14:paraId="22632C20" w14:textId="77777777" w:rsidR="0084795A" w:rsidRPr="000405AA" w:rsidRDefault="0084795A" w:rsidP="0084795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cs/>
                <w:lang w:val="en-US"/>
              </w:rPr>
              <w:t>ต้นทุนวัตถุดิบ</w:t>
            </w:r>
          </w:p>
        </w:tc>
        <w:tc>
          <w:tcPr>
            <w:tcW w:w="425" w:type="pct"/>
          </w:tcPr>
          <w:p w14:paraId="51A0816E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15924B31" w14:textId="0EEF9679" w:rsidR="0084795A" w:rsidRPr="000405AA" w:rsidRDefault="000735BE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89</w:t>
            </w:r>
            <w:r w:rsidR="0010668E" w:rsidRPr="000405AA">
              <w:rPr>
                <w:rFonts w:ascii="Angsana New" w:hAnsi="Angsana New"/>
                <w:sz w:val="30"/>
                <w:szCs w:val="30"/>
              </w:rPr>
              <w:t>5</w:t>
            </w:r>
            <w:r w:rsidRPr="000405AA">
              <w:rPr>
                <w:rFonts w:ascii="Angsana New" w:hAnsi="Angsana New"/>
                <w:sz w:val="30"/>
                <w:szCs w:val="30"/>
              </w:rPr>
              <w:t>,</w:t>
            </w:r>
            <w:r w:rsidR="0010668E" w:rsidRPr="000405AA">
              <w:rPr>
                <w:rFonts w:ascii="Angsana New" w:hAnsi="Angsana New"/>
                <w:sz w:val="30"/>
                <w:szCs w:val="30"/>
              </w:rPr>
              <w:t>652</w:t>
            </w:r>
          </w:p>
        </w:tc>
        <w:tc>
          <w:tcPr>
            <w:tcW w:w="141" w:type="pct"/>
          </w:tcPr>
          <w:p w14:paraId="285B5A17" w14:textId="77777777" w:rsidR="0084795A" w:rsidRPr="000405AA" w:rsidRDefault="0084795A" w:rsidP="0084795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539BDC2D" w14:textId="01C4B965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839,273</w:t>
            </w:r>
          </w:p>
        </w:tc>
        <w:tc>
          <w:tcPr>
            <w:tcW w:w="140" w:type="pct"/>
          </w:tcPr>
          <w:p w14:paraId="1D5A908D" w14:textId="77777777" w:rsidR="0084795A" w:rsidRPr="000405AA" w:rsidRDefault="0084795A" w:rsidP="0084795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</w:tcPr>
          <w:p w14:paraId="366841C5" w14:textId="41D57D96" w:rsidR="0084795A" w:rsidRPr="000405AA" w:rsidRDefault="0012079D" w:rsidP="008C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8B00685" w14:textId="77777777" w:rsidR="0084795A" w:rsidRPr="000405AA" w:rsidRDefault="0084795A" w:rsidP="0084795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</w:tcPr>
          <w:p w14:paraId="73F701FE" w14:textId="72E5BB1F" w:rsidR="0084795A" w:rsidRPr="000405AA" w:rsidRDefault="0084795A" w:rsidP="008C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795A" w:rsidRPr="000405AA" w14:paraId="0F9E8F43" w14:textId="77777777" w:rsidTr="0084795A">
        <w:tc>
          <w:tcPr>
            <w:tcW w:w="2029" w:type="pct"/>
          </w:tcPr>
          <w:p w14:paraId="35C4B501" w14:textId="77777777" w:rsidR="0084795A" w:rsidRPr="000405AA" w:rsidRDefault="0084795A" w:rsidP="0084795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cs/>
                <w:lang w:val="en-US"/>
              </w:rPr>
              <w:t>ค่าใช้จ่ายผลประโยชน์ของพนักงาน</w:t>
            </w:r>
          </w:p>
        </w:tc>
        <w:tc>
          <w:tcPr>
            <w:tcW w:w="425" w:type="pct"/>
          </w:tcPr>
          <w:p w14:paraId="5660CA6B" w14:textId="6647F322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right="-10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8" w:type="pct"/>
          </w:tcPr>
          <w:p w14:paraId="5A4249A7" w14:textId="19F384E4" w:rsidR="0084795A" w:rsidRPr="000405AA" w:rsidRDefault="000735BE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61</w:t>
            </w:r>
            <w:r w:rsidR="00EE306F" w:rsidRPr="000405AA">
              <w:rPr>
                <w:rFonts w:ascii="Angsana New" w:hAnsi="Angsana New"/>
                <w:sz w:val="30"/>
                <w:szCs w:val="30"/>
              </w:rPr>
              <w:t>4</w:t>
            </w:r>
            <w:r w:rsidR="00857D75" w:rsidRPr="000405AA">
              <w:rPr>
                <w:rFonts w:ascii="Angsana New" w:hAnsi="Angsana New"/>
                <w:sz w:val="30"/>
                <w:szCs w:val="30"/>
              </w:rPr>
              <w:t>,</w:t>
            </w:r>
            <w:r w:rsidR="00EE306F" w:rsidRPr="000405AA">
              <w:rPr>
                <w:rFonts w:ascii="Angsana New" w:hAnsi="Angsana New"/>
                <w:sz w:val="30"/>
                <w:szCs w:val="30"/>
              </w:rPr>
              <w:t>459</w:t>
            </w:r>
          </w:p>
        </w:tc>
        <w:tc>
          <w:tcPr>
            <w:tcW w:w="141" w:type="pct"/>
          </w:tcPr>
          <w:p w14:paraId="3C108341" w14:textId="77777777" w:rsidR="0084795A" w:rsidRPr="000405AA" w:rsidRDefault="0084795A" w:rsidP="0084795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60882A8E" w14:textId="39DF2640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689,077</w:t>
            </w:r>
          </w:p>
        </w:tc>
        <w:tc>
          <w:tcPr>
            <w:tcW w:w="140" w:type="pct"/>
          </w:tcPr>
          <w:p w14:paraId="62D57089" w14:textId="77777777" w:rsidR="0084795A" w:rsidRPr="000405AA" w:rsidRDefault="0084795A" w:rsidP="0084795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</w:tcPr>
          <w:p w14:paraId="314B27A4" w14:textId="03A551EE" w:rsidR="0084795A" w:rsidRPr="000405AA" w:rsidRDefault="000735BE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21</w:t>
            </w:r>
            <w:r w:rsidR="00EE306F" w:rsidRPr="000405AA">
              <w:rPr>
                <w:rFonts w:ascii="Angsana New" w:hAnsi="Angsana New"/>
                <w:sz w:val="30"/>
                <w:szCs w:val="30"/>
              </w:rPr>
              <w:t>7,737</w:t>
            </w:r>
          </w:p>
        </w:tc>
        <w:tc>
          <w:tcPr>
            <w:tcW w:w="140" w:type="pct"/>
          </w:tcPr>
          <w:p w14:paraId="2B3C7953" w14:textId="77777777" w:rsidR="0084795A" w:rsidRPr="000405AA" w:rsidRDefault="0084795A" w:rsidP="0084795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</w:tcPr>
          <w:p w14:paraId="4A072836" w14:textId="64AB340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147,085</w:t>
            </w:r>
          </w:p>
        </w:tc>
      </w:tr>
      <w:tr w:rsidR="008C4986" w:rsidRPr="000405AA" w14:paraId="033419EF" w14:textId="77777777" w:rsidTr="00966B07">
        <w:tc>
          <w:tcPr>
            <w:tcW w:w="2029" w:type="pct"/>
          </w:tcPr>
          <w:p w14:paraId="40AEFC94" w14:textId="77777777" w:rsidR="008C4986" w:rsidRPr="000405AA" w:rsidRDefault="008C4986" w:rsidP="00966B0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425" w:type="pct"/>
          </w:tcPr>
          <w:p w14:paraId="141C7FD4" w14:textId="77777777" w:rsidR="008C4986" w:rsidRPr="000405AA" w:rsidRDefault="008C4986" w:rsidP="0096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24609520" w14:textId="4A9FB148" w:rsidR="008C4986" w:rsidRPr="000405AA" w:rsidRDefault="008C4986" w:rsidP="0096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3</w:t>
            </w:r>
            <w:r w:rsidR="00D267BA" w:rsidRPr="000405AA">
              <w:rPr>
                <w:rFonts w:ascii="Angsana New" w:hAnsi="Angsana New"/>
                <w:sz w:val="30"/>
                <w:szCs w:val="30"/>
              </w:rPr>
              <w:t>63</w:t>
            </w:r>
            <w:r w:rsidRPr="000405AA">
              <w:rPr>
                <w:rFonts w:ascii="Angsana New" w:hAnsi="Angsana New"/>
                <w:sz w:val="30"/>
                <w:szCs w:val="30"/>
              </w:rPr>
              <w:t>,</w:t>
            </w:r>
            <w:r w:rsidR="00D267BA" w:rsidRPr="000405AA">
              <w:rPr>
                <w:rFonts w:ascii="Angsana New" w:hAnsi="Angsana New"/>
                <w:sz w:val="30"/>
                <w:szCs w:val="30"/>
              </w:rPr>
              <w:t>457</w:t>
            </w:r>
          </w:p>
        </w:tc>
        <w:tc>
          <w:tcPr>
            <w:tcW w:w="141" w:type="pct"/>
          </w:tcPr>
          <w:p w14:paraId="2845AD71" w14:textId="77777777" w:rsidR="008C4986" w:rsidRPr="000405AA" w:rsidRDefault="008C4986" w:rsidP="00966B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141B801A" w14:textId="77777777" w:rsidR="008C4986" w:rsidRPr="000405AA" w:rsidRDefault="008C4986" w:rsidP="0096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399,162</w:t>
            </w:r>
          </w:p>
        </w:tc>
        <w:tc>
          <w:tcPr>
            <w:tcW w:w="140" w:type="pct"/>
          </w:tcPr>
          <w:p w14:paraId="7E0E13D3" w14:textId="77777777" w:rsidR="008C4986" w:rsidRPr="000405AA" w:rsidRDefault="008C4986" w:rsidP="00966B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</w:tcPr>
          <w:p w14:paraId="7D1B7032" w14:textId="230F9242" w:rsidR="008C4986" w:rsidRPr="000405AA" w:rsidRDefault="008C4986" w:rsidP="0096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36,</w:t>
            </w:r>
            <w:r w:rsidR="00D267BA" w:rsidRPr="000405AA">
              <w:rPr>
                <w:rFonts w:ascii="Angsana New" w:hAnsi="Angsana New"/>
                <w:sz w:val="30"/>
                <w:szCs w:val="30"/>
              </w:rPr>
              <w:t>811</w:t>
            </w:r>
          </w:p>
        </w:tc>
        <w:tc>
          <w:tcPr>
            <w:tcW w:w="140" w:type="pct"/>
          </w:tcPr>
          <w:p w14:paraId="20AC39C2" w14:textId="77777777" w:rsidR="008C4986" w:rsidRPr="000405AA" w:rsidRDefault="008C4986" w:rsidP="00966B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</w:tcPr>
          <w:p w14:paraId="0A308A3E" w14:textId="77777777" w:rsidR="008C4986" w:rsidRPr="000405AA" w:rsidRDefault="008C4986" w:rsidP="0096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35,535</w:t>
            </w:r>
          </w:p>
        </w:tc>
      </w:tr>
      <w:tr w:rsidR="0084795A" w:rsidRPr="000405AA" w14:paraId="01C3579E" w14:textId="77777777" w:rsidTr="0084795A">
        <w:tc>
          <w:tcPr>
            <w:tcW w:w="2029" w:type="pct"/>
          </w:tcPr>
          <w:p w14:paraId="50EAC98B" w14:textId="77777777" w:rsidR="0084795A" w:rsidRPr="000405AA" w:rsidRDefault="0084795A" w:rsidP="0084795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cs/>
                <w:lang w:val="en-US"/>
              </w:rPr>
              <w:t>ค่าบริการ และค่าสาธารณูปโภค</w:t>
            </w:r>
          </w:p>
        </w:tc>
        <w:tc>
          <w:tcPr>
            <w:tcW w:w="425" w:type="pct"/>
          </w:tcPr>
          <w:p w14:paraId="5A42A8EB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4A572DE4" w14:textId="0C0FAFD4" w:rsidR="0084795A" w:rsidRPr="000405AA" w:rsidRDefault="000735BE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17</w:t>
            </w:r>
            <w:r w:rsidR="009521A7" w:rsidRPr="000405AA">
              <w:rPr>
                <w:rFonts w:ascii="Angsana New" w:hAnsi="Angsana New"/>
                <w:sz w:val="30"/>
                <w:szCs w:val="30"/>
              </w:rPr>
              <w:t>5</w:t>
            </w:r>
            <w:r w:rsidRPr="000405AA">
              <w:rPr>
                <w:rFonts w:ascii="Angsana New" w:hAnsi="Angsana New"/>
                <w:sz w:val="30"/>
                <w:szCs w:val="30"/>
              </w:rPr>
              <w:t>,</w:t>
            </w:r>
            <w:r w:rsidR="009521A7" w:rsidRPr="000405AA"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141" w:type="pct"/>
          </w:tcPr>
          <w:p w14:paraId="0D885A99" w14:textId="77777777" w:rsidR="0084795A" w:rsidRPr="000405AA" w:rsidRDefault="0084795A" w:rsidP="0084795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43086018" w14:textId="4D1B4B3D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257,680</w:t>
            </w:r>
          </w:p>
        </w:tc>
        <w:tc>
          <w:tcPr>
            <w:tcW w:w="140" w:type="pct"/>
          </w:tcPr>
          <w:p w14:paraId="335B619F" w14:textId="77777777" w:rsidR="0084795A" w:rsidRPr="000405AA" w:rsidRDefault="0084795A" w:rsidP="0084795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</w:tcPr>
          <w:p w14:paraId="53BCCFA0" w14:textId="66173B43" w:rsidR="0084795A" w:rsidRPr="000405AA" w:rsidRDefault="009521A7" w:rsidP="0007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3</w:t>
            </w:r>
            <w:r w:rsidR="000735BE" w:rsidRPr="000405AA">
              <w:rPr>
                <w:rFonts w:ascii="Angsana New" w:hAnsi="Angsana New"/>
                <w:sz w:val="30"/>
                <w:szCs w:val="30"/>
              </w:rPr>
              <w:t>,</w:t>
            </w:r>
            <w:r w:rsidRPr="000405AA">
              <w:rPr>
                <w:rFonts w:ascii="Angsana New" w:hAnsi="Angsana New"/>
                <w:sz w:val="30"/>
                <w:szCs w:val="30"/>
              </w:rPr>
              <w:t>824</w:t>
            </w:r>
          </w:p>
        </w:tc>
        <w:tc>
          <w:tcPr>
            <w:tcW w:w="140" w:type="pct"/>
          </w:tcPr>
          <w:p w14:paraId="0D76162E" w14:textId="77777777" w:rsidR="0084795A" w:rsidRPr="000405AA" w:rsidRDefault="0084795A" w:rsidP="0084795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</w:tcPr>
          <w:p w14:paraId="063D8927" w14:textId="3F15757E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3,634</w:t>
            </w:r>
          </w:p>
        </w:tc>
      </w:tr>
      <w:tr w:rsidR="008C4986" w:rsidRPr="000405AA" w14:paraId="1C2B1C40" w14:textId="77777777" w:rsidTr="00966B07">
        <w:tc>
          <w:tcPr>
            <w:tcW w:w="2029" w:type="pct"/>
          </w:tcPr>
          <w:p w14:paraId="21EE3B76" w14:textId="77777777" w:rsidR="008C4986" w:rsidRPr="000405AA" w:rsidRDefault="008C4986" w:rsidP="00966B0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cs/>
                <w:lang w:val="en-US"/>
              </w:rPr>
              <w:t>ค่าโฆษณา</w:t>
            </w:r>
          </w:p>
        </w:tc>
        <w:tc>
          <w:tcPr>
            <w:tcW w:w="425" w:type="pct"/>
          </w:tcPr>
          <w:p w14:paraId="4B6BE353" w14:textId="77777777" w:rsidR="008C4986" w:rsidRPr="000405AA" w:rsidRDefault="008C4986" w:rsidP="0096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04FCCF9B" w14:textId="3D922C1D" w:rsidR="008C4986" w:rsidRPr="000405AA" w:rsidRDefault="008C4986" w:rsidP="0096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6</w:t>
            </w:r>
            <w:r w:rsidR="0010668E" w:rsidRPr="000405AA">
              <w:rPr>
                <w:rFonts w:ascii="Angsana New" w:hAnsi="Angsana New"/>
                <w:sz w:val="30"/>
                <w:szCs w:val="30"/>
              </w:rPr>
              <w:t>3</w:t>
            </w:r>
            <w:r w:rsidRPr="000405AA">
              <w:rPr>
                <w:rFonts w:ascii="Angsana New" w:hAnsi="Angsana New"/>
                <w:sz w:val="30"/>
                <w:szCs w:val="30"/>
              </w:rPr>
              <w:t>,</w:t>
            </w:r>
            <w:r w:rsidR="0010668E" w:rsidRPr="000405AA">
              <w:rPr>
                <w:rFonts w:ascii="Angsana New" w:hAnsi="Angsana New"/>
                <w:sz w:val="30"/>
                <w:szCs w:val="30"/>
              </w:rPr>
              <w:t>209</w:t>
            </w:r>
          </w:p>
        </w:tc>
        <w:tc>
          <w:tcPr>
            <w:tcW w:w="141" w:type="pct"/>
          </w:tcPr>
          <w:p w14:paraId="71B528B9" w14:textId="77777777" w:rsidR="008C4986" w:rsidRPr="000405AA" w:rsidRDefault="008C4986" w:rsidP="00966B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4DE842FB" w14:textId="77777777" w:rsidR="008C4986" w:rsidRPr="000405AA" w:rsidRDefault="008C4986" w:rsidP="0096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33,321</w:t>
            </w:r>
          </w:p>
        </w:tc>
        <w:tc>
          <w:tcPr>
            <w:tcW w:w="140" w:type="pct"/>
          </w:tcPr>
          <w:p w14:paraId="625E8819" w14:textId="77777777" w:rsidR="008C4986" w:rsidRPr="000405AA" w:rsidRDefault="008C4986" w:rsidP="00966B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</w:tcPr>
          <w:p w14:paraId="5F981D04" w14:textId="77777777" w:rsidR="008C4986" w:rsidRPr="000405AA" w:rsidRDefault="008C4986" w:rsidP="0096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4,070</w:t>
            </w:r>
          </w:p>
        </w:tc>
        <w:tc>
          <w:tcPr>
            <w:tcW w:w="140" w:type="pct"/>
          </w:tcPr>
          <w:p w14:paraId="699E1EE8" w14:textId="77777777" w:rsidR="008C4986" w:rsidRPr="000405AA" w:rsidRDefault="008C4986" w:rsidP="00966B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</w:tcPr>
          <w:p w14:paraId="72149F2B" w14:textId="77777777" w:rsidR="008C4986" w:rsidRPr="000405AA" w:rsidRDefault="008C4986" w:rsidP="0096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1,406</w:t>
            </w:r>
          </w:p>
        </w:tc>
      </w:tr>
      <w:tr w:rsidR="00D267BA" w:rsidRPr="000405AA" w14:paraId="423D8E13" w14:textId="77777777" w:rsidTr="00966B07">
        <w:tc>
          <w:tcPr>
            <w:tcW w:w="2029" w:type="pct"/>
          </w:tcPr>
          <w:p w14:paraId="35895452" w14:textId="77777777" w:rsidR="00D267BA" w:rsidRPr="000405AA" w:rsidRDefault="00D267BA" w:rsidP="00966B0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cs/>
                <w:lang w:val="en-US"/>
              </w:rPr>
              <w:t>ค่านายหน้า</w:t>
            </w:r>
          </w:p>
        </w:tc>
        <w:tc>
          <w:tcPr>
            <w:tcW w:w="425" w:type="pct"/>
          </w:tcPr>
          <w:p w14:paraId="70749831" w14:textId="77777777" w:rsidR="00D267BA" w:rsidRPr="000405AA" w:rsidRDefault="00D267BA" w:rsidP="0096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43FF8ECE" w14:textId="77777777" w:rsidR="00D267BA" w:rsidRPr="000405AA" w:rsidRDefault="00D267BA" w:rsidP="0096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58,602</w:t>
            </w:r>
          </w:p>
        </w:tc>
        <w:tc>
          <w:tcPr>
            <w:tcW w:w="141" w:type="pct"/>
          </w:tcPr>
          <w:p w14:paraId="3E164A2E" w14:textId="77777777" w:rsidR="00D267BA" w:rsidRPr="000405AA" w:rsidRDefault="00D267BA" w:rsidP="00966B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78289C47" w14:textId="77777777" w:rsidR="00D267BA" w:rsidRPr="000405AA" w:rsidRDefault="00D267BA" w:rsidP="0096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38,858</w:t>
            </w:r>
          </w:p>
        </w:tc>
        <w:tc>
          <w:tcPr>
            <w:tcW w:w="140" w:type="pct"/>
          </w:tcPr>
          <w:p w14:paraId="49003A44" w14:textId="77777777" w:rsidR="00D267BA" w:rsidRPr="000405AA" w:rsidRDefault="00D267BA" w:rsidP="00966B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</w:tcPr>
          <w:p w14:paraId="28C820E4" w14:textId="07E2EE17" w:rsidR="00D267BA" w:rsidRPr="000405AA" w:rsidRDefault="00D267BA" w:rsidP="0096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0A28AAB" w14:textId="77777777" w:rsidR="00D267BA" w:rsidRPr="000405AA" w:rsidRDefault="00D267BA" w:rsidP="00966B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</w:tcPr>
          <w:p w14:paraId="16AE92AC" w14:textId="77777777" w:rsidR="00D267BA" w:rsidRPr="000405AA" w:rsidRDefault="00D267BA" w:rsidP="0096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C4986" w:rsidRPr="000405AA" w14:paraId="18450D54" w14:textId="77777777" w:rsidTr="0084795A">
        <w:tc>
          <w:tcPr>
            <w:tcW w:w="2029" w:type="pct"/>
          </w:tcPr>
          <w:p w14:paraId="60134E73" w14:textId="2C44AB9B" w:rsidR="008C4986" w:rsidRPr="000405AA" w:rsidRDefault="008C4986" w:rsidP="008C498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cs/>
                <w:lang w:val="en-US"/>
              </w:rPr>
              <w:t>ค่าใช้จ่ายเกี่ยวกับสัญญา</w:t>
            </w:r>
            <w:r w:rsidR="00E93099" w:rsidRPr="000405AA">
              <w:rPr>
                <w:rFonts w:ascii="Angsana New" w:hAnsi="Angsana New" w:cs="Angsana New" w:hint="cs"/>
                <w:cs/>
                <w:lang w:val="en-US"/>
              </w:rPr>
              <w:t>เช่า</w:t>
            </w:r>
          </w:p>
        </w:tc>
        <w:tc>
          <w:tcPr>
            <w:tcW w:w="425" w:type="pct"/>
          </w:tcPr>
          <w:p w14:paraId="5FB578F4" w14:textId="24960D4C" w:rsidR="008C4986" w:rsidRPr="000405AA" w:rsidRDefault="00E93099" w:rsidP="00E93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right="-58" w:hanging="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05AA">
              <w:rPr>
                <w:rFonts w:ascii="Angsana New" w:hAnsi="Angsana New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518" w:type="pct"/>
          </w:tcPr>
          <w:p w14:paraId="4FEE070D" w14:textId="1ACC2930" w:rsidR="008C4986" w:rsidRPr="000405AA" w:rsidRDefault="00D267BA" w:rsidP="008C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C4986" w:rsidRPr="000405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57D75" w:rsidRPr="000405AA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41" w:type="pct"/>
          </w:tcPr>
          <w:p w14:paraId="79915277" w14:textId="77777777" w:rsidR="008C4986" w:rsidRPr="000405AA" w:rsidRDefault="008C4986" w:rsidP="008C49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571589C7" w14:textId="24A3137F" w:rsidR="008C4986" w:rsidRPr="000405AA" w:rsidRDefault="008C4986" w:rsidP="008C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15,600</w:t>
            </w:r>
          </w:p>
        </w:tc>
        <w:tc>
          <w:tcPr>
            <w:tcW w:w="140" w:type="pct"/>
          </w:tcPr>
          <w:p w14:paraId="70537C85" w14:textId="77777777" w:rsidR="008C4986" w:rsidRPr="000405AA" w:rsidRDefault="008C4986" w:rsidP="008C49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</w:tcPr>
          <w:p w14:paraId="4DDCE35E" w14:textId="25B7F084" w:rsidR="008C4986" w:rsidRPr="000405AA" w:rsidRDefault="00D267BA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865</w:t>
            </w:r>
          </w:p>
        </w:tc>
        <w:tc>
          <w:tcPr>
            <w:tcW w:w="140" w:type="pct"/>
          </w:tcPr>
          <w:p w14:paraId="2E0B5A1A" w14:textId="77777777" w:rsidR="008C4986" w:rsidRPr="000405AA" w:rsidRDefault="008C4986" w:rsidP="008C49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</w:tcPr>
          <w:p w14:paraId="048C5FD4" w14:textId="2766CE9D" w:rsidR="008C4986" w:rsidRPr="000405AA" w:rsidRDefault="008C4986" w:rsidP="008C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861</w:t>
            </w:r>
          </w:p>
        </w:tc>
      </w:tr>
      <w:tr w:rsidR="00D267BA" w:rsidRPr="000405AA" w14:paraId="1B0715DB" w14:textId="77777777" w:rsidTr="0084795A">
        <w:tc>
          <w:tcPr>
            <w:tcW w:w="2029" w:type="pct"/>
          </w:tcPr>
          <w:p w14:paraId="06A3179A" w14:textId="77777777" w:rsidR="00D267BA" w:rsidRPr="000405AA" w:rsidRDefault="00D267BA" w:rsidP="008C498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pacing w:val="-4"/>
                <w:lang w:val="en-US"/>
              </w:rPr>
            </w:pPr>
            <w:r w:rsidRPr="000405AA">
              <w:rPr>
                <w:rFonts w:ascii="Angsana New" w:hAnsi="Angsana New" w:cs="Angsana New"/>
                <w:spacing w:val="-4"/>
                <w:lang w:val="en-US"/>
              </w:rPr>
              <w:t>(</w:t>
            </w:r>
            <w:r w:rsidRPr="000405AA">
              <w:rPr>
                <w:rFonts w:ascii="Angsana New" w:hAnsi="Angsana New" w:cs="Angsana New" w:hint="cs"/>
                <w:spacing w:val="-4"/>
                <w:cs/>
                <w:lang w:val="en-US"/>
              </w:rPr>
              <w:t>กลับรายการ</w:t>
            </w:r>
            <w:r w:rsidRPr="000405AA">
              <w:rPr>
                <w:rFonts w:ascii="Angsana New" w:hAnsi="Angsana New" w:cs="Angsana New"/>
                <w:spacing w:val="-4"/>
                <w:lang w:val="en-US"/>
              </w:rPr>
              <w:t xml:space="preserve">) </w:t>
            </w:r>
            <w:r w:rsidRPr="000405AA">
              <w:rPr>
                <w:rFonts w:ascii="Angsana New" w:hAnsi="Angsana New" w:cs="Angsana New" w:hint="cs"/>
                <w:spacing w:val="-4"/>
                <w:cs/>
                <w:lang w:val="en-US"/>
              </w:rPr>
              <w:t>ผลขาดทุนจากการด้อยค่า</w:t>
            </w:r>
          </w:p>
          <w:p w14:paraId="0C77E8E0" w14:textId="1BD3A18F" w:rsidR="00D267BA" w:rsidRPr="000405AA" w:rsidRDefault="00D267BA" w:rsidP="008C498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/>
                <w:spacing w:val="-4"/>
                <w:lang w:val="en-US"/>
              </w:rPr>
              <w:t xml:space="preserve">   </w:t>
            </w:r>
            <w:r w:rsidRPr="000405AA">
              <w:rPr>
                <w:rFonts w:ascii="Angsana New" w:hAnsi="Angsana New" w:cs="Angsana New" w:hint="cs"/>
                <w:spacing w:val="-4"/>
                <w:cs/>
                <w:lang w:val="en-US"/>
              </w:rPr>
              <w:t>ค่าความนิยม ที่ดิน</w:t>
            </w:r>
            <w:r w:rsidRPr="000405AA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 w:rsidRPr="000405AA">
              <w:rPr>
                <w:rFonts w:ascii="Angsana New" w:hAnsi="Angsana New" w:cs="Angsana New" w:hint="cs"/>
                <w:spacing w:val="-4"/>
                <w:cs/>
                <w:lang w:val="en-US"/>
              </w:rPr>
              <w:t>อาคารและอุปกรณ์</w:t>
            </w:r>
            <w:r w:rsidRPr="000405AA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 w:rsidRPr="000405AA">
              <w:rPr>
                <w:rFonts w:ascii="Angsana New" w:hAnsi="Angsana New" w:cs="Angsana New"/>
                <w:spacing w:val="-4"/>
                <w:cs/>
                <w:lang w:val="en-US"/>
              </w:rPr>
              <w:br/>
            </w:r>
            <w:r w:rsidRPr="000405AA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  สินทรัพย์สิทธิการใช้ </w:t>
            </w:r>
            <w:r w:rsidR="00D1779A" w:rsidRPr="000405AA">
              <w:rPr>
                <w:rFonts w:ascii="Angsana New" w:hAnsi="Angsana New" w:cs="Angsana New" w:hint="cs"/>
                <w:spacing w:val="-4"/>
                <w:cs/>
                <w:lang w:val="en-US"/>
              </w:rPr>
              <w:t>และ</w:t>
            </w:r>
            <w:r w:rsidRPr="000405AA">
              <w:rPr>
                <w:rFonts w:ascii="Angsana New" w:hAnsi="Angsana New" w:cs="Angsana New" w:hint="cs"/>
                <w:spacing w:val="-4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425" w:type="pct"/>
          </w:tcPr>
          <w:p w14:paraId="6F2DA37A" w14:textId="77777777" w:rsidR="00D267BA" w:rsidRPr="000405AA" w:rsidRDefault="00D267BA" w:rsidP="008C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7907A6BB" w14:textId="77777777" w:rsidR="00D267BA" w:rsidRPr="000405AA" w:rsidRDefault="00D267BA" w:rsidP="008C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14:paraId="12F17C8E" w14:textId="77777777" w:rsidR="00D267BA" w:rsidRPr="000405AA" w:rsidRDefault="00D267BA" w:rsidP="008C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14:paraId="4BCFE918" w14:textId="0C10CB22" w:rsidR="00D267BA" w:rsidRPr="000405AA" w:rsidRDefault="00D267BA" w:rsidP="008C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13,340</w:t>
            </w:r>
          </w:p>
        </w:tc>
        <w:tc>
          <w:tcPr>
            <w:tcW w:w="141" w:type="pct"/>
          </w:tcPr>
          <w:p w14:paraId="022E141D" w14:textId="77777777" w:rsidR="00D267BA" w:rsidRPr="000405AA" w:rsidRDefault="00D267BA" w:rsidP="008C49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343F45EA" w14:textId="77777777" w:rsidR="00D267BA" w:rsidRPr="000405AA" w:rsidRDefault="00D267BA" w:rsidP="008C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14:paraId="7A6A01EA" w14:textId="77777777" w:rsidR="00D267BA" w:rsidRPr="000405AA" w:rsidRDefault="00D267BA" w:rsidP="008C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14:paraId="6AA21711" w14:textId="68246093" w:rsidR="00D267BA" w:rsidRPr="000405AA" w:rsidRDefault="00D267BA" w:rsidP="0078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9,326</w:t>
            </w:r>
          </w:p>
        </w:tc>
        <w:tc>
          <w:tcPr>
            <w:tcW w:w="140" w:type="pct"/>
          </w:tcPr>
          <w:p w14:paraId="675BD8C4" w14:textId="77777777" w:rsidR="00D267BA" w:rsidRPr="000405AA" w:rsidRDefault="00D267BA" w:rsidP="008C49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</w:tcPr>
          <w:p w14:paraId="22AD2914" w14:textId="77777777" w:rsidR="00D267BA" w:rsidRPr="000405AA" w:rsidRDefault="00D267BA" w:rsidP="008C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14:paraId="6F7CE36C" w14:textId="77777777" w:rsidR="00D267BA" w:rsidRPr="000405AA" w:rsidRDefault="00D267BA" w:rsidP="008C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14:paraId="658E70F4" w14:textId="66B6553E" w:rsidR="00D267BA" w:rsidRPr="000405AA" w:rsidRDefault="00D267BA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4902EF0" w14:textId="77777777" w:rsidR="00D267BA" w:rsidRPr="000405AA" w:rsidRDefault="00D267BA" w:rsidP="008C49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</w:tcPr>
          <w:p w14:paraId="67312BD3" w14:textId="77777777" w:rsidR="00D267BA" w:rsidRPr="000405AA" w:rsidRDefault="00D267BA" w:rsidP="008C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14:paraId="646B3A1B" w14:textId="77777777" w:rsidR="00D267BA" w:rsidRPr="000405AA" w:rsidRDefault="00D267BA" w:rsidP="008C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14:paraId="3D705F5C" w14:textId="691F8A2E" w:rsidR="00D267BA" w:rsidRPr="000405AA" w:rsidRDefault="00D267BA" w:rsidP="008C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 xml:space="preserve"> (395)</w:t>
            </w:r>
          </w:p>
        </w:tc>
      </w:tr>
      <w:tr w:rsidR="008C4986" w:rsidRPr="000405AA" w14:paraId="65E38A8F" w14:textId="77777777" w:rsidTr="0084795A">
        <w:tc>
          <w:tcPr>
            <w:tcW w:w="2029" w:type="pct"/>
          </w:tcPr>
          <w:p w14:paraId="79DE2655" w14:textId="2CBC79D7" w:rsidR="008C4986" w:rsidRPr="000405AA" w:rsidRDefault="008C4986" w:rsidP="008C498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cs/>
                <w:lang w:val="en-US"/>
              </w:rPr>
              <w:t>อื่น</w:t>
            </w:r>
            <w:r w:rsidR="00541702" w:rsidRPr="000405AA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405AA">
              <w:rPr>
                <w:rFonts w:ascii="Angsana New" w:hAnsi="Angsana New" w:cs="Angsana New" w:hint="cs"/>
                <w:cs/>
                <w:lang w:val="en-US"/>
              </w:rPr>
              <w:t>ๆ</w:t>
            </w:r>
          </w:p>
        </w:tc>
        <w:tc>
          <w:tcPr>
            <w:tcW w:w="425" w:type="pct"/>
          </w:tcPr>
          <w:p w14:paraId="5A71786C" w14:textId="77777777" w:rsidR="008C4986" w:rsidRPr="000405AA" w:rsidRDefault="008C4986" w:rsidP="008C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</w:tcPr>
          <w:p w14:paraId="4E25B6A7" w14:textId="543D6627" w:rsidR="008C4986" w:rsidRPr="000405AA" w:rsidRDefault="008C4986" w:rsidP="008C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</w:t>
            </w:r>
            <w:r w:rsidR="00D267BA" w:rsidRPr="000405AA">
              <w:rPr>
                <w:rFonts w:ascii="Angsana New" w:hAnsi="Angsana New"/>
                <w:sz w:val="30"/>
                <w:szCs w:val="30"/>
              </w:rPr>
              <w:t>3</w:t>
            </w:r>
            <w:r w:rsidR="009521A7" w:rsidRPr="000405AA">
              <w:rPr>
                <w:rFonts w:ascii="Angsana New" w:hAnsi="Angsana New"/>
                <w:sz w:val="30"/>
                <w:szCs w:val="30"/>
              </w:rPr>
              <w:t>4</w:t>
            </w:r>
            <w:r w:rsidRPr="000405AA">
              <w:rPr>
                <w:rFonts w:ascii="Angsana New" w:hAnsi="Angsana New"/>
                <w:sz w:val="30"/>
                <w:szCs w:val="30"/>
              </w:rPr>
              <w:t>,</w:t>
            </w:r>
            <w:r w:rsidR="009521A7" w:rsidRPr="000405AA">
              <w:rPr>
                <w:rFonts w:ascii="Angsana New" w:hAnsi="Angsana New"/>
                <w:sz w:val="30"/>
                <w:szCs w:val="30"/>
              </w:rPr>
              <w:t>863</w:t>
            </w:r>
          </w:p>
        </w:tc>
        <w:tc>
          <w:tcPr>
            <w:tcW w:w="141" w:type="pct"/>
          </w:tcPr>
          <w:p w14:paraId="17DD0255" w14:textId="77777777" w:rsidR="008C4986" w:rsidRPr="000405AA" w:rsidRDefault="008C4986" w:rsidP="008C49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14AF2C4E" w14:textId="5203EF22" w:rsidR="008C4986" w:rsidRPr="000405AA" w:rsidRDefault="008C4986" w:rsidP="008C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100,873</w:t>
            </w:r>
          </w:p>
        </w:tc>
        <w:tc>
          <w:tcPr>
            <w:tcW w:w="140" w:type="pct"/>
          </w:tcPr>
          <w:p w14:paraId="1F43735F" w14:textId="77777777" w:rsidR="008C4986" w:rsidRPr="000405AA" w:rsidRDefault="008C4986" w:rsidP="008C49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79ADBE7A" w14:textId="4E2A43EE" w:rsidR="008C4986" w:rsidRPr="000405AA" w:rsidRDefault="008C4986" w:rsidP="008C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</w:t>
            </w:r>
            <w:r w:rsidR="009521A7" w:rsidRPr="000405AA">
              <w:rPr>
                <w:rFonts w:ascii="Angsana New" w:hAnsi="Angsana New"/>
                <w:sz w:val="30"/>
                <w:szCs w:val="30"/>
              </w:rPr>
              <w:t>0</w:t>
            </w:r>
            <w:r w:rsidRPr="000405AA">
              <w:rPr>
                <w:rFonts w:ascii="Angsana New" w:hAnsi="Angsana New"/>
                <w:sz w:val="30"/>
                <w:szCs w:val="30"/>
              </w:rPr>
              <w:t>,</w:t>
            </w:r>
            <w:r w:rsidR="009521A7" w:rsidRPr="000405AA"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140" w:type="pct"/>
          </w:tcPr>
          <w:p w14:paraId="19714CA7" w14:textId="77777777" w:rsidR="008C4986" w:rsidRPr="000405AA" w:rsidRDefault="008C4986" w:rsidP="008C49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14:paraId="2A965FBC" w14:textId="2F31DEBE" w:rsidR="008C4986" w:rsidRPr="000405AA" w:rsidRDefault="008C4986" w:rsidP="008C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21,022</w:t>
            </w:r>
          </w:p>
        </w:tc>
      </w:tr>
      <w:tr w:rsidR="008C4986" w:rsidRPr="000405AA" w14:paraId="4C68E1D2" w14:textId="77777777" w:rsidTr="0084795A">
        <w:tc>
          <w:tcPr>
            <w:tcW w:w="2029" w:type="pct"/>
          </w:tcPr>
          <w:p w14:paraId="654772ED" w14:textId="77777777" w:rsidR="008C4986" w:rsidRPr="000405AA" w:rsidRDefault="008C4986" w:rsidP="008C498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05A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รวมต้นทุนขายและบริการ ค่าใช้จ่าย</w:t>
            </w:r>
          </w:p>
          <w:p w14:paraId="0110EC48" w14:textId="77777777" w:rsidR="008C4986" w:rsidRPr="000405AA" w:rsidRDefault="008C4986" w:rsidP="008C498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05AA"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Pr="000405A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ในการขาย</w:t>
            </w:r>
            <w:r w:rsidRPr="000405AA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Pr="000405A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และค่าใช้จ่ายในการบริหาร</w:t>
            </w:r>
          </w:p>
        </w:tc>
        <w:tc>
          <w:tcPr>
            <w:tcW w:w="425" w:type="pct"/>
          </w:tcPr>
          <w:p w14:paraId="01453524" w14:textId="77777777" w:rsidR="008C4986" w:rsidRPr="000405AA" w:rsidRDefault="008C4986" w:rsidP="008C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</w:tcPr>
          <w:p w14:paraId="03613133" w14:textId="77777777" w:rsidR="008C4986" w:rsidRPr="000405AA" w:rsidRDefault="008C4986" w:rsidP="008C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218A121" w14:textId="47B49380" w:rsidR="008C4986" w:rsidRPr="000405AA" w:rsidRDefault="008C4986" w:rsidP="008C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2,32</w:t>
            </w:r>
            <w:r w:rsidR="00EE306F" w:rsidRPr="000405A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857D75" w:rsidRPr="000405A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E306F" w:rsidRPr="000405AA">
              <w:rPr>
                <w:rFonts w:ascii="Angsana New" w:hAnsi="Angsana New"/>
                <w:b/>
                <w:bCs/>
                <w:sz w:val="30"/>
                <w:szCs w:val="30"/>
              </w:rPr>
              <w:t>997</w:t>
            </w:r>
          </w:p>
        </w:tc>
        <w:tc>
          <w:tcPr>
            <w:tcW w:w="141" w:type="pct"/>
          </w:tcPr>
          <w:p w14:paraId="45EA44C8" w14:textId="77777777" w:rsidR="008C4986" w:rsidRPr="000405AA" w:rsidRDefault="008C4986" w:rsidP="008C49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3892F486" w14:textId="77777777" w:rsidR="008C4986" w:rsidRPr="000405AA" w:rsidRDefault="008C4986" w:rsidP="008C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9DDE93B" w14:textId="78BB9450" w:rsidR="008C4986" w:rsidRPr="000405AA" w:rsidRDefault="008C4986" w:rsidP="008C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2,383,170</w:t>
            </w:r>
          </w:p>
        </w:tc>
        <w:tc>
          <w:tcPr>
            <w:tcW w:w="140" w:type="pct"/>
          </w:tcPr>
          <w:p w14:paraId="01495CCC" w14:textId="77777777" w:rsidR="008C4986" w:rsidRPr="000405AA" w:rsidRDefault="008C4986" w:rsidP="008C49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</w:tcPr>
          <w:p w14:paraId="674B372D" w14:textId="77777777" w:rsidR="008C4986" w:rsidRPr="000405AA" w:rsidRDefault="008C4986" w:rsidP="008C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342F453" w14:textId="08D96DA3" w:rsidR="008C4986" w:rsidRPr="000405AA" w:rsidRDefault="008C4986" w:rsidP="008C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="00EE306F" w:rsidRPr="000405A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857D75" w:rsidRPr="000405A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E306F" w:rsidRPr="000405AA">
              <w:rPr>
                <w:rFonts w:ascii="Angsana New" w:hAnsi="Angsana New"/>
                <w:b/>
                <w:bCs/>
                <w:sz w:val="30"/>
                <w:szCs w:val="30"/>
              </w:rPr>
              <w:t>580</w:t>
            </w:r>
          </w:p>
        </w:tc>
        <w:tc>
          <w:tcPr>
            <w:tcW w:w="140" w:type="pct"/>
          </w:tcPr>
          <w:p w14:paraId="2AA3E826" w14:textId="77777777" w:rsidR="008C4986" w:rsidRPr="000405AA" w:rsidRDefault="008C4986" w:rsidP="008C49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</w:tcPr>
          <w:p w14:paraId="19A9C7A5" w14:textId="77777777" w:rsidR="008C4986" w:rsidRPr="000405AA" w:rsidRDefault="008C4986" w:rsidP="008C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44CABD5" w14:textId="215CC42F" w:rsidR="008C4986" w:rsidRPr="000405AA" w:rsidRDefault="008C4986" w:rsidP="008C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209,148</w:t>
            </w:r>
          </w:p>
        </w:tc>
      </w:tr>
    </w:tbl>
    <w:p w14:paraId="6EAC0E27" w14:textId="77777777" w:rsidR="001D4677" w:rsidRPr="000405AA" w:rsidRDefault="001D4677" w:rsidP="001D4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9A7D857" w14:textId="18B8CF33" w:rsidR="0053338C" w:rsidRPr="000405AA" w:rsidRDefault="0053338C" w:rsidP="00884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b/>
          <w:bCs/>
          <w:sz w:val="30"/>
          <w:szCs w:val="30"/>
          <w:cs/>
        </w:rPr>
      </w:pPr>
      <w:r w:rsidRPr="000405AA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7236A48" w14:textId="77777777" w:rsidR="006C5C4E" w:rsidRPr="000405AA" w:rsidRDefault="006C5C4E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0405AA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44B11C7B" w14:textId="77777777" w:rsidR="009E7490" w:rsidRPr="000405AA" w:rsidRDefault="009E7490" w:rsidP="009E7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4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96"/>
        <w:gridCol w:w="900"/>
        <w:gridCol w:w="1080"/>
        <w:gridCol w:w="270"/>
        <w:gridCol w:w="1080"/>
        <w:gridCol w:w="270"/>
        <w:gridCol w:w="1080"/>
        <w:gridCol w:w="270"/>
        <w:gridCol w:w="1080"/>
      </w:tblGrid>
      <w:tr w:rsidR="000648A6" w:rsidRPr="000405AA" w14:paraId="34DA34F6" w14:textId="77777777" w:rsidTr="00042B24">
        <w:trPr>
          <w:tblHeader/>
        </w:trPr>
        <w:tc>
          <w:tcPr>
            <w:tcW w:w="4296" w:type="dxa"/>
            <w:gridSpan w:val="2"/>
          </w:tcPr>
          <w:p w14:paraId="599E69BB" w14:textId="77777777" w:rsidR="000648A6" w:rsidRPr="000405AA" w:rsidRDefault="000648A6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430" w:type="dxa"/>
            <w:gridSpan w:val="3"/>
          </w:tcPr>
          <w:p w14:paraId="2D4B1CFA" w14:textId="77777777" w:rsidR="000648A6" w:rsidRPr="000405AA" w:rsidRDefault="000648A6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0405A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5A367D5" w14:textId="77777777" w:rsidR="000648A6" w:rsidRPr="000405AA" w:rsidRDefault="000648A6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8D31505" w14:textId="77777777" w:rsidR="000648A6" w:rsidRPr="000405AA" w:rsidRDefault="000648A6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48A6" w:rsidRPr="000405AA" w14:paraId="78574525" w14:textId="77777777" w:rsidTr="00042B24">
        <w:trPr>
          <w:tblHeader/>
        </w:trPr>
        <w:tc>
          <w:tcPr>
            <w:tcW w:w="3396" w:type="dxa"/>
          </w:tcPr>
          <w:p w14:paraId="322E9A88" w14:textId="77777777" w:rsidR="000648A6" w:rsidRPr="000405AA" w:rsidRDefault="000648A6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40EB3317" w14:textId="77777777" w:rsidR="000648A6" w:rsidRPr="000405AA" w:rsidRDefault="000648A6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13D179" w14:textId="230C17EB" w:rsidR="000648A6" w:rsidRPr="000405AA" w:rsidRDefault="0084795A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557D9D0" w14:textId="77777777" w:rsidR="000648A6" w:rsidRPr="000405AA" w:rsidRDefault="000648A6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64BC5A6" w14:textId="3221C490" w:rsidR="000648A6" w:rsidRPr="000405AA" w:rsidRDefault="0084795A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3EA36E9" w14:textId="77777777" w:rsidR="000648A6" w:rsidRPr="000405AA" w:rsidRDefault="000648A6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B497F07" w14:textId="3DE61BEE" w:rsidR="000648A6" w:rsidRPr="000405AA" w:rsidRDefault="0084795A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9B2F72" w14:textId="77777777" w:rsidR="000648A6" w:rsidRPr="000405AA" w:rsidRDefault="000648A6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57804A6" w14:textId="2A216888" w:rsidR="000648A6" w:rsidRPr="000405AA" w:rsidRDefault="0084795A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648A6" w:rsidRPr="000405AA" w14:paraId="235A8E14" w14:textId="77777777" w:rsidTr="00042B24">
        <w:trPr>
          <w:tblHeader/>
        </w:trPr>
        <w:tc>
          <w:tcPr>
            <w:tcW w:w="3396" w:type="dxa"/>
          </w:tcPr>
          <w:p w14:paraId="47048B69" w14:textId="77777777" w:rsidR="000648A6" w:rsidRPr="000405AA" w:rsidRDefault="000648A6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4651570" w14:textId="77777777" w:rsidR="000648A6" w:rsidRPr="000405AA" w:rsidRDefault="000648A6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4F41872" w14:textId="77777777" w:rsidR="000648A6" w:rsidRPr="000405AA" w:rsidRDefault="000648A6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951F4D" w:rsidRPr="000405AA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</w:t>
            </w:r>
            <w:r w:rsidRPr="000405A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0648A6" w:rsidRPr="000405AA" w14:paraId="5462EEEA" w14:textId="77777777" w:rsidTr="00042B24">
        <w:tc>
          <w:tcPr>
            <w:tcW w:w="4296" w:type="dxa"/>
            <w:gridSpan w:val="2"/>
          </w:tcPr>
          <w:p w14:paraId="640965BD" w14:textId="77777777" w:rsidR="000648A6" w:rsidRPr="000405AA" w:rsidRDefault="000648A6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0405A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5790E0A5" w14:textId="77777777" w:rsidR="000648A6" w:rsidRPr="000405AA" w:rsidRDefault="000648A6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0703BD" w14:textId="77777777" w:rsidR="000648A6" w:rsidRPr="000405AA" w:rsidRDefault="000648A6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2755C8" w14:textId="77777777" w:rsidR="000648A6" w:rsidRPr="000405AA" w:rsidRDefault="000648A6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12B7B1" w14:textId="77777777" w:rsidR="000648A6" w:rsidRPr="000405AA" w:rsidRDefault="000648A6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1DD990" w14:textId="77777777" w:rsidR="000648A6" w:rsidRPr="000405AA" w:rsidRDefault="000648A6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306878" w14:textId="77777777" w:rsidR="000648A6" w:rsidRPr="000405AA" w:rsidRDefault="000648A6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248083" w14:textId="77777777" w:rsidR="000648A6" w:rsidRPr="000405AA" w:rsidRDefault="000648A6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795A" w:rsidRPr="000405AA" w14:paraId="652C8DAA" w14:textId="77777777" w:rsidTr="00042B24">
        <w:tc>
          <w:tcPr>
            <w:tcW w:w="3396" w:type="dxa"/>
          </w:tcPr>
          <w:p w14:paraId="7274723A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784F187F" w14:textId="77777777" w:rsidR="0084795A" w:rsidRPr="000405AA" w:rsidRDefault="0084795A" w:rsidP="00847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6BC30A" w14:textId="495CD4E0" w:rsidR="0084795A" w:rsidRPr="000405AA" w:rsidRDefault="00D64F93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</w:t>
            </w:r>
            <w:r w:rsidR="00FB6FDB"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</w:p>
        </w:tc>
        <w:tc>
          <w:tcPr>
            <w:tcW w:w="270" w:type="dxa"/>
          </w:tcPr>
          <w:p w14:paraId="7A2616B1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41901E" w14:textId="51DFEA51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4,545</w:t>
            </w:r>
          </w:p>
        </w:tc>
        <w:tc>
          <w:tcPr>
            <w:tcW w:w="270" w:type="dxa"/>
          </w:tcPr>
          <w:p w14:paraId="4842A6A4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FFAFF4" w14:textId="199691EB" w:rsidR="0084795A" w:rsidRPr="000405AA" w:rsidRDefault="00C04340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0DFD54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BC699D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4795A" w:rsidRPr="000405AA" w14:paraId="6FCDE892" w14:textId="77777777" w:rsidTr="00042B24">
        <w:tc>
          <w:tcPr>
            <w:tcW w:w="3396" w:type="dxa"/>
          </w:tcPr>
          <w:p w14:paraId="7943A698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35B0E61" w14:textId="77777777" w:rsidR="0084795A" w:rsidRPr="000405AA" w:rsidRDefault="0084795A" w:rsidP="00847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436E23" w14:textId="2C8F44F7" w:rsidR="0084795A" w:rsidRPr="000405AA" w:rsidRDefault="00D64F93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</w:t>
            </w:r>
            <w:r w:rsidR="00FB6FDB"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00E518D3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F5FD8A" w14:textId="55FF143F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4,545</w:t>
            </w:r>
          </w:p>
        </w:tc>
        <w:tc>
          <w:tcPr>
            <w:tcW w:w="270" w:type="dxa"/>
          </w:tcPr>
          <w:p w14:paraId="4B0C7B63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8E66BB1" w14:textId="4068B272" w:rsidR="0084795A" w:rsidRPr="000405AA" w:rsidRDefault="00C04340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BE4043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FB437CF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4795A" w:rsidRPr="000405AA" w14:paraId="35A419E1" w14:textId="77777777" w:rsidTr="00042B24">
        <w:tc>
          <w:tcPr>
            <w:tcW w:w="4296" w:type="dxa"/>
            <w:gridSpan w:val="2"/>
            <w:shd w:val="clear" w:color="auto" w:fill="auto"/>
          </w:tcPr>
          <w:p w14:paraId="49602A4A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405A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33F77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E65EE4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3468A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4603C3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B0B56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BE9E43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A36C6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795A" w:rsidRPr="000405AA" w14:paraId="56105E27" w14:textId="77777777" w:rsidTr="00042B24">
        <w:tc>
          <w:tcPr>
            <w:tcW w:w="3396" w:type="dxa"/>
            <w:shd w:val="clear" w:color="auto" w:fill="auto"/>
          </w:tcPr>
          <w:p w14:paraId="73819F4E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900" w:type="dxa"/>
            <w:shd w:val="clear" w:color="auto" w:fill="auto"/>
          </w:tcPr>
          <w:p w14:paraId="4EC979FB" w14:textId="77777777" w:rsidR="0084795A" w:rsidRPr="000405AA" w:rsidRDefault="0084795A" w:rsidP="00847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597BC2" w14:textId="407F4978" w:rsidR="0084795A" w:rsidRPr="000405AA" w:rsidRDefault="00D64F93" w:rsidP="0084795A">
            <w:pPr>
              <w:pStyle w:val="acctfourfigures"/>
              <w:tabs>
                <w:tab w:val="clear" w:pos="765"/>
                <w:tab w:val="left" w:pos="780"/>
              </w:tabs>
              <w:spacing w:line="240" w:lineRule="auto"/>
              <w:ind w:right="-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6FDB" w:rsidRPr="000405A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77421"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FB6FDB" w:rsidRPr="000405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77421" w:rsidRPr="000405AA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DB2676" w:rsidRPr="000405A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ED98B1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7A89F" w14:textId="5AAD68AD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-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5,379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DCD24C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7C953D" w14:textId="1571431D" w:rsidR="0084795A" w:rsidRPr="000405AA" w:rsidRDefault="00FB6FDB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77421" w:rsidRPr="000405AA">
              <w:rPr>
                <w:rFonts w:asciiTheme="majorBidi" w:hAnsiTheme="majorBidi" w:cstheme="majorBidi"/>
                <w:sz w:val="30"/>
                <w:szCs w:val="30"/>
              </w:rPr>
              <w:t>1,498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B7600A8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03E90C" w14:textId="7902E404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(5,079)</w:t>
            </w:r>
          </w:p>
        </w:tc>
      </w:tr>
      <w:tr w:rsidR="0084795A" w:rsidRPr="000405AA" w14:paraId="79BA824E" w14:textId="77777777" w:rsidTr="00042B24">
        <w:tc>
          <w:tcPr>
            <w:tcW w:w="3396" w:type="dxa"/>
            <w:shd w:val="clear" w:color="auto" w:fill="auto"/>
          </w:tcPr>
          <w:p w14:paraId="4CF8F47B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05C7E542" w14:textId="77777777" w:rsidR="0084795A" w:rsidRPr="000405AA" w:rsidRDefault="0084795A" w:rsidP="00847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B2CEE5" w14:textId="3FE977A2" w:rsidR="0084795A" w:rsidRPr="000405AA" w:rsidRDefault="008012EA" w:rsidP="0084795A">
            <w:pPr>
              <w:pStyle w:val="acctfourfigures"/>
              <w:tabs>
                <w:tab w:val="clear" w:pos="765"/>
                <w:tab w:val="left" w:pos="780"/>
              </w:tabs>
              <w:spacing w:line="240" w:lineRule="auto"/>
              <w:ind w:right="-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B6FDB"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677421"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B6FDB"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77421"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DB2676"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6B810B1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65268D" w14:textId="0B4D5391" w:rsidR="0084795A" w:rsidRPr="000405AA" w:rsidRDefault="0084795A" w:rsidP="003A7084">
            <w:pPr>
              <w:pStyle w:val="acctfourfigures"/>
              <w:tabs>
                <w:tab w:val="clear" w:pos="765"/>
              </w:tabs>
              <w:spacing w:line="240" w:lineRule="auto"/>
              <w:ind w:right="-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(20,834)</w:t>
            </w:r>
          </w:p>
        </w:tc>
        <w:tc>
          <w:tcPr>
            <w:tcW w:w="270" w:type="dxa"/>
            <w:shd w:val="clear" w:color="auto" w:fill="auto"/>
          </w:tcPr>
          <w:p w14:paraId="2984B74E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78FB22" w14:textId="60C0BAE0" w:rsidR="0084795A" w:rsidRPr="000405AA" w:rsidRDefault="00FB6FDB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77421"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1,498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347325A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6368DB" w14:textId="3562B7FC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(5,079)</w:t>
            </w:r>
          </w:p>
        </w:tc>
      </w:tr>
    </w:tbl>
    <w:p w14:paraId="0325E7FF" w14:textId="77777777" w:rsidR="000648A6" w:rsidRPr="000405AA" w:rsidRDefault="000648A6" w:rsidP="009E7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43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918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882"/>
      </w:tblGrid>
      <w:tr w:rsidR="00662DF3" w:rsidRPr="000405AA" w14:paraId="4B087A4B" w14:textId="77777777" w:rsidTr="00042B24">
        <w:trPr>
          <w:trHeight w:val="20"/>
          <w:tblHeader/>
        </w:trPr>
        <w:tc>
          <w:tcPr>
            <w:tcW w:w="3042" w:type="dxa"/>
          </w:tcPr>
          <w:p w14:paraId="6041C646" w14:textId="77777777" w:rsidR="00662DF3" w:rsidRPr="000405AA" w:rsidRDefault="00662DF3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566064D1" w14:textId="77777777" w:rsidR="00662DF3" w:rsidRPr="000405AA" w:rsidRDefault="00662DF3" w:rsidP="0049543E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62DF3" w:rsidRPr="000405AA" w14:paraId="081D1971" w14:textId="77777777" w:rsidTr="001B1FD4">
        <w:trPr>
          <w:trHeight w:val="20"/>
          <w:tblHeader/>
        </w:trPr>
        <w:tc>
          <w:tcPr>
            <w:tcW w:w="3042" w:type="dxa"/>
            <w:vMerge w:val="restart"/>
            <w:vAlign w:val="bottom"/>
          </w:tcPr>
          <w:p w14:paraId="1F487D51" w14:textId="77777777" w:rsidR="00662DF3" w:rsidRPr="000405AA" w:rsidRDefault="00662DF3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168" w:type="dxa"/>
            <w:gridSpan w:val="5"/>
          </w:tcPr>
          <w:p w14:paraId="3AFC5FBF" w14:textId="333421DE" w:rsidR="00662DF3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7EF1FB9F" w14:textId="77777777" w:rsidR="00662DF3" w:rsidRPr="000405AA" w:rsidRDefault="00662DF3" w:rsidP="0084795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2" w:type="dxa"/>
            <w:gridSpan w:val="5"/>
          </w:tcPr>
          <w:p w14:paraId="244F0FC7" w14:textId="4BD12D4C" w:rsidR="00662DF3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62DF3" w:rsidRPr="000405AA" w14:paraId="00FF3E23" w14:textId="77777777" w:rsidTr="001B1FD4">
        <w:trPr>
          <w:trHeight w:val="20"/>
          <w:tblHeader/>
        </w:trPr>
        <w:tc>
          <w:tcPr>
            <w:tcW w:w="3042" w:type="dxa"/>
            <w:vMerge/>
          </w:tcPr>
          <w:p w14:paraId="5F65B6DA" w14:textId="77777777" w:rsidR="00662DF3" w:rsidRPr="000405AA" w:rsidRDefault="00662DF3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5C24A8E1" w14:textId="77777777" w:rsidR="00662DF3" w:rsidRPr="000405AA" w:rsidRDefault="00662DF3" w:rsidP="004954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056F97DC" w14:textId="77777777" w:rsidR="00662DF3" w:rsidRPr="000405AA" w:rsidRDefault="00662DF3" w:rsidP="004954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521776A" w14:textId="77777777" w:rsidR="00662DF3" w:rsidRPr="000405AA" w:rsidRDefault="00662DF3" w:rsidP="0049543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EEE298" w14:textId="77777777" w:rsidR="00662DF3" w:rsidRPr="000405AA" w:rsidRDefault="00662DF3" w:rsidP="004954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5A77A6D3" w14:textId="77777777" w:rsidR="00662DF3" w:rsidRPr="000405AA" w:rsidRDefault="00662DF3" w:rsidP="0049543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B47E30A" w14:textId="77777777" w:rsidR="00662DF3" w:rsidRPr="000405AA" w:rsidRDefault="00662DF3" w:rsidP="004954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4FDDD02C" w14:textId="77777777" w:rsidR="00662DF3" w:rsidRPr="000405AA" w:rsidRDefault="00662DF3" w:rsidP="004954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B880426" w14:textId="77777777" w:rsidR="00662DF3" w:rsidRPr="000405AA" w:rsidRDefault="00662DF3" w:rsidP="0049543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C13E950" w14:textId="77777777" w:rsidR="00662DF3" w:rsidRPr="000405AA" w:rsidRDefault="00662DF3" w:rsidP="004954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22EA9528" w14:textId="77777777" w:rsidR="00662DF3" w:rsidRPr="000405AA" w:rsidRDefault="00662DF3" w:rsidP="004954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C68D302" w14:textId="77777777" w:rsidR="00662DF3" w:rsidRPr="000405AA" w:rsidRDefault="00662DF3" w:rsidP="0049543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C73C565" w14:textId="77777777" w:rsidR="00662DF3" w:rsidRPr="000405AA" w:rsidRDefault="00662DF3" w:rsidP="004954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0068B373" w14:textId="77777777" w:rsidR="00662DF3" w:rsidRPr="000405AA" w:rsidRDefault="00662DF3" w:rsidP="0049543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14:paraId="4BB8EAB7" w14:textId="77777777" w:rsidR="00662DF3" w:rsidRPr="000405AA" w:rsidRDefault="00662DF3" w:rsidP="004954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10114135" w14:textId="77777777" w:rsidR="00662DF3" w:rsidRPr="000405AA" w:rsidRDefault="00662DF3" w:rsidP="004954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662DF3" w:rsidRPr="000405AA" w14:paraId="19559DFD" w14:textId="77777777" w:rsidTr="00042B24">
        <w:trPr>
          <w:trHeight w:val="20"/>
          <w:tblHeader/>
        </w:trPr>
        <w:tc>
          <w:tcPr>
            <w:tcW w:w="3042" w:type="dxa"/>
          </w:tcPr>
          <w:p w14:paraId="5AFF7AD0" w14:textId="77777777" w:rsidR="00662DF3" w:rsidRPr="000405AA" w:rsidRDefault="00662DF3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16175CF3" w14:textId="77777777" w:rsidR="00662DF3" w:rsidRPr="000405AA" w:rsidRDefault="00662DF3" w:rsidP="0049543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DA1289"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62DF3" w:rsidRPr="000405AA" w14:paraId="105C56E2" w14:textId="77777777" w:rsidTr="001B1FD4">
        <w:trPr>
          <w:cantSplit/>
          <w:trHeight w:val="20"/>
        </w:trPr>
        <w:tc>
          <w:tcPr>
            <w:tcW w:w="3042" w:type="dxa"/>
          </w:tcPr>
          <w:p w14:paraId="049A9FDF" w14:textId="77777777" w:rsidR="00662DF3" w:rsidRPr="000405AA" w:rsidRDefault="00662DF3" w:rsidP="0049543E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18" w:type="dxa"/>
            <w:vAlign w:val="bottom"/>
          </w:tcPr>
          <w:p w14:paraId="3AF3E0E3" w14:textId="77777777" w:rsidR="00662DF3" w:rsidRPr="000405AA" w:rsidRDefault="00662DF3" w:rsidP="004954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9074B1E" w14:textId="77777777" w:rsidR="00662DF3" w:rsidRPr="000405AA" w:rsidRDefault="00662DF3" w:rsidP="004954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7D991E4" w14:textId="77777777" w:rsidR="00662DF3" w:rsidRPr="000405AA" w:rsidRDefault="00662DF3" w:rsidP="0049543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0BEC96C" w14:textId="77777777" w:rsidR="00662DF3" w:rsidRPr="000405AA" w:rsidRDefault="00662DF3" w:rsidP="004954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241F5CC" w14:textId="77777777" w:rsidR="00662DF3" w:rsidRPr="000405AA" w:rsidRDefault="00662DF3" w:rsidP="0049543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77F6A7A" w14:textId="77777777" w:rsidR="00662DF3" w:rsidRPr="000405AA" w:rsidRDefault="00662DF3" w:rsidP="004954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E249C37" w14:textId="77777777" w:rsidR="00662DF3" w:rsidRPr="000405AA" w:rsidRDefault="00662DF3" w:rsidP="0049543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89D846" w14:textId="77777777" w:rsidR="00662DF3" w:rsidRPr="000405AA" w:rsidRDefault="00662DF3" w:rsidP="0049543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C3ADDA9" w14:textId="77777777" w:rsidR="00662DF3" w:rsidRPr="000405AA" w:rsidRDefault="00662DF3" w:rsidP="0049543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5642E8" w14:textId="77777777" w:rsidR="00662DF3" w:rsidRPr="000405AA" w:rsidRDefault="00662DF3" w:rsidP="004954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82" w:type="dxa"/>
            <w:vAlign w:val="bottom"/>
          </w:tcPr>
          <w:p w14:paraId="0D51A60F" w14:textId="77777777" w:rsidR="00662DF3" w:rsidRPr="000405AA" w:rsidRDefault="00662DF3" w:rsidP="0049543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4795A" w:rsidRPr="000405AA" w14:paraId="2D3CBC8F" w14:textId="77777777" w:rsidTr="001B1FD4">
        <w:trPr>
          <w:cantSplit/>
          <w:trHeight w:val="20"/>
        </w:trPr>
        <w:tc>
          <w:tcPr>
            <w:tcW w:w="3042" w:type="dxa"/>
          </w:tcPr>
          <w:p w14:paraId="417DCFE1" w14:textId="3452B569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129CB1EC" w14:textId="2B24DA24" w:rsidR="0084795A" w:rsidRPr="000405AA" w:rsidRDefault="00677421" w:rsidP="0084795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2,622</w:t>
            </w:r>
          </w:p>
        </w:tc>
        <w:tc>
          <w:tcPr>
            <w:tcW w:w="180" w:type="dxa"/>
            <w:vAlign w:val="bottom"/>
          </w:tcPr>
          <w:p w14:paraId="206273A4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BFB2A4C" w14:textId="0EECDE82" w:rsidR="0084795A" w:rsidRPr="000405AA" w:rsidRDefault="00677421" w:rsidP="0084795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(524)</w:t>
            </w:r>
          </w:p>
        </w:tc>
        <w:tc>
          <w:tcPr>
            <w:tcW w:w="180" w:type="dxa"/>
          </w:tcPr>
          <w:p w14:paraId="6D92B000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F76DCB9" w14:textId="46A69F56" w:rsidR="0084795A" w:rsidRPr="000405AA" w:rsidRDefault="00677421" w:rsidP="0084795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2,098</w:t>
            </w:r>
          </w:p>
        </w:tc>
        <w:tc>
          <w:tcPr>
            <w:tcW w:w="180" w:type="dxa"/>
          </w:tcPr>
          <w:p w14:paraId="7DFE6E42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4D8DE01" w14:textId="56A2621B" w:rsidR="0084795A" w:rsidRPr="000405AA" w:rsidRDefault="0084795A" w:rsidP="0084795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7,187</w:t>
            </w:r>
          </w:p>
        </w:tc>
        <w:tc>
          <w:tcPr>
            <w:tcW w:w="180" w:type="dxa"/>
            <w:vAlign w:val="bottom"/>
          </w:tcPr>
          <w:p w14:paraId="2EC981F0" w14:textId="77777777" w:rsidR="0084795A" w:rsidRPr="000405AA" w:rsidRDefault="0084795A" w:rsidP="0084795A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38AA929" w14:textId="7B673AAD" w:rsidR="0084795A" w:rsidRPr="000405AA" w:rsidRDefault="0084795A" w:rsidP="0084795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(1,437)</w:t>
            </w:r>
          </w:p>
        </w:tc>
        <w:tc>
          <w:tcPr>
            <w:tcW w:w="180" w:type="dxa"/>
          </w:tcPr>
          <w:p w14:paraId="79883C9E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7A8A7879" w14:textId="1BDE2E79" w:rsidR="0084795A" w:rsidRPr="000405AA" w:rsidRDefault="0084795A" w:rsidP="0084795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5,750</w:t>
            </w:r>
          </w:p>
        </w:tc>
      </w:tr>
      <w:tr w:rsidR="0084795A" w:rsidRPr="000405AA" w14:paraId="1BE571CF" w14:textId="77777777" w:rsidTr="001B1FD4">
        <w:trPr>
          <w:cantSplit/>
          <w:trHeight w:val="20"/>
        </w:trPr>
        <w:tc>
          <w:tcPr>
            <w:tcW w:w="3042" w:type="dxa"/>
          </w:tcPr>
          <w:p w14:paraId="0E1A8482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A1870" w14:textId="20651012" w:rsidR="0084795A" w:rsidRPr="000405AA" w:rsidRDefault="00677421" w:rsidP="0084795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2,622</w:t>
            </w:r>
          </w:p>
        </w:tc>
        <w:tc>
          <w:tcPr>
            <w:tcW w:w="180" w:type="dxa"/>
            <w:vAlign w:val="bottom"/>
          </w:tcPr>
          <w:p w14:paraId="5D6856C7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D6052F" w14:textId="335D11E9" w:rsidR="0084795A" w:rsidRPr="000405AA" w:rsidRDefault="00677421" w:rsidP="0084795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(524)</w:t>
            </w:r>
          </w:p>
        </w:tc>
        <w:tc>
          <w:tcPr>
            <w:tcW w:w="180" w:type="dxa"/>
            <w:vAlign w:val="bottom"/>
          </w:tcPr>
          <w:p w14:paraId="5B919D56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4DCE18" w14:textId="50DA59C1" w:rsidR="0084795A" w:rsidRPr="000405AA" w:rsidRDefault="00677421" w:rsidP="0084795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2,098</w:t>
            </w:r>
          </w:p>
        </w:tc>
        <w:tc>
          <w:tcPr>
            <w:tcW w:w="180" w:type="dxa"/>
            <w:vAlign w:val="bottom"/>
          </w:tcPr>
          <w:p w14:paraId="4FE87776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3BD6BD" w14:textId="4847E59A" w:rsidR="0084795A" w:rsidRPr="000405AA" w:rsidRDefault="0084795A" w:rsidP="0084795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7,187</w:t>
            </w:r>
          </w:p>
        </w:tc>
        <w:tc>
          <w:tcPr>
            <w:tcW w:w="180" w:type="dxa"/>
            <w:vAlign w:val="bottom"/>
          </w:tcPr>
          <w:p w14:paraId="26A9E794" w14:textId="77777777" w:rsidR="0084795A" w:rsidRPr="000405AA" w:rsidRDefault="0084795A" w:rsidP="0084795A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25E737" w14:textId="7D8AA3F0" w:rsidR="0084795A" w:rsidRPr="000405AA" w:rsidRDefault="0084795A" w:rsidP="0084795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(1,437)</w:t>
            </w:r>
          </w:p>
        </w:tc>
        <w:tc>
          <w:tcPr>
            <w:tcW w:w="180" w:type="dxa"/>
            <w:vAlign w:val="bottom"/>
          </w:tcPr>
          <w:p w14:paraId="4C2409A3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929832" w14:textId="465F4B14" w:rsidR="0084795A" w:rsidRPr="000405AA" w:rsidRDefault="0084795A" w:rsidP="0084795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5,750</w:t>
            </w:r>
          </w:p>
        </w:tc>
      </w:tr>
    </w:tbl>
    <w:p w14:paraId="4C4BDC27" w14:textId="77777777" w:rsidR="002857BE" w:rsidRPr="000405AA" w:rsidRDefault="002857BE" w:rsidP="00E16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96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957"/>
      </w:tblGrid>
      <w:tr w:rsidR="000B5AEF" w:rsidRPr="000405AA" w14:paraId="6D1C3CCE" w14:textId="77777777" w:rsidTr="001B1FD4">
        <w:trPr>
          <w:trHeight w:val="20"/>
          <w:tblHeader/>
        </w:trPr>
        <w:tc>
          <w:tcPr>
            <w:tcW w:w="3060" w:type="dxa"/>
          </w:tcPr>
          <w:p w14:paraId="1549A8BA" w14:textId="77777777" w:rsidR="000B5AEF" w:rsidRPr="000405AA" w:rsidRDefault="000B5AEF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45DA91E8" w14:textId="77777777" w:rsidR="000B5AEF" w:rsidRPr="000405AA" w:rsidRDefault="000B5AEF" w:rsidP="007D0066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0405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84795A" w:rsidRPr="000405AA" w14:paraId="031113D2" w14:textId="77777777" w:rsidTr="001B1FD4">
        <w:trPr>
          <w:trHeight w:val="20"/>
          <w:tblHeader/>
        </w:trPr>
        <w:tc>
          <w:tcPr>
            <w:tcW w:w="3060" w:type="dxa"/>
            <w:vMerge w:val="restart"/>
            <w:vAlign w:val="bottom"/>
          </w:tcPr>
          <w:p w14:paraId="6F55AEA2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147" w:type="dxa"/>
            <w:gridSpan w:val="5"/>
          </w:tcPr>
          <w:p w14:paraId="45196A2C" w14:textId="4694CE6E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7B0AF46B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3" w:type="dxa"/>
            <w:gridSpan w:val="5"/>
          </w:tcPr>
          <w:p w14:paraId="6E4FB649" w14:textId="45E1E5BA" w:rsidR="0084795A" w:rsidRPr="000405AA" w:rsidRDefault="0084795A" w:rsidP="0084795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4795A" w:rsidRPr="000405AA" w14:paraId="1A7A967E" w14:textId="77777777" w:rsidTr="001B1FD4">
        <w:trPr>
          <w:trHeight w:val="20"/>
          <w:tblHeader/>
        </w:trPr>
        <w:tc>
          <w:tcPr>
            <w:tcW w:w="3060" w:type="dxa"/>
            <w:vMerge/>
          </w:tcPr>
          <w:p w14:paraId="41321829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vAlign w:val="bottom"/>
          </w:tcPr>
          <w:p w14:paraId="39D5B191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5609DBE5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345C053" w14:textId="77777777" w:rsidR="0084795A" w:rsidRPr="000405AA" w:rsidRDefault="0084795A" w:rsidP="008479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35F00BB7" w14:textId="7C08015B" w:rsidR="0084795A" w:rsidRPr="000405AA" w:rsidRDefault="00D25A2A" w:rsidP="008479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  <w:r w:rsidR="00F36052"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4FE43F8" w14:textId="77777777" w:rsidR="0084795A" w:rsidRPr="000405AA" w:rsidRDefault="0084795A" w:rsidP="008479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39826ECA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5BE11239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485028D" w14:textId="77777777" w:rsidR="0084795A" w:rsidRPr="000405AA" w:rsidRDefault="0084795A" w:rsidP="008479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5DBFC000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2035A59B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51EEA79" w14:textId="77777777" w:rsidR="0084795A" w:rsidRPr="000405AA" w:rsidRDefault="0084795A" w:rsidP="008479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4E160284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80" w:type="dxa"/>
            <w:vAlign w:val="bottom"/>
          </w:tcPr>
          <w:p w14:paraId="3D6B64A2" w14:textId="77777777" w:rsidR="0084795A" w:rsidRPr="000405AA" w:rsidRDefault="0084795A" w:rsidP="008479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5C007D28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19CE4D5D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84795A" w:rsidRPr="000405AA" w14:paraId="15EB814C" w14:textId="77777777" w:rsidTr="001B1FD4">
        <w:trPr>
          <w:trHeight w:val="20"/>
          <w:tblHeader/>
        </w:trPr>
        <w:tc>
          <w:tcPr>
            <w:tcW w:w="3060" w:type="dxa"/>
          </w:tcPr>
          <w:p w14:paraId="6BEC31F8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5F45DAE6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4795A" w:rsidRPr="000405AA" w14:paraId="12CA0336" w14:textId="77777777" w:rsidTr="001B1FD4">
        <w:trPr>
          <w:cantSplit/>
          <w:trHeight w:val="20"/>
        </w:trPr>
        <w:tc>
          <w:tcPr>
            <w:tcW w:w="3060" w:type="dxa"/>
          </w:tcPr>
          <w:p w14:paraId="06CC0EFD" w14:textId="77777777" w:rsidR="0084795A" w:rsidRPr="000405AA" w:rsidRDefault="0084795A" w:rsidP="0084795A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61" w:type="dxa"/>
            <w:vAlign w:val="bottom"/>
          </w:tcPr>
          <w:p w14:paraId="5D67B33C" w14:textId="77777777" w:rsidR="0084795A" w:rsidRPr="000405AA" w:rsidRDefault="0084795A" w:rsidP="0084795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E53EEE5" w14:textId="77777777" w:rsidR="0084795A" w:rsidRPr="000405AA" w:rsidRDefault="0084795A" w:rsidP="00847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2500A8D3" w14:textId="77777777" w:rsidR="0084795A" w:rsidRPr="000405AA" w:rsidRDefault="0084795A" w:rsidP="008479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597435" w14:textId="77777777" w:rsidR="0084795A" w:rsidRPr="000405AA" w:rsidRDefault="0084795A" w:rsidP="00847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73CBC8A7" w14:textId="77777777" w:rsidR="0084795A" w:rsidRPr="000405AA" w:rsidRDefault="0084795A" w:rsidP="008479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BDD9FBB" w14:textId="77777777" w:rsidR="0084795A" w:rsidRPr="000405AA" w:rsidRDefault="0084795A" w:rsidP="00847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045CCE2" w14:textId="77777777" w:rsidR="0084795A" w:rsidRPr="000405AA" w:rsidRDefault="0084795A" w:rsidP="008479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D1CF00" w14:textId="77777777" w:rsidR="0084795A" w:rsidRPr="000405AA" w:rsidRDefault="0084795A" w:rsidP="008479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0BFEDEC3" w14:textId="77777777" w:rsidR="0084795A" w:rsidRPr="000405AA" w:rsidRDefault="0084795A" w:rsidP="008479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BB49550" w14:textId="77777777" w:rsidR="0084795A" w:rsidRPr="000405AA" w:rsidRDefault="0084795A" w:rsidP="00847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69D1056D" w14:textId="77777777" w:rsidR="0084795A" w:rsidRPr="000405AA" w:rsidRDefault="0084795A" w:rsidP="008479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4795A" w:rsidRPr="000405AA" w14:paraId="17B238E0" w14:textId="77777777" w:rsidTr="001B1FD4">
        <w:trPr>
          <w:cantSplit/>
          <w:trHeight w:val="20"/>
        </w:trPr>
        <w:tc>
          <w:tcPr>
            <w:tcW w:w="3060" w:type="dxa"/>
          </w:tcPr>
          <w:p w14:paraId="6AE9F592" w14:textId="32F79B39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B437C5"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vAlign w:val="bottom"/>
          </w:tcPr>
          <w:p w14:paraId="2C7EE2C4" w14:textId="5D643737" w:rsidR="0084795A" w:rsidRPr="000405AA" w:rsidRDefault="00B437C5" w:rsidP="0084795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77421"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1,433</w:t>
            </w: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ACE5571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78B09A87" w14:textId="10541B47" w:rsidR="0084795A" w:rsidRPr="000405AA" w:rsidRDefault="00677421" w:rsidP="0084795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287</w:t>
            </w:r>
          </w:p>
        </w:tc>
        <w:tc>
          <w:tcPr>
            <w:tcW w:w="180" w:type="dxa"/>
          </w:tcPr>
          <w:p w14:paraId="2A251C03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6CB07960" w14:textId="68B4CA74" w:rsidR="0084795A" w:rsidRPr="000405AA" w:rsidRDefault="00B437C5" w:rsidP="0084795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77421"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1,14</w:t>
            </w:r>
            <w:r w:rsidR="00ED6B80"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92D535B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6AE3B115" w14:textId="4A9D3669" w:rsidR="0084795A" w:rsidRPr="000405AA" w:rsidRDefault="0084795A" w:rsidP="0084795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2,257</w:t>
            </w:r>
          </w:p>
        </w:tc>
        <w:tc>
          <w:tcPr>
            <w:tcW w:w="180" w:type="dxa"/>
            <w:vAlign w:val="bottom"/>
          </w:tcPr>
          <w:p w14:paraId="3C0D6977" w14:textId="77777777" w:rsidR="0084795A" w:rsidRPr="000405AA" w:rsidRDefault="0084795A" w:rsidP="0084795A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6993D75D" w14:textId="20F4F3C2" w:rsidR="0084795A" w:rsidRPr="000405AA" w:rsidRDefault="0084795A" w:rsidP="0084795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(451)</w:t>
            </w:r>
          </w:p>
        </w:tc>
        <w:tc>
          <w:tcPr>
            <w:tcW w:w="180" w:type="dxa"/>
          </w:tcPr>
          <w:p w14:paraId="67BA0285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65FF8C32" w14:textId="346F1A9F" w:rsidR="0084795A" w:rsidRPr="000405AA" w:rsidRDefault="0084795A" w:rsidP="0084795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1,806</w:t>
            </w:r>
          </w:p>
        </w:tc>
      </w:tr>
      <w:tr w:rsidR="0084795A" w:rsidRPr="000405AA" w14:paraId="7F8596E5" w14:textId="77777777" w:rsidTr="001B1FD4">
        <w:trPr>
          <w:cantSplit/>
          <w:trHeight w:val="20"/>
        </w:trPr>
        <w:tc>
          <w:tcPr>
            <w:tcW w:w="3060" w:type="dxa"/>
          </w:tcPr>
          <w:p w14:paraId="2B3CB3A1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4018D" w14:textId="4169871F" w:rsidR="0084795A" w:rsidRPr="000405AA" w:rsidRDefault="00B437C5" w:rsidP="0084795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77421"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1,433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47C64CD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3D97F" w14:textId="5A85B2AB" w:rsidR="0084795A" w:rsidRPr="000405AA" w:rsidRDefault="00677421" w:rsidP="0084795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287</w:t>
            </w:r>
          </w:p>
        </w:tc>
        <w:tc>
          <w:tcPr>
            <w:tcW w:w="180" w:type="dxa"/>
            <w:vAlign w:val="bottom"/>
          </w:tcPr>
          <w:p w14:paraId="272BD2DA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44B675" w14:textId="667A349E" w:rsidR="0084795A" w:rsidRPr="000405AA" w:rsidRDefault="00B437C5" w:rsidP="0084795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77421"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1,146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218885D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3413CF" w14:textId="7CCC5411" w:rsidR="0084795A" w:rsidRPr="000405AA" w:rsidRDefault="0084795A" w:rsidP="0084795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2,257</w:t>
            </w:r>
          </w:p>
        </w:tc>
        <w:tc>
          <w:tcPr>
            <w:tcW w:w="180" w:type="dxa"/>
            <w:vAlign w:val="bottom"/>
          </w:tcPr>
          <w:p w14:paraId="22E88C46" w14:textId="77777777" w:rsidR="0084795A" w:rsidRPr="000405AA" w:rsidRDefault="0084795A" w:rsidP="0084795A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A1A03" w14:textId="4173E58E" w:rsidR="0084795A" w:rsidRPr="000405AA" w:rsidRDefault="0084795A" w:rsidP="0084795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(451)</w:t>
            </w:r>
          </w:p>
        </w:tc>
        <w:tc>
          <w:tcPr>
            <w:tcW w:w="180" w:type="dxa"/>
            <w:vAlign w:val="bottom"/>
          </w:tcPr>
          <w:p w14:paraId="71A4CD50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5694D" w14:textId="5481E7E7" w:rsidR="0084795A" w:rsidRPr="000405AA" w:rsidRDefault="0084795A" w:rsidP="0084795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1,806</w:t>
            </w:r>
          </w:p>
        </w:tc>
      </w:tr>
    </w:tbl>
    <w:p w14:paraId="42FACCEC" w14:textId="77777777" w:rsidR="000B5AEF" w:rsidRPr="000405AA" w:rsidRDefault="000B5AEF" w:rsidP="009E7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A2477D" w:rsidRPr="000405AA" w14:paraId="330FADAA" w14:textId="77777777" w:rsidTr="00E16838">
        <w:tc>
          <w:tcPr>
            <w:tcW w:w="4410" w:type="dxa"/>
            <w:gridSpan w:val="2"/>
          </w:tcPr>
          <w:p w14:paraId="2A944BC8" w14:textId="77777777" w:rsidR="00A2477D" w:rsidRPr="000405AA" w:rsidRDefault="00A2477D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30" w:type="dxa"/>
            <w:gridSpan w:val="7"/>
          </w:tcPr>
          <w:p w14:paraId="162C0D87" w14:textId="77777777" w:rsidR="00A2477D" w:rsidRPr="000405AA" w:rsidRDefault="00A2477D" w:rsidP="00A24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0405A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A2477D" w:rsidRPr="000405AA" w14:paraId="548710D8" w14:textId="77777777" w:rsidTr="00E16838">
        <w:tc>
          <w:tcPr>
            <w:tcW w:w="4140" w:type="dxa"/>
          </w:tcPr>
          <w:p w14:paraId="7B862061" w14:textId="77777777" w:rsidR="00A2477D" w:rsidRPr="000405AA" w:rsidRDefault="00A2477D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953055" w14:textId="77777777" w:rsidR="00A2477D" w:rsidRPr="000405AA" w:rsidRDefault="00A2477D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6D6C19E6" w14:textId="2EB20EB0" w:rsidR="00A2477D" w:rsidRPr="000405AA" w:rsidRDefault="0084795A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72A7168" w14:textId="77777777" w:rsidR="00A2477D" w:rsidRPr="000405AA" w:rsidRDefault="00A2477D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624D8F80" w14:textId="0E4ECC30" w:rsidR="00A2477D" w:rsidRPr="000405AA" w:rsidRDefault="0084795A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A2477D" w:rsidRPr="000405AA" w14:paraId="7613292C" w14:textId="77777777" w:rsidTr="00E16838">
        <w:tc>
          <w:tcPr>
            <w:tcW w:w="4140" w:type="dxa"/>
          </w:tcPr>
          <w:p w14:paraId="5C9E0529" w14:textId="77777777" w:rsidR="00A2477D" w:rsidRPr="000405AA" w:rsidRDefault="00A2477D" w:rsidP="00A24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8D5CE" w14:textId="77777777" w:rsidR="00A2477D" w:rsidRPr="000405AA" w:rsidRDefault="00A2477D" w:rsidP="00A24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06F067E" w14:textId="77777777" w:rsidR="00A2477D" w:rsidRPr="000405AA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58F4A1" w14:textId="77777777" w:rsidR="00A2477D" w:rsidRPr="000405AA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5AD8AB2" w14:textId="77777777" w:rsidR="00A2477D" w:rsidRPr="000405AA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AEB011" w14:textId="77777777" w:rsidR="00A2477D" w:rsidRPr="000405AA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1A58179" w14:textId="77777777" w:rsidR="00A2477D" w:rsidRPr="000405AA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564DE31" w14:textId="77777777" w:rsidR="00A2477D" w:rsidRPr="000405AA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9ACD277" w14:textId="77777777" w:rsidR="00A2477D" w:rsidRPr="000405AA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477D" w:rsidRPr="000405AA" w14:paraId="18857170" w14:textId="77777777" w:rsidTr="00E16838">
        <w:tc>
          <w:tcPr>
            <w:tcW w:w="4140" w:type="dxa"/>
          </w:tcPr>
          <w:p w14:paraId="581F6642" w14:textId="77777777" w:rsidR="00A2477D" w:rsidRPr="000405AA" w:rsidRDefault="00A2477D" w:rsidP="00A24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A2D3C2" w14:textId="77777777" w:rsidR="00A2477D" w:rsidRPr="000405AA" w:rsidRDefault="00A2477D" w:rsidP="00A24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CA294E3" w14:textId="77777777" w:rsidR="00A2477D" w:rsidRPr="000405AA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36B963" w14:textId="77777777" w:rsidR="00A2477D" w:rsidRPr="000405AA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72B42E" w14:textId="77777777" w:rsidR="00A2477D" w:rsidRPr="000405AA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5576F870" w14:textId="77777777" w:rsidR="00A2477D" w:rsidRPr="000405AA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25D593" w14:textId="77777777" w:rsidR="00A2477D" w:rsidRPr="000405AA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67F5007" w14:textId="77777777" w:rsidR="00A2477D" w:rsidRPr="000405AA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D2DFE66" w14:textId="77777777" w:rsidR="00A2477D" w:rsidRPr="000405AA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4795A" w:rsidRPr="000405AA" w14:paraId="60C5BB64" w14:textId="77777777" w:rsidTr="00E16838">
        <w:tc>
          <w:tcPr>
            <w:tcW w:w="4410" w:type="dxa"/>
            <w:gridSpan w:val="2"/>
          </w:tcPr>
          <w:p w14:paraId="525D9C32" w14:textId="5EC150FD" w:rsidR="0084795A" w:rsidRPr="000405AA" w:rsidRDefault="0012340D" w:rsidP="00847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ขาดทุน</w:t>
            </w:r>
          </w:p>
        </w:tc>
        <w:tc>
          <w:tcPr>
            <w:tcW w:w="1080" w:type="dxa"/>
            <w:vAlign w:val="bottom"/>
          </w:tcPr>
          <w:p w14:paraId="6C3E0114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BC5115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07F4CFF" w14:textId="4B7FBD97" w:rsidR="0084795A" w:rsidRPr="000405AA" w:rsidRDefault="00FD593E" w:rsidP="00E52598">
            <w:pPr>
              <w:pStyle w:val="acctfourfigures"/>
              <w:tabs>
                <w:tab w:val="clear" w:pos="765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</w:t>
            </w:r>
            <w:r w:rsidR="004E1D86"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4D75CC"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E1D86"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898</w:t>
            </w: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EB9BF95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F79503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31C84C9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81ECDB0" w14:textId="5A16CBCF" w:rsidR="0084795A" w:rsidRPr="000405AA" w:rsidRDefault="0084795A" w:rsidP="00B26A6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(84,489)</w:t>
            </w:r>
          </w:p>
        </w:tc>
      </w:tr>
      <w:tr w:rsidR="0084795A" w:rsidRPr="000405AA" w14:paraId="3BB0A7A1" w14:textId="77777777" w:rsidTr="00371F59">
        <w:tc>
          <w:tcPr>
            <w:tcW w:w="4140" w:type="dxa"/>
          </w:tcPr>
          <w:p w14:paraId="1CB2DF18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270" w:type="dxa"/>
          </w:tcPr>
          <w:p w14:paraId="1525678D" w14:textId="77777777" w:rsidR="0084795A" w:rsidRPr="000405AA" w:rsidRDefault="0084795A" w:rsidP="00847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0238CE" w14:textId="6686F2D0" w:rsidR="0084795A" w:rsidRPr="000405AA" w:rsidRDefault="00E3686F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0B4A139A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3DEA97A" w14:textId="2F1CFA93" w:rsidR="0084795A" w:rsidRPr="000405AA" w:rsidRDefault="00FD593E" w:rsidP="00E52598">
            <w:pPr>
              <w:pStyle w:val="acctfourfigures"/>
              <w:tabs>
                <w:tab w:val="clear" w:pos="765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</w:t>
            </w:r>
            <w:r w:rsidR="004E1D86"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2,565</w:t>
            </w: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0187F72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DDEEE3" w14:textId="62653005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4B225654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56B026" w14:textId="3B670FEB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(16,911)</w:t>
            </w:r>
          </w:p>
        </w:tc>
      </w:tr>
      <w:tr w:rsidR="0084795A" w:rsidRPr="000405AA" w14:paraId="47190265" w14:textId="77777777" w:rsidTr="00371F59">
        <w:tc>
          <w:tcPr>
            <w:tcW w:w="4140" w:type="dxa"/>
          </w:tcPr>
          <w:p w14:paraId="031B8EDA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270" w:type="dxa"/>
          </w:tcPr>
          <w:p w14:paraId="5343FFFC" w14:textId="77777777" w:rsidR="0084795A" w:rsidRPr="000405AA" w:rsidRDefault="0084795A" w:rsidP="00847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C048A1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AF306A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E129F3" w14:textId="719CB10E" w:rsidR="0084795A" w:rsidRPr="000405AA" w:rsidRDefault="004C5085" w:rsidP="00E52598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677421"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</w:p>
        </w:tc>
        <w:tc>
          <w:tcPr>
            <w:tcW w:w="270" w:type="dxa"/>
          </w:tcPr>
          <w:p w14:paraId="25132825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F7D740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099ADA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86668D" w14:textId="067C9AE9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2,333</w:t>
            </w:r>
          </w:p>
        </w:tc>
      </w:tr>
      <w:tr w:rsidR="0084795A" w:rsidRPr="000405AA" w14:paraId="0AFF2B2E" w14:textId="77777777" w:rsidTr="00E16838">
        <w:tc>
          <w:tcPr>
            <w:tcW w:w="4410" w:type="dxa"/>
            <w:gridSpan w:val="2"/>
            <w:shd w:val="clear" w:color="auto" w:fill="auto"/>
          </w:tcPr>
          <w:p w14:paraId="257DA7FF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ค่าใช้จ่ายที่สามารถนำมาหักภาษีได้เพิ่มเติม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A2AA2A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B6706DD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7F44EC" w14:textId="5829028A" w:rsidR="0084795A" w:rsidRPr="000405AA" w:rsidRDefault="00E84499" w:rsidP="00E52598">
            <w:pPr>
              <w:pStyle w:val="acctfourfigures"/>
              <w:tabs>
                <w:tab w:val="clear" w:pos="765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4E1D86"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1,820</w:t>
            </w: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F83D625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BB1D10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56BD8F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B3137A" w14:textId="72EE1ED8" w:rsidR="0084795A" w:rsidRPr="000405AA" w:rsidRDefault="0084795A" w:rsidP="0084795A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(6,333)</w:t>
            </w:r>
          </w:p>
        </w:tc>
      </w:tr>
      <w:tr w:rsidR="0084795A" w:rsidRPr="000405AA" w14:paraId="272F497E" w14:textId="77777777" w:rsidTr="00E16838">
        <w:tc>
          <w:tcPr>
            <w:tcW w:w="4140" w:type="dxa"/>
            <w:shd w:val="clear" w:color="auto" w:fill="auto"/>
          </w:tcPr>
          <w:p w14:paraId="7A2840D9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ค่าเสื่อมราคา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– 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ส่วนต่ำกว่าทุนจากการซื้อ</w:t>
            </w:r>
          </w:p>
          <w:p w14:paraId="754CCD6C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สินทรัพย์จากบริษัทที่อยู่ภายใต้การควบคุม</w:t>
            </w:r>
          </w:p>
          <w:p w14:paraId="1E71AD89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เดียวกัน</w:t>
            </w:r>
          </w:p>
        </w:tc>
        <w:tc>
          <w:tcPr>
            <w:tcW w:w="270" w:type="dxa"/>
            <w:shd w:val="clear" w:color="auto" w:fill="auto"/>
          </w:tcPr>
          <w:p w14:paraId="0A1B19A5" w14:textId="77777777" w:rsidR="0084795A" w:rsidRPr="000405AA" w:rsidRDefault="0084795A" w:rsidP="00847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37D3F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D8BD78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9676E" w14:textId="3BEEFE16" w:rsidR="0084795A" w:rsidRPr="000405AA" w:rsidRDefault="00855D90" w:rsidP="00E52598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58</w:t>
            </w:r>
            <w:r w:rsidR="00DB2676" w:rsidRPr="000405A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231C1B3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0C898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7C3D84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0EA09" w14:textId="4CB6A353" w:rsidR="0084795A" w:rsidRPr="000405AA" w:rsidRDefault="0084795A" w:rsidP="0084795A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84795A" w:rsidRPr="000405AA" w14:paraId="022BF7AE" w14:textId="77777777" w:rsidTr="00E16838">
        <w:tc>
          <w:tcPr>
            <w:tcW w:w="4140" w:type="dxa"/>
            <w:shd w:val="clear" w:color="auto" w:fill="auto"/>
          </w:tcPr>
          <w:p w14:paraId="5C2321AA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ACF6E1E" w14:textId="77777777" w:rsidR="0084795A" w:rsidRPr="000405AA" w:rsidRDefault="0084795A" w:rsidP="00847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C05C4D" w14:textId="0D3504A3" w:rsidR="0084795A" w:rsidRPr="000405AA" w:rsidRDefault="006A57A4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E1D86"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4D75CC"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4E1D86"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8A1C2EC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BFC67A" w14:textId="189F839F" w:rsidR="0084795A" w:rsidRPr="000405AA" w:rsidRDefault="00E84499" w:rsidP="00E52598">
            <w:pPr>
              <w:pStyle w:val="acctfourfigures"/>
              <w:tabs>
                <w:tab w:val="clear" w:pos="765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677421"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23,31</w:t>
            </w:r>
            <w:r w:rsidR="00DB2676"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82E2225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E0A79A" w14:textId="63377EF8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24.7</w:t>
            </w:r>
          </w:p>
        </w:tc>
        <w:tc>
          <w:tcPr>
            <w:tcW w:w="270" w:type="dxa"/>
            <w:shd w:val="clear" w:color="auto" w:fill="auto"/>
          </w:tcPr>
          <w:p w14:paraId="018AA7B3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502F1B" w14:textId="4C5F6539" w:rsidR="0084795A" w:rsidRPr="000405AA" w:rsidRDefault="0084795A" w:rsidP="0084795A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(20,834)</w:t>
            </w:r>
          </w:p>
        </w:tc>
      </w:tr>
    </w:tbl>
    <w:p w14:paraId="6BC9771F" w14:textId="77777777" w:rsidR="00583FA1" w:rsidRPr="000405AA" w:rsidRDefault="00583FA1" w:rsidP="009E7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0" w:type="auto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4B546E" w:rsidRPr="000405AA" w14:paraId="34E88FBF" w14:textId="77777777" w:rsidTr="0084795A">
        <w:trPr>
          <w:tblHeader/>
        </w:trPr>
        <w:tc>
          <w:tcPr>
            <w:tcW w:w="4410" w:type="dxa"/>
            <w:gridSpan w:val="2"/>
          </w:tcPr>
          <w:p w14:paraId="2AEBC0D9" w14:textId="77777777" w:rsidR="004B546E" w:rsidRPr="000405AA" w:rsidRDefault="004B546E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30" w:type="dxa"/>
            <w:gridSpan w:val="7"/>
          </w:tcPr>
          <w:p w14:paraId="3152147B" w14:textId="77777777" w:rsidR="004B546E" w:rsidRPr="000405AA" w:rsidRDefault="004B546E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0405AA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4795A" w:rsidRPr="000405AA" w14:paraId="3ECFE7F9" w14:textId="77777777" w:rsidTr="0084795A">
        <w:trPr>
          <w:tblHeader/>
        </w:trPr>
        <w:tc>
          <w:tcPr>
            <w:tcW w:w="4140" w:type="dxa"/>
          </w:tcPr>
          <w:p w14:paraId="58DF5CCA" w14:textId="77777777" w:rsidR="0084795A" w:rsidRPr="000405AA" w:rsidRDefault="0084795A" w:rsidP="00847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F79963" w14:textId="77777777" w:rsidR="0084795A" w:rsidRPr="000405AA" w:rsidRDefault="0084795A" w:rsidP="00847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34C422F0" w14:textId="11FC3BD4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37D1EF6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5219B209" w14:textId="6F77210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84795A" w:rsidRPr="000405AA" w14:paraId="6F7BF935" w14:textId="77777777" w:rsidTr="0084795A">
        <w:trPr>
          <w:tblHeader/>
        </w:trPr>
        <w:tc>
          <w:tcPr>
            <w:tcW w:w="4140" w:type="dxa"/>
          </w:tcPr>
          <w:p w14:paraId="49031A17" w14:textId="77777777" w:rsidR="0084795A" w:rsidRPr="000405AA" w:rsidRDefault="0084795A" w:rsidP="00847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0CCE02" w14:textId="77777777" w:rsidR="0084795A" w:rsidRPr="000405AA" w:rsidRDefault="0084795A" w:rsidP="00847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147DA8C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C981310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1201D5D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8133661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419E68E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AE9BB8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598BC49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795A" w:rsidRPr="000405AA" w14:paraId="0B9AE067" w14:textId="77777777" w:rsidTr="0084795A">
        <w:trPr>
          <w:tblHeader/>
        </w:trPr>
        <w:tc>
          <w:tcPr>
            <w:tcW w:w="4140" w:type="dxa"/>
          </w:tcPr>
          <w:p w14:paraId="02146B68" w14:textId="77777777" w:rsidR="0084795A" w:rsidRPr="000405AA" w:rsidRDefault="0084795A" w:rsidP="00847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691FB7" w14:textId="77777777" w:rsidR="0084795A" w:rsidRPr="000405AA" w:rsidRDefault="0084795A" w:rsidP="00847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FF28C65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700D22A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58B5612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0D71CEF4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21D1505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BC4B5E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2A413DE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4795A" w:rsidRPr="000405AA" w14:paraId="19BDAF2B" w14:textId="77777777" w:rsidTr="0084795A">
        <w:tc>
          <w:tcPr>
            <w:tcW w:w="4410" w:type="dxa"/>
            <w:gridSpan w:val="2"/>
          </w:tcPr>
          <w:p w14:paraId="4F9F7E19" w14:textId="77777777" w:rsidR="0084795A" w:rsidRPr="000405AA" w:rsidRDefault="0084795A" w:rsidP="00847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กำไร (ขาดทุน) ก่อนภาษีเงินได้</w:t>
            </w:r>
          </w:p>
        </w:tc>
        <w:tc>
          <w:tcPr>
            <w:tcW w:w="1080" w:type="dxa"/>
            <w:vAlign w:val="bottom"/>
          </w:tcPr>
          <w:p w14:paraId="34B56524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F5EAAC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E38A518" w14:textId="08F93E28" w:rsidR="0084795A" w:rsidRPr="000405AA" w:rsidRDefault="004E1D86" w:rsidP="0024432C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4,562</w:t>
            </w:r>
          </w:p>
        </w:tc>
        <w:tc>
          <w:tcPr>
            <w:tcW w:w="270" w:type="dxa"/>
          </w:tcPr>
          <w:p w14:paraId="6E227709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3D94FF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89D6E0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70519DA" w14:textId="61F4B0DE" w:rsidR="0084795A" w:rsidRPr="000405AA" w:rsidRDefault="0084795A" w:rsidP="0084795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25,55</w:t>
            </w:r>
            <w:r w:rsidR="004E514A"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84795A" w:rsidRPr="000405AA" w14:paraId="1B61DBBD" w14:textId="77777777" w:rsidTr="0084795A">
        <w:tc>
          <w:tcPr>
            <w:tcW w:w="4140" w:type="dxa"/>
          </w:tcPr>
          <w:p w14:paraId="1CF5B88D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270" w:type="dxa"/>
          </w:tcPr>
          <w:p w14:paraId="19B5A7FB" w14:textId="77777777" w:rsidR="0084795A" w:rsidRPr="000405AA" w:rsidRDefault="0084795A" w:rsidP="00847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FA08D8" w14:textId="22D04E5E" w:rsidR="0084795A" w:rsidRPr="000405AA" w:rsidRDefault="0007659C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5B323D4E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166B653" w14:textId="4D190A56" w:rsidR="0084795A" w:rsidRPr="000405AA" w:rsidRDefault="004E1D86" w:rsidP="0024432C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912</w:t>
            </w:r>
          </w:p>
        </w:tc>
        <w:tc>
          <w:tcPr>
            <w:tcW w:w="270" w:type="dxa"/>
          </w:tcPr>
          <w:p w14:paraId="4C6D5196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DFD39E" w14:textId="635EF050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5DC60BFE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C706F0" w14:textId="5174096A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(5,111)</w:t>
            </w:r>
          </w:p>
        </w:tc>
      </w:tr>
      <w:tr w:rsidR="0084795A" w:rsidRPr="000405AA" w14:paraId="6A97C7D0" w14:textId="77777777" w:rsidTr="0084795A">
        <w:tc>
          <w:tcPr>
            <w:tcW w:w="4140" w:type="dxa"/>
          </w:tcPr>
          <w:p w14:paraId="14379E21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270" w:type="dxa"/>
          </w:tcPr>
          <w:p w14:paraId="34BA21DE" w14:textId="77777777" w:rsidR="0084795A" w:rsidRPr="000405AA" w:rsidRDefault="0084795A" w:rsidP="00847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B21F3B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65159E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FB198E" w14:textId="3F3DA8EA" w:rsidR="0084795A" w:rsidRPr="000405AA" w:rsidRDefault="00CE31A4" w:rsidP="0024432C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9</w:t>
            </w:r>
            <w:r w:rsidR="004E1D86" w:rsidRPr="000405A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710172F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561B32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5E450E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8BCF2E" w14:textId="0F85B5BF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180</w:t>
            </w:r>
          </w:p>
        </w:tc>
      </w:tr>
      <w:tr w:rsidR="0084795A" w:rsidRPr="000405AA" w14:paraId="5C4E19B8" w14:textId="77777777" w:rsidTr="0084795A">
        <w:tc>
          <w:tcPr>
            <w:tcW w:w="4410" w:type="dxa"/>
            <w:gridSpan w:val="2"/>
            <w:shd w:val="clear" w:color="auto" w:fill="auto"/>
          </w:tcPr>
          <w:p w14:paraId="5BD967ED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ค่าใช้จ่ายที่สามารถนำมาหักภาษีได้เพิ่มเติม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74E87B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079A6A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BBA549" w14:textId="612A20D1" w:rsidR="0084795A" w:rsidRPr="000405AA" w:rsidRDefault="00982B46" w:rsidP="00982B46">
            <w:pPr>
              <w:pStyle w:val="acctfourfigures"/>
              <w:tabs>
                <w:tab w:val="clear" w:pos="765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</w:t>
            </w:r>
            <w:r w:rsidR="004E1D86"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5C08DA8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0718FC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65642CF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4DA8B6" w14:textId="4E40E702" w:rsidR="0084795A" w:rsidRPr="000405AA" w:rsidRDefault="0084795A" w:rsidP="0084795A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4795A" w:rsidRPr="000405AA" w14:paraId="47268CFA" w14:textId="77777777" w:rsidTr="0084795A">
        <w:tc>
          <w:tcPr>
            <w:tcW w:w="4410" w:type="dxa"/>
            <w:gridSpan w:val="2"/>
            <w:shd w:val="clear" w:color="auto" w:fill="auto"/>
          </w:tcPr>
          <w:p w14:paraId="3B3D8C40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รายได้เงินปันผลที่ได้รับยกเว้นภาษี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3A3603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36E4DC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F6A89B" w14:textId="0094C30D" w:rsidR="0084795A" w:rsidRPr="000405AA" w:rsidRDefault="00982B46" w:rsidP="00982B46">
            <w:pPr>
              <w:pStyle w:val="acctfourfigures"/>
              <w:tabs>
                <w:tab w:val="clear" w:pos="765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(148)</w:t>
            </w:r>
          </w:p>
        </w:tc>
        <w:tc>
          <w:tcPr>
            <w:tcW w:w="270" w:type="dxa"/>
            <w:shd w:val="clear" w:color="auto" w:fill="auto"/>
          </w:tcPr>
          <w:p w14:paraId="58AF3699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CE61D3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8BB81E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230FEB" w14:textId="1A57F375" w:rsidR="0084795A" w:rsidRPr="000405AA" w:rsidRDefault="0084795A" w:rsidP="0084795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(148)</w:t>
            </w:r>
          </w:p>
        </w:tc>
      </w:tr>
      <w:tr w:rsidR="0084795A" w:rsidRPr="000405AA" w14:paraId="26174C13" w14:textId="77777777" w:rsidTr="0084795A">
        <w:tc>
          <w:tcPr>
            <w:tcW w:w="4140" w:type="dxa"/>
            <w:shd w:val="clear" w:color="auto" w:fill="auto"/>
          </w:tcPr>
          <w:p w14:paraId="2CFB2E29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3B269E7B" w14:textId="77777777" w:rsidR="0084795A" w:rsidRPr="000405AA" w:rsidRDefault="0084795A" w:rsidP="00847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9AA861" w14:textId="5939A03E" w:rsidR="0084795A" w:rsidRPr="000405AA" w:rsidRDefault="00366035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4E1D86"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</w:t>
            </w:r>
            <w:r w:rsidR="004D75CC"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="004E1D86"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F3A66F4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8C970D" w14:textId="3D53237B" w:rsidR="0084795A" w:rsidRPr="000405AA" w:rsidRDefault="00CE31A4" w:rsidP="00366035">
            <w:pPr>
              <w:pStyle w:val="acctfourfigures"/>
              <w:tabs>
                <w:tab w:val="clear" w:pos="765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677421"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1,498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28BA3AA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1297B6" w14:textId="15D45678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19.9</w:t>
            </w:r>
          </w:p>
        </w:tc>
        <w:tc>
          <w:tcPr>
            <w:tcW w:w="270" w:type="dxa"/>
            <w:shd w:val="clear" w:color="auto" w:fill="auto"/>
          </w:tcPr>
          <w:p w14:paraId="3E52EA9F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FFB6DF" w14:textId="1430DF8B" w:rsidR="0084795A" w:rsidRPr="000405AA" w:rsidRDefault="0084795A" w:rsidP="0084795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(5,079)</w:t>
            </w:r>
          </w:p>
        </w:tc>
      </w:tr>
    </w:tbl>
    <w:p w14:paraId="66CE3E2E" w14:textId="77777777" w:rsidR="00040081" w:rsidRPr="000405AA" w:rsidRDefault="00040081" w:rsidP="009E7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1345D48" w14:textId="77777777" w:rsidR="00040081" w:rsidRPr="000405AA" w:rsidRDefault="00040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040081" w:rsidRPr="000405AA" w:rsidSect="002E0336">
          <w:pgSz w:w="11909" w:h="16834" w:code="9"/>
          <w:pgMar w:top="691" w:right="1109" w:bottom="576" w:left="1152" w:header="720" w:footer="720" w:gutter="0"/>
          <w:cols w:space="720"/>
          <w:docGrid w:linePitch="245"/>
        </w:sectPr>
      </w:pPr>
      <w:r w:rsidRPr="000405AA"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990"/>
        <w:gridCol w:w="990"/>
        <w:gridCol w:w="270"/>
        <w:gridCol w:w="810"/>
        <w:gridCol w:w="270"/>
        <w:gridCol w:w="810"/>
        <w:gridCol w:w="270"/>
        <w:gridCol w:w="720"/>
        <w:gridCol w:w="270"/>
        <w:gridCol w:w="810"/>
        <w:gridCol w:w="270"/>
        <w:gridCol w:w="990"/>
      </w:tblGrid>
      <w:tr w:rsidR="00792A69" w:rsidRPr="000405AA" w14:paraId="65C4F668" w14:textId="77777777" w:rsidTr="00541702">
        <w:trPr>
          <w:tblHeader/>
        </w:trPr>
        <w:tc>
          <w:tcPr>
            <w:tcW w:w="2070" w:type="dxa"/>
          </w:tcPr>
          <w:p w14:paraId="20EB3C38" w14:textId="77777777" w:rsidR="00792A69" w:rsidRPr="000405AA" w:rsidRDefault="00792A69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5A686CB" w14:textId="77777777" w:rsidR="00792A69" w:rsidRPr="000405AA" w:rsidRDefault="00792A69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11"/>
          </w:tcPr>
          <w:p w14:paraId="4F0AA0BB" w14:textId="77777777" w:rsidR="00792A69" w:rsidRPr="000405AA" w:rsidRDefault="00792A69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405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95F89" w:rsidRPr="000405AA" w14:paraId="3CDBF114" w14:textId="77777777" w:rsidTr="00541702">
        <w:trPr>
          <w:tblHeader/>
        </w:trPr>
        <w:tc>
          <w:tcPr>
            <w:tcW w:w="2070" w:type="dxa"/>
          </w:tcPr>
          <w:p w14:paraId="502DD0C4" w14:textId="77777777" w:rsidR="00B95F89" w:rsidRPr="000405AA" w:rsidRDefault="00B95F89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DDE925" w14:textId="77777777" w:rsidR="00B95F89" w:rsidRPr="000405AA" w:rsidRDefault="00B95F89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AED901" w14:textId="208DE6D9" w:rsidR="00B95F89" w:rsidRPr="000405AA" w:rsidRDefault="00B95F89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C7C11F" w14:textId="77777777" w:rsidR="00B95F89" w:rsidRPr="000405AA" w:rsidRDefault="00B95F89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5"/>
            <w:tcBorders>
              <w:bottom w:val="single" w:sz="4" w:space="0" w:color="auto"/>
            </w:tcBorders>
          </w:tcPr>
          <w:p w14:paraId="20B2D48A" w14:textId="611671E4" w:rsidR="00B95F89" w:rsidRPr="000405AA" w:rsidRDefault="00B95F89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บันทึกเป็น(รายจ่าย)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0790823C" w14:textId="77777777" w:rsidR="00B95F89" w:rsidRPr="000405AA" w:rsidRDefault="00B95F89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C9D0F46" w14:textId="12F6AB7C" w:rsidR="00B95F89" w:rsidRPr="000405AA" w:rsidRDefault="00B95F89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5FD342" w14:textId="77777777" w:rsidR="00B95F89" w:rsidRPr="000405AA" w:rsidRDefault="00B95F89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387B39" w14:textId="77777777" w:rsidR="00B95F89" w:rsidRPr="000405AA" w:rsidRDefault="00B95F89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7421" w:rsidRPr="000405AA" w14:paraId="73EE31F6" w14:textId="77777777" w:rsidTr="00541702">
        <w:tc>
          <w:tcPr>
            <w:tcW w:w="2070" w:type="dxa"/>
            <w:shd w:val="clear" w:color="auto" w:fill="auto"/>
            <w:vAlign w:val="bottom"/>
          </w:tcPr>
          <w:p w14:paraId="5CBC6F05" w14:textId="77777777" w:rsidR="00B95F89" w:rsidRPr="000405AA" w:rsidRDefault="00B95F89" w:rsidP="00B95F89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  <w:p w14:paraId="43FBFC17" w14:textId="2C2EC85C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 w:rsidR="000B416E"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990" w:type="dxa"/>
          </w:tcPr>
          <w:p w14:paraId="551EC213" w14:textId="77777777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C5BAA31" w14:textId="77777777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0D815D7" w14:textId="77777777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B34EB22" w14:textId="15F0111E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</w:tcPr>
          <w:p w14:paraId="12E5B1DA" w14:textId="22463A3D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0E4C467" w14:textId="77777777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34F4C7B" w14:textId="77777777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BA569DD" w14:textId="0435D2D8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13DB4344" w14:textId="77777777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0BB2CA4" w14:textId="1FE658E0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7AC7303" w14:textId="77777777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DC4EEFC" w14:textId="62EC49E3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71142E5" w14:textId="77777777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DDB725E" w14:textId="77777777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</w:t>
            </w:r>
          </w:p>
          <w:p w14:paraId="3C3FFCB8" w14:textId="06BF3F04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70" w:type="dxa"/>
          </w:tcPr>
          <w:p w14:paraId="7DCEFB27" w14:textId="77777777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1E13F23" w14:textId="77777777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F6F1145" w14:textId="77777777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/>
                <w:sz w:val="30"/>
                <w:szCs w:val="30"/>
                <w:cs/>
              </w:rPr>
              <w:t>ได้มาจาก</w:t>
            </w:r>
          </w:p>
          <w:p w14:paraId="1793A7BF" w14:textId="72F663E6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/>
                <w:sz w:val="30"/>
                <w:szCs w:val="30"/>
                <w:cs/>
              </w:rPr>
              <w:t>การรวมธุรกิจ</w:t>
            </w:r>
          </w:p>
        </w:tc>
        <w:tc>
          <w:tcPr>
            <w:tcW w:w="270" w:type="dxa"/>
          </w:tcPr>
          <w:p w14:paraId="16970595" w14:textId="77777777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C47F4D3" w14:textId="77777777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B125246" w14:textId="77777777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F881B37" w14:textId="5C71212B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E942221" w14:textId="238901A5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792A69" w:rsidRPr="000405AA" w14:paraId="6F6B011C" w14:textId="77777777" w:rsidTr="00541702">
        <w:tc>
          <w:tcPr>
            <w:tcW w:w="2070" w:type="dxa"/>
          </w:tcPr>
          <w:p w14:paraId="13FFB2BD" w14:textId="77777777" w:rsidR="00792A69" w:rsidRPr="000405AA" w:rsidRDefault="00792A6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FFA9AD1" w14:textId="77777777" w:rsidR="00792A69" w:rsidRPr="000405AA" w:rsidRDefault="00792A69" w:rsidP="00B95F89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480" w:type="dxa"/>
            <w:gridSpan w:val="11"/>
          </w:tcPr>
          <w:p w14:paraId="4D41C68E" w14:textId="77777777" w:rsidR="00792A69" w:rsidRPr="000405AA" w:rsidRDefault="00792A69" w:rsidP="00B95F89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677421" w:rsidRPr="000405AA" w14:paraId="454F4209" w14:textId="77777777" w:rsidTr="00541702">
        <w:tc>
          <w:tcPr>
            <w:tcW w:w="2070" w:type="dxa"/>
            <w:shd w:val="clear" w:color="auto" w:fill="auto"/>
          </w:tcPr>
          <w:p w14:paraId="771692F8" w14:textId="2EA6DF97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990" w:type="dxa"/>
          </w:tcPr>
          <w:p w14:paraId="2F8548EF" w14:textId="77777777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11216A" w14:textId="0C122795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3BB9F3" w14:textId="77777777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2595BF9" w14:textId="77777777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2A17E1" w14:textId="77777777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EE2E3F7" w14:textId="77777777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1504151" w14:textId="77777777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7EE677F2" w14:textId="77777777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946F9B" w14:textId="77777777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B8A79E1" w14:textId="77777777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A728E25" w14:textId="77777777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7C40060" w14:textId="77777777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77421" w:rsidRPr="000405AA" w14:paraId="76720453" w14:textId="77777777" w:rsidTr="00541702">
        <w:tc>
          <w:tcPr>
            <w:tcW w:w="2070" w:type="dxa"/>
            <w:shd w:val="clear" w:color="auto" w:fill="auto"/>
          </w:tcPr>
          <w:p w14:paraId="76EC65B9" w14:textId="77777777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</w:t>
            </w:r>
          </w:p>
          <w:p w14:paraId="0CA520F9" w14:textId="443D26D2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990" w:type="dxa"/>
          </w:tcPr>
          <w:p w14:paraId="2261FAFE" w14:textId="77777777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EEB1CC" w14:textId="274BCF71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7A193" w14:textId="77777777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86E3C4D" w14:textId="77777777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0C1CC9" w14:textId="77777777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3B8F115" w14:textId="77777777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0596F4" w14:textId="77777777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667D1728" w14:textId="77777777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EE57EF" w14:textId="77777777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DB05613" w14:textId="77777777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0E2E01C" w14:textId="77777777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ABC5769" w14:textId="77777777" w:rsidR="00B95F89" w:rsidRPr="000405AA" w:rsidRDefault="00B95F89" w:rsidP="00B9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77421" w:rsidRPr="000405AA" w14:paraId="78D701D2" w14:textId="77777777" w:rsidTr="00541702">
        <w:tc>
          <w:tcPr>
            <w:tcW w:w="2070" w:type="dxa"/>
            <w:shd w:val="clear" w:color="auto" w:fill="auto"/>
          </w:tcPr>
          <w:p w14:paraId="0F1CD24D" w14:textId="77777777" w:rsidR="001B4C12" w:rsidRPr="000405AA" w:rsidRDefault="001B4C12" w:rsidP="001B4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0405AA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6389B033" w14:textId="77777777" w:rsidR="001B4C12" w:rsidRPr="000405AA" w:rsidRDefault="001B4C12" w:rsidP="001B4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FBC880C" w14:textId="23E6AD0E" w:rsidR="001B4C12" w:rsidRPr="000405AA" w:rsidRDefault="001B4C12" w:rsidP="00704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1,123</w:t>
            </w:r>
          </w:p>
        </w:tc>
        <w:tc>
          <w:tcPr>
            <w:tcW w:w="270" w:type="dxa"/>
          </w:tcPr>
          <w:p w14:paraId="5EBC176A" w14:textId="77777777" w:rsidR="001B4C12" w:rsidRPr="000405AA" w:rsidRDefault="001B4C12" w:rsidP="001B4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70DB1C4A" w14:textId="4317DAB5" w:rsidR="001B4C12" w:rsidRPr="000405AA" w:rsidRDefault="007737B4" w:rsidP="001B4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732</w:t>
            </w:r>
          </w:p>
        </w:tc>
        <w:tc>
          <w:tcPr>
            <w:tcW w:w="270" w:type="dxa"/>
            <w:vAlign w:val="center"/>
          </w:tcPr>
          <w:p w14:paraId="20D93A78" w14:textId="77777777" w:rsidR="001B4C12" w:rsidRPr="000405AA" w:rsidRDefault="001B4C12" w:rsidP="001B4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48A4E389" w14:textId="0A3FE61A" w:rsidR="001B4C12" w:rsidRPr="000405AA" w:rsidRDefault="007077E6" w:rsidP="00F76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78B9E5B8" w14:textId="77777777" w:rsidR="001B4C12" w:rsidRPr="000405AA" w:rsidRDefault="001B4C12" w:rsidP="001B4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14:paraId="0EAEB3B7" w14:textId="437FABB8" w:rsidR="001B4C12" w:rsidRPr="000405AA" w:rsidRDefault="007077E6" w:rsidP="00F76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5F312E4C" w14:textId="77777777" w:rsidR="001B4C12" w:rsidRPr="000405AA" w:rsidRDefault="001B4C12" w:rsidP="001B4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7CCA0A00" w14:textId="284EE643" w:rsidR="001B4C12" w:rsidRPr="000405AA" w:rsidRDefault="00732C79" w:rsidP="001B4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6DEE8D85" w14:textId="77777777" w:rsidR="001B4C12" w:rsidRPr="000405AA" w:rsidRDefault="001B4C12" w:rsidP="001B4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73B81A54" w14:textId="5D5599C7" w:rsidR="001B4C12" w:rsidRPr="000405AA" w:rsidRDefault="00752FC5" w:rsidP="001B4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7737B4" w:rsidRPr="000405AA">
              <w:rPr>
                <w:rFonts w:asciiTheme="majorBidi" w:hAnsiTheme="majorBidi" w:cstheme="majorBidi"/>
                <w:sz w:val="30"/>
                <w:szCs w:val="30"/>
              </w:rPr>
              <w:t>855</w:t>
            </w:r>
          </w:p>
        </w:tc>
      </w:tr>
      <w:tr w:rsidR="00677421" w:rsidRPr="000405AA" w14:paraId="4557096C" w14:textId="77777777" w:rsidTr="00541702">
        <w:tc>
          <w:tcPr>
            <w:tcW w:w="2070" w:type="dxa"/>
            <w:shd w:val="clear" w:color="auto" w:fill="auto"/>
          </w:tcPr>
          <w:p w14:paraId="6B6DD87C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</w:tcPr>
          <w:p w14:paraId="1DA1976A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0170F58" w14:textId="3439849F" w:rsidR="007077E6" w:rsidRPr="000405AA" w:rsidRDefault="007077E6" w:rsidP="00704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466</w:t>
            </w:r>
          </w:p>
        </w:tc>
        <w:tc>
          <w:tcPr>
            <w:tcW w:w="270" w:type="dxa"/>
          </w:tcPr>
          <w:p w14:paraId="3FB49E60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0F2CA903" w14:textId="4A062C38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(365)</w:t>
            </w:r>
          </w:p>
        </w:tc>
        <w:tc>
          <w:tcPr>
            <w:tcW w:w="270" w:type="dxa"/>
            <w:vAlign w:val="center"/>
          </w:tcPr>
          <w:p w14:paraId="3F5C8D4A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5CA5285F" w14:textId="69FC4B75" w:rsidR="007077E6" w:rsidRPr="000405AA" w:rsidRDefault="007077E6" w:rsidP="00F76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470AB235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14:paraId="0063721A" w14:textId="13EB95BA" w:rsidR="007077E6" w:rsidRPr="000405AA" w:rsidRDefault="007077E6" w:rsidP="00F76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021CF091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2B45A918" w14:textId="620D0392" w:rsidR="007077E6" w:rsidRPr="000405AA" w:rsidRDefault="00732C79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2A74CB56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5DA95CB9" w14:textId="2EE07278" w:rsidR="007077E6" w:rsidRPr="000405AA" w:rsidRDefault="00752FC5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</w:tr>
      <w:tr w:rsidR="00677421" w:rsidRPr="000405AA" w14:paraId="68FFA937" w14:textId="77777777" w:rsidTr="00541702">
        <w:tc>
          <w:tcPr>
            <w:tcW w:w="2070" w:type="dxa"/>
            <w:shd w:val="clear" w:color="auto" w:fill="auto"/>
          </w:tcPr>
          <w:p w14:paraId="37115F15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6C88DFA8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0798338" w14:textId="5B3A7434" w:rsidR="007077E6" w:rsidRPr="000405AA" w:rsidRDefault="007077E6" w:rsidP="00704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3,152</w:t>
            </w:r>
          </w:p>
        </w:tc>
        <w:tc>
          <w:tcPr>
            <w:tcW w:w="270" w:type="dxa"/>
          </w:tcPr>
          <w:p w14:paraId="40ABC5F9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18D6B800" w14:textId="65F3B5A6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737B4" w:rsidRPr="000405AA">
              <w:rPr>
                <w:rFonts w:asciiTheme="majorBidi" w:hAnsiTheme="majorBidi" w:cstheme="majorBidi"/>
                <w:sz w:val="30"/>
                <w:szCs w:val="30"/>
              </w:rPr>
              <w:t>855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005DA9FA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244E845C" w14:textId="2691C773" w:rsidR="007077E6" w:rsidRPr="000405AA" w:rsidRDefault="007077E6" w:rsidP="00F76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73387B29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14:paraId="58D9D5E5" w14:textId="4FDBB8EA" w:rsidR="007077E6" w:rsidRPr="000405AA" w:rsidRDefault="007077E6" w:rsidP="00F76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37EF91BA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7CB656BF" w14:textId="74A110C3" w:rsidR="007077E6" w:rsidRPr="000405AA" w:rsidRDefault="00732C79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7A2AD6D8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5881073E" w14:textId="3F0F1344" w:rsidR="007077E6" w:rsidRPr="000405AA" w:rsidRDefault="007737B4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2,297</w:t>
            </w:r>
          </w:p>
        </w:tc>
      </w:tr>
      <w:tr w:rsidR="00677421" w:rsidRPr="000405AA" w14:paraId="5644AD9A" w14:textId="77777777" w:rsidTr="00541702">
        <w:tc>
          <w:tcPr>
            <w:tcW w:w="2070" w:type="dxa"/>
            <w:shd w:val="clear" w:color="auto" w:fill="auto"/>
          </w:tcPr>
          <w:p w14:paraId="765059D3" w14:textId="13EBA18C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441BC93E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392DF67" w14:textId="59F91808" w:rsidR="007077E6" w:rsidRPr="000405AA" w:rsidRDefault="007077E6" w:rsidP="00704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9,345</w:t>
            </w:r>
          </w:p>
        </w:tc>
        <w:tc>
          <w:tcPr>
            <w:tcW w:w="270" w:type="dxa"/>
          </w:tcPr>
          <w:p w14:paraId="34912DB0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4092866A" w14:textId="32EE4070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7737B4" w:rsidRPr="000405AA">
              <w:rPr>
                <w:rFonts w:asciiTheme="majorBidi" w:hAnsiTheme="majorBidi" w:cstheme="majorBidi"/>
                <w:sz w:val="30"/>
                <w:szCs w:val="30"/>
              </w:rPr>
              <w:t>716</w:t>
            </w:r>
          </w:p>
        </w:tc>
        <w:tc>
          <w:tcPr>
            <w:tcW w:w="270" w:type="dxa"/>
            <w:vAlign w:val="center"/>
          </w:tcPr>
          <w:p w14:paraId="503B634E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115D762A" w14:textId="72BA3928" w:rsidR="007077E6" w:rsidRPr="000405AA" w:rsidRDefault="007077E6" w:rsidP="00F76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498AE008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14:paraId="6FC16447" w14:textId="3B51D9A0" w:rsidR="007077E6" w:rsidRPr="000405AA" w:rsidRDefault="007077E6" w:rsidP="00F76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6930DBAC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12683446" w14:textId="3D760B6C" w:rsidR="007077E6" w:rsidRPr="000405AA" w:rsidRDefault="00732C79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42AA0C4A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10A648D4" w14:textId="312A3DC8" w:rsidR="007077E6" w:rsidRPr="000405AA" w:rsidRDefault="00752FC5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737B4" w:rsidRPr="000405AA">
              <w:rPr>
                <w:rFonts w:asciiTheme="majorBidi" w:hAnsiTheme="majorBidi" w:cstheme="majorBidi"/>
                <w:sz w:val="30"/>
                <w:szCs w:val="30"/>
              </w:rPr>
              <w:t>4,0</w:t>
            </w:r>
            <w:r w:rsidR="00CF1ED0" w:rsidRPr="000405A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737B4" w:rsidRPr="000405A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77421" w:rsidRPr="000405AA" w14:paraId="53A50F71" w14:textId="77777777" w:rsidTr="00541702">
        <w:tc>
          <w:tcPr>
            <w:tcW w:w="2070" w:type="dxa"/>
            <w:shd w:val="clear" w:color="auto" w:fill="auto"/>
          </w:tcPr>
          <w:p w14:paraId="330B9F10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14:paraId="2DE4DB48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FE1FADB" w14:textId="79041D4C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10,658</w:t>
            </w:r>
          </w:p>
        </w:tc>
        <w:tc>
          <w:tcPr>
            <w:tcW w:w="270" w:type="dxa"/>
          </w:tcPr>
          <w:p w14:paraId="7B619FC9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6B3BE85D" w14:textId="2D400C66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(1,684)</w:t>
            </w:r>
          </w:p>
        </w:tc>
        <w:tc>
          <w:tcPr>
            <w:tcW w:w="270" w:type="dxa"/>
            <w:vAlign w:val="center"/>
          </w:tcPr>
          <w:p w14:paraId="744E2BD9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75F50B9B" w14:textId="3E916EA5" w:rsidR="007077E6" w:rsidRPr="000405AA" w:rsidRDefault="007077E6" w:rsidP="00F76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54CB292D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14:paraId="10F78488" w14:textId="4E16A930" w:rsidR="007077E6" w:rsidRPr="000405AA" w:rsidRDefault="007077E6" w:rsidP="00F76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02A41F71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6D56D0D8" w14:textId="094BD6A4" w:rsidR="007077E6" w:rsidRPr="000405AA" w:rsidRDefault="00732C79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3696E169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55525C20" w14:textId="46448EF6" w:rsidR="007077E6" w:rsidRPr="000405AA" w:rsidRDefault="00A24A90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8,974</w:t>
            </w:r>
          </w:p>
        </w:tc>
      </w:tr>
      <w:tr w:rsidR="00677421" w:rsidRPr="000405AA" w14:paraId="33718916" w14:textId="77777777" w:rsidTr="00541702">
        <w:tc>
          <w:tcPr>
            <w:tcW w:w="2070" w:type="dxa"/>
            <w:shd w:val="clear" w:color="auto" w:fill="auto"/>
          </w:tcPr>
          <w:p w14:paraId="7E4E3764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990" w:type="dxa"/>
          </w:tcPr>
          <w:p w14:paraId="543E21A4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9AFF343" w14:textId="3FBD1792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13,865</w:t>
            </w:r>
          </w:p>
        </w:tc>
        <w:tc>
          <w:tcPr>
            <w:tcW w:w="270" w:type="dxa"/>
          </w:tcPr>
          <w:p w14:paraId="0E14159A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338D7AA1" w14:textId="2686AB31" w:rsidR="007077E6" w:rsidRPr="000405AA" w:rsidRDefault="00677421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1,3</w:t>
            </w:r>
            <w:r w:rsidR="005C7A6F" w:rsidRPr="000405AA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  <w:vAlign w:val="center"/>
          </w:tcPr>
          <w:p w14:paraId="55A6497B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675DC91A" w14:textId="46D88BAE" w:rsidR="007077E6" w:rsidRPr="000405AA" w:rsidRDefault="00677421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(524)</w:t>
            </w:r>
          </w:p>
        </w:tc>
        <w:tc>
          <w:tcPr>
            <w:tcW w:w="270" w:type="dxa"/>
            <w:vAlign w:val="center"/>
          </w:tcPr>
          <w:p w14:paraId="13F8C6FC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14:paraId="49F67189" w14:textId="56657D03" w:rsidR="007077E6" w:rsidRPr="000405AA" w:rsidRDefault="007077E6" w:rsidP="00F76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0E6E7342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3E486053" w14:textId="5B98A055" w:rsidR="007077E6" w:rsidRPr="000405AA" w:rsidRDefault="00732C79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79A43693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2BCEB138" w14:textId="2EC2B786" w:rsidR="007077E6" w:rsidRPr="000405AA" w:rsidRDefault="0041195F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14,</w:t>
            </w:r>
            <w:r w:rsidR="007737B4" w:rsidRPr="000405AA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5C7A6F" w:rsidRPr="000405A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77421" w:rsidRPr="000405AA" w14:paraId="4F76E048" w14:textId="77777777" w:rsidTr="00541702">
        <w:tc>
          <w:tcPr>
            <w:tcW w:w="2070" w:type="dxa"/>
            <w:shd w:val="clear" w:color="auto" w:fill="auto"/>
          </w:tcPr>
          <w:p w14:paraId="25A4DF5E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990" w:type="dxa"/>
          </w:tcPr>
          <w:p w14:paraId="29C8C85F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4119F2D6" w14:textId="6E9D761A" w:rsidR="007077E6" w:rsidRPr="000405AA" w:rsidRDefault="007077E6" w:rsidP="00704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482</w:t>
            </w:r>
          </w:p>
        </w:tc>
        <w:tc>
          <w:tcPr>
            <w:tcW w:w="270" w:type="dxa"/>
          </w:tcPr>
          <w:p w14:paraId="1B85E5D8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7ACF4ABC" w14:textId="411945F1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(31</w:t>
            </w:r>
            <w:r w:rsidR="00D1505D" w:rsidRPr="000405A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7D730222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4025CBA9" w14:textId="19A590B6" w:rsidR="007077E6" w:rsidRPr="000405AA" w:rsidRDefault="007077E6" w:rsidP="00F76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0502EF3C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14:paraId="5CA0864B" w14:textId="1F3B3A0B" w:rsidR="007077E6" w:rsidRPr="000405AA" w:rsidRDefault="007077E6" w:rsidP="00F76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154CDF9D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412B40E2" w14:textId="1038516E" w:rsidR="007077E6" w:rsidRPr="000405AA" w:rsidRDefault="00732C79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3364F671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434F2CCF" w14:textId="0248FFA1" w:rsidR="007077E6" w:rsidRPr="000405AA" w:rsidRDefault="00807B59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D1505D" w:rsidRPr="000405A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677421" w:rsidRPr="000405AA" w14:paraId="506CD6E1" w14:textId="77777777" w:rsidTr="00541702">
        <w:tc>
          <w:tcPr>
            <w:tcW w:w="2070" w:type="dxa"/>
            <w:shd w:val="clear" w:color="auto" w:fill="auto"/>
          </w:tcPr>
          <w:p w14:paraId="1E871741" w14:textId="532A8094" w:rsidR="007077E6" w:rsidRPr="000405AA" w:rsidRDefault="007077E6" w:rsidP="00ED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ค่าใช้จ่ายในการจัดจำหน่ายหุ้นทุน</w:t>
            </w:r>
          </w:p>
        </w:tc>
        <w:tc>
          <w:tcPr>
            <w:tcW w:w="990" w:type="dxa"/>
          </w:tcPr>
          <w:p w14:paraId="371B8710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ED9D61F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93DE12" w14:textId="378B1CBA" w:rsidR="007077E6" w:rsidRPr="000405AA" w:rsidRDefault="007077E6" w:rsidP="00704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4,589</w:t>
            </w:r>
          </w:p>
        </w:tc>
        <w:tc>
          <w:tcPr>
            <w:tcW w:w="270" w:type="dxa"/>
          </w:tcPr>
          <w:p w14:paraId="26BB40FE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1382CFC6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B90BB0" w14:textId="258A192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  -</w:t>
            </w:r>
          </w:p>
        </w:tc>
        <w:tc>
          <w:tcPr>
            <w:tcW w:w="270" w:type="dxa"/>
            <w:vAlign w:val="center"/>
          </w:tcPr>
          <w:p w14:paraId="6E0260B6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53421C7F" w14:textId="4914BC65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451708" w14:textId="3B8C4589" w:rsidR="007077E6" w:rsidRPr="000405AA" w:rsidRDefault="007077E6" w:rsidP="00F76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319183EB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14:paraId="136DED1C" w14:textId="77777777" w:rsidR="007077E6" w:rsidRPr="000405AA" w:rsidRDefault="007077E6" w:rsidP="00F76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  <w:p w14:paraId="367EAB82" w14:textId="1627E44C" w:rsidR="007077E6" w:rsidRPr="000405AA" w:rsidRDefault="007077E6" w:rsidP="00F76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34866B9A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5C2B453F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  <w:p w14:paraId="23DAB077" w14:textId="030C76DB" w:rsidR="00732C79" w:rsidRPr="000405AA" w:rsidRDefault="00732C79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17B07D94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0BE51F45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CE6104" w14:textId="7976AB56" w:rsidR="00807B59" w:rsidRPr="000405AA" w:rsidRDefault="00807B59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4,589</w:t>
            </w:r>
          </w:p>
        </w:tc>
      </w:tr>
      <w:tr w:rsidR="00677421" w:rsidRPr="000405AA" w14:paraId="6A7ECAD1" w14:textId="77777777" w:rsidTr="00541702">
        <w:tc>
          <w:tcPr>
            <w:tcW w:w="2070" w:type="dxa"/>
            <w:shd w:val="clear" w:color="auto" w:fill="auto"/>
          </w:tcPr>
          <w:p w14:paraId="74DB0F53" w14:textId="18D0DA45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990" w:type="dxa"/>
          </w:tcPr>
          <w:p w14:paraId="12E7C802" w14:textId="0CD3354C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90" w:type="dxa"/>
            <w:vAlign w:val="center"/>
          </w:tcPr>
          <w:p w14:paraId="60F0BB15" w14:textId="09810F21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4603FA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2F133E27" w14:textId="19ABF21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  -</w:t>
            </w:r>
          </w:p>
        </w:tc>
        <w:tc>
          <w:tcPr>
            <w:tcW w:w="270" w:type="dxa"/>
            <w:vAlign w:val="center"/>
          </w:tcPr>
          <w:p w14:paraId="104417B7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1F4E8E24" w14:textId="47556AEB" w:rsidR="007077E6" w:rsidRPr="000405AA" w:rsidRDefault="007077E6" w:rsidP="00F76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23AFB992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14:paraId="276EDC40" w14:textId="147FCED9" w:rsidR="007077E6" w:rsidRPr="000405AA" w:rsidRDefault="007077E6" w:rsidP="00F76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63043E4B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34D6A22E" w14:textId="7525C299" w:rsidR="007077E6" w:rsidRPr="000405AA" w:rsidRDefault="00732C79" w:rsidP="0073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(4,478)</w:t>
            </w:r>
          </w:p>
        </w:tc>
        <w:tc>
          <w:tcPr>
            <w:tcW w:w="270" w:type="dxa"/>
            <w:vAlign w:val="center"/>
          </w:tcPr>
          <w:p w14:paraId="29189DDF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306D41B7" w14:textId="5EF57C28" w:rsidR="007077E6" w:rsidRPr="000405AA" w:rsidRDefault="00807B59" w:rsidP="0063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(4,478)</w:t>
            </w:r>
          </w:p>
        </w:tc>
      </w:tr>
      <w:tr w:rsidR="00677421" w:rsidRPr="000405AA" w14:paraId="5973C4ED" w14:textId="77777777" w:rsidTr="00541702">
        <w:tc>
          <w:tcPr>
            <w:tcW w:w="2070" w:type="dxa"/>
            <w:shd w:val="clear" w:color="auto" w:fill="auto"/>
          </w:tcPr>
          <w:p w14:paraId="7A7C5C50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990" w:type="dxa"/>
          </w:tcPr>
          <w:p w14:paraId="03E173E1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FEE5C75" w14:textId="36194E66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22,190</w:t>
            </w:r>
          </w:p>
        </w:tc>
        <w:tc>
          <w:tcPr>
            <w:tcW w:w="270" w:type="dxa"/>
          </w:tcPr>
          <w:p w14:paraId="465D9D7D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106FABF7" w14:textId="0FB1434B" w:rsidR="007077E6" w:rsidRPr="000405AA" w:rsidRDefault="00D1505D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21,727</w:t>
            </w:r>
          </w:p>
        </w:tc>
        <w:tc>
          <w:tcPr>
            <w:tcW w:w="270" w:type="dxa"/>
            <w:vAlign w:val="center"/>
          </w:tcPr>
          <w:p w14:paraId="2724D742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4B62BF1D" w14:textId="69C869E1" w:rsidR="007077E6" w:rsidRPr="000405AA" w:rsidRDefault="007077E6" w:rsidP="00F76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264AA7F5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191A357A" w14:textId="74EB85A7" w:rsidR="007077E6" w:rsidRPr="000405AA" w:rsidRDefault="007077E6" w:rsidP="00F76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1D824A23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2A62D8C3" w14:textId="44A768AF" w:rsidR="007077E6" w:rsidRPr="000405AA" w:rsidRDefault="00732C79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2D228596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206B8FAE" w14:textId="1CCE5179" w:rsidR="007077E6" w:rsidRPr="000405AA" w:rsidRDefault="009E0C7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1505D" w:rsidRPr="000405AA">
              <w:rPr>
                <w:rFonts w:asciiTheme="majorBidi" w:hAnsiTheme="majorBidi" w:cstheme="majorBidi"/>
                <w:sz w:val="30"/>
                <w:szCs w:val="30"/>
              </w:rPr>
              <w:t>3,917</w:t>
            </w:r>
          </w:p>
        </w:tc>
      </w:tr>
      <w:tr w:rsidR="00677421" w:rsidRPr="000405AA" w14:paraId="7B59A206" w14:textId="77777777" w:rsidTr="00541702">
        <w:tc>
          <w:tcPr>
            <w:tcW w:w="2070" w:type="dxa"/>
            <w:shd w:val="clear" w:color="auto" w:fill="auto"/>
          </w:tcPr>
          <w:p w14:paraId="4C96C230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278AD301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A498D5" w14:textId="7B272386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8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65,870</w:t>
            </w:r>
          </w:p>
        </w:tc>
        <w:tc>
          <w:tcPr>
            <w:tcW w:w="270" w:type="dxa"/>
          </w:tcPr>
          <w:p w14:paraId="1B8804B7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299215" w14:textId="4A390D6E" w:rsidR="007077E6" w:rsidRPr="000405AA" w:rsidRDefault="00677421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25,28</w:t>
            </w:r>
            <w:r w:rsidR="005C7A6F"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center"/>
          </w:tcPr>
          <w:p w14:paraId="71D612E8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A041F9" w14:textId="630F03B3" w:rsidR="007077E6" w:rsidRPr="000405AA" w:rsidRDefault="00677421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(524)</w:t>
            </w:r>
          </w:p>
        </w:tc>
        <w:tc>
          <w:tcPr>
            <w:tcW w:w="270" w:type="dxa"/>
            <w:vAlign w:val="center"/>
          </w:tcPr>
          <w:p w14:paraId="6B0FB250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38A47E" w14:textId="01AF8836" w:rsidR="007077E6" w:rsidRPr="000405AA" w:rsidRDefault="007077E6" w:rsidP="00F76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1C0B5250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61870C" w14:textId="40D3BDED" w:rsidR="007077E6" w:rsidRPr="000405AA" w:rsidRDefault="00732C79" w:rsidP="0073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(4,478)</w:t>
            </w:r>
          </w:p>
        </w:tc>
        <w:tc>
          <w:tcPr>
            <w:tcW w:w="270" w:type="dxa"/>
            <w:vAlign w:val="center"/>
          </w:tcPr>
          <w:p w14:paraId="2D86DC35" w14:textId="77777777" w:rsidR="007077E6" w:rsidRPr="000405AA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BAB90B" w14:textId="01F5B672" w:rsidR="007077E6" w:rsidRPr="000405AA" w:rsidRDefault="00AC5B51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313B4A"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6,15</w:t>
            </w:r>
            <w:r w:rsidR="000A3838"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54B0073F" w14:textId="0012EA7C" w:rsidR="00371F59" w:rsidRPr="000405AA" w:rsidRDefault="00371F59"/>
    <w:p w14:paraId="70BA4E6B" w14:textId="265F2CCA" w:rsidR="00371F59" w:rsidRPr="000405AA" w:rsidRDefault="00371F59"/>
    <w:p w14:paraId="2C46027F" w14:textId="14DA960F" w:rsidR="00371F59" w:rsidRPr="000405AA" w:rsidRDefault="00371F59"/>
    <w:p w14:paraId="20BB81B6" w14:textId="546BE8CD" w:rsidR="00371F59" w:rsidRPr="000405AA" w:rsidRDefault="00371F59"/>
    <w:p w14:paraId="4ACED777" w14:textId="642533CF" w:rsidR="00371F59" w:rsidRPr="000405AA" w:rsidRDefault="00371F59"/>
    <w:p w14:paraId="5CA74DD7" w14:textId="19621789" w:rsidR="00371F59" w:rsidRPr="000405AA" w:rsidRDefault="00371F59"/>
    <w:p w14:paraId="632DA1DB" w14:textId="68A74C83" w:rsidR="00371F59" w:rsidRPr="000405AA" w:rsidRDefault="00371F59"/>
    <w:p w14:paraId="752F2463" w14:textId="2C93F243" w:rsidR="00371F59" w:rsidRPr="000405AA" w:rsidRDefault="00371F59"/>
    <w:p w14:paraId="42C1B767" w14:textId="1CA5B3B3" w:rsidR="00371F59" w:rsidRPr="000405AA" w:rsidRDefault="00371F59"/>
    <w:p w14:paraId="1BEBA63B" w14:textId="3A54F4DC" w:rsidR="00371F59" w:rsidRPr="000405AA" w:rsidRDefault="00371F59"/>
    <w:p w14:paraId="68426413" w14:textId="56062A08" w:rsidR="00371F59" w:rsidRPr="000405AA" w:rsidRDefault="00371F59"/>
    <w:p w14:paraId="45875BC8" w14:textId="74D8F08E" w:rsidR="00371F59" w:rsidRPr="000405AA" w:rsidRDefault="00371F59"/>
    <w:p w14:paraId="41915CD0" w14:textId="00A280B1" w:rsidR="00371F59" w:rsidRPr="000405AA" w:rsidRDefault="00371F59"/>
    <w:p w14:paraId="752FB3B4" w14:textId="59369D4F" w:rsidR="00D37E02" w:rsidRPr="000405AA" w:rsidRDefault="00D37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0405AA">
        <w:br w:type="page"/>
      </w: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810"/>
        <w:gridCol w:w="270"/>
        <w:gridCol w:w="899"/>
        <w:gridCol w:w="270"/>
        <w:gridCol w:w="720"/>
        <w:gridCol w:w="270"/>
        <w:gridCol w:w="811"/>
        <w:gridCol w:w="270"/>
        <w:gridCol w:w="809"/>
        <w:gridCol w:w="236"/>
        <w:gridCol w:w="1115"/>
      </w:tblGrid>
      <w:tr w:rsidR="00371F59" w:rsidRPr="000405AA" w14:paraId="1079490A" w14:textId="77777777" w:rsidTr="00371F59">
        <w:trPr>
          <w:tblHeader/>
        </w:trPr>
        <w:tc>
          <w:tcPr>
            <w:tcW w:w="3150" w:type="dxa"/>
          </w:tcPr>
          <w:p w14:paraId="059F5768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CE8F318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C2B00B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9"/>
          </w:tcPr>
          <w:p w14:paraId="0AE8650D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405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71F59" w:rsidRPr="000405AA" w14:paraId="02FBE787" w14:textId="77777777" w:rsidTr="00371F59">
        <w:trPr>
          <w:tblHeader/>
        </w:trPr>
        <w:tc>
          <w:tcPr>
            <w:tcW w:w="3150" w:type="dxa"/>
          </w:tcPr>
          <w:p w14:paraId="17F3C9A5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E8B7D94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5D9146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</w:tcPr>
          <w:p w14:paraId="489B03AB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E89DC5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5"/>
            <w:tcBorders>
              <w:bottom w:val="single" w:sz="4" w:space="0" w:color="auto"/>
            </w:tcBorders>
          </w:tcPr>
          <w:p w14:paraId="5FF988EC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บันทึกเป็น(รายจ่าย)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14:paraId="0306B768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3B6B2F3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1F59" w:rsidRPr="000405AA" w14:paraId="1A03C245" w14:textId="77777777" w:rsidTr="00371F59">
        <w:tc>
          <w:tcPr>
            <w:tcW w:w="3150" w:type="dxa"/>
            <w:shd w:val="clear" w:color="auto" w:fill="auto"/>
            <w:vAlign w:val="bottom"/>
          </w:tcPr>
          <w:p w14:paraId="14EDE8F5" w14:textId="77777777" w:rsidR="00371F59" w:rsidRPr="000405AA" w:rsidRDefault="00371F59" w:rsidP="00371F59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  <w:p w14:paraId="060EBA5A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10" w:type="dxa"/>
          </w:tcPr>
          <w:p w14:paraId="7E0FD3C7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403C6544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6805B1CD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3D82E5FB" w14:textId="02C7F50E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BDA639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14:paraId="439EC2F5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CA9FA36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FF0AED9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2F70B4BE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11D2A4CF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9094D20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54E099BE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4776F50D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vAlign w:val="bottom"/>
          </w:tcPr>
          <w:p w14:paraId="39A3C432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14:paraId="5AAA8F26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</w:t>
            </w:r>
          </w:p>
          <w:p w14:paraId="5C428E9A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36" w:type="dxa"/>
          </w:tcPr>
          <w:p w14:paraId="00659612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543AE823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2E85803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6855663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44FF200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371F59" w:rsidRPr="000405AA" w14:paraId="7968AA03" w14:textId="77777777" w:rsidTr="00371F59">
        <w:tc>
          <w:tcPr>
            <w:tcW w:w="3150" w:type="dxa"/>
          </w:tcPr>
          <w:p w14:paraId="1D40837F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F015BFA" w14:textId="77777777" w:rsidR="00371F59" w:rsidRPr="000405AA" w:rsidRDefault="00371F59" w:rsidP="00371F59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232728C" w14:textId="77777777" w:rsidR="00371F59" w:rsidRPr="000405AA" w:rsidRDefault="00371F59" w:rsidP="00371F59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00" w:type="dxa"/>
            <w:gridSpan w:val="9"/>
          </w:tcPr>
          <w:p w14:paraId="64610779" w14:textId="77777777" w:rsidR="00371F59" w:rsidRPr="000405AA" w:rsidRDefault="00371F59" w:rsidP="00371F59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371F59" w:rsidRPr="000405AA" w14:paraId="69E173A5" w14:textId="77777777" w:rsidTr="00371F59">
        <w:tc>
          <w:tcPr>
            <w:tcW w:w="3150" w:type="dxa"/>
            <w:shd w:val="clear" w:color="auto" w:fill="auto"/>
          </w:tcPr>
          <w:p w14:paraId="3F4F2C00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810" w:type="dxa"/>
          </w:tcPr>
          <w:p w14:paraId="5B57E007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3A5930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3A7C6ED0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2B3FC60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DE5CE68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2C5C53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44DEAF3F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DF5EE96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14:paraId="4ECEBD25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C3B074F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bottom"/>
          </w:tcPr>
          <w:p w14:paraId="2F945DDB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1F59" w:rsidRPr="000405AA" w14:paraId="75D73478" w14:textId="77777777" w:rsidTr="00371F59">
        <w:tc>
          <w:tcPr>
            <w:tcW w:w="3150" w:type="dxa"/>
            <w:shd w:val="clear" w:color="auto" w:fill="auto"/>
          </w:tcPr>
          <w:p w14:paraId="091E8006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</w:tcPr>
          <w:p w14:paraId="72221C0D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9B0F91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54B0F66E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EAC21D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00259873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5612F3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2A21BD56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B6951EC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14:paraId="4278C817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EA0EFDA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bottom"/>
          </w:tcPr>
          <w:p w14:paraId="6F1E3B56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1F59" w:rsidRPr="000405AA" w14:paraId="1058E9DC" w14:textId="77777777" w:rsidTr="00371F59">
        <w:tc>
          <w:tcPr>
            <w:tcW w:w="3150" w:type="dxa"/>
            <w:shd w:val="clear" w:color="auto" w:fill="auto"/>
          </w:tcPr>
          <w:p w14:paraId="5C04E4E4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0405AA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</w:tcPr>
          <w:p w14:paraId="42CDDE10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CCE07B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center"/>
          </w:tcPr>
          <w:p w14:paraId="44CCB243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270" w:type="dxa"/>
            <w:vAlign w:val="center"/>
          </w:tcPr>
          <w:p w14:paraId="7BDF9D9C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14:paraId="4CAE71BE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  <w:tc>
          <w:tcPr>
            <w:tcW w:w="270" w:type="dxa"/>
            <w:vAlign w:val="center"/>
          </w:tcPr>
          <w:p w14:paraId="5B4E5A77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center"/>
          </w:tcPr>
          <w:p w14:paraId="67F17C44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36393244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center"/>
          </w:tcPr>
          <w:p w14:paraId="4B4A3451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78C5EA8E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center"/>
          </w:tcPr>
          <w:p w14:paraId="5BC42F56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1,123</w:t>
            </w:r>
          </w:p>
        </w:tc>
      </w:tr>
      <w:tr w:rsidR="00371F59" w:rsidRPr="000405AA" w14:paraId="0EA2A7C0" w14:textId="77777777" w:rsidTr="00371F59">
        <w:tc>
          <w:tcPr>
            <w:tcW w:w="3150" w:type="dxa"/>
            <w:shd w:val="clear" w:color="auto" w:fill="auto"/>
          </w:tcPr>
          <w:p w14:paraId="3E105AD0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810" w:type="dxa"/>
          </w:tcPr>
          <w:p w14:paraId="1478B8C1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5479C2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center"/>
          </w:tcPr>
          <w:p w14:paraId="21D009C7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704</w:t>
            </w:r>
          </w:p>
        </w:tc>
        <w:tc>
          <w:tcPr>
            <w:tcW w:w="270" w:type="dxa"/>
            <w:vAlign w:val="center"/>
          </w:tcPr>
          <w:p w14:paraId="4513EC56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14:paraId="285E7F4D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(238)</w:t>
            </w:r>
          </w:p>
        </w:tc>
        <w:tc>
          <w:tcPr>
            <w:tcW w:w="270" w:type="dxa"/>
            <w:vAlign w:val="center"/>
          </w:tcPr>
          <w:p w14:paraId="4C468191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center"/>
          </w:tcPr>
          <w:p w14:paraId="47E57449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48AB01D7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center"/>
          </w:tcPr>
          <w:p w14:paraId="63726F78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382B2AAE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center"/>
          </w:tcPr>
          <w:p w14:paraId="6B11381D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466</w:t>
            </w:r>
          </w:p>
        </w:tc>
      </w:tr>
      <w:tr w:rsidR="00371F59" w:rsidRPr="000405AA" w14:paraId="207316A8" w14:textId="77777777" w:rsidTr="00371F59">
        <w:tc>
          <w:tcPr>
            <w:tcW w:w="3150" w:type="dxa"/>
            <w:shd w:val="clear" w:color="auto" w:fill="auto"/>
          </w:tcPr>
          <w:p w14:paraId="110A23EE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10" w:type="dxa"/>
          </w:tcPr>
          <w:p w14:paraId="4D111742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B628DA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center"/>
          </w:tcPr>
          <w:p w14:paraId="1E49FFED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1,739</w:t>
            </w:r>
          </w:p>
        </w:tc>
        <w:tc>
          <w:tcPr>
            <w:tcW w:w="270" w:type="dxa"/>
            <w:vAlign w:val="center"/>
          </w:tcPr>
          <w:p w14:paraId="17EBDA93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14:paraId="4E2D0B13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1,413</w:t>
            </w:r>
          </w:p>
        </w:tc>
        <w:tc>
          <w:tcPr>
            <w:tcW w:w="270" w:type="dxa"/>
            <w:vAlign w:val="center"/>
          </w:tcPr>
          <w:p w14:paraId="310EB14B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center"/>
          </w:tcPr>
          <w:p w14:paraId="1BB45879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70B2E5B5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center"/>
          </w:tcPr>
          <w:p w14:paraId="1A234319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55D1D0C0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center"/>
          </w:tcPr>
          <w:p w14:paraId="6D423834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3,152</w:t>
            </w:r>
          </w:p>
        </w:tc>
      </w:tr>
      <w:tr w:rsidR="00371F59" w:rsidRPr="000405AA" w14:paraId="0C562FDF" w14:textId="77777777" w:rsidTr="00371F59">
        <w:tc>
          <w:tcPr>
            <w:tcW w:w="3150" w:type="dxa"/>
            <w:shd w:val="clear" w:color="auto" w:fill="auto"/>
          </w:tcPr>
          <w:p w14:paraId="7A38F6EE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810" w:type="dxa"/>
          </w:tcPr>
          <w:p w14:paraId="766608BC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6A134D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center"/>
          </w:tcPr>
          <w:p w14:paraId="57734651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8,428</w:t>
            </w:r>
          </w:p>
        </w:tc>
        <w:tc>
          <w:tcPr>
            <w:tcW w:w="270" w:type="dxa"/>
            <w:vAlign w:val="center"/>
          </w:tcPr>
          <w:p w14:paraId="7C5D66FE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14:paraId="264508C0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2,230</w:t>
            </w:r>
          </w:p>
        </w:tc>
        <w:tc>
          <w:tcPr>
            <w:tcW w:w="270" w:type="dxa"/>
            <w:vAlign w:val="center"/>
          </w:tcPr>
          <w:p w14:paraId="416D6592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center"/>
          </w:tcPr>
          <w:p w14:paraId="1CDE783E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1DB7B313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center"/>
          </w:tcPr>
          <w:p w14:paraId="2B5D9D7F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416FD074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center"/>
          </w:tcPr>
          <w:p w14:paraId="799CB845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10,658</w:t>
            </w:r>
          </w:p>
        </w:tc>
      </w:tr>
      <w:tr w:rsidR="00371F59" w:rsidRPr="000405AA" w14:paraId="5ECFA95C" w14:textId="77777777" w:rsidTr="00371F59">
        <w:tc>
          <w:tcPr>
            <w:tcW w:w="3150" w:type="dxa"/>
            <w:shd w:val="clear" w:color="auto" w:fill="auto"/>
          </w:tcPr>
          <w:p w14:paraId="61773AC7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810" w:type="dxa"/>
          </w:tcPr>
          <w:p w14:paraId="3616CA0C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51FB76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center"/>
          </w:tcPr>
          <w:p w14:paraId="1B28B430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11,433</w:t>
            </w:r>
          </w:p>
        </w:tc>
        <w:tc>
          <w:tcPr>
            <w:tcW w:w="270" w:type="dxa"/>
            <w:vAlign w:val="center"/>
          </w:tcPr>
          <w:p w14:paraId="03955282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14:paraId="128AFA21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3,869</w:t>
            </w:r>
          </w:p>
        </w:tc>
        <w:tc>
          <w:tcPr>
            <w:tcW w:w="270" w:type="dxa"/>
            <w:vAlign w:val="center"/>
          </w:tcPr>
          <w:p w14:paraId="78AA809A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center"/>
          </w:tcPr>
          <w:p w14:paraId="40149220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(1,437)</w:t>
            </w:r>
          </w:p>
        </w:tc>
        <w:tc>
          <w:tcPr>
            <w:tcW w:w="270" w:type="dxa"/>
            <w:vAlign w:val="center"/>
          </w:tcPr>
          <w:p w14:paraId="7036AAF7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center"/>
          </w:tcPr>
          <w:p w14:paraId="7C49C1A9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34975B05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center"/>
          </w:tcPr>
          <w:p w14:paraId="2D8B9493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13,865</w:t>
            </w:r>
          </w:p>
        </w:tc>
      </w:tr>
      <w:tr w:rsidR="00371F59" w:rsidRPr="000405AA" w14:paraId="292F83E8" w14:textId="77777777" w:rsidTr="00371F59">
        <w:tc>
          <w:tcPr>
            <w:tcW w:w="3150" w:type="dxa"/>
            <w:shd w:val="clear" w:color="auto" w:fill="auto"/>
          </w:tcPr>
          <w:p w14:paraId="5FA12615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810" w:type="dxa"/>
          </w:tcPr>
          <w:p w14:paraId="443ED08A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320F7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center"/>
          </w:tcPr>
          <w:p w14:paraId="16A46D9D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731</w:t>
            </w:r>
          </w:p>
        </w:tc>
        <w:tc>
          <w:tcPr>
            <w:tcW w:w="270" w:type="dxa"/>
            <w:vAlign w:val="center"/>
          </w:tcPr>
          <w:p w14:paraId="3D0DD742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14:paraId="5707D3CB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(249)</w:t>
            </w:r>
          </w:p>
        </w:tc>
        <w:tc>
          <w:tcPr>
            <w:tcW w:w="270" w:type="dxa"/>
            <w:vAlign w:val="center"/>
          </w:tcPr>
          <w:p w14:paraId="62550443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center"/>
          </w:tcPr>
          <w:p w14:paraId="72915F4B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4E01C219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center"/>
          </w:tcPr>
          <w:p w14:paraId="34800AAE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2F2687A2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center"/>
          </w:tcPr>
          <w:p w14:paraId="742E2432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482</w:t>
            </w:r>
          </w:p>
        </w:tc>
      </w:tr>
      <w:tr w:rsidR="00371F59" w:rsidRPr="000405AA" w14:paraId="60631C53" w14:textId="77777777" w:rsidTr="00371F59">
        <w:tc>
          <w:tcPr>
            <w:tcW w:w="3150" w:type="dxa"/>
            <w:shd w:val="clear" w:color="auto" w:fill="auto"/>
          </w:tcPr>
          <w:p w14:paraId="1EE42AEF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ค่าใช้จ่ายในการจัดจำหน่ายหุ้นทุน</w:t>
            </w:r>
          </w:p>
        </w:tc>
        <w:tc>
          <w:tcPr>
            <w:tcW w:w="810" w:type="dxa"/>
          </w:tcPr>
          <w:p w14:paraId="324FC986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F2E416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center"/>
          </w:tcPr>
          <w:p w14:paraId="3624E1A1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4,589</w:t>
            </w:r>
          </w:p>
        </w:tc>
        <w:tc>
          <w:tcPr>
            <w:tcW w:w="270" w:type="dxa"/>
            <w:vAlign w:val="center"/>
          </w:tcPr>
          <w:p w14:paraId="3FF0BBD3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14:paraId="11625B6E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055A5345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center"/>
          </w:tcPr>
          <w:p w14:paraId="75393C67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2FCF406B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center"/>
          </w:tcPr>
          <w:p w14:paraId="3CE70C3B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06CD1897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center"/>
          </w:tcPr>
          <w:p w14:paraId="05351494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4,589</w:t>
            </w:r>
          </w:p>
        </w:tc>
      </w:tr>
      <w:tr w:rsidR="00371F59" w:rsidRPr="000405AA" w14:paraId="361620FE" w14:textId="77777777" w:rsidTr="00371F59">
        <w:tc>
          <w:tcPr>
            <w:tcW w:w="3150" w:type="dxa"/>
            <w:shd w:val="clear" w:color="auto" w:fill="auto"/>
          </w:tcPr>
          <w:p w14:paraId="55427C96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810" w:type="dxa"/>
          </w:tcPr>
          <w:p w14:paraId="72B25790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D61DAF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373D8B7B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5,497</w:t>
            </w:r>
          </w:p>
        </w:tc>
        <w:tc>
          <w:tcPr>
            <w:tcW w:w="270" w:type="dxa"/>
            <w:vAlign w:val="center"/>
          </w:tcPr>
          <w:p w14:paraId="4F1CBD68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1C9B22D0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16,693</w:t>
            </w:r>
          </w:p>
        </w:tc>
        <w:tc>
          <w:tcPr>
            <w:tcW w:w="270" w:type="dxa"/>
            <w:vAlign w:val="center"/>
          </w:tcPr>
          <w:p w14:paraId="06934BD9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14:paraId="5BD185D8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10088A49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32ADCBB1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506C0F7B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center"/>
          </w:tcPr>
          <w:p w14:paraId="5C9AB4C7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22,190</w:t>
            </w:r>
          </w:p>
        </w:tc>
      </w:tr>
      <w:tr w:rsidR="00371F59" w:rsidRPr="000405AA" w14:paraId="59DF2888" w14:textId="77777777" w:rsidTr="00371F59">
        <w:tc>
          <w:tcPr>
            <w:tcW w:w="3150" w:type="dxa"/>
            <w:shd w:val="clear" w:color="auto" w:fill="auto"/>
          </w:tcPr>
          <w:p w14:paraId="09FC7CEE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65162F8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4E99E2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center"/>
          </w:tcPr>
          <w:p w14:paraId="4172727B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33,332</w:t>
            </w:r>
          </w:p>
        </w:tc>
        <w:tc>
          <w:tcPr>
            <w:tcW w:w="270" w:type="dxa"/>
            <w:vAlign w:val="center"/>
          </w:tcPr>
          <w:p w14:paraId="5E9EAA6E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07FD1E53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24,630</w:t>
            </w:r>
          </w:p>
        </w:tc>
        <w:tc>
          <w:tcPr>
            <w:tcW w:w="270" w:type="dxa"/>
            <w:vAlign w:val="center"/>
          </w:tcPr>
          <w:p w14:paraId="1480F9E5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vAlign w:val="center"/>
          </w:tcPr>
          <w:p w14:paraId="32FF9252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(1,437)</w:t>
            </w:r>
          </w:p>
        </w:tc>
        <w:tc>
          <w:tcPr>
            <w:tcW w:w="270" w:type="dxa"/>
            <w:vAlign w:val="center"/>
          </w:tcPr>
          <w:p w14:paraId="119D1C3F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vAlign w:val="center"/>
          </w:tcPr>
          <w:p w14:paraId="5351692A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753C46A6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vAlign w:val="center"/>
          </w:tcPr>
          <w:p w14:paraId="246F38B4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56,525</w:t>
            </w:r>
          </w:p>
        </w:tc>
      </w:tr>
      <w:tr w:rsidR="00371F59" w:rsidRPr="000405AA" w14:paraId="3DD49858" w14:textId="77777777" w:rsidTr="00371F59">
        <w:tc>
          <w:tcPr>
            <w:tcW w:w="3150" w:type="dxa"/>
            <w:shd w:val="clear" w:color="auto" w:fill="auto"/>
          </w:tcPr>
          <w:p w14:paraId="6122CCC2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การรับรู้สินทรัพย์สิทธิการใช้จากการถือปฏิบัติตาม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TFRS16 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เป็นครั้งแรก</w:t>
            </w:r>
          </w:p>
        </w:tc>
        <w:tc>
          <w:tcPr>
            <w:tcW w:w="810" w:type="dxa"/>
          </w:tcPr>
          <w:p w14:paraId="0F162923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6034E474" w14:textId="4C10C339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2D0D94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236EE5FF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7A2B72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8,596</w:t>
            </w:r>
          </w:p>
        </w:tc>
        <w:tc>
          <w:tcPr>
            <w:tcW w:w="270" w:type="dxa"/>
            <w:vAlign w:val="center"/>
          </w:tcPr>
          <w:p w14:paraId="19E19D04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7F516BCE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A1B75E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749</w:t>
            </w:r>
          </w:p>
        </w:tc>
        <w:tc>
          <w:tcPr>
            <w:tcW w:w="270" w:type="dxa"/>
            <w:vAlign w:val="center"/>
          </w:tcPr>
          <w:p w14:paraId="640482F6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14:paraId="1C211446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  <w:p w14:paraId="3C139367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560AA551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7174F887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  <w:p w14:paraId="2F6F46A9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5AF67F5C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center"/>
          </w:tcPr>
          <w:p w14:paraId="3D80CE94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81DBA9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9,345</w:t>
            </w:r>
          </w:p>
        </w:tc>
      </w:tr>
      <w:tr w:rsidR="00371F59" w:rsidRPr="000405AA" w14:paraId="3CC32B41" w14:textId="77777777" w:rsidTr="00371F59">
        <w:tc>
          <w:tcPr>
            <w:tcW w:w="3150" w:type="dxa"/>
            <w:shd w:val="clear" w:color="auto" w:fill="auto"/>
          </w:tcPr>
          <w:p w14:paraId="1FE5396B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37D8825B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0DB7A7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4B25F0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41,928</w:t>
            </w:r>
          </w:p>
        </w:tc>
        <w:tc>
          <w:tcPr>
            <w:tcW w:w="270" w:type="dxa"/>
            <w:vAlign w:val="center"/>
          </w:tcPr>
          <w:p w14:paraId="0AFB185F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E2A01E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25,379</w:t>
            </w:r>
          </w:p>
        </w:tc>
        <w:tc>
          <w:tcPr>
            <w:tcW w:w="270" w:type="dxa"/>
            <w:vAlign w:val="center"/>
          </w:tcPr>
          <w:p w14:paraId="5A259429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B1CCFF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(1,437)</w:t>
            </w:r>
          </w:p>
        </w:tc>
        <w:tc>
          <w:tcPr>
            <w:tcW w:w="270" w:type="dxa"/>
            <w:vAlign w:val="center"/>
          </w:tcPr>
          <w:p w14:paraId="36124641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1DE993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7496B4EB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A799C6" w14:textId="77777777" w:rsidR="00371F59" w:rsidRPr="000405AA" w:rsidRDefault="00371F59" w:rsidP="0037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65,870</w:t>
            </w:r>
          </w:p>
        </w:tc>
      </w:tr>
    </w:tbl>
    <w:p w14:paraId="7D1C587C" w14:textId="77777777" w:rsidR="00F5591C" w:rsidRPr="000405AA" w:rsidRDefault="00F5591C" w:rsidP="00057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7C3CC87" w14:textId="77777777" w:rsidR="00371F59" w:rsidRPr="000405AA" w:rsidRDefault="00371F59" w:rsidP="00057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309BDDD" w14:textId="77777777" w:rsidR="00D81A37" w:rsidRPr="000405AA" w:rsidRDefault="00D81A37">
      <w:r w:rsidRPr="000405AA">
        <w:br w:type="page"/>
      </w:r>
    </w:p>
    <w:tbl>
      <w:tblPr>
        <w:tblW w:w="96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810"/>
        <w:gridCol w:w="270"/>
        <w:gridCol w:w="899"/>
        <w:gridCol w:w="271"/>
        <w:gridCol w:w="720"/>
        <w:gridCol w:w="270"/>
        <w:gridCol w:w="811"/>
        <w:gridCol w:w="270"/>
        <w:gridCol w:w="809"/>
        <w:gridCol w:w="236"/>
        <w:gridCol w:w="1115"/>
      </w:tblGrid>
      <w:tr w:rsidR="00375CD1" w:rsidRPr="000405AA" w14:paraId="7D1D0D22" w14:textId="77777777" w:rsidTr="009E5F31">
        <w:trPr>
          <w:tblHeader/>
        </w:trPr>
        <w:tc>
          <w:tcPr>
            <w:tcW w:w="3150" w:type="dxa"/>
          </w:tcPr>
          <w:p w14:paraId="6EF45CA6" w14:textId="69D2B229" w:rsidR="00375CD1" w:rsidRPr="000405AA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F9349F6" w14:textId="77777777" w:rsidR="00375CD1" w:rsidRPr="000405AA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892D5F" w14:textId="77777777" w:rsidR="00375CD1" w:rsidRPr="000405AA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1" w:type="dxa"/>
            <w:gridSpan w:val="9"/>
          </w:tcPr>
          <w:p w14:paraId="699E6888" w14:textId="77777777" w:rsidR="00375CD1" w:rsidRPr="000405AA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5CD1" w:rsidRPr="000405AA" w14:paraId="2541A1E3" w14:textId="77777777" w:rsidTr="00935104">
        <w:trPr>
          <w:tblHeader/>
        </w:trPr>
        <w:tc>
          <w:tcPr>
            <w:tcW w:w="3150" w:type="dxa"/>
          </w:tcPr>
          <w:p w14:paraId="5E8DC87C" w14:textId="77777777" w:rsidR="00375CD1" w:rsidRPr="000405AA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051360F" w14:textId="77777777" w:rsidR="00375CD1" w:rsidRPr="000405AA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939E56" w14:textId="77777777" w:rsidR="00375CD1" w:rsidRPr="000405AA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</w:tcPr>
          <w:p w14:paraId="282E2EA0" w14:textId="77777777" w:rsidR="00375CD1" w:rsidRPr="000405AA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0EBF68C6" w14:textId="77777777" w:rsidR="00375CD1" w:rsidRPr="000405AA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5"/>
            <w:tcBorders>
              <w:bottom w:val="single" w:sz="4" w:space="0" w:color="auto"/>
            </w:tcBorders>
          </w:tcPr>
          <w:p w14:paraId="602333B1" w14:textId="77777777" w:rsidR="00375CD1" w:rsidRPr="000405AA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บันทึกเป็น(รายจ่าย)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14:paraId="4182FD3E" w14:textId="77777777" w:rsidR="00375CD1" w:rsidRPr="000405AA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593A1B99" w14:textId="77777777" w:rsidR="00375CD1" w:rsidRPr="000405AA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5CD1" w:rsidRPr="000405AA" w14:paraId="71B74944" w14:textId="77777777" w:rsidTr="00935104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61EC4B1E" w14:textId="77777777" w:rsidR="00375CD1" w:rsidRPr="000405AA" w:rsidRDefault="00375CD1" w:rsidP="0049543E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  <w:p w14:paraId="410AACF1" w14:textId="77777777" w:rsidR="00375CD1" w:rsidRPr="000405AA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10" w:type="dxa"/>
          </w:tcPr>
          <w:p w14:paraId="51997ABB" w14:textId="77777777" w:rsidR="00EA5D20" w:rsidRPr="000405AA" w:rsidRDefault="00EA5D20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08064854" w14:textId="77777777" w:rsidR="00EA5D20" w:rsidRPr="000405AA" w:rsidRDefault="00EA5D20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741183AC" w14:textId="77777777" w:rsidR="00EA5D20" w:rsidRPr="000405AA" w:rsidRDefault="00EA5D20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5EF5506C" w14:textId="4CA10460" w:rsidR="00375CD1" w:rsidRPr="000405AA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1B31A7" w14:textId="77777777" w:rsidR="00375CD1" w:rsidRPr="000405AA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14:paraId="224C9528" w14:textId="77777777" w:rsidR="00375CD1" w:rsidRPr="000405AA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F02EFED" w14:textId="77777777" w:rsidR="00375CD1" w:rsidRPr="000405AA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EBB537A" w14:textId="77777777" w:rsidR="00375CD1" w:rsidRPr="000405AA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37E5D3D" w14:textId="77777777" w:rsidR="00375CD1" w:rsidRPr="000405AA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1" w:type="dxa"/>
          </w:tcPr>
          <w:p w14:paraId="31CBD8E9" w14:textId="77777777" w:rsidR="00375CD1" w:rsidRPr="000405AA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744D1DC3" w14:textId="77777777" w:rsidR="00375CD1" w:rsidRPr="000405AA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4D7BA7BE" w14:textId="77777777" w:rsidR="00375CD1" w:rsidRPr="000405AA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1BDEFF10" w14:textId="77777777" w:rsidR="00375CD1" w:rsidRPr="000405AA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vAlign w:val="bottom"/>
          </w:tcPr>
          <w:p w14:paraId="54EBD6E3" w14:textId="77777777" w:rsidR="00375CD1" w:rsidRPr="000405AA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14:paraId="769FA6A4" w14:textId="77777777" w:rsidR="00375CD1" w:rsidRPr="000405AA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</w:t>
            </w:r>
          </w:p>
          <w:p w14:paraId="65C8DC29" w14:textId="77777777" w:rsidR="00375CD1" w:rsidRPr="000405AA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36" w:type="dxa"/>
          </w:tcPr>
          <w:p w14:paraId="65B2F107" w14:textId="77777777" w:rsidR="00375CD1" w:rsidRPr="000405AA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1CD5751C" w14:textId="77777777" w:rsidR="00375CD1" w:rsidRPr="000405AA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3FA654D" w14:textId="77777777" w:rsidR="00375CD1" w:rsidRPr="000405AA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80D024D" w14:textId="77777777" w:rsidR="00375CD1" w:rsidRPr="000405AA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261E412E" w14:textId="77777777" w:rsidR="00375CD1" w:rsidRPr="000405AA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375CD1" w:rsidRPr="000405AA" w14:paraId="5753DD84" w14:textId="77777777" w:rsidTr="009E5F31">
        <w:trPr>
          <w:tblHeader/>
        </w:trPr>
        <w:tc>
          <w:tcPr>
            <w:tcW w:w="3150" w:type="dxa"/>
          </w:tcPr>
          <w:p w14:paraId="1F82A174" w14:textId="77777777" w:rsidR="00375CD1" w:rsidRPr="000405AA" w:rsidRDefault="00375CD1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1789A68" w14:textId="77777777" w:rsidR="00375CD1" w:rsidRPr="000405AA" w:rsidRDefault="00375CD1" w:rsidP="0049543E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AC87B9F" w14:textId="77777777" w:rsidR="00375CD1" w:rsidRPr="000405AA" w:rsidRDefault="00375CD1" w:rsidP="0049543E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01" w:type="dxa"/>
            <w:gridSpan w:val="9"/>
          </w:tcPr>
          <w:p w14:paraId="383B55B5" w14:textId="77777777" w:rsidR="00375CD1" w:rsidRPr="000405AA" w:rsidRDefault="00375CD1" w:rsidP="0049543E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62780E"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62780E" w:rsidRPr="000405AA" w14:paraId="69BDD244" w14:textId="77777777" w:rsidTr="00935104">
        <w:tc>
          <w:tcPr>
            <w:tcW w:w="3150" w:type="dxa"/>
            <w:shd w:val="clear" w:color="auto" w:fill="auto"/>
          </w:tcPr>
          <w:p w14:paraId="4765E5D9" w14:textId="0323BCB5" w:rsidR="0062780E" w:rsidRPr="000405AA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2773E"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810" w:type="dxa"/>
          </w:tcPr>
          <w:p w14:paraId="2B2F87F4" w14:textId="77777777" w:rsidR="0062780E" w:rsidRPr="000405AA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7F787A" w14:textId="77777777" w:rsidR="0062780E" w:rsidRPr="000405AA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0A3DBC30" w14:textId="77777777" w:rsidR="0062780E" w:rsidRPr="000405AA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7D692512" w14:textId="77777777" w:rsidR="0062780E" w:rsidRPr="000405AA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45C0271D" w14:textId="77777777" w:rsidR="0062780E" w:rsidRPr="000405AA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7A95BDF" w14:textId="77777777" w:rsidR="0062780E" w:rsidRPr="000405AA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37368022" w14:textId="77777777" w:rsidR="0062780E" w:rsidRPr="000405AA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0DE7796" w14:textId="77777777" w:rsidR="0062780E" w:rsidRPr="000405AA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14:paraId="319E8A2A" w14:textId="77777777" w:rsidR="0062780E" w:rsidRPr="000405AA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A272A7A" w14:textId="77777777" w:rsidR="0062780E" w:rsidRPr="000405AA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bottom"/>
          </w:tcPr>
          <w:p w14:paraId="3B954D28" w14:textId="77777777" w:rsidR="0062780E" w:rsidRPr="000405AA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2780E" w:rsidRPr="000405AA" w14:paraId="7BFDA122" w14:textId="77777777" w:rsidTr="00935104">
        <w:tc>
          <w:tcPr>
            <w:tcW w:w="3150" w:type="dxa"/>
            <w:shd w:val="clear" w:color="auto" w:fill="auto"/>
          </w:tcPr>
          <w:p w14:paraId="323879A2" w14:textId="77777777" w:rsidR="0062780E" w:rsidRPr="000405AA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</w:tcPr>
          <w:p w14:paraId="3B9F0A27" w14:textId="77777777" w:rsidR="0062780E" w:rsidRPr="000405AA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554CE3" w14:textId="77777777" w:rsidR="0062780E" w:rsidRPr="000405AA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66738EAF" w14:textId="77777777" w:rsidR="0062780E" w:rsidRPr="000405AA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7A35B0D4" w14:textId="77777777" w:rsidR="0062780E" w:rsidRPr="000405AA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78CDAC60" w14:textId="77777777" w:rsidR="0062780E" w:rsidRPr="000405AA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55AC65B" w14:textId="77777777" w:rsidR="0062780E" w:rsidRPr="000405AA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06783EB2" w14:textId="77777777" w:rsidR="0062780E" w:rsidRPr="000405AA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E09D787" w14:textId="77777777" w:rsidR="0062780E" w:rsidRPr="000405AA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14:paraId="6A9E3DF7" w14:textId="77777777" w:rsidR="0062780E" w:rsidRPr="000405AA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3BC2A76" w14:textId="77777777" w:rsidR="0062780E" w:rsidRPr="000405AA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bottom"/>
          </w:tcPr>
          <w:p w14:paraId="74B5C2C3" w14:textId="77777777" w:rsidR="0062780E" w:rsidRPr="000405AA" w:rsidRDefault="0062780E" w:rsidP="0062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861CC" w:rsidRPr="000405AA" w14:paraId="50E23B9D" w14:textId="77777777" w:rsidTr="00935104">
        <w:tc>
          <w:tcPr>
            <w:tcW w:w="3150" w:type="dxa"/>
            <w:shd w:val="clear" w:color="auto" w:fill="auto"/>
          </w:tcPr>
          <w:p w14:paraId="67920DE3" w14:textId="59302F6F" w:rsidR="00D861CC" w:rsidRPr="000405AA" w:rsidRDefault="00D861CC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692BA1CB" w14:textId="77777777" w:rsidR="00D861CC" w:rsidRPr="000405AA" w:rsidRDefault="00D861CC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EACAE7" w14:textId="77777777" w:rsidR="00D861CC" w:rsidRPr="000405AA" w:rsidRDefault="00D861CC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4F76D7CF" w14:textId="08E87C6A" w:rsidR="00D861CC" w:rsidRPr="000405AA" w:rsidRDefault="00D861CC" w:rsidP="00D86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3,661</w:t>
            </w:r>
          </w:p>
        </w:tc>
        <w:tc>
          <w:tcPr>
            <w:tcW w:w="271" w:type="dxa"/>
            <w:vAlign w:val="bottom"/>
          </w:tcPr>
          <w:p w14:paraId="1D41FC83" w14:textId="77777777" w:rsidR="00D861CC" w:rsidRPr="000405AA" w:rsidRDefault="00D861CC" w:rsidP="00D8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0780FF0A" w14:textId="527F89FF" w:rsidR="00D861CC" w:rsidRPr="000405AA" w:rsidRDefault="00D861CC" w:rsidP="00E52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40" w:lineRule="exact"/>
              <w:ind w:left="-108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1,21</w:t>
            </w:r>
            <w:r w:rsidR="0052226B" w:rsidRPr="000405A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7AC4E71D" w14:textId="77777777" w:rsidR="00D861CC" w:rsidRPr="000405AA" w:rsidRDefault="00D861CC" w:rsidP="00D8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center"/>
          </w:tcPr>
          <w:p w14:paraId="6EE3447C" w14:textId="20D49046" w:rsidR="00D861CC" w:rsidRPr="000405AA" w:rsidRDefault="00D861CC" w:rsidP="0057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FC73A1E" w14:textId="77777777" w:rsidR="00D861CC" w:rsidRPr="000405AA" w:rsidRDefault="00D861CC" w:rsidP="00D8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center"/>
          </w:tcPr>
          <w:p w14:paraId="390D481F" w14:textId="15AF98BC" w:rsidR="00D861CC" w:rsidRPr="000405AA" w:rsidRDefault="00D861CC" w:rsidP="00D8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D94A214" w14:textId="77777777" w:rsidR="00D861CC" w:rsidRPr="000405AA" w:rsidRDefault="00D861CC" w:rsidP="00D8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ind w:left="-124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center"/>
          </w:tcPr>
          <w:p w14:paraId="5A1ACAC8" w14:textId="38EB7D1E" w:rsidR="00D861CC" w:rsidRPr="000405AA" w:rsidRDefault="00D861CC" w:rsidP="0057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40" w:lineRule="exact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4,87</w:t>
            </w:r>
            <w:r w:rsidR="0052226B" w:rsidRPr="000405A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F250F" w:rsidRPr="000405AA" w14:paraId="7E0C019A" w14:textId="77777777" w:rsidTr="00935104">
        <w:tc>
          <w:tcPr>
            <w:tcW w:w="3150" w:type="dxa"/>
            <w:shd w:val="clear" w:color="auto" w:fill="auto"/>
          </w:tcPr>
          <w:p w14:paraId="6DEE3C15" w14:textId="77777777" w:rsidR="00BF250F" w:rsidRPr="000405AA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810" w:type="dxa"/>
          </w:tcPr>
          <w:p w14:paraId="6783F44D" w14:textId="77777777" w:rsidR="00BF250F" w:rsidRPr="000405AA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4025C8" w14:textId="77777777" w:rsidR="00BF250F" w:rsidRPr="000405AA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53F65481" w14:textId="74A9EE85" w:rsidR="00BF250F" w:rsidRPr="000405AA" w:rsidRDefault="00186BD3" w:rsidP="00D8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2,710</w:t>
            </w:r>
          </w:p>
        </w:tc>
        <w:tc>
          <w:tcPr>
            <w:tcW w:w="271" w:type="dxa"/>
            <w:vAlign w:val="bottom"/>
          </w:tcPr>
          <w:p w14:paraId="2C14B374" w14:textId="77777777" w:rsidR="00BF250F" w:rsidRPr="000405AA" w:rsidRDefault="00BF250F" w:rsidP="00D8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13533C5" w14:textId="0A8F19B4" w:rsidR="00BF250F" w:rsidRPr="000405AA" w:rsidRDefault="003012B3" w:rsidP="00D8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40" w:lineRule="exact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832</w:t>
            </w:r>
          </w:p>
        </w:tc>
        <w:tc>
          <w:tcPr>
            <w:tcW w:w="270" w:type="dxa"/>
            <w:vAlign w:val="bottom"/>
          </w:tcPr>
          <w:p w14:paraId="610FE31B" w14:textId="77777777" w:rsidR="00BF250F" w:rsidRPr="000405AA" w:rsidRDefault="00BF250F" w:rsidP="00D8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39887B25" w14:textId="5B781D9A" w:rsidR="00BF250F" w:rsidRPr="000405AA" w:rsidRDefault="003012B3" w:rsidP="00E52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4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270" w:type="dxa"/>
            <w:vAlign w:val="bottom"/>
          </w:tcPr>
          <w:p w14:paraId="43E90957" w14:textId="77777777" w:rsidR="00BF250F" w:rsidRPr="000405AA" w:rsidRDefault="00BF250F" w:rsidP="00D8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center"/>
          </w:tcPr>
          <w:p w14:paraId="5E1832B5" w14:textId="376D569B" w:rsidR="00BF250F" w:rsidRPr="000405AA" w:rsidRDefault="00583622" w:rsidP="00D8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15E3D5E" w14:textId="77777777" w:rsidR="00BF250F" w:rsidRPr="000405AA" w:rsidRDefault="00BF250F" w:rsidP="00D8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ind w:left="-124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bottom"/>
          </w:tcPr>
          <w:p w14:paraId="77652366" w14:textId="0DAE7BEE" w:rsidR="00BF250F" w:rsidRPr="000405AA" w:rsidRDefault="0052226B" w:rsidP="0057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40" w:lineRule="exact"/>
              <w:ind w:left="-108"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3,829</w:t>
            </w:r>
          </w:p>
        </w:tc>
      </w:tr>
      <w:tr w:rsidR="00BF250F" w:rsidRPr="000405AA" w14:paraId="4B5CF1C6" w14:textId="77777777" w:rsidTr="00935104">
        <w:tc>
          <w:tcPr>
            <w:tcW w:w="3150" w:type="dxa"/>
            <w:shd w:val="clear" w:color="auto" w:fill="auto"/>
          </w:tcPr>
          <w:p w14:paraId="2DA67366" w14:textId="77777777" w:rsidR="00BF250F" w:rsidRPr="000405AA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ค่าใช้จ่ายในการจัดจำหน่ายหุ้นทุน</w:t>
            </w:r>
          </w:p>
        </w:tc>
        <w:tc>
          <w:tcPr>
            <w:tcW w:w="810" w:type="dxa"/>
          </w:tcPr>
          <w:p w14:paraId="65A5CCAB" w14:textId="77777777" w:rsidR="00BF250F" w:rsidRPr="000405AA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A9BA4D" w14:textId="77777777" w:rsidR="00BF250F" w:rsidRPr="000405AA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1E5CF152" w14:textId="72133E18" w:rsidR="00BF250F" w:rsidRPr="000405AA" w:rsidRDefault="00595B6F" w:rsidP="00D8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`</w:t>
            </w:r>
            <w:r w:rsidR="00186BD3" w:rsidRPr="000405AA">
              <w:rPr>
                <w:rFonts w:asciiTheme="majorBidi" w:hAnsiTheme="majorBidi" w:cstheme="majorBidi"/>
                <w:sz w:val="30"/>
                <w:szCs w:val="30"/>
              </w:rPr>
              <w:t>4,589</w:t>
            </w:r>
          </w:p>
        </w:tc>
        <w:tc>
          <w:tcPr>
            <w:tcW w:w="271" w:type="dxa"/>
            <w:vAlign w:val="bottom"/>
          </w:tcPr>
          <w:p w14:paraId="6EA285FE" w14:textId="77777777" w:rsidR="00BF250F" w:rsidRPr="000405AA" w:rsidRDefault="00BF250F" w:rsidP="00D8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14:paraId="6BFB4BBF" w14:textId="4D465C43" w:rsidR="00BF250F" w:rsidRPr="000405AA" w:rsidRDefault="00583622" w:rsidP="0057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295BC93" w14:textId="77777777" w:rsidR="00BF250F" w:rsidRPr="000405AA" w:rsidRDefault="00BF250F" w:rsidP="00D8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center"/>
          </w:tcPr>
          <w:p w14:paraId="65701350" w14:textId="1F4E4F95" w:rsidR="00BF250F" w:rsidRPr="000405AA" w:rsidRDefault="00583622" w:rsidP="0057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7A1E1F2" w14:textId="77777777" w:rsidR="00BF250F" w:rsidRPr="000405AA" w:rsidRDefault="00BF250F" w:rsidP="00D8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center"/>
          </w:tcPr>
          <w:p w14:paraId="3865BA63" w14:textId="1A4FC76C" w:rsidR="00BF250F" w:rsidRPr="000405AA" w:rsidRDefault="00583622" w:rsidP="00D8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1AC27A8" w14:textId="77777777" w:rsidR="00BF250F" w:rsidRPr="000405AA" w:rsidRDefault="00BF250F" w:rsidP="00D8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ind w:left="-124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bottom"/>
          </w:tcPr>
          <w:p w14:paraId="347A1AA5" w14:textId="549607B7" w:rsidR="00BF250F" w:rsidRPr="000405AA" w:rsidRDefault="00583622" w:rsidP="0057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40" w:lineRule="exact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4,589</w:t>
            </w:r>
          </w:p>
        </w:tc>
      </w:tr>
      <w:tr w:rsidR="00BF250F" w:rsidRPr="000405AA" w14:paraId="0B481FB3" w14:textId="77777777" w:rsidTr="009E5F31">
        <w:tc>
          <w:tcPr>
            <w:tcW w:w="3150" w:type="dxa"/>
            <w:shd w:val="clear" w:color="auto" w:fill="auto"/>
          </w:tcPr>
          <w:p w14:paraId="47B41DDC" w14:textId="77777777" w:rsidR="00BF250F" w:rsidRPr="000405AA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810" w:type="dxa"/>
          </w:tcPr>
          <w:p w14:paraId="63EA4E19" w14:textId="77777777" w:rsidR="00BF250F" w:rsidRPr="000405AA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C2F25E" w14:textId="77777777" w:rsidR="00BF250F" w:rsidRPr="000405AA" w:rsidRDefault="00BF250F" w:rsidP="00BF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07D8DF76" w14:textId="6B019E58" w:rsidR="00BF250F" w:rsidRPr="000405AA" w:rsidRDefault="00186BD3" w:rsidP="00D8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2,649</w:t>
            </w:r>
          </w:p>
        </w:tc>
        <w:tc>
          <w:tcPr>
            <w:tcW w:w="271" w:type="dxa"/>
            <w:vAlign w:val="bottom"/>
          </w:tcPr>
          <w:p w14:paraId="26016725" w14:textId="77777777" w:rsidR="00BF250F" w:rsidRPr="000405AA" w:rsidRDefault="00BF250F" w:rsidP="00D8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EDEAF8A" w14:textId="0CA95BF6" w:rsidR="00BF250F" w:rsidRPr="000405AA" w:rsidRDefault="00D861CC" w:rsidP="00D8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40" w:lineRule="exact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52226B" w:rsidRPr="000405AA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0010458" w14:textId="77777777" w:rsidR="00BF250F" w:rsidRPr="000405AA" w:rsidRDefault="00BF250F" w:rsidP="00D8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14:paraId="22107B30" w14:textId="1CE5AFC7" w:rsidR="00BF250F" w:rsidRPr="000405AA" w:rsidRDefault="00D861CC" w:rsidP="0057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D52A465" w14:textId="77777777" w:rsidR="00BF250F" w:rsidRPr="000405AA" w:rsidRDefault="00BF250F" w:rsidP="00D8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1679AD3B" w14:textId="32951745" w:rsidR="00BF250F" w:rsidRPr="000405AA" w:rsidRDefault="00D861CC" w:rsidP="00D8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4F771B2" w14:textId="77777777" w:rsidR="00BF250F" w:rsidRPr="000405AA" w:rsidRDefault="00BF250F" w:rsidP="00D8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ind w:left="-124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33D19B85" w14:textId="3E23D3AF" w:rsidR="00BF250F" w:rsidRPr="000405AA" w:rsidRDefault="00D861CC" w:rsidP="0057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40" w:lineRule="exact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52226B" w:rsidRPr="000405AA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</w:tr>
      <w:tr w:rsidR="00CF6CA3" w:rsidRPr="000405AA" w14:paraId="5FC108A6" w14:textId="77777777" w:rsidTr="00935104">
        <w:tc>
          <w:tcPr>
            <w:tcW w:w="3150" w:type="dxa"/>
            <w:shd w:val="clear" w:color="auto" w:fill="auto"/>
          </w:tcPr>
          <w:p w14:paraId="2E3BDAA8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49401AC0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4F08AC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0C8EEA" w14:textId="1AD111AD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13,609</w:t>
            </w:r>
          </w:p>
        </w:tc>
        <w:tc>
          <w:tcPr>
            <w:tcW w:w="271" w:type="dxa"/>
            <w:vAlign w:val="bottom"/>
          </w:tcPr>
          <w:p w14:paraId="16D39E72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2436B" w14:textId="12D6D10F" w:rsidR="00CF6CA3" w:rsidRPr="000405AA" w:rsidRDefault="003012B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40" w:lineRule="exact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1,498</w:t>
            </w:r>
          </w:p>
        </w:tc>
        <w:tc>
          <w:tcPr>
            <w:tcW w:w="270" w:type="dxa"/>
            <w:vAlign w:val="bottom"/>
          </w:tcPr>
          <w:p w14:paraId="6D914F10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307EE" w14:textId="55C5729E" w:rsidR="00CF6CA3" w:rsidRPr="000405AA" w:rsidRDefault="003012B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4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287</w:t>
            </w:r>
          </w:p>
        </w:tc>
        <w:tc>
          <w:tcPr>
            <w:tcW w:w="270" w:type="dxa"/>
            <w:vAlign w:val="bottom"/>
          </w:tcPr>
          <w:p w14:paraId="75A41DAF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13B5E4" w14:textId="2B8F74C6" w:rsidR="00CF6CA3" w:rsidRPr="000405AA" w:rsidRDefault="00D861CC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335B448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ind w:left="-124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220CB" w14:textId="226BF58A" w:rsidR="00CF6CA3" w:rsidRPr="000405AA" w:rsidRDefault="00EB07F9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ind w:left="-124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15,394</w:t>
            </w:r>
          </w:p>
        </w:tc>
      </w:tr>
      <w:tr w:rsidR="00CF6CA3" w:rsidRPr="000405AA" w14:paraId="4EBE9D63" w14:textId="77777777" w:rsidTr="00935104">
        <w:tc>
          <w:tcPr>
            <w:tcW w:w="3150" w:type="dxa"/>
            <w:shd w:val="clear" w:color="auto" w:fill="auto"/>
          </w:tcPr>
          <w:p w14:paraId="0B75C0B8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F6F0259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B9F051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1845210E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2F11D075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5976DF16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4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0592CE1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vAlign w:val="bottom"/>
          </w:tcPr>
          <w:p w14:paraId="381B7E11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4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C03336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bottom"/>
          </w:tcPr>
          <w:p w14:paraId="15795AB6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40" w:lineRule="exact"/>
              <w:ind w:left="-124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B99C584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ind w:left="-124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  <w:vAlign w:val="bottom"/>
          </w:tcPr>
          <w:p w14:paraId="053B4B26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40" w:lineRule="exact"/>
              <w:ind w:left="-124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F6CA3" w:rsidRPr="000405AA" w14:paraId="6BB453C5" w14:textId="77777777" w:rsidTr="00935104">
        <w:tc>
          <w:tcPr>
            <w:tcW w:w="3150" w:type="dxa"/>
            <w:shd w:val="clear" w:color="auto" w:fill="auto"/>
          </w:tcPr>
          <w:p w14:paraId="691FE386" w14:textId="609B857B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810" w:type="dxa"/>
          </w:tcPr>
          <w:p w14:paraId="07686DD7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4A82A2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61825D29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613CE5B4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7845153C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4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4C9FC0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4F995374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4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2366A7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14:paraId="1125E286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40" w:lineRule="exact"/>
              <w:ind w:left="-124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56FD796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ind w:left="-124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bottom"/>
          </w:tcPr>
          <w:p w14:paraId="5EAE9C70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40" w:lineRule="exact"/>
              <w:ind w:left="-124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F6CA3" w:rsidRPr="000405AA" w14:paraId="004DE57B" w14:textId="77777777" w:rsidTr="00935104">
        <w:tc>
          <w:tcPr>
            <w:tcW w:w="3150" w:type="dxa"/>
            <w:shd w:val="clear" w:color="auto" w:fill="auto"/>
          </w:tcPr>
          <w:p w14:paraId="1DAB9ED9" w14:textId="6DA89871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</w:tcPr>
          <w:p w14:paraId="5BF9AF64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CA70E3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35597AF9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44CF7960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66702653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4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77B1ECF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4959D12D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4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BA8D6F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14:paraId="30D085E2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40" w:lineRule="exact"/>
              <w:ind w:left="-124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AAD0F89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ind w:left="-124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bottom"/>
          </w:tcPr>
          <w:p w14:paraId="6C39CBD7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40" w:lineRule="exact"/>
              <w:ind w:left="-124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F6CA3" w:rsidRPr="000405AA" w14:paraId="580F8FC4" w14:textId="77777777" w:rsidTr="00935104">
        <w:tc>
          <w:tcPr>
            <w:tcW w:w="3150" w:type="dxa"/>
            <w:shd w:val="clear" w:color="auto" w:fill="auto"/>
          </w:tcPr>
          <w:p w14:paraId="0CE2E6DF" w14:textId="5F91DFBC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10" w:type="dxa"/>
          </w:tcPr>
          <w:p w14:paraId="77BFA837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A53075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7240B053" w14:textId="3063A336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71" w:type="dxa"/>
            <w:vAlign w:val="bottom"/>
          </w:tcPr>
          <w:p w14:paraId="36B9465B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7CCCE19A" w14:textId="341E0FB3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4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(79)</w:t>
            </w:r>
          </w:p>
        </w:tc>
        <w:tc>
          <w:tcPr>
            <w:tcW w:w="270" w:type="dxa"/>
            <w:vAlign w:val="bottom"/>
          </w:tcPr>
          <w:p w14:paraId="5AF7DB43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center"/>
          </w:tcPr>
          <w:p w14:paraId="71A37F2A" w14:textId="28ACE641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34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85268B1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center"/>
          </w:tcPr>
          <w:p w14:paraId="7C8720A5" w14:textId="7ABF050B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40" w:lineRule="exact"/>
              <w:ind w:left="-124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6FC4BAE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ind w:left="-124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center"/>
          </w:tcPr>
          <w:p w14:paraId="77F04838" w14:textId="3BEAC5F8" w:rsidR="00CF6CA3" w:rsidRPr="000405AA" w:rsidRDefault="00CF6CA3" w:rsidP="0057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40" w:lineRule="exact"/>
              <w:ind w:left="-124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6CA3" w:rsidRPr="000405AA" w14:paraId="6E89AC87" w14:textId="77777777" w:rsidTr="00935104">
        <w:tc>
          <w:tcPr>
            <w:tcW w:w="3150" w:type="dxa"/>
            <w:shd w:val="clear" w:color="auto" w:fill="auto"/>
          </w:tcPr>
          <w:p w14:paraId="4B1124B2" w14:textId="3EE1B10B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810" w:type="dxa"/>
          </w:tcPr>
          <w:p w14:paraId="6BB9A85D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7CE09C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6DC19F01" w14:textId="2611C98F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1,527</w:t>
            </w:r>
          </w:p>
        </w:tc>
        <w:tc>
          <w:tcPr>
            <w:tcW w:w="271" w:type="dxa"/>
            <w:vAlign w:val="bottom"/>
          </w:tcPr>
          <w:p w14:paraId="37FDDD81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21276652" w14:textId="08933DEC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4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1,634</w:t>
            </w:r>
          </w:p>
        </w:tc>
        <w:tc>
          <w:tcPr>
            <w:tcW w:w="270" w:type="dxa"/>
            <w:vAlign w:val="bottom"/>
          </w:tcPr>
          <w:p w14:paraId="7F8D2410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64AD7691" w14:textId="10C63A84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4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(451)</w:t>
            </w:r>
          </w:p>
        </w:tc>
        <w:tc>
          <w:tcPr>
            <w:tcW w:w="270" w:type="dxa"/>
            <w:vAlign w:val="bottom"/>
          </w:tcPr>
          <w:p w14:paraId="6DAA8325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center"/>
          </w:tcPr>
          <w:p w14:paraId="417626EA" w14:textId="149B6FE0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40" w:lineRule="exact"/>
              <w:ind w:left="-124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CBFBE3D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ind w:left="-124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bottom"/>
          </w:tcPr>
          <w:p w14:paraId="12F22532" w14:textId="198A1270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ind w:left="-124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2,710</w:t>
            </w:r>
          </w:p>
        </w:tc>
      </w:tr>
      <w:tr w:rsidR="00CF6CA3" w:rsidRPr="000405AA" w14:paraId="25064B7D" w14:textId="77777777" w:rsidTr="00935104">
        <w:tc>
          <w:tcPr>
            <w:tcW w:w="3150" w:type="dxa"/>
            <w:shd w:val="clear" w:color="auto" w:fill="auto"/>
          </w:tcPr>
          <w:p w14:paraId="258F7A29" w14:textId="42A0AB60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ค่าใช้จ่ายในการจัดจำหน่ายหุ้นทุน</w:t>
            </w:r>
          </w:p>
        </w:tc>
        <w:tc>
          <w:tcPr>
            <w:tcW w:w="810" w:type="dxa"/>
          </w:tcPr>
          <w:p w14:paraId="0C4E3996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03D5EF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1E32EC45" w14:textId="01129BE6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4,589</w:t>
            </w:r>
          </w:p>
        </w:tc>
        <w:tc>
          <w:tcPr>
            <w:tcW w:w="271" w:type="dxa"/>
            <w:vAlign w:val="bottom"/>
          </w:tcPr>
          <w:p w14:paraId="229EE09F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14:paraId="441BE72A" w14:textId="35F64710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34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D8000F5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center"/>
          </w:tcPr>
          <w:p w14:paraId="32B1BAE1" w14:textId="595A424D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34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75B1796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center"/>
          </w:tcPr>
          <w:p w14:paraId="2CA4CB22" w14:textId="1B5D1A36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40" w:lineRule="exact"/>
              <w:ind w:left="-124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9119192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ind w:left="-124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bottom"/>
          </w:tcPr>
          <w:p w14:paraId="420A6D0C" w14:textId="260B9364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ind w:left="-124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4,589</w:t>
            </w:r>
          </w:p>
        </w:tc>
      </w:tr>
      <w:tr w:rsidR="00CF6CA3" w:rsidRPr="000405AA" w14:paraId="142CBFDE" w14:textId="77777777" w:rsidTr="00935104">
        <w:tc>
          <w:tcPr>
            <w:tcW w:w="3150" w:type="dxa"/>
            <w:shd w:val="clear" w:color="auto" w:fill="auto"/>
          </w:tcPr>
          <w:p w14:paraId="4B13C896" w14:textId="2D802D12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810" w:type="dxa"/>
          </w:tcPr>
          <w:p w14:paraId="5102FFED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211457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F16475D" w14:textId="2A49243A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453</w:t>
            </w:r>
          </w:p>
        </w:tc>
        <w:tc>
          <w:tcPr>
            <w:tcW w:w="271" w:type="dxa"/>
            <w:vAlign w:val="bottom"/>
          </w:tcPr>
          <w:p w14:paraId="54BC9B11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295C4AC" w14:textId="2ECE9860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4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2,196</w:t>
            </w:r>
          </w:p>
        </w:tc>
        <w:tc>
          <w:tcPr>
            <w:tcW w:w="270" w:type="dxa"/>
            <w:vAlign w:val="bottom"/>
          </w:tcPr>
          <w:p w14:paraId="26A6F119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14:paraId="6D7C1429" w14:textId="2CC16965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34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C1E5F0E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44318729" w14:textId="6119EFD1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40" w:lineRule="exact"/>
              <w:ind w:left="-124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B1AF906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ind w:left="-124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14D03FD0" w14:textId="40D9C3AA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ind w:left="-124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2,649</w:t>
            </w:r>
          </w:p>
        </w:tc>
      </w:tr>
      <w:tr w:rsidR="00CF6CA3" w:rsidRPr="000405AA" w14:paraId="2CB3A866" w14:textId="77777777" w:rsidTr="00935104">
        <w:tc>
          <w:tcPr>
            <w:tcW w:w="3150" w:type="dxa"/>
            <w:shd w:val="clear" w:color="auto" w:fill="auto"/>
          </w:tcPr>
          <w:p w14:paraId="642B70D8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19505C0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0A9D8B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1B4AD502" w14:textId="522865B9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6,648</w:t>
            </w:r>
          </w:p>
        </w:tc>
        <w:tc>
          <w:tcPr>
            <w:tcW w:w="271" w:type="dxa"/>
            <w:vAlign w:val="bottom"/>
          </w:tcPr>
          <w:p w14:paraId="20DA7CC7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8F1A9F8" w14:textId="2F843F69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4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3,751</w:t>
            </w:r>
          </w:p>
        </w:tc>
        <w:tc>
          <w:tcPr>
            <w:tcW w:w="270" w:type="dxa"/>
            <w:vAlign w:val="bottom"/>
          </w:tcPr>
          <w:p w14:paraId="6A127A77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14:paraId="61F10C4F" w14:textId="224DCCC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4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(451)</w:t>
            </w:r>
          </w:p>
        </w:tc>
        <w:tc>
          <w:tcPr>
            <w:tcW w:w="270" w:type="dxa"/>
            <w:vAlign w:val="bottom"/>
          </w:tcPr>
          <w:p w14:paraId="77720DCF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vAlign w:val="center"/>
          </w:tcPr>
          <w:p w14:paraId="6D88B99B" w14:textId="5D36C6C9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40" w:lineRule="exact"/>
              <w:ind w:left="-124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1454F71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ind w:left="-124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vAlign w:val="bottom"/>
          </w:tcPr>
          <w:p w14:paraId="4B057DB0" w14:textId="397AE189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ind w:left="-124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9,948</w:t>
            </w:r>
          </w:p>
        </w:tc>
      </w:tr>
      <w:tr w:rsidR="00CF6CA3" w:rsidRPr="000405AA" w14:paraId="63783634" w14:textId="77777777" w:rsidTr="00935104">
        <w:tc>
          <w:tcPr>
            <w:tcW w:w="3150" w:type="dxa"/>
            <w:shd w:val="clear" w:color="auto" w:fill="auto"/>
          </w:tcPr>
          <w:p w14:paraId="23C092A8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การรับรู้สินทรัพย์สิทธิการใช้จากการ</w:t>
            </w:r>
          </w:p>
          <w:p w14:paraId="65BFA0CE" w14:textId="2DC6F48C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ถือปฏิบัติตาม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TFRS16 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เป็นครั้งแรก</w:t>
            </w:r>
          </w:p>
        </w:tc>
        <w:tc>
          <w:tcPr>
            <w:tcW w:w="810" w:type="dxa"/>
          </w:tcPr>
          <w:p w14:paraId="5BFE144B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0388EEB5" w14:textId="2450D8FC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3A5080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532F018F" w14:textId="1E9D8CD2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2,333</w:t>
            </w:r>
          </w:p>
        </w:tc>
        <w:tc>
          <w:tcPr>
            <w:tcW w:w="271" w:type="dxa"/>
            <w:vAlign w:val="bottom"/>
          </w:tcPr>
          <w:p w14:paraId="4D5BBA98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312256C" w14:textId="5AD40BC4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4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1,328</w:t>
            </w:r>
          </w:p>
        </w:tc>
        <w:tc>
          <w:tcPr>
            <w:tcW w:w="270" w:type="dxa"/>
            <w:vAlign w:val="bottom"/>
          </w:tcPr>
          <w:p w14:paraId="7A326FA8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14:paraId="4F9F0DDB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  <w:p w14:paraId="7BF26E8C" w14:textId="23E376FB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34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E87EE11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1ECE43D9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  <w:p w14:paraId="5FC4C9BB" w14:textId="6A0D93E0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40" w:lineRule="exact"/>
              <w:ind w:left="-124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B7BF6AF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ind w:left="-124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7DB352B0" w14:textId="5AFFA03B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ind w:left="-124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3,661</w:t>
            </w:r>
          </w:p>
        </w:tc>
      </w:tr>
      <w:tr w:rsidR="00CF6CA3" w:rsidRPr="000405AA" w14:paraId="0E0D8B7A" w14:textId="77777777" w:rsidTr="00935104">
        <w:tc>
          <w:tcPr>
            <w:tcW w:w="3150" w:type="dxa"/>
            <w:shd w:val="clear" w:color="auto" w:fill="auto"/>
          </w:tcPr>
          <w:p w14:paraId="6187195B" w14:textId="37C268B4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16E4AA7A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6CCBCE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D39499" w14:textId="47930062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8,981</w:t>
            </w:r>
          </w:p>
        </w:tc>
        <w:tc>
          <w:tcPr>
            <w:tcW w:w="271" w:type="dxa"/>
            <w:vAlign w:val="bottom"/>
          </w:tcPr>
          <w:p w14:paraId="1CF8879A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6E681" w14:textId="43164EC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4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5,079</w:t>
            </w:r>
          </w:p>
        </w:tc>
        <w:tc>
          <w:tcPr>
            <w:tcW w:w="270" w:type="dxa"/>
            <w:vAlign w:val="bottom"/>
          </w:tcPr>
          <w:p w14:paraId="3D75A83F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C45A5E" w14:textId="225F449E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4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(451)</w:t>
            </w:r>
          </w:p>
        </w:tc>
        <w:tc>
          <w:tcPr>
            <w:tcW w:w="270" w:type="dxa"/>
            <w:vAlign w:val="bottom"/>
          </w:tcPr>
          <w:p w14:paraId="38CBAE0D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E103C2" w14:textId="6BFBE32A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40" w:lineRule="exact"/>
              <w:ind w:left="-124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B5A1DEA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ind w:left="-124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3A7E55" w14:textId="69460A22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ind w:left="-124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13,609</w:t>
            </w:r>
          </w:p>
        </w:tc>
      </w:tr>
      <w:tr w:rsidR="00CF6CA3" w:rsidRPr="000405AA" w14:paraId="0AFB45F6" w14:textId="77777777" w:rsidTr="00935104">
        <w:tc>
          <w:tcPr>
            <w:tcW w:w="3150" w:type="dxa"/>
            <w:shd w:val="clear" w:color="auto" w:fill="auto"/>
          </w:tcPr>
          <w:p w14:paraId="46C37065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2BBA124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21C2BD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41388C46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316A3B70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537718A5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F94D6E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vAlign w:val="bottom"/>
          </w:tcPr>
          <w:p w14:paraId="691C467B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C8CE7F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bottom"/>
          </w:tcPr>
          <w:p w14:paraId="3EA6DAF8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22B2740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  <w:vAlign w:val="bottom"/>
          </w:tcPr>
          <w:p w14:paraId="6C8D7CD7" w14:textId="77777777" w:rsidR="00CF6CA3" w:rsidRPr="000405AA" w:rsidRDefault="00CF6CA3" w:rsidP="00CF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71269F0" w14:textId="77777777" w:rsidR="00375CD1" w:rsidRPr="000405AA" w:rsidRDefault="00375CD1" w:rsidP="00375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876E3F8" w14:textId="77777777" w:rsidR="00E42444" w:rsidRPr="000405AA" w:rsidRDefault="00E42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 w:rsidRPr="000405AA">
        <w:rPr>
          <w:rFonts w:ascii="Angsana New" w:hAnsi="Angsana New"/>
          <w:bCs/>
          <w:sz w:val="30"/>
          <w:szCs w:val="30"/>
          <w:cs/>
        </w:rPr>
        <w:br w:type="page"/>
      </w:r>
    </w:p>
    <w:p w14:paraId="74147B61" w14:textId="77777777" w:rsidR="007B3EA9" w:rsidRPr="000405AA" w:rsidRDefault="007B3EA9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0405AA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14:paraId="50CE33B8" w14:textId="77777777" w:rsidR="001E27A9" w:rsidRPr="000405AA" w:rsidRDefault="001E27A9" w:rsidP="001E2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4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26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BF2E26" w:rsidRPr="000405AA" w14:paraId="5A5CBA83" w14:textId="77777777" w:rsidTr="00A00DF2">
        <w:trPr>
          <w:tblHeader/>
        </w:trPr>
        <w:tc>
          <w:tcPr>
            <w:tcW w:w="4296" w:type="dxa"/>
            <w:gridSpan w:val="2"/>
          </w:tcPr>
          <w:p w14:paraId="11A300E0" w14:textId="77777777" w:rsidR="00BF2E26" w:rsidRPr="000405AA" w:rsidRDefault="00BF2E26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5653B7C" w14:textId="77777777" w:rsidR="00BF2E26" w:rsidRPr="000405AA" w:rsidRDefault="00BF2E26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0405A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7A7E109" w14:textId="77777777" w:rsidR="00BF2E26" w:rsidRPr="000405AA" w:rsidRDefault="00BF2E26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E70D9B4" w14:textId="77777777" w:rsidR="00BF2E26" w:rsidRPr="000405AA" w:rsidRDefault="00BF2E26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0DF2" w:rsidRPr="000405AA" w14:paraId="50BF99D5" w14:textId="77777777" w:rsidTr="00A00DF2">
        <w:trPr>
          <w:tblHeader/>
        </w:trPr>
        <w:tc>
          <w:tcPr>
            <w:tcW w:w="4026" w:type="dxa"/>
          </w:tcPr>
          <w:p w14:paraId="326C118D" w14:textId="77777777" w:rsidR="00A00DF2" w:rsidRPr="000405AA" w:rsidRDefault="00A00DF2" w:rsidP="00A0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EA1F84" w14:textId="77777777" w:rsidR="00A00DF2" w:rsidRPr="000405AA" w:rsidRDefault="00A00DF2" w:rsidP="00A0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EC80E3B" w14:textId="26AE69B5" w:rsidR="00A00DF2" w:rsidRPr="000405AA" w:rsidRDefault="00A00DF2" w:rsidP="00A00D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BD6A9E7" w14:textId="77777777" w:rsidR="00A00DF2" w:rsidRPr="000405AA" w:rsidRDefault="00A00DF2" w:rsidP="00A00D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540CCCC" w14:textId="0AF4375B" w:rsidR="00A00DF2" w:rsidRPr="000405AA" w:rsidRDefault="00F93A70" w:rsidP="00A00D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1FD8BB3" w14:textId="77777777" w:rsidR="00A00DF2" w:rsidRPr="000405AA" w:rsidRDefault="00A00DF2" w:rsidP="00A00D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6E5007B" w14:textId="1F463062" w:rsidR="00A00DF2" w:rsidRPr="000405AA" w:rsidRDefault="00F93A70" w:rsidP="00A00D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A506034" w14:textId="77777777" w:rsidR="00A00DF2" w:rsidRPr="000405AA" w:rsidRDefault="00A00DF2" w:rsidP="00A00D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8877C7E" w14:textId="25CD11C7" w:rsidR="00A00DF2" w:rsidRPr="000405AA" w:rsidRDefault="00F93A70" w:rsidP="00A00D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00DF2" w:rsidRPr="000405AA" w14:paraId="5E746A6A" w14:textId="77777777" w:rsidTr="00A00DF2">
        <w:trPr>
          <w:tblHeader/>
        </w:trPr>
        <w:tc>
          <w:tcPr>
            <w:tcW w:w="4026" w:type="dxa"/>
          </w:tcPr>
          <w:p w14:paraId="617D52B9" w14:textId="77777777" w:rsidR="00A00DF2" w:rsidRPr="000405AA" w:rsidRDefault="00A00DF2" w:rsidP="00A0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1FDB74F3" w14:textId="77777777" w:rsidR="00A00DF2" w:rsidRPr="000405AA" w:rsidRDefault="00A00DF2" w:rsidP="00A0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41225DC7" w14:textId="77777777" w:rsidR="00A00DF2" w:rsidRPr="000405AA" w:rsidRDefault="00A00DF2" w:rsidP="00A0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0405AA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</w:t>
            </w:r>
            <w:r w:rsidRPr="000405A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นบาท</w:t>
            </w:r>
            <w:r w:rsidRPr="000405A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0405AA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พันหุ้น</w:t>
            </w:r>
            <w:r w:rsidRPr="000405A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00DF2" w:rsidRPr="000405AA" w14:paraId="5D92E6F7" w14:textId="77777777" w:rsidTr="00A00DF2">
        <w:tc>
          <w:tcPr>
            <w:tcW w:w="4296" w:type="dxa"/>
            <w:gridSpan w:val="2"/>
          </w:tcPr>
          <w:p w14:paraId="6EC77834" w14:textId="4AFAE0EF" w:rsidR="00A00DF2" w:rsidRPr="000405AA" w:rsidRDefault="00A00DF2" w:rsidP="00354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ที่เป็นส่วนของผู้ถือหุ้นสามัญ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55B4844" w14:textId="06533442" w:rsidR="00A00DF2" w:rsidRPr="000405AA" w:rsidRDefault="00206BEC" w:rsidP="00E9645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3A21B9"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8,582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9F04FC4" w14:textId="77777777" w:rsidR="00A00DF2" w:rsidRPr="000405AA" w:rsidRDefault="00A00DF2" w:rsidP="00A0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330DDCF" w14:textId="57099AA1" w:rsidR="00A00DF2" w:rsidRPr="000405AA" w:rsidRDefault="00A00DF2" w:rsidP="00E9645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(63,655)</w:t>
            </w:r>
          </w:p>
        </w:tc>
        <w:tc>
          <w:tcPr>
            <w:tcW w:w="270" w:type="dxa"/>
          </w:tcPr>
          <w:p w14:paraId="24BA0C3E" w14:textId="77777777" w:rsidR="00A00DF2" w:rsidRPr="000405AA" w:rsidRDefault="00A00DF2" w:rsidP="00A0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074694A" w14:textId="732A6ADA" w:rsidR="00A00DF2" w:rsidRPr="000405AA" w:rsidRDefault="003A21B9" w:rsidP="00E9645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6,060</w:t>
            </w:r>
          </w:p>
        </w:tc>
        <w:tc>
          <w:tcPr>
            <w:tcW w:w="270" w:type="dxa"/>
          </w:tcPr>
          <w:p w14:paraId="5CF7E94A" w14:textId="77777777" w:rsidR="00A00DF2" w:rsidRPr="000405AA" w:rsidRDefault="00A00DF2" w:rsidP="00A0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DBD9892" w14:textId="49914CD2" w:rsidR="00A00DF2" w:rsidRPr="000405AA" w:rsidRDefault="00A00DF2" w:rsidP="00E9645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(20,47</w:t>
            </w:r>
            <w:r w:rsidR="00584B84"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A00DF2" w:rsidRPr="000405AA" w14:paraId="74C90B83" w14:textId="77777777" w:rsidTr="00A00DF2">
        <w:tc>
          <w:tcPr>
            <w:tcW w:w="4026" w:type="dxa"/>
          </w:tcPr>
          <w:p w14:paraId="67B367F9" w14:textId="77777777" w:rsidR="00A00DF2" w:rsidRPr="000405AA" w:rsidRDefault="00A00DF2" w:rsidP="00A00D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A897EB" w14:textId="77777777" w:rsidR="00A00DF2" w:rsidRPr="000405AA" w:rsidRDefault="00A00DF2" w:rsidP="00A0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D8F1C2" w14:textId="77777777" w:rsidR="00A00DF2" w:rsidRPr="000405AA" w:rsidRDefault="00A00DF2" w:rsidP="00A00D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F5BB7" w14:textId="77777777" w:rsidR="00A00DF2" w:rsidRPr="000405AA" w:rsidRDefault="00A00DF2" w:rsidP="00A0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72E7D2F" w14:textId="77777777" w:rsidR="00A00DF2" w:rsidRPr="000405AA" w:rsidRDefault="00A00DF2" w:rsidP="00A00D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D8537BC" w14:textId="77777777" w:rsidR="00A00DF2" w:rsidRPr="000405AA" w:rsidRDefault="00A00DF2" w:rsidP="00A0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AB801F6" w14:textId="77777777" w:rsidR="00A00DF2" w:rsidRPr="000405AA" w:rsidRDefault="00A00DF2" w:rsidP="00A00D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300BF7" w14:textId="77777777" w:rsidR="00A00DF2" w:rsidRPr="000405AA" w:rsidRDefault="00A00DF2" w:rsidP="00A0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E47D528" w14:textId="77777777" w:rsidR="00A00DF2" w:rsidRPr="000405AA" w:rsidRDefault="00A00DF2" w:rsidP="00A0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0DF2" w:rsidRPr="000405AA" w14:paraId="380203A4" w14:textId="77777777" w:rsidTr="00A00DF2">
        <w:trPr>
          <w:trHeight w:val="70"/>
        </w:trPr>
        <w:tc>
          <w:tcPr>
            <w:tcW w:w="4026" w:type="dxa"/>
          </w:tcPr>
          <w:p w14:paraId="5FCB9254" w14:textId="77777777" w:rsidR="00A00DF2" w:rsidRPr="000405AA" w:rsidRDefault="00A00DF2" w:rsidP="00A0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</w:t>
            </w:r>
            <w:r w:rsidRPr="000405AA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หุ้นสามัญที่ออกจำหน่ายแล้ว</w:t>
            </w:r>
          </w:p>
        </w:tc>
        <w:tc>
          <w:tcPr>
            <w:tcW w:w="270" w:type="dxa"/>
          </w:tcPr>
          <w:p w14:paraId="1FB99688" w14:textId="77777777" w:rsidR="00A00DF2" w:rsidRPr="000405AA" w:rsidRDefault="00A00DF2" w:rsidP="00A0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D0961B" w14:textId="77777777" w:rsidR="00A00DF2" w:rsidRPr="000405AA" w:rsidRDefault="00A00DF2" w:rsidP="00A00D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1B5437" w14:textId="77777777" w:rsidR="00A00DF2" w:rsidRPr="000405AA" w:rsidRDefault="00A00DF2" w:rsidP="00A0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7A839E" w14:textId="77777777" w:rsidR="00A00DF2" w:rsidRPr="000405AA" w:rsidRDefault="00A00DF2" w:rsidP="00A00D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41822BB" w14:textId="77777777" w:rsidR="00A00DF2" w:rsidRPr="000405AA" w:rsidRDefault="00A00DF2" w:rsidP="00A0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F95413" w14:textId="77777777" w:rsidR="00A00DF2" w:rsidRPr="000405AA" w:rsidRDefault="00A00DF2" w:rsidP="0050559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1B2535" w14:textId="77777777" w:rsidR="00A00DF2" w:rsidRPr="000405AA" w:rsidRDefault="00A00DF2" w:rsidP="00A0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6F46F5" w14:textId="77777777" w:rsidR="00A00DF2" w:rsidRPr="000405AA" w:rsidRDefault="00A00DF2" w:rsidP="00A0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5593" w:rsidRPr="000405AA" w14:paraId="6143F9F0" w14:textId="77777777" w:rsidTr="00A00DF2">
        <w:tc>
          <w:tcPr>
            <w:tcW w:w="4296" w:type="dxa"/>
            <w:gridSpan w:val="2"/>
          </w:tcPr>
          <w:p w14:paraId="40526DDD" w14:textId="77777777" w:rsidR="00505593" w:rsidRPr="000405AA" w:rsidRDefault="00505593" w:rsidP="00505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354D9579" w14:textId="4A4AF86A" w:rsidR="00505593" w:rsidRPr="000405AA" w:rsidRDefault="00206BEC" w:rsidP="00E9645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  <w:tc>
          <w:tcPr>
            <w:tcW w:w="270" w:type="dxa"/>
          </w:tcPr>
          <w:p w14:paraId="7C6C02CB" w14:textId="77777777" w:rsidR="00505593" w:rsidRPr="000405AA" w:rsidRDefault="00505593" w:rsidP="0050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B41CA8" w14:textId="463A74FD" w:rsidR="00505593" w:rsidRPr="000405AA" w:rsidRDefault="00505593" w:rsidP="00E9645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  <w:tc>
          <w:tcPr>
            <w:tcW w:w="270" w:type="dxa"/>
          </w:tcPr>
          <w:p w14:paraId="56BC3D0F" w14:textId="77777777" w:rsidR="00505593" w:rsidRPr="000405AA" w:rsidRDefault="00505593" w:rsidP="0050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7F5519" w14:textId="24EBB05F" w:rsidR="00505593" w:rsidRPr="000405AA" w:rsidRDefault="00505593" w:rsidP="0050559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  <w:tc>
          <w:tcPr>
            <w:tcW w:w="270" w:type="dxa"/>
          </w:tcPr>
          <w:p w14:paraId="45F06218" w14:textId="77777777" w:rsidR="00505593" w:rsidRPr="000405AA" w:rsidRDefault="00505593" w:rsidP="0050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F00D88" w14:textId="225B6030" w:rsidR="00505593" w:rsidRPr="000405AA" w:rsidRDefault="00505593" w:rsidP="0050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</w:tr>
      <w:tr w:rsidR="00505593" w:rsidRPr="000405AA" w14:paraId="75746B55" w14:textId="77777777" w:rsidTr="00A00DF2">
        <w:tc>
          <w:tcPr>
            <w:tcW w:w="4296" w:type="dxa"/>
            <w:gridSpan w:val="2"/>
            <w:shd w:val="clear" w:color="auto" w:fill="auto"/>
          </w:tcPr>
          <w:p w14:paraId="0FAC067F" w14:textId="2C9FB6DE" w:rsidR="00505593" w:rsidRPr="000405AA" w:rsidRDefault="00505593" w:rsidP="00505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จำนวนหุ้นสามัญ (ขั้นพื้นฐาน) ณ วันที่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405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82026A" w14:textId="1995761E" w:rsidR="00505593" w:rsidRPr="000405AA" w:rsidRDefault="00206BEC" w:rsidP="00206BE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4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sz w:val="30"/>
                <w:szCs w:val="30"/>
              </w:rPr>
              <w:t>300,000</w:t>
            </w:r>
          </w:p>
        </w:tc>
        <w:tc>
          <w:tcPr>
            <w:tcW w:w="270" w:type="dxa"/>
            <w:shd w:val="clear" w:color="auto" w:fill="auto"/>
          </w:tcPr>
          <w:p w14:paraId="77A372E6" w14:textId="77777777" w:rsidR="00505593" w:rsidRPr="000405AA" w:rsidRDefault="00505593" w:rsidP="0050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7BCBF4" w14:textId="21CCFB22" w:rsidR="00505593" w:rsidRPr="000405AA" w:rsidRDefault="00505593" w:rsidP="0050559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48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b/>
                <w:sz w:val="30"/>
                <w:szCs w:val="30"/>
              </w:rPr>
              <w:t>300,000</w:t>
            </w:r>
          </w:p>
        </w:tc>
        <w:tc>
          <w:tcPr>
            <w:tcW w:w="270" w:type="dxa"/>
            <w:shd w:val="clear" w:color="auto" w:fill="auto"/>
          </w:tcPr>
          <w:p w14:paraId="2C4C26C9" w14:textId="77777777" w:rsidR="00505593" w:rsidRPr="000405AA" w:rsidRDefault="00505593" w:rsidP="0050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78AA04" w14:textId="00D9E65C" w:rsidR="00505593" w:rsidRPr="000405AA" w:rsidRDefault="00505593" w:rsidP="0050559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sz w:val="30"/>
                <w:szCs w:val="30"/>
              </w:rPr>
              <w:t>300,000</w:t>
            </w:r>
          </w:p>
        </w:tc>
        <w:tc>
          <w:tcPr>
            <w:tcW w:w="270" w:type="dxa"/>
            <w:shd w:val="clear" w:color="auto" w:fill="auto"/>
          </w:tcPr>
          <w:p w14:paraId="301F0963" w14:textId="77777777" w:rsidR="00505593" w:rsidRPr="000405AA" w:rsidRDefault="00505593" w:rsidP="0050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B7DBB5" w14:textId="68E3F64B" w:rsidR="00505593" w:rsidRPr="000405AA" w:rsidRDefault="00505593" w:rsidP="00E9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sz w:val="30"/>
                <w:szCs w:val="30"/>
              </w:rPr>
              <w:t>300,000</w:t>
            </w:r>
          </w:p>
        </w:tc>
      </w:tr>
      <w:tr w:rsidR="00505593" w:rsidRPr="000405AA" w14:paraId="2D04D720" w14:textId="77777777" w:rsidTr="00A00DF2">
        <w:tc>
          <w:tcPr>
            <w:tcW w:w="4026" w:type="dxa"/>
            <w:shd w:val="clear" w:color="auto" w:fill="auto"/>
          </w:tcPr>
          <w:p w14:paraId="0E468365" w14:textId="77777777" w:rsidR="00505593" w:rsidRPr="000405AA" w:rsidRDefault="00505593" w:rsidP="00505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2B7DF4" w14:textId="77777777" w:rsidR="00505593" w:rsidRPr="000405AA" w:rsidRDefault="00505593" w:rsidP="00505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8BBF54" w14:textId="77777777" w:rsidR="00505593" w:rsidRPr="000405AA" w:rsidRDefault="00505593" w:rsidP="005055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37AA25" w14:textId="77777777" w:rsidR="00505593" w:rsidRPr="000405AA" w:rsidRDefault="00505593" w:rsidP="0050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8722DB" w14:textId="77777777" w:rsidR="00505593" w:rsidRPr="000405AA" w:rsidRDefault="00505593" w:rsidP="005055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E512E76" w14:textId="77777777" w:rsidR="00505593" w:rsidRPr="000405AA" w:rsidRDefault="00505593" w:rsidP="0050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7024ED" w14:textId="77777777" w:rsidR="00505593" w:rsidRPr="000405AA" w:rsidRDefault="00505593" w:rsidP="005055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845A3EB" w14:textId="77777777" w:rsidR="00505593" w:rsidRPr="000405AA" w:rsidRDefault="00505593" w:rsidP="0050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2AE1FC0" w14:textId="77777777" w:rsidR="00505593" w:rsidRPr="000405AA" w:rsidRDefault="00505593" w:rsidP="0050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5593" w:rsidRPr="000405AA" w14:paraId="03B15DD6" w14:textId="77777777" w:rsidTr="00A00DF2">
        <w:tc>
          <w:tcPr>
            <w:tcW w:w="4026" w:type="dxa"/>
            <w:shd w:val="clear" w:color="auto" w:fill="auto"/>
          </w:tcPr>
          <w:p w14:paraId="2DBDC051" w14:textId="77777777" w:rsidR="00505593" w:rsidRPr="000405AA" w:rsidRDefault="00505593" w:rsidP="00505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405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(ขาดทุน) ต่อหุ้นขั้นพื้นฐาน </w:t>
            </w:r>
            <w:r w:rsidRPr="000405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6387A729" w14:textId="77777777" w:rsidR="00505593" w:rsidRPr="000405AA" w:rsidRDefault="00505593" w:rsidP="00505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24B186" w14:textId="59ABB05F" w:rsidR="00505593" w:rsidRPr="000405AA" w:rsidRDefault="00206BEC" w:rsidP="00206BE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</w:t>
            </w:r>
            <w:r w:rsidR="003A21B9"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8BB5585" w14:textId="77777777" w:rsidR="00505593" w:rsidRPr="000405AA" w:rsidRDefault="00505593" w:rsidP="0050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CCA21D" w14:textId="0551F781" w:rsidR="00505593" w:rsidRPr="000405AA" w:rsidRDefault="00505593" w:rsidP="0050559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(0.21)</w:t>
            </w:r>
          </w:p>
        </w:tc>
        <w:tc>
          <w:tcPr>
            <w:tcW w:w="270" w:type="dxa"/>
            <w:shd w:val="clear" w:color="auto" w:fill="auto"/>
          </w:tcPr>
          <w:p w14:paraId="0674015D" w14:textId="77777777" w:rsidR="00505593" w:rsidRPr="000405AA" w:rsidRDefault="00505593" w:rsidP="0050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65038F" w14:textId="73C1478B" w:rsidR="00505593" w:rsidRPr="000405AA" w:rsidRDefault="00505593" w:rsidP="0050559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0.0</w:t>
            </w:r>
            <w:r w:rsidR="003A21B9"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D465652" w14:textId="77777777" w:rsidR="00505593" w:rsidRPr="000405AA" w:rsidRDefault="00505593" w:rsidP="0050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6A6BAA" w14:textId="322A0DD8" w:rsidR="00505593" w:rsidRPr="000405AA" w:rsidRDefault="00505593" w:rsidP="0050559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(0.07)</w:t>
            </w:r>
          </w:p>
        </w:tc>
      </w:tr>
    </w:tbl>
    <w:p w14:paraId="46697EA2" w14:textId="77777777" w:rsidR="001E27A9" w:rsidRPr="000405AA" w:rsidRDefault="001E27A9" w:rsidP="001E2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p w14:paraId="582BE6EA" w14:textId="77777777" w:rsidR="000B5A34" w:rsidRPr="000405AA" w:rsidRDefault="000B5A34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0405AA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27468596" w14:textId="77777777" w:rsidR="00D4276E" w:rsidRPr="000405AA" w:rsidRDefault="00D4276E" w:rsidP="00D42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p w14:paraId="577F9884" w14:textId="77777777" w:rsidR="00D4276E" w:rsidRPr="000405AA" w:rsidRDefault="00D4276E" w:rsidP="00D42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เงินปันผลที่กลุ่มบริษัทจ่ายให้ผู้ถือหุ้น มีดังนี้</w:t>
      </w:r>
    </w:p>
    <w:p w14:paraId="550AF5AA" w14:textId="77777777" w:rsidR="00D4276E" w:rsidRPr="000405AA" w:rsidRDefault="00D4276E" w:rsidP="00D42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800"/>
        <w:gridCol w:w="1890"/>
        <w:gridCol w:w="1800"/>
        <w:gridCol w:w="270"/>
        <w:gridCol w:w="1260"/>
      </w:tblGrid>
      <w:tr w:rsidR="00D4276E" w:rsidRPr="000405AA" w14:paraId="2850F774" w14:textId="77777777" w:rsidTr="005C55E6">
        <w:trPr>
          <w:tblHeader/>
        </w:trPr>
        <w:tc>
          <w:tcPr>
            <w:tcW w:w="2520" w:type="dxa"/>
            <w:vAlign w:val="bottom"/>
          </w:tcPr>
          <w:p w14:paraId="207F6250" w14:textId="77777777" w:rsidR="00D4276E" w:rsidRPr="000405AA" w:rsidRDefault="00D4276E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1EB4B96" w14:textId="77777777" w:rsidR="00D4276E" w:rsidRPr="000405AA" w:rsidRDefault="00D4276E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4ABF9FFE" w14:textId="77777777" w:rsidR="00D4276E" w:rsidRPr="000405AA" w:rsidRDefault="00D4276E" w:rsidP="007E0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กำหนดจ่ายเงินปันผล</w:t>
            </w:r>
          </w:p>
        </w:tc>
        <w:tc>
          <w:tcPr>
            <w:tcW w:w="1800" w:type="dxa"/>
            <w:vAlign w:val="bottom"/>
          </w:tcPr>
          <w:p w14:paraId="3469BFB2" w14:textId="77777777" w:rsidR="00D4276E" w:rsidRPr="000405AA" w:rsidRDefault="00D4276E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57EBE322" w14:textId="77777777" w:rsidR="00D4276E" w:rsidRPr="000405AA" w:rsidRDefault="00D4276E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F757688" w14:textId="77777777" w:rsidR="00D4276E" w:rsidRPr="000405AA" w:rsidDel="00D43E7A" w:rsidRDefault="00D4276E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D4276E" w:rsidRPr="000405AA" w14:paraId="29440C42" w14:textId="77777777" w:rsidTr="005C55E6">
        <w:trPr>
          <w:tblHeader/>
        </w:trPr>
        <w:tc>
          <w:tcPr>
            <w:tcW w:w="2520" w:type="dxa"/>
          </w:tcPr>
          <w:p w14:paraId="3E87B581" w14:textId="77777777" w:rsidR="00D4276E" w:rsidRPr="000405AA" w:rsidRDefault="00D4276E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31F1E2" w14:textId="4F94AE26" w:rsidR="00F76563" w:rsidRPr="000405AA" w:rsidRDefault="00E72FA9" w:rsidP="00E7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00" w:type="dxa"/>
          </w:tcPr>
          <w:p w14:paraId="281955A7" w14:textId="77777777" w:rsidR="00D4276E" w:rsidRPr="000405AA" w:rsidRDefault="00D4276E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EF7A661" w14:textId="77777777" w:rsidR="00D4276E" w:rsidRPr="000405AA" w:rsidRDefault="00D4276E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DB6D8B7" w14:textId="77777777" w:rsidR="00D4276E" w:rsidRPr="000405AA" w:rsidRDefault="00D4276E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5AA4B986" w14:textId="77777777" w:rsidR="00D4276E" w:rsidRPr="000405AA" w:rsidRDefault="00D4276E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C6E29BC" w14:textId="77777777" w:rsidR="00D4276E" w:rsidRPr="000405AA" w:rsidRDefault="00D4276E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35465E" w:rsidRPr="000405AA" w14:paraId="125DF189" w14:textId="77777777" w:rsidTr="005C55E6">
        <w:trPr>
          <w:tblHeader/>
        </w:trPr>
        <w:tc>
          <w:tcPr>
            <w:tcW w:w="2520" w:type="dxa"/>
          </w:tcPr>
          <w:p w14:paraId="07C69D01" w14:textId="4F6868EA" w:rsidR="0035465E" w:rsidRPr="000405AA" w:rsidRDefault="0035465E" w:rsidP="0035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  <w:r w:rsidR="005C55E6"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 w:rsidR="005C55E6" w:rsidRPr="000405A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0" w:type="dxa"/>
          </w:tcPr>
          <w:p w14:paraId="6981DCD8" w14:textId="77777777" w:rsidR="0035465E" w:rsidRPr="000405AA" w:rsidRDefault="0035465E" w:rsidP="0035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พฤศจิกายน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90" w:type="dxa"/>
          </w:tcPr>
          <w:p w14:paraId="36022E20" w14:textId="77777777" w:rsidR="0035465E" w:rsidRPr="000405AA" w:rsidRDefault="0035465E" w:rsidP="0035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0" w:type="dxa"/>
          </w:tcPr>
          <w:p w14:paraId="0CB04B6F" w14:textId="449BD2C1" w:rsidR="0035465E" w:rsidRPr="000405AA" w:rsidRDefault="0035465E" w:rsidP="0035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70" w:type="dxa"/>
          </w:tcPr>
          <w:p w14:paraId="624A9194" w14:textId="77777777" w:rsidR="0035465E" w:rsidRPr="000405AA" w:rsidRDefault="0035465E" w:rsidP="0035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1BFB3B4" w14:textId="28F0FFB2" w:rsidR="0035465E" w:rsidRPr="000405AA" w:rsidRDefault="0035465E" w:rsidP="0035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74,992</w:t>
            </w:r>
          </w:p>
        </w:tc>
      </w:tr>
      <w:tr w:rsidR="0035465E" w:rsidRPr="000405AA" w14:paraId="5A5FB918" w14:textId="77777777" w:rsidTr="005C55E6">
        <w:tc>
          <w:tcPr>
            <w:tcW w:w="2520" w:type="dxa"/>
          </w:tcPr>
          <w:p w14:paraId="74ADFF32" w14:textId="7D8EF6CD" w:rsidR="0035465E" w:rsidRPr="000405AA" w:rsidRDefault="0035465E" w:rsidP="0035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="005C55E6"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2562</w:t>
            </w:r>
          </w:p>
        </w:tc>
        <w:tc>
          <w:tcPr>
            <w:tcW w:w="1800" w:type="dxa"/>
            <w:shd w:val="clear" w:color="auto" w:fill="auto"/>
          </w:tcPr>
          <w:p w14:paraId="52240D96" w14:textId="77777777" w:rsidR="0035465E" w:rsidRPr="000405AA" w:rsidRDefault="0035465E" w:rsidP="0035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4C2A0709" w14:textId="77777777" w:rsidR="0035465E" w:rsidRPr="000405AA" w:rsidRDefault="0035465E" w:rsidP="0035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0" w:type="dxa"/>
          </w:tcPr>
          <w:p w14:paraId="035CD26B" w14:textId="408E1CD7" w:rsidR="0035465E" w:rsidRPr="000405AA" w:rsidRDefault="0035465E" w:rsidP="0035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0.20</w:t>
            </w:r>
          </w:p>
        </w:tc>
        <w:tc>
          <w:tcPr>
            <w:tcW w:w="270" w:type="dxa"/>
          </w:tcPr>
          <w:p w14:paraId="1B0106CD" w14:textId="77777777" w:rsidR="0035465E" w:rsidRPr="000405AA" w:rsidRDefault="0035465E" w:rsidP="0035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6E953B" w14:textId="26F54165" w:rsidR="0035465E" w:rsidRPr="000405AA" w:rsidRDefault="0035465E" w:rsidP="0035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</w:tr>
      <w:tr w:rsidR="0035465E" w:rsidRPr="000405AA" w14:paraId="2A1D10FD" w14:textId="77777777" w:rsidTr="005C55E6">
        <w:trPr>
          <w:tblHeader/>
        </w:trPr>
        <w:tc>
          <w:tcPr>
            <w:tcW w:w="2520" w:type="dxa"/>
          </w:tcPr>
          <w:p w14:paraId="254CC48F" w14:textId="77777777" w:rsidR="0035465E" w:rsidRPr="000405AA" w:rsidRDefault="0035465E" w:rsidP="0035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D1D5893" w14:textId="77777777" w:rsidR="0035465E" w:rsidRPr="000405AA" w:rsidRDefault="0035465E" w:rsidP="0035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9DBC2D7" w14:textId="77777777" w:rsidR="0035465E" w:rsidRPr="000405AA" w:rsidRDefault="0035465E" w:rsidP="0035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ECE77DD" w14:textId="77777777" w:rsidR="0035465E" w:rsidRPr="000405AA" w:rsidRDefault="0035465E" w:rsidP="0035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1D93740" w14:textId="77777777" w:rsidR="0035465E" w:rsidRPr="000405AA" w:rsidRDefault="0035465E" w:rsidP="0035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5293D2F" w14:textId="77777777" w:rsidR="0035465E" w:rsidRPr="000405AA" w:rsidRDefault="0035465E" w:rsidP="0035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</w:tbl>
    <w:p w14:paraId="1EDE5738" w14:textId="77777777" w:rsidR="00D80B44" w:rsidRPr="000405AA" w:rsidRDefault="00D80B44" w:rsidP="00D80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5F3AF1E4" w14:textId="77777777" w:rsidR="00D80B44" w:rsidRPr="000405AA" w:rsidRDefault="00D80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0405AA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FA7512A" w14:textId="52C4B404" w:rsidR="005F6D51" w:rsidRPr="000405AA" w:rsidRDefault="005F6D51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0405AA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20E16D29" w14:textId="77777777" w:rsidR="00C9321B" w:rsidRPr="000405AA" w:rsidRDefault="00C9321B" w:rsidP="00C93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p w14:paraId="03257A84" w14:textId="77777777" w:rsidR="00C9321B" w:rsidRPr="000405AA" w:rsidRDefault="00C9321B" w:rsidP="00EA4126">
      <w:pPr>
        <w:pStyle w:val="block"/>
        <w:numPr>
          <w:ilvl w:val="1"/>
          <w:numId w:val="23"/>
        </w:numPr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</w:pPr>
      <w:r w:rsidRPr="000405A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FD9CB68" w14:textId="77777777" w:rsidR="00C9321B" w:rsidRPr="000405AA" w:rsidRDefault="00C9321B" w:rsidP="00C932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715D2A20" w14:textId="77777777" w:rsidR="00C9321B" w:rsidRPr="000405AA" w:rsidRDefault="00C9321B" w:rsidP="00C9321B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0405A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14:paraId="1E25FA33" w14:textId="77777777" w:rsidR="00C9321B" w:rsidRPr="000405AA" w:rsidRDefault="00C9321B" w:rsidP="00C9321B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1FC31A6" w14:textId="77777777" w:rsidR="0062362E" w:rsidRPr="000405AA" w:rsidRDefault="0062362E" w:rsidP="00EA4126">
      <w:pPr>
        <w:pStyle w:val="block"/>
        <w:numPr>
          <w:ilvl w:val="1"/>
          <w:numId w:val="23"/>
        </w:numPr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0405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33096CD8" w14:textId="77777777" w:rsidR="00C9321B" w:rsidRPr="000405AA" w:rsidRDefault="00C9321B" w:rsidP="00C93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BA17583" w14:textId="77777777" w:rsidR="0062362E" w:rsidRPr="000405AA" w:rsidRDefault="0062362E" w:rsidP="0062362E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405A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4C25CA4D" w14:textId="77777777" w:rsidR="0062362E" w:rsidRPr="000405AA" w:rsidRDefault="0062362E" w:rsidP="00623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CED026" w14:textId="77777777" w:rsidR="0062362E" w:rsidRPr="000405AA" w:rsidRDefault="0062362E" w:rsidP="00F93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</w:t>
      </w:r>
      <w:bookmarkStart w:id="3" w:name="_Hlk63601082"/>
      <w:r w:rsidR="004C0313" w:rsidRPr="000405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bookmarkEnd w:id="3"/>
      <w:r w:rsidRPr="000405AA">
        <w:rPr>
          <w:rFonts w:asciiTheme="majorBidi" w:hAnsiTheme="majorBidi" w:cstheme="majorBidi" w:hint="cs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มีความรับผิดชอบโดยรวมในการจัดให้มีและการควบคุมกรอบการบริหารความเสี่ยงของ</w:t>
      </w:r>
      <w:r w:rsidR="004C0313" w:rsidRPr="000405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4C0313" w:rsidRPr="000405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9143C62" w14:textId="77777777" w:rsidR="0062362E" w:rsidRPr="000405AA" w:rsidRDefault="0062362E" w:rsidP="00F93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85D821A" w14:textId="77777777" w:rsidR="0062362E" w:rsidRPr="000405AA" w:rsidRDefault="0062362E" w:rsidP="00F93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</w:t>
      </w:r>
      <w:r w:rsidR="004C0313" w:rsidRPr="000405AA">
        <w:rPr>
          <w:rFonts w:asciiTheme="majorBidi" w:hAnsiTheme="majorBidi" w:cstheme="majorBidi" w:hint="cs"/>
          <w:sz w:val="30"/>
          <w:szCs w:val="30"/>
          <w:cs/>
        </w:rPr>
        <w:t>กลุ่มบริษัทจัดทำ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>ขึ้นเพื่อระบุและวิเคราะห์ความเสี่ยงที่</w:t>
      </w:r>
      <w:r w:rsidR="004C0313" w:rsidRPr="000405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4C0313" w:rsidRPr="000405AA">
        <w:rPr>
          <w:rFonts w:asciiTheme="majorBidi" w:hAnsiTheme="majorBidi" w:cstheme="majorBidi" w:hint="cs"/>
          <w:sz w:val="30"/>
          <w:szCs w:val="30"/>
          <w:cs/>
        </w:rPr>
        <w:t>กลุ่มบริษัท กลุ่มบริษัท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654D4B8" w14:textId="77777777" w:rsidR="0062362E" w:rsidRPr="000405AA" w:rsidRDefault="0062362E" w:rsidP="00F93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71764E" w14:textId="77777777" w:rsidR="0062362E" w:rsidRPr="000405AA" w:rsidRDefault="0062362E" w:rsidP="00F93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</w:t>
      </w:r>
      <w:r w:rsidR="004C0313" w:rsidRPr="000405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4C0313" w:rsidRPr="000405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>เผชิญอยู่ คณะกรรมการตรวจสอบของ</w:t>
      </w:r>
      <w:r w:rsidR="004C0313" w:rsidRPr="000405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ED4518D" w14:textId="77777777" w:rsidR="0062362E" w:rsidRPr="000405AA" w:rsidRDefault="0062362E" w:rsidP="00623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02493F14" w14:textId="77777777" w:rsidR="00213D08" w:rsidRPr="000405AA" w:rsidRDefault="00213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405AA"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4F05A63A" w14:textId="77777777" w:rsidR="0062362E" w:rsidRPr="000405AA" w:rsidRDefault="0062362E" w:rsidP="00623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405AA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0405A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0405AA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.1) </w:t>
      </w:r>
      <w:r w:rsidRPr="000405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</w:t>
      </w:r>
      <w:r w:rsidR="00FD1439" w:rsidRPr="000405A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ต</w:t>
      </w:r>
    </w:p>
    <w:p w14:paraId="26C6CF3F" w14:textId="77777777" w:rsidR="00213D08" w:rsidRPr="000405AA" w:rsidRDefault="00213D08" w:rsidP="00623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34097C01" w14:textId="77777777" w:rsidR="00213D08" w:rsidRPr="000405AA" w:rsidRDefault="00213D08" w:rsidP="00213D08">
      <w:pPr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0405AA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="0096328D" w:rsidRPr="000405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</w:t>
      </w:r>
      <w:r w:rsidR="0096328D" w:rsidRPr="000405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</w:p>
    <w:p w14:paraId="2CF3F0C3" w14:textId="77777777" w:rsidR="00825D67" w:rsidRPr="000405AA" w:rsidRDefault="00825D67" w:rsidP="00825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ab/>
      </w:r>
    </w:p>
    <w:p w14:paraId="5108CBB8" w14:textId="3374D31A" w:rsidR="0006002E" w:rsidRPr="000405AA" w:rsidRDefault="00825D67" w:rsidP="00281B53">
      <w:pPr>
        <w:pStyle w:val="block"/>
        <w:spacing w:after="0" w:line="240" w:lineRule="auto"/>
        <w:ind w:left="810" w:right="-7" w:hanging="450"/>
        <w:jc w:val="both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ab/>
      </w:r>
      <w:r w:rsidR="00213D08" w:rsidRPr="000405AA">
        <w:rPr>
          <w:rFonts w:asciiTheme="majorBidi" w:hAnsiTheme="majorBidi" w:cstheme="majorBidi"/>
          <w:sz w:val="30"/>
          <w:szCs w:val="30"/>
        </w:rPr>
        <w:t>(</w:t>
      </w:r>
      <w:r w:rsidR="00213D08" w:rsidRPr="000405AA">
        <w:rPr>
          <w:rFonts w:asciiTheme="majorBidi" w:hAnsiTheme="majorBidi" w:cstheme="majorBidi" w:hint="cs"/>
          <w:sz w:val="30"/>
          <w:szCs w:val="30"/>
          <w:cs/>
        </w:rPr>
        <w:t>ข</w:t>
      </w:r>
      <w:r w:rsidR="00213D08" w:rsidRPr="000405AA">
        <w:rPr>
          <w:rFonts w:asciiTheme="majorBidi" w:hAnsiTheme="majorBidi" w:cstheme="majorBidi"/>
          <w:sz w:val="30"/>
          <w:szCs w:val="30"/>
        </w:rPr>
        <w:t>.1.1)</w:t>
      </w:r>
      <w:r w:rsidR="00213D08" w:rsidRPr="000405A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13D08" w:rsidRPr="000405AA">
        <w:rPr>
          <w:rFonts w:asciiTheme="majorBidi" w:hAnsiTheme="majorBidi" w:cstheme="majorBidi"/>
          <w:sz w:val="30"/>
          <w:szCs w:val="30"/>
          <w:cs/>
        </w:rPr>
        <w:t>ลูกหนี้การค้าและ</w:t>
      </w:r>
      <w:r w:rsidR="00CF6234" w:rsidRPr="000405AA">
        <w:rPr>
          <w:rFonts w:asciiTheme="majorBidi" w:hAnsiTheme="majorBidi" w:cstheme="majorBidi" w:hint="cs"/>
          <w:sz w:val="30"/>
          <w:szCs w:val="30"/>
          <w:cs/>
        </w:rPr>
        <w:t>ลูกหนี้หมุนเวียนอื่น</w:t>
      </w:r>
    </w:p>
    <w:p w14:paraId="35137E22" w14:textId="77777777" w:rsidR="00702E98" w:rsidRPr="000405AA" w:rsidRDefault="00702E98" w:rsidP="00825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2235E3" w14:textId="436C8412" w:rsidR="00770FDA" w:rsidRPr="000405AA" w:rsidRDefault="00770FDA" w:rsidP="00825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405AA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35B70E63" w14:textId="77777777" w:rsidR="00770FDA" w:rsidRPr="000405AA" w:rsidRDefault="00770FDA" w:rsidP="00825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7C9D46" w14:textId="3466CF61" w:rsidR="00770FDA" w:rsidRPr="000405AA" w:rsidRDefault="00770FDA" w:rsidP="009351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Pr="000405AA">
        <w:rPr>
          <w:rFonts w:asciiTheme="majorBidi" w:hAnsiTheme="majorBidi" w:cstheme="majorBidi"/>
          <w:sz w:val="30"/>
          <w:szCs w:val="30"/>
          <w:cs/>
        </w:rPr>
        <w:t xml:space="preserve"> กลุ่มบริษัทจะทบทวน</w:t>
      </w:r>
      <w:r w:rsidR="00935104" w:rsidRPr="000405AA">
        <w:rPr>
          <w:rFonts w:asciiTheme="majorBidi" w:hAnsiTheme="majorBidi" w:cstheme="majorBidi" w:hint="cs"/>
          <w:sz w:val="30"/>
          <w:szCs w:val="30"/>
          <w:cs/>
        </w:rPr>
        <w:t>งบการเงิน</w:t>
      </w:r>
      <w:r w:rsidR="00935104" w:rsidRPr="000405AA">
        <w:rPr>
          <w:rFonts w:asciiTheme="majorBidi" w:hAnsiTheme="majorBidi" w:cstheme="majorBidi"/>
          <w:sz w:val="30"/>
          <w:szCs w:val="30"/>
          <w:cs/>
        </w:rPr>
        <w:br/>
      </w:r>
      <w:r w:rsidRPr="000405AA">
        <w:rPr>
          <w:rFonts w:asciiTheme="majorBidi" w:hAnsiTheme="majorBidi" w:cstheme="majorBidi"/>
          <w:sz w:val="30"/>
          <w:szCs w:val="30"/>
          <w:cs/>
        </w:rPr>
        <w:t>วงเงินยอดขายจะกำหนดไว้สำหรับลูกค้าแต่ละรายและจะทบทวนเป็นราย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0405AA">
        <w:rPr>
          <w:rFonts w:asciiTheme="majorBidi" w:hAnsiTheme="majorBidi" w:cstheme="majorBidi"/>
          <w:sz w:val="30"/>
          <w:szCs w:val="30"/>
          <w:cs/>
        </w:rPr>
        <w:t xml:space="preserve">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7D5E99DB" w14:textId="314162F1" w:rsidR="00770FDA" w:rsidRPr="000405AA" w:rsidRDefault="00770FDA" w:rsidP="00825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rPr>
          <w:rFonts w:asciiTheme="majorBidi" w:hAnsiTheme="majorBidi" w:cstheme="majorBidi"/>
          <w:sz w:val="30"/>
          <w:szCs w:val="30"/>
        </w:rPr>
      </w:pPr>
    </w:p>
    <w:p w14:paraId="347D7F1C" w14:textId="0165A6B3" w:rsidR="00770FDA" w:rsidRPr="000405AA" w:rsidRDefault="00770FDA" w:rsidP="00825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405AA">
        <w:rPr>
          <w:rFonts w:asciiTheme="majorBidi" w:hAnsiTheme="majorBidi" w:cstheme="majorBidi"/>
          <w:sz w:val="30"/>
          <w:szCs w:val="30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Pr="000405AA">
        <w:rPr>
          <w:rFonts w:asciiTheme="majorBidi" w:hAnsiTheme="majorBidi" w:cstheme="majorBidi"/>
          <w:sz w:val="30"/>
          <w:szCs w:val="30"/>
        </w:rPr>
        <w:t xml:space="preserve">1 </w:t>
      </w:r>
      <w:r w:rsidRPr="000405AA">
        <w:rPr>
          <w:rFonts w:asciiTheme="majorBidi" w:hAnsiTheme="majorBidi" w:cstheme="majorBidi"/>
          <w:sz w:val="30"/>
          <w:szCs w:val="30"/>
          <w:cs/>
        </w:rPr>
        <w:t xml:space="preserve">เดือนและมีการติดตามยอดคงค้างของลูกหนี้การค้าอย่างสม่ำเสมอ </w:t>
      </w:r>
      <w:bookmarkStart w:id="4" w:name="_Hlk59433075"/>
      <w:r w:rsidRPr="000405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405AA">
        <w:rPr>
          <w:rFonts w:asciiTheme="majorBidi" w:hAnsiTheme="majorBidi" w:cstheme="majorBidi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</w:t>
      </w:r>
      <w:bookmarkEnd w:id="4"/>
      <w:r w:rsidRPr="000405AA">
        <w:rPr>
          <w:rFonts w:asciiTheme="majorBidi" w:hAnsiTheme="majorBidi" w:cstheme="majorBidi" w:hint="cs"/>
          <w:sz w:val="30"/>
          <w:szCs w:val="30"/>
          <w:cs/>
        </w:rPr>
        <w:t>ราย</w:t>
      </w:r>
      <w:r w:rsidRPr="000405AA">
        <w:rPr>
          <w:rFonts w:asciiTheme="majorBidi" w:hAnsiTheme="majorBidi" w:cstheme="majorBidi"/>
          <w:sz w:val="30"/>
          <w:szCs w:val="30"/>
          <w:cs/>
        </w:rPr>
        <w:t>และสะท้อน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>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33B8D6E7" w14:textId="77777777" w:rsidR="000305C9" w:rsidRPr="000405AA" w:rsidRDefault="000305C9" w:rsidP="00825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5229BF" w14:textId="782D51B5" w:rsidR="0006002E" w:rsidRPr="000405AA" w:rsidRDefault="000305C9" w:rsidP="00030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35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ข้อมูลเกี่ยวกับลูกหนี้การค้า</w:t>
      </w:r>
      <w:r w:rsidR="00E93099" w:rsidRPr="000405AA">
        <w:rPr>
          <w:rFonts w:ascii="Angsana New" w:hAnsi="Angsana New"/>
          <w:sz w:val="30"/>
          <w:szCs w:val="30"/>
          <w:cs/>
        </w:rPr>
        <w:t>แ</w:t>
      </w:r>
      <w:r w:rsidR="00E93099" w:rsidRPr="000405AA">
        <w:rPr>
          <w:rFonts w:ascii="Angsana New" w:hAnsi="Angsana New" w:hint="cs"/>
          <w:sz w:val="30"/>
          <w:szCs w:val="30"/>
          <w:cs/>
        </w:rPr>
        <w:t>ละลูกหนี้หมุนเวียนอื่น</w:t>
      </w:r>
      <w:r w:rsidR="005C55E6" w:rsidRPr="000405AA">
        <w:rPr>
          <w:rFonts w:ascii="Angsana New" w:hAnsi="Angsana New" w:hint="cs"/>
          <w:sz w:val="30"/>
          <w:szCs w:val="30"/>
          <w:cs/>
        </w:rPr>
        <w:t>เ</w:t>
      </w:r>
      <w:r w:rsidRPr="000405AA">
        <w:rPr>
          <w:rFonts w:asciiTheme="majorBidi" w:hAnsiTheme="majorBidi" w:cstheme="majorBidi"/>
          <w:sz w:val="30"/>
          <w:szCs w:val="30"/>
          <w:cs/>
        </w:rPr>
        <w:t xml:space="preserve">ปิดเผยในหมายเหตุข้อ </w:t>
      </w:r>
      <w:r w:rsidR="00206855" w:rsidRPr="000405AA">
        <w:rPr>
          <w:rFonts w:asciiTheme="majorBidi" w:hAnsiTheme="majorBidi" w:cstheme="majorBidi"/>
          <w:sz w:val="30"/>
          <w:szCs w:val="30"/>
        </w:rPr>
        <w:t>9</w:t>
      </w:r>
      <w:r w:rsidRPr="000405A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0E2EB29" w14:textId="77777777" w:rsidR="000305C9" w:rsidRPr="000405AA" w:rsidRDefault="000305C9" w:rsidP="00030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35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8FED9A" w14:textId="12D97E2D" w:rsidR="00281B53" w:rsidRPr="000405AA" w:rsidRDefault="00262C82" w:rsidP="00281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Theme="majorBidi" w:hAnsiTheme="majorBidi" w:cstheme="majorBidi"/>
          <w:b/>
          <w:bCs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</w:rPr>
        <w:t>(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0405AA">
        <w:rPr>
          <w:rFonts w:asciiTheme="majorBidi" w:hAnsiTheme="majorBidi" w:cstheme="majorBidi"/>
          <w:sz w:val="30"/>
          <w:szCs w:val="30"/>
        </w:rPr>
        <w:t>.1.</w:t>
      </w:r>
      <w:r w:rsidR="00F55D28" w:rsidRPr="000405AA">
        <w:rPr>
          <w:rFonts w:asciiTheme="majorBidi" w:hAnsiTheme="majorBidi" w:cstheme="majorBidi"/>
          <w:sz w:val="30"/>
          <w:szCs w:val="30"/>
        </w:rPr>
        <w:t>2</w:t>
      </w:r>
      <w:r w:rsidRPr="000405AA">
        <w:rPr>
          <w:rFonts w:asciiTheme="majorBidi" w:hAnsiTheme="majorBidi" w:cstheme="majorBidi"/>
          <w:sz w:val="30"/>
          <w:szCs w:val="30"/>
        </w:rPr>
        <w:t>)</w:t>
      </w:r>
      <w:r w:rsidRPr="000405A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>เงินสดและรายการเทียบเท่าเงินสด</w:t>
      </w:r>
      <w:r w:rsidRPr="000405AA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</w:p>
    <w:p w14:paraId="290A8D51" w14:textId="77777777" w:rsidR="00702E98" w:rsidRPr="000405AA" w:rsidRDefault="00702E98" w:rsidP="00281B53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F7A628E" w14:textId="47DA9ECA" w:rsidR="00825D67" w:rsidRPr="000405AA" w:rsidRDefault="00825D67" w:rsidP="00281B53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405AA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Pr="000405A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  <w:lang w:val="en-US" w:bidi="th-TH"/>
        </w:rPr>
        <w:t>มีจำกัดเนื่องจากคู่สัญญาเป็นธนาคารและสถาบันการเงิน</w:t>
      </w:r>
      <w:r w:rsidRPr="000405A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ซึ่งกลุ่มบริษัทพิจารณาว่ามีความเสี่ยงด้านเครดิตต่ำ</w:t>
      </w:r>
    </w:p>
    <w:p w14:paraId="13615DFB" w14:textId="77777777" w:rsidR="00262C82" w:rsidRPr="000405AA" w:rsidRDefault="00262C82" w:rsidP="002B0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95F280C" w14:textId="14DC1F6A" w:rsidR="00894721" w:rsidRPr="000405AA" w:rsidRDefault="00894721" w:rsidP="00894721">
      <w:pPr>
        <w:pStyle w:val="block"/>
        <w:spacing w:after="0" w:line="240" w:lineRule="auto"/>
        <w:ind w:left="1260" w:right="-7" w:hanging="45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</w:rPr>
        <w:t>(</w:t>
      </w:r>
      <w:r w:rsidR="003171D4" w:rsidRPr="000405AA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0405AA">
        <w:rPr>
          <w:rFonts w:asciiTheme="majorBidi" w:hAnsiTheme="majorBidi" w:cstheme="majorBidi"/>
          <w:sz w:val="30"/>
          <w:szCs w:val="30"/>
        </w:rPr>
        <w:t>.1.</w:t>
      </w:r>
      <w:r w:rsidR="00262C82" w:rsidRPr="000405AA">
        <w:rPr>
          <w:rFonts w:asciiTheme="majorBidi" w:hAnsiTheme="majorBidi" w:cstheme="majorBidi"/>
          <w:sz w:val="30"/>
          <w:szCs w:val="30"/>
        </w:rPr>
        <w:t>3</w:t>
      </w:r>
      <w:r w:rsidRPr="000405AA">
        <w:rPr>
          <w:rFonts w:asciiTheme="majorBidi" w:hAnsiTheme="majorBidi" w:cstheme="majorBidi"/>
          <w:sz w:val="30"/>
          <w:szCs w:val="30"/>
        </w:rPr>
        <w:t>)</w:t>
      </w:r>
      <w:r w:rsidRPr="000405A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การค้ำประกัน</w:t>
      </w:r>
      <w:r w:rsidRPr="000405AA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</w:p>
    <w:p w14:paraId="7290213C" w14:textId="77777777" w:rsidR="00894721" w:rsidRPr="000405AA" w:rsidRDefault="00894721" w:rsidP="002B0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E57E293" w14:textId="77777777" w:rsidR="00894721" w:rsidRPr="000405AA" w:rsidRDefault="00894721" w:rsidP="004B50FF">
      <w:pPr>
        <w:tabs>
          <w:tab w:val="clear" w:pos="907"/>
          <w:tab w:val="left" w:pos="1080"/>
        </w:tabs>
        <w:ind w:left="135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 w:hint="cs"/>
          <w:sz w:val="30"/>
          <w:szCs w:val="30"/>
          <w:cs/>
        </w:rPr>
        <w:t>กลุ่มบริษัทมีนโยบายให้การค้ำประกันทางการเงินแก่หนี้สินของบริษัทย่อย</w:t>
      </w:r>
      <w:r w:rsidR="004B50FF" w:rsidRPr="000405AA">
        <w:rPr>
          <w:rFonts w:asciiTheme="majorBidi" w:hAnsiTheme="majorBidi" w:cstheme="majorBidi" w:hint="cs"/>
          <w:sz w:val="30"/>
          <w:szCs w:val="30"/>
          <w:cs/>
        </w:rPr>
        <w:t>และบริษัทร่วม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 xml:space="preserve">เท่านั้น </w:t>
      </w:r>
    </w:p>
    <w:p w14:paraId="2C9BEAE9" w14:textId="77777777" w:rsidR="002B0282" w:rsidRPr="000405AA" w:rsidRDefault="002B0282" w:rsidP="004B50FF">
      <w:pPr>
        <w:tabs>
          <w:tab w:val="clear" w:pos="907"/>
          <w:tab w:val="left" w:pos="1080"/>
        </w:tabs>
        <w:ind w:left="135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46156A64" w14:textId="424D9C9D" w:rsidR="00894721" w:rsidRPr="000405AA" w:rsidRDefault="00894721" w:rsidP="00281B53">
      <w:pPr>
        <w:pStyle w:val="ListParagraph"/>
        <w:spacing w:line="240" w:lineRule="auto"/>
        <w:ind w:left="900" w:hanging="450"/>
        <w:rPr>
          <w:rFonts w:ascii="Times New Roman" w:hAnsi="Times New Roman"/>
          <w:b/>
          <w:bCs/>
          <w:sz w:val="30"/>
          <w:szCs w:val="30"/>
        </w:rPr>
      </w:pPr>
      <w:r w:rsidRPr="000405AA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0E0033" w:rsidRPr="000405A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0405AA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.2) </w:t>
      </w:r>
      <w:r w:rsidRPr="000405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 w:rsidRPr="000405A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ด้าน</w:t>
      </w:r>
      <w:r w:rsidRPr="000405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สภาพคล่อง</w:t>
      </w:r>
      <w:r w:rsidRPr="000405AA">
        <w:rPr>
          <w:rFonts w:hint="cs"/>
          <w:b/>
          <w:bCs/>
          <w:color w:val="0000FF"/>
          <w:sz w:val="30"/>
          <w:szCs w:val="30"/>
          <w:cs/>
        </w:rPr>
        <w:t xml:space="preserve"> </w:t>
      </w:r>
    </w:p>
    <w:p w14:paraId="44FFDD16" w14:textId="77777777" w:rsidR="00702E98" w:rsidRPr="000405AA" w:rsidRDefault="00702E98" w:rsidP="00894721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9F47AF" w14:textId="39A3339D" w:rsidR="00894721" w:rsidRPr="000405AA" w:rsidRDefault="00894721" w:rsidP="00894721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405AA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0405AA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 </w:t>
      </w:r>
      <w:r w:rsidRPr="000405AA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F8DD7BE" w14:textId="77777777" w:rsidR="001A432C" w:rsidRPr="000405AA" w:rsidRDefault="001A432C" w:rsidP="00874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F9A85B0" w14:textId="19BD82A4" w:rsidR="001A432C" w:rsidRPr="000405AA" w:rsidRDefault="001A432C" w:rsidP="0099689C">
      <w:pPr>
        <w:tabs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405AA">
        <w:rPr>
          <w:rFonts w:asciiTheme="majorBidi" w:hAnsiTheme="majorBidi" w:cstheme="majorBidi" w:hint="cs"/>
          <w:spacing w:val="-4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0405A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0405AA">
        <w:rPr>
          <w:rFonts w:asciiTheme="majorBidi" w:hAnsiTheme="majorBidi" w:cstheme="majorBidi" w:hint="cs"/>
          <w:spacing w:val="-4"/>
          <w:sz w:val="30"/>
          <w:szCs w:val="30"/>
          <w:cs/>
        </w:rPr>
        <w:t>ณ</w:t>
      </w:r>
      <w:r w:rsidRPr="000405A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0405AA">
        <w:rPr>
          <w:rFonts w:asciiTheme="majorBidi" w:hAnsiTheme="majorBidi" w:cstheme="majorBidi" w:hint="cs"/>
          <w:spacing w:val="-4"/>
          <w:sz w:val="30"/>
          <w:szCs w:val="30"/>
          <w:cs/>
        </w:rPr>
        <w:t>วันที่รายงาน</w:t>
      </w:r>
      <w:r w:rsidRPr="000405A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0405AA">
        <w:rPr>
          <w:rFonts w:asciiTheme="majorBidi" w:hAnsiTheme="majorBidi" w:cstheme="majorBidi" w:hint="cs"/>
          <w:spacing w:val="-4"/>
          <w:sz w:val="30"/>
          <w:szCs w:val="30"/>
          <w:cs/>
        </w:rPr>
        <w:t>โดย</w:t>
      </w:r>
      <w:r w:rsidR="00281B53" w:rsidRPr="000405AA">
        <w:rPr>
          <w:rFonts w:asciiTheme="majorBidi" w:hAnsiTheme="majorBidi" w:cstheme="majorBidi" w:hint="cs"/>
          <w:spacing w:val="-4"/>
          <w:sz w:val="30"/>
          <w:szCs w:val="30"/>
          <w:cs/>
        </w:rPr>
        <w:t>แสดง</w:t>
      </w:r>
      <w:r w:rsidRPr="000405AA">
        <w:rPr>
          <w:rFonts w:asciiTheme="majorBidi" w:hAnsiTheme="majorBidi" w:cstheme="majorBidi" w:hint="cs"/>
          <w:spacing w:val="-4"/>
          <w:sz w:val="30"/>
          <w:szCs w:val="30"/>
          <w:cs/>
        </w:rPr>
        <w:t>จำนวนเงินเป็นจำนวนขั้นต้นซึ่งไม่ได้คิดลด</w:t>
      </w:r>
      <w:r w:rsidRPr="000405A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0405AA">
        <w:rPr>
          <w:rFonts w:asciiTheme="majorBidi" w:hAnsiTheme="majorBidi" w:cstheme="majorBidi" w:hint="cs"/>
          <w:spacing w:val="-4"/>
          <w:sz w:val="30"/>
          <w:szCs w:val="30"/>
          <w:cs/>
        </w:rPr>
        <w:t>รวมดอกเบี้ยตามสัญญาและไม่รวมผลกระทบหากหักกลบตามสัญญา</w:t>
      </w:r>
    </w:p>
    <w:p w14:paraId="66079FE8" w14:textId="77777777" w:rsidR="005973F0" w:rsidRPr="000405AA" w:rsidRDefault="005973F0" w:rsidP="00C91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270"/>
        <w:gridCol w:w="1170"/>
        <w:gridCol w:w="270"/>
        <w:gridCol w:w="1080"/>
        <w:gridCol w:w="270"/>
        <w:gridCol w:w="1260"/>
        <w:gridCol w:w="270"/>
        <w:gridCol w:w="1170"/>
        <w:gridCol w:w="270"/>
        <w:gridCol w:w="1080"/>
      </w:tblGrid>
      <w:tr w:rsidR="008D54C3" w:rsidRPr="000405AA" w14:paraId="7F1A2C8E" w14:textId="77777777" w:rsidTr="008D54C3">
        <w:trPr>
          <w:tblHeader/>
        </w:trPr>
        <w:tc>
          <w:tcPr>
            <w:tcW w:w="3060" w:type="dxa"/>
            <w:gridSpan w:val="2"/>
            <w:hideMark/>
          </w:tcPr>
          <w:p w14:paraId="4D8E6192" w14:textId="77777777" w:rsidR="008D54C3" w:rsidRPr="000405AA" w:rsidRDefault="008D54C3" w:rsidP="00A337FF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40" w:type="dxa"/>
            <w:gridSpan w:val="9"/>
          </w:tcPr>
          <w:p w14:paraId="6A41F328" w14:textId="77777777" w:rsidR="008D54C3" w:rsidRPr="000405AA" w:rsidRDefault="008D54C3" w:rsidP="00A337FF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4027D" w:rsidRPr="000405AA" w14:paraId="55C80921" w14:textId="77777777" w:rsidTr="00496FEE">
        <w:trPr>
          <w:tblHeader/>
        </w:trPr>
        <w:tc>
          <w:tcPr>
            <w:tcW w:w="2790" w:type="dxa"/>
          </w:tcPr>
          <w:p w14:paraId="2A2C3A6D" w14:textId="77777777" w:rsidR="00F4027D" w:rsidRPr="000405AA" w:rsidRDefault="00F4027D" w:rsidP="00A337F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DCA1E5E" w14:textId="77777777" w:rsidR="00F4027D" w:rsidRPr="000405AA" w:rsidRDefault="00F4027D" w:rsidP="00A337F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40" w:type="dxa"/>
            <w:gridSpan w:val="9"/>
            <w:vAlign w:val="bottom"/>
            <w:hideMark/>
          </w:tcPr>
          <w:p w14:paraId="4DFBF3E2" w14:textId="77777777" w:rsidR="00F4027D" w:rsidRPr="000405AA" w:rsidRDefault="00F4027D" w:rsidP="00A337F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496FEE" w:rsidRPr="000405AA" w14:paraId="1F0BBA7F" w14:textId="77777777" w:rsidTr="00496FEE">
        <w:trPr>
          <w:tblHeader/>
        </w:trPr>
        <w:tc>
          <w:tcPr>
            <w:tcW w:w="2790" w:type="dxa"/>
            <w:vAlign w:val="bottom"/>
            <w:hideMark/>
          </w:tcPr>
          <w:p w14:paraId="761323A2" w14:textId="43A3E4AC" w:rsidR="00F4027D" w:rsidRPr="000405AA" w:rsidRDefault="00F4027D" w:rsidP="00F4027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ณ วันที่</w:t>
            </w: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31 </w:t>
            </w: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74AE63A" w14:textId="77777777" w:rsidR="00F4027D" w:rsidRPr="000405AA" w:rsidRDefault="00F4027D" w:rsidP="00F402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6F19F5" w14:textId="77777777" w:rsidR="00F4027D" w:rsidRPr="000405AA" w:rsidRDefault="00F4027D" w:rsidP="00F4027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1443B282" w14:textId="77777777" w:rsidR="00F4027D" w:rsidRPr="000405AA" w:rsidRDefault="00F4027D" w:rsidP="00F4027D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0423EB4A" w14:textId="77777777" w:rsidR="00F4027D" w:rsidRPr="000405AA" w:rsidRDefault="00F4027D" w:rsidP="00F402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0622FD" w14:textId="77777777" w:rsidR="00F4027D" w:rsidRPr="000405AA" w:rsidRDefault="00F4027D" w:rsidP="00F4027D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="00615137"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5137"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13792B17" w14:textId="77777777" w:rsidR="00F4027D" w:rsidRPr="000405AA" w:rsidRDefault="00F4027D" w:rsidP="00F402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2A76C97A" w14:textId="77777777" w:rsidR="00F4027D" w:rsidRPr="000405AA" w:rsidRDefault="00615137" w:rsidP="00F4027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มากกว่า</w:t>
            </w:r>
            <w:r w:rsidR="00F4027D"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="00F4027D"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="00F4027D"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96FEE" w:rsidRPr="000405A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F4027D"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แต่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ไม่เกิน</w:t>
            </w:r>
            <w:r w:rsidR="00F4027D"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F4027D"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="00F4027D"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A1C2909" w14:textId="77777777" w:rsidR="00F4027D" w:rsidRPr="000405AA" w:rsidRDefault="00F4027D" w:rsidP="00F402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155EFE56" w14:textId="77777777" w:rsidR="00F4027D" w:rsidRPr="000405AA" w:rsidRDefault="00F4027D" w:rsidP="00F4027D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84FE854" w14:textId="77777777" w:rsidR="00F4027D" w:rsidRPr="000405AA" w:rsidRDefault="00F4027D" w:rsidP="00F4027D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C90DC79" w14:textId="77777777" w:rsidR="00F4027D" w:rsidRPr="000405AA" w:rsidRDefault="00F4027D" w:rsidP="00F402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4C66CE78" w14:textId="77777777" w:rsidR="00F4027D" w:rsidRPr="000405AA" w:rsidRDefault="00F4027D" w:rsidP="00F402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907DD" w:rsidRPr="000405AA" w14:paraId="26BE4587" w14:textId="77777777" w:rsidTr="00D907DD">
        <w:trPr>
          <w:tblHeader/>
        </w:trPr>
        <w:tc>
          <w:tcPr>
            <w:tcW w:w="3060" w:type="dxa"/>
            <w:gridSpan w:val="2"/>
            <w:hideMark/>
          </w:tcPr>
          <w:p w14:paraId="1FFE5901" w14:textId="77777777" w:rsidR="00D907DD" w:rsidRPr="000405AA" w:rsidRDefault="00D907DD" w:rsidP="00F4027D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40" w:type="dxa"/>
            <w:gridSpan w:val="9"/>
          </w:tcPr>
          <w:p w14:paraId="7BA93E0C" w14:textId="77777777" w:rsidR="00D907DD" w:rsidRPr="000405AA" w:rsidRDefault="00D907DD" w:rsidP="00D907D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1B53" w:rsidRPr="000405AA" w14:paraId="635311B9" w14:textId="77777777" w:rsidTr="00D907DD">
        <w:trPr>
          <w:tblHeader/>
        </w:trPr>
        <w:tc>
          <w:tcPr>
            <w:tcW w:w="3060" w:type="dxa"/>
            <w:gridSpan w:val="2"/>
          </w:tcPr>
          <w:p w14:paraId="0F781B1B" w14:textId="31F162B3" w:rsidR="00281B53" w:rsidRPr="000405AA" w:rsidRDefault="00281B53" w:rsidP="00F4027D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2564</w:t>
            </w:r>
          </w:p>
        </w:tc>
        <w:tc>
          <w:tcPr>
            <w:tcW w:w="6840" w:type="dxa"/>
            <w:gridSpan w:val="9"/>
          </w:tcPr>
          <w:p w14:paraId="0DB49209" w14:textId="77777777" w:rsidR="00281B53" w:rsidRPr="000405AA" w:rsidRDefault="00281B53" w:rsidP="00D907D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96FEE" w:rsidRPr="000405AA" w14:paraId="2CFFAF75" w14:textId="77777777" w:rsidTr="00496FEE">
        <w:tc>
          <w:tcPr>
            <w:tcW w:w="2790" w:type="dxa"/>
          </w:tcPr>
          <w:p w14:paraId="6C7E068F" w14:textId="77777777" w:rsidR="00F4027D" w:rsidRPr="000405AA" w:rsidRDefault="00F4027D" w:rsidP="0002559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หนี้สินทางการเงิน</w:t>
            </w: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39CE96D5" w14:textId="77777777" w:rsidR="00F4027D" w:rsidRPr="000405AA" w:rsidRDefault="00F4027D" w:rsidP="00F40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7D3F06" w14:textId="77777777" w:rsidR="00F4027D" w:rsidRPr="000405AA" w:rsidRDefault="00F4027D" w:rsidP="00F40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E79441" w14:textId="77777777" w:rsidR="00F4027D" w:rsidRPr="000405AA" w:rsidRDefault="00F4027D" w:rsidP="00F40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2F81F6" w14:textId="77777777" w:rsidR="00F4027D" w:rsidRPr="000405AA" w:rsidRDefault="00F4027D" w:rsidP="00F40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99C06A" w14:textId="77777777" w:rsidR="00F4027D" w:rsidRPr="000405AA" w:rsidRDefault="00F4027D" w:rsidP="00F40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777AB4" w14:textId="77777777" w:rsidR="00F4027D" w:rsidRPr="000405AA" w:rsidRDefault="00F4027D" w:rsidP="00F40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AAF6DA" w14:textId="77777777" w:rsidR="00F4027D" w:rsidRPr="000405AA" w:rsidRDefault="00F4027D" w:rsidP="00F40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CCCA28" w14:textId="77777777" w:rsidR="00F4027D" w:rsidRPr="000405AA" w:rsidRDefault="00F4027D" w:rsidP="00F40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744CE0" w14:textId="77777777" w:rsidR="00F4027D" w:rsidRPr="000405AA" w:rsidRDefault="00F4027D" w:rsidP="00F40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B6203D" w14:textId="77777777" w:rsidR="00F4027D" w:rsidRPr="000405AA" w:rsidRDefault="00F4027D" w:rsidP="00F40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6FEE" w:rsidRPr="000405AA" w14:paraId="6A5CDB23" w14:textId="77777777" w:rsidTr="00496FEE">
        <w:tc>
          <w:tcPr>
            <w:tcW w:w="2790" w:type="dxa"/>
          </w:tcPr>
          <w:p w14:paraId="67FAF989" w14:textId="77777777" w:rsidR="00F4027D" w:rsidRPr="000405AA" w:rsidRDefault="00F4027D" w:rsidP="00F4027D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เจ้าหนี้การค้า</w:t>
            </w: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243FB67" w14:textId="77777777" w:rsidR="00F4027D" w:rsidRPr="000405AA" w:rsidRDefault="00F4027D" w:rsidP="00F40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1050D9" w14:textId="3450CB69" w:rsidR="00F4027D" w:rsidRPr="000405AA" w:rsidRDefault="00C54142" w:rsidP="00F40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278,059</w:t>
            </w:r>
          </w:p>
        </w:tc>
        <w:tc>
          <w:tcPr>
            <w:tcW w:w="270" w:type="dxa"/>
          </w:tcPr>
          <w:p w14:paraId="7DFA51AC" w14:textId="77777777" w:rsidR="00F4027D" w:rsidRPr="000405AA" w:rsidRDefault="00F4027D" w:rsidP="00F40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1C2036" w14:textId="4B41FE78" w:rsidR="00F4027D" w:rsidRPr="000405AA" w:rsidRDefault="00C54142" w:rsidP="00DD5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272,550</w:t>
            </w:r>
          </w:p>
        </w:tc>
        <w:tc>
          <w:tcPr>
            <w:tcW w:w="270" w:type="dxa"/>
          </w:tcPr>
          <w:p w14:paraId="5D0C5A4F" w14:textId="77777777" w:rsidR="00F4027D" w:rsidRPr="000405AA" w:rsidRDefault="00F4027D" w:rsidP="00F40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F1665C" w14:textId="7EDBC2EF" w:rsidR="00F4027D" w:rsidRPr="000405AA" w:rsidRDefault="00C54142" w:rsidP="00C5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5,509</w:t>
            </w:r>
          </w:p>
        </w:tc>
        <w:tc>
          <w:tcPr>
            <w:tcW w:w="270" w:type="dxa"/>
          </w:tcPr>
          <w:p w14:paraId="70F0B335" w14:textId="77777777" w:rsidR="00F4027D" w:rsidRPr="000405AA" w:rsidRDefault="00F4027D" w:rsidP="00F40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17E5A6" w14:textId="6CBC2A0D" w:rsidR="00F4027D" w:rsidRPr="000405AA" w:rsidRDefault="00C54142" w:rsidP="00DD5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23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D1F2A2" w14:textId="77777777" w:rsidR="00F4027D" w:rsidRPr="000405AA" w:rsidRDefault="00F4027D" w:rsidP="00F40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562F2F" w14:textId="7D72F211" w:rsidR="00F4027D" w:rsidRPr="000405AA" w:rsidRDefault="00C54142" w:rsidP="00F40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278,059</w:t>
            </w:r>
          </w:p>
        </w:tc>
      </w:tr>
      <w:tr w:rsidR="005B71C5" w:rsidRPr="000405AA" w14:paraId="79AB6352" w14:textId="77777777" w:rsidTr="00DD7678">
        <w:trPr>
          <w:trHeight w:val="119"/>
        </w:trPr>
        <w:tc>
          <w:tcPr>
            <w:tcW w:w="2790" w:type="dxa"/>
          </w:tcPr>
          <w:p w14:paraId="074FCF58" w14:textId="77777777" w:rsidR="005B71C5" w:rsidRPr="000405AA" w:rsidRDefault="005B71C5" w:rsidP="005B71C5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  <w:vAlign w:val="bottom"/>
          </w:tcPr>
          <w:p w14:paraId="1BD21F97" w14:textId="77777777" w:rsidR="005B71C5" w:rsidRPr="000405AA" w:rsidRDefault="005B71C5" w:rsidP="005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12954E" w14:textId="2615D235" w:rsidR="005B71C5" w:rsidRPr="000405AA" w:rsidRDefault="00C54142" w:rsidP="005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852,92</w:t>
            </w:r>
            <w:r w:rsidR="0012340D"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4EF6CD0B" w14:textId="77777777" w:rsidR="005B71C5" w:rsidRPr="000405AA" w:rsidRDefault="005B71C5" w:rsidP="005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24F490" w14:textId="215746E3" w:rsidR="005B71C5" w:rsidRPr="000405AA" w:rsidRDefault="00C54142" w:rsidP="005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232,148</w:t>
            </w:r>
          </w:p>
        </w:tc>
        <w:tc>
          <w:tcPr>
            <w:tcW w:w="270" w:type="dxa"/>
            <w:vAlign w:val="bottom"/>
          </w:tcPr>
          <w:p w14:paraId="3DC722C9" w14:textId="77777777" w:rsidR="005B71C5" w:rsidRPr="000405AA" w:rsidRDefault="005B71C5" w:rsidP="005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8E5735" w14:textId="207766BB" w:rsidR="005B71C5" w:rsidRPr="000405AA" w:rsidRDefault="00C54142" w:rsidP="005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630,831</w:t>
            </w:r>
          </w:p>
        </w:tc>
        <w:tc>
          <w:tcPr>
            <w:tcW w:w="270" w:type="dxa"/>
            <w:vAlign w:val="bottom"/>
          </w:tcPr>
          <w:p w14:paraId="3EB44C18" w14:textId="77777777" w:rsidR="005B71C5" w:rsidRPr="000405AA" w:rsidRDefault="005B71C5" w:rsidP="005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D80545" w14:textId="264CFB21" w:rsidR="005B71C5" w:rsidRPr="000405AA" w:rsidRDefault="00C54142" w:rsidP="005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65,307</w:t>
            </w:r>
          </w:p>
        </w:tc>
        <w:tc>
          <w:tcPr>
            <w:tcW w:w="270" w:type="dxa"/>
            <w:vAlign w:val="bottom"/>
          </w:tcPr>
          <w:p w14:paraId="6B4EE5A8" w14:textId="77777777" w:rsidR="005B71C5" w:rsidRPr="000405AA" w:rsidRDefault="005B71C5" w:rsidP="005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CD43B5" w14:textId="4C49FCA0" w:rsidR="005B71C5" w:rsidRPr="000405AA" w:rsidRDefault="00C54142" w:rsidP="005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928,286</w:t>
            </w:r>
          </w:p>
        </w:tc>
      </w:tr>
      <w:tr w:rsidR="005B71C5" w:rsidRPr="000405AA" w14:paraId="5C9535D8" w14:textId="77777777" w:rsidTr="00DD7678">
        <w:tc>
          <w:tcPr>
            <w:tcW w:w="2790" w:type="dxa"/>
            <w:tcBorders>
              <w:left w:val="nil"/>
              <w:right w:val="nil"/>
            </w:tcBorders>
          </w:tcPr>
          <w:p w14:paraId="3F0E488F" w14:textId="77777777" w:rsidR="005B71C5" w:rsidRPr="000405AA" w:rsidRDefault="005B71C5" w:rsidP="005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0274E3" w14:textId="77777777" w:rsidR="005B71C5" w:rsidRPr="000405AA" w:rsidRDefault="005B71C5" w:rsidP="005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4AE142" w14:textId="35C72F9A" w:rsidR="005B71C5" w:rsidRPr="000405AA" w:rsidRDefault="00C54142" w:rsidP="005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1,130,98</w:t>
            </w:r>
            <w:r w:rsidR="0012340D" w:rsidRPr="000405A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AB0950A" w14:textId="77777777" w:rsidR="005B71C5" w:rsidRPr="000405AA" w:rsidRDefault="005B71C5" w:rsidP="005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528855" w14:textId="64B7FA58" w:rsidR="005B71C5" w:rsidRPr="000405AA" w:rsidRDefault="00C54142" w:rsidP="005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504,698</w:t>
            </w:r>
          </w:p>
        </w:tc>
        <w:tc>
          <w:tcPr>
            <w:tcW w:w="270" w:type="dxa"/>
          </w:tcPr>
          <w:p w14:paraId="70450DB3" w14:textId="77777777" w:rsidR="005B71C5" w:rsidRPr="000405AA" w:rsidRDefault="005B71C5" w:rsidP="005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2B90A7" w14:textId="4C5B7C4B" w:rsidR="005B71C5" w:rsidRPr="000405AA" w:rsidRDefault="00C54142" w:rsidP="005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636,340</w:t>
            </w:r>
          </w:p>
        </w:tc>
        <w:tc>
          <w:tcPr>
            <w:tcW w:w="270" w:type="dxa"/>
          </w:tcPr>
          <w:p w14:paraId="36591DA0" w14:textId="77777777" w:rsidR="005B71C5" w:rsidRPr="000405AA" w:rsidRDefault="005B71C5" w:rsidP="005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D25D7E" w14:textId="0A3024B6" w:rsidR="005B71C5" w:rsidRPr="000405AA" w:rsidRDefault="00C54142" w:rsidP="005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65,307</w:t>
            </w:r>
          </w:p>
        </w:tc>
        <w:tc>
          <w:tcPr>
            <w:tcW w:w="270" w:type="dxa"/>
          </w:tcPr>
          <w:p w14:paraId="08596080" w14:textId="77777777" w:rsidR="005B71C5" w:rsidRPr="000405AA" w:rsidRDefault="005B71C5" w:rsidP="005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D7CB0A" w14:textId="7E6CB690" w:rsidR="005B71C5" w:rsidRPr="000405AA" w:rsidRDefault="00C54142" w:rsidP="005B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1,206,345</w:t>
            </w:r>
          </w:p>
        </w:tc>
      </w:tr>
      <w:tr w:rsidR="00281B53" w:rsidRPr="000405AA" w14:paraId="1287103C" w14:textId="77777777" w:rsidTr="00EC34E2">
        <w:trPr>
          <w:tblHeader/>
        </w:trPr>
        <w:tc>
          <w:tcPr>
            <w:tcW w:w="3060" w:type="dxa"/>
            <w:gridSpan w:val="2"/>
          </w:tcPr>
          <w:p w14:paraId="2842F512" w14:textId="4F2B6D82" w:rsidR="00281B53" w:rsidRPr="000405AA" w:rsidRDefault="00281B53" w:rsidP="00EC34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2563</w:t>
            </w:r>
          </w:p>
        </w:tc>
        <w:tc>
          <w:tcPr>
            <w:tcW w:w="6840" w:type="dxa"/>
            <w:gridSpan w:val="9"/>
          </w:tcPr>
          <w:p w14:paraId="2BC07CF8" w14:textId="77777777" w:rsidR="00281B53" w:rsidRPr="000405AA" w:rsidRDefault="00281B53" w:rsidP="00EC34E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93A70" w:rsidRPr="000405AA" w14:paraId="4D91E8C7" w14:textId="77777777" w:rsidTr="00EC34E2">
        <w:tc>
          <w:tcPr>
            <w:tcW w:w="2790" w:type="dxa"/>
          </w:tcPr>
          <w:p w14:paraId="19CD1A5C" w14:textId="77777777" w:rsidR="00F93A70" w:rsidRPr="000405AA" w:rsidRDefault="00F93A70" w:rsidP="00EC34E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หนี้สินทางการเงิน</w:t>
            </w: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6C7905E6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E43785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32E9F8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46A44A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197284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4AFE4F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0AD3B3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6839F1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3AA12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202E02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3A70" w:rsidRPr="000405AA" w14:paraId="67798632" w14:textId="77777777" w:rsidTr="00EC34E2">
        <w:tc>
          <w:tcPr>
            <w:tcW w:w="2790" w:type="dxa"/>
          </w:tcPr>
          <w:p w14:paraId="719C0344" w14:textId="77777777" w:rsidR="00F93A70" w:rsidRPr="000405AA" w:rsidRDefault="00F93A70" w:rsidP="00EC34E2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เจ้าหนี้การค้า</w:t>
            </w: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93633E7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71E37B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223,577</w:t>
            </w:r>
          </w:p>
        </w:tc>
        <w:tc>
          <w:tcPr>
            <w:tcW w:w="270" w:type="dxa"/>
          </w:tcPr>
          <w:p w14:paraId="4F30D939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0A3D25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223,577</w:t>
            </w:r>
          </w:p>
        </w:tc>
        <w:tc>
          <w:tcPr>
            <w:tcW w:w="270" w:type="dxa"/>
          </w:tcPr>
          <w:p w14:paraId="43D87B53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FFF28C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23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08C512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7CFFB5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23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6A9720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346E55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223,577</w:t>
            </w:r>
          </w:p>
        </w:tc>
      </w:tr>
      <w:tr w:rsidR="00F93A70" w:rsidRPr="000405AA" w14:paraId="0C9ACE8F" w14:textId="77777777" w:rsidTr="00EC34E2">
        <w:trPr>
          <w:trHeight w:val="119"/>
        </w:trPr>
        <w:tc>
          <w:tcPr>
            <w:tcW w:w="2790" w:type="dxa"/>
          </w:tcPr>
          <w:p w14:paraId="3C1E2BC4" w14:textId="77777777" w:rsidR="00F93A70" w:rsidRPr="000405AA" w:rsidRDefault="00F93A70" w:rsidP="00EC34E2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  <w:vAlign w:val="bottom"/>
          </w:tcPr>
          <w:p w14:paraId="6C81E4DA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35798D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980,621</w:t>
            </w:r>
          </w:p>
        </w:tc>
        <w:tc>
          <w:tcPr>
            <w:tcW w:w="270" w:type="dxa"/>
            <w:vAlign w:val="bottom"/>
          </w:tcPr>
          <w:p w14:paraId="748507E3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8C7E5C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237,945</w:t>
            </w:r>
          </w:p>
        </w:tc>
        <w:tc>
          <w:tcPr>
            <w:tcW w:w="270" w:type="dxa"/>
            <w:vAlign w:val="bottom"/>
          </w:tcPr>
          <w:p w14:paraId="5ED862AA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4E0C65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733,945</w:t>
            </w:r>
          </w:p>
        </w:tc>
        <w:tc>
          <w:tcPr>
            <w:tcW w:w="270" w:type="dxa"/>
            <w:vAlign w:val="bottom"/>
          </w:tcPr>
          <w:p w14:paraId="033E431B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A11012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95,444</w:t>
            </w:r>
          </w:p>
        </w:tc>
        <w:tc>
          <w:tcPr>
            <w:tcW w:w="270" w:type="dxa"/>
            <w:vAlign w:val="bottom"/>
          </w:tcPr>
          <w:p w14:paraId="6BF22AED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65B342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1,067,334</w:t>
            </w:r>
          </w:p>
        </w:tc>
      </w:tr>
      <w:tr w:rsidR="00F93A70" w:rsidRPr="000405AA" w14:paraId="6E7006BD" w14:textId="77777777" w:rsidTr="00EC34E2">
        <w:tc>
          <w:tcPr>
            <w:tcW w:w="2790" w:type="dxa"/>
            <w:tcBorders>
              <w:left w:val="nil"/>
              <w:right w:val="nil"/>
            </w:tcBorders>
          </w:tcPr>
          <w:p w14:paraId="29F306C9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5827C1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FA160B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1,204,198</w:t>
            </w:r>
          </w:p>
        </w:tc>
        <w:tc>
          <w:tcPr>
            <w:tcW w:w="270" w:type="dxa"/>
          </w:tcPr>
          <w:p w14:paraId="282C7273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2F6012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461,522</w:t>
            </w:r>
          </w:p>
        </w:tc>
        <w:tc>
          <w:tcPr>
            <w:tcW w:w="270" w:type="dxa"/>
          </w:tcPr>
          <w:p w14:paraId="50857884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6D41F6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733,945</w:t>
            </w:r>
          </w:p>
        </w:tc>
        <w:tc>
          <w:tcPr>
            <w:tcW w:w="270" w:type="dxa"/>
          </w:tcPr>
          <w:p w14:paraId="19884453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B1E258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95,444</w:t>
            </w:r>
          </w:p>
        </w:tc>
        <w:tc>
          <w:tcPr>
            <w:tcW w:w="270" w:type="dxa"/>
          </w:tcPr>
          <w:p w14:paraId="12451AAB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1CDDA7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1,290,911</w:t>
            </w:r>
          </w:p>
        </w:tc>
      </w:tr>
    </w:tbl>
    <w:p w14:paraId="5ABF6DE8" w14:textId="77777777" w:rsidR="00F93A70" w:rsidRPr="000405AA" w:rsidRDefault="00F93A70" w:rsidP="00F93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270"/>
        <w:gridCol w:w="1170"/>
        <w:gridCol w:w="270"/>
        <w:gridCol w:w="1080"/>
        <w:gridCol w:w="270"/>
        <w:gridCol w:w="1260"/>
        <w:gridCol w:w="270"/>
        <w:gridCol w:w="1170"/>
        <w:gridCol w:w="270"/>
        <w:gridCol w:w="1080"/>
      </w:tblGrid>
      <w:tr w:rsidR="000D27C1" w:rsidRPr="000405AA" w14:paraId="636BE5F4" w14:textId="77777777" w:rsidTr="00381C7D">
        <w:trPr>
          <w:tblHeader/>
        </w:trPr>
        <w:tc>
          <w:tcPr>
            <w:tcW w:w="3060" w:type="dxa"/>
            <w:gridSpan w:val="2"/>
            <w:hideMark/>
          </w:tcPr>
          <w:p w14:paraId="091F9EA4" w14:textId="77777777" w:rsidR="000D27C1" w:rsidRPr="000405AA" w:rsidRDefault="000D27C1" w:rsidP="00381C7D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40" w:type="dxa"/>
            <w:gridSpan w:val="9"/>
          </w:tcPr>
          <w:p w14:paraId="1D15ABC8" w14:textId="77777777" w:rsidR="000D27C1" w:rsidRPr="000405AA" w:rsidRDefault="000D27C1" w:rsidP="00381C7D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405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0405AA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D27C1" w:rsidRPr="000405AA" w14:paraId="143D018F" w14:textId="77777777" w:rsidTr="00381C7D">
        <w:trPr>
          <w:tblHeader/>
        </w:trPr>
        <w:tc>
          <w:tcPr>
            <w:tcW w:w="2790" w:type="dxa"/>
          </w:tcPr>
          <w:p w14:paraId="3D61BABA" w14:textId="77777777" w:rsidR="000D27C1" w:rsidRPr="000405AA" w:rsidRDefault="000D27C1" w:rsidP="00381C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945396D" w14:textId="77777777" w:rsidR="000D27C1" w:rsidRPr="000405AA" w:rsidRDefault="000D27C1" w:rsidP="00381C7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40" w:type="dxa"/>
            <w:gridSpan w:val="9"/>
            <w:vAlign w:val="bottom"/>
            <w:hideMark/>
          </w:tcPr>
          <w:p w14:paraId="1FB8EBDB" w14:textId="77777777" w:rsidR="000D27C1" w:rsidRPr="000405AA" w:rsidRDefault="000D27C1" w:rsidP="00381C7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0D27C1" w:rsidRPr="000405AA" w14:paraId="6A14320D" w14:textId="77777777" w:rsidTr="00381C7D">
        <w:trPr>
          <w:tblHeader/>
        </w:trPr>
        <w:tc>
          <w:tcPr>
            <w:tcW w:w="2790" w:type="dxa"/>
            <w:vAlign w:val="bottom"/>
            <w:hideMark/>
          </w:tcPr>
          <w:p w14:paraId="03718BFE" w14:textId="00F367FD" w:rsidR="000D27C1" w:rsidRPr="000405AA" w:rsidRDefault="000D27C1" w:rsidP="00381C7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ณ วันที่</w:t>
            </w: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31 </w:t>
            </w: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</w:tcPr>
          <w:p w14:paraId="361435DD" w14:textId="77777777" w:rsidR="000D27C1" w:rsidRPr="000405AA" w:rsidRDefault="000D27C1" w:rsidP="00381C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6327AB" w14:textId="77777777" w:rsidR="000D27C1" w:rsidRPr="000405AA" w:rsidRDefault="000D27C1" w:rsidP="00381C7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6F5906E" w14:textId="77777777" w:rsidR="000D27C1" w:rsidRPr="000405AA" w:rsidRDefault="000D27C1" w:rsidP="00381C7D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05B2A67A" w14:textId="77777777" w:rsidR="000D27C1" w:rsidRPr="000405AA" w:rsidRDefault="000D27C1" w:rsidP="00381C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A959FB" w14:textId="77777777" w:rsidR="000D27C1" w:rsidRPr="000405AA" w:rsidRDefault="00615137" w:rsidP="00381C7D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48EDCCD9" w14:textId="77777777" w:rsidR="000D27C1" w:rsidRPr="000405AA" w:rsidRDefault="000D27C1" w:rsidP="00381C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65D8726D" w14:textId="77777777" w:rsidR="000D27C1" w:rsidRPr="000405AA" w:rsidRDefault="00615137" w:rsidP="00381C7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มากกว่า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BAAB862" w14:textId="77777777" w:rsidR="000D27C1" w:rsidRPr="000405AA" w:rsidRDefault="000D27C1" w:rsidP="00381C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1F7059F3" w14:textId="77777777" w:rsidR="000D27C1" w:rsidRPr="000405AA" w:rsidRDefault="000D27C1" w:rsidP="00381C7D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4378AA8" w14:textId="77777777" w:rsidR="000D27C1" w:rsidRPr="000405AA" w:rsidRDefault="000D27C1" w:rsidP="00381C7D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1CF1E88" w14:textId="77777777" w:rsidR="000D27C1" w:rsidRPr="000405AA" w:rsidRDefault="000D27C1" w:rsidP="00381C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11D31689" w14:textId="77777777" w:rsidR="000D27C1" w:rsidRPr="000405AA" w:rsidRDefault="000D27C1" w:rsidP="00381C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907DD" w:rsidRPr="000405AA" w14:paraId="1B9A7E5E" w14:textId="77777777" w:rsidTr="00592820">
        <w:trPr>
          <w:tblHeader/>
        </w:trPr>
        <w:tc>
          <w:tcPr>
            <w:tcW w:w="3060" w:type="dxa"/>
            <w:gridSpan w:val="2"/>
            <w:hideMark/>
          </w:tcPr>
          <w:p w14:paraId="23D103FA" w14:textId="77777777" w:rsidR="00D907DD" w:rsidRPr="000405AA" w:rsidRDefault="00D907DD" w:rsidP="00592820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40" w:type="dxa"/>
            <w:gridSpan w:val="9"/>
          </w:tcPr>
          <w:p w14:paraId="24924CD6" w14:textId="77777777" w:rsidR="00D907DD" w:rsidRPr="000405AA" w:rsidRDefault="00D907DD" w:rsidP="0059282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1B53" w:rsidRPr="000405AA" w14:paraId="4265FBCF" w14:textId="77777777" w:rsidTr="00592820">
        <w:trPr>
          <w:tblHeader/>
        </w:trPr>
        <w:tc>
          <w:tcPr>
            <w:tcW w:w="3060" w:type="dxa"/>
            <w:gridSpan w:val="2"/>
          </w:tcPr>
          <w:p w14:paraId="32B9C3DD" w14:textId="14E8F2F6" w:rsidR="00281B53" w:rsidRPr="000405AA" w:rsidRDefault="00281B53" w:rsidP="00592820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2564</w:t>
            </w:r>
          </w:p>
        </w:tc>
        <w:tc>
          <w:tcPr>
            <w:tcW w:w="6840" w:type="dxa"/>
            <w:gridSpan w:val="9"/>
          </w:tcPr>
          <w:p w14:paraId="1B9BC875" w14:textId="77777777" w:rsidR="00281B53" w:rsidRPr="000405AA" w:rsidRDefault="00281B53" w:rsidP="0059282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D27C1" w:rsidRPr="000405AA" w14:paraId="16DAB956" w14:textId="77777777" w:rsidTr="00381C7D">
        <w:tc>
          <w:tcPr>
            <w:tcW w:w="2790" w:type="dxa"/>
          </w:tcPr>
          <w:p w14:paraId="10EEA0B6" w14:textId="77777777" w:rsidR="000D27C1" w:rsidRPr="000405AA" w:rsidRDefault="000D27C1" w:rsidP="00381C7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หนี้สินทางการเงิน</w:t>
            </w: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2D982150" w14:textId="77777777" w:rsidR="000D27C1" w:rsidRPr="000405AA" w:rsidRDefault="000D27C1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42C092" w14:textId="77777777" w:rsidR="000D27C1" w:rsidRPr="000405AA" w:rsidRDefault="000D27C1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E277F4" w14:textId="77777777" w:rsidR="000D27C1" w:rsidRPr="000405AA" w:rsidRDefault="000D27C1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20C075" w14:textId="77777777" w:rsidR="000D27C1" w:rsidRPr="000405AA" w:rsidRDefault="000D27C1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402CC" w14:textId="77777777" w:rsidR="000D27C1" w:rsidRPr="000405AA" w:rsidRDefault="000D27C1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6C3216" w14:textId="77777777" w:rsidR="000D27C1" w:rsidRPr="000405AA" w:rsidRDefault="000D27C1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CA5813" w14:textId="77777777" w:rsidR="000D27C1" w:rsidRPr="000405AA" w:rsidRDefault="000D27C1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A1A1D3" w14:textId="77777777" w:rsidR="000D27C1" w:rsidRPr="000405AA" w:rsidRDefault="000D27C1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C9FC15" w14:textId="77777777" w:rsidR="000D27C1" w:rsidRPr="000405AA" w:rsidRDefault="000D27C1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D8A910" w14:textId="77777777" w:rsidR="000D27C1" w:rsidRPr="000405AA" w:rsidRDefault="000D27C1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27C1" w:rsidRPr="000405AA" w14:paraId="4392EA27" w14:textId="77777777" w:rsidTr="00381C7D">
        <w:tc>
          <w:tcPr>
            <w:tcW w:w="2790" w:type="dxa"/>
          </w:tcPr>
          <w:p w14:paraId="6004C8A5" w14:textId="77777777" w:rsidR="000D27C1" w:rsidRPr="000405AA" w:rsidRDefault="000D27C1" w:rsidP="00381C7D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เจ้าหนี้การค้า</w:t>
            </w: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29248D2" w14:textId="77777777" w:rsidR="000D27C1" w:rsidRPr="000405AA" w:rsidRDefault="000D27C1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0062D4" w14:textId="21364070" w:rsidR="000D27C1" w:rsidRPr="000405AA" w:rsidRDefault="00AF2053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76DC1DE1" w14:textId="77777777" w:rsidR="000D27C1" w:rsidRPr="000405AA" w:rsidRDefault="000D27C1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7329C9" w14:textId="385F4E08" w:rsidR="000D27C1" w:rsidRPr="000405AA" w:rsidRDefault="00AF2053" w:rsidP="00DD5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5E16F755" w14:textId="77777777" w:rsidR="000D27C1" w:rsidRPr="000405AA" w:rsidRDefault="000D27C1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1B66B3" w14:textId="3B41551C" w:rsidR="000D27C1" w:rsidRPr="000405AA" w:rsidRDefault="00AF2053" w:rsidP="00DD5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23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3FAD4D" w14:textId="77777777" w:rsidR="000D27C1" w:rsidRPr="000405AA" w:rsidRDefault="000D27C1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E85FBB" w14:textId="546AE298" w:rsidR="000D27C1" w:rsidRPr="000405AA" w:rsidRDefault="00AF2053" w:rsidP="00DD5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23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AD4CF8" w14:textId="77777777" w:rsidR="000D27C1" w:rsidRPr="000405AA" w:rsidRDefault="000D27C1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6E9D3D" w14:textId="12C55C6E" w:rsidR="000D27C1" w:rsidRPr="000405AA" w:rsidRDefault="00AF2053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54</w:t>
            </w:r>
          </w:p>
        </w:tc>
      </w:tr>
      <w:tr w:rsidR="00817CE9" w:rsidRPr="000405AA" w14:paraId="3A89DC2A" w14:textId="77777777" w:rsidTr="00381C7D">
        <w:trPr>
          <w:trHeight w:val="119"/>
        </w:trPr>
        <w:tc>
          <w:tcPr>
            <w:tcW w:w="2790" w:type="dxa"/>
          </w:tcPr>
          <w:p w14:paraId="762DAE76" w14:textId="77777777" w:rsidR="00817CE9" w:rsidRPr="000405AA" w:rsidRDefault="00817CE9" w:rsidP="00817CE9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  <w:vAlign w:val="bottom"/>
          </w:tcPr>
          <w:p w14:paraId="518ACBF8" w14:textId="77777777" w:rsidR="00817CE9" w:rsidRPr="000405AA" w:rsidRDefault="00817CE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BFC089" w14:textId="5F25CDCB" w:rsidR="00817CE9" w:rsidRPr="000405AA" w:rsidRDefault="001E7E8B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163,60</w:t>
            </w:r>
            <w:r w:rsidR="003967D1"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5B4A20A2" w14:textId="77777777" w:rsidR="00817CE9" w:rsidRPr="000405AA" w:rsidRDefault="00817CE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D2D106" w14:textId="3EEB0E48" w:rsidR="00817CE9" w:rsidRPr="000405AA" w:rsidRDefault="00C54142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</w:t>
            </w:r>
            <w:r w:rsidR="001E7E8B"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776</w:t>
            </w:r>
          </w:p>
        </w:tc>
        <w:tc>
          <w:tcPr>
            <w:tcW w:w="270" w:type="dxa"/>
            <w:vAlign w:val="bottom"/>
          </w:tcPr>
          <w:p w14:paraId="43A9BBC8" w14:textId="77777777" w:rsidR="00817CE9" w:rsidRPr="000405AA" w:rsidRDefault="00817CE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95B102" w14:textId="61EC24D4" w:rsidR="00817CE9" w:rsidRPr="000405AA" w:rsidRDefault="00C54142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117</w:t>
            </w:r>
            <w:r w:rsidR="001E7E8B"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447</w:t>
            </w:r>
          </w:p>
        </w:tc>
        <w:tc>
          <w:tcPr>
            <w:tcW w:w="270" w:type="dxa"/>
            <w:vAlign w:val="bottom"/>
          </w:tcPr>
          <w:p w14:paraId="46B49343" w14:textId="77777777" w:rsidR="00817CE9" w:rsidRPr="000405AA" w:rsidRDefault="00817CE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823CA5" w14:textId="24EE343F" w:rsidR="00817CE9" w:rsidRPr="000405AA" w:rsidRDefault="001E7E8B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  <w:r w:rsidR="00C54142"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C54142"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141</w:t>
            </w:r>
          </w:p>
        </w:tc>
        <w:tc>
          <w:tcPr>
            <w:tcW w:w="270" w:type="dxa"/>
            <w:vAlign w:val="bottom"/>
          </w:tcPr>
          <w:p w14:paraId="575D4E79" w14:textId="77777777" w:rsidR="00817CE9" w:rsidRPr="000405AA" w:rsidRDefault="00817CE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984B34" w14:textId="0ACE93F6" w:rsidR="00817CE9" w:rsidRPr="000405AA" w:rsidRDefault="001E7E8B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="00C54142"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88</w:t>
            </w: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C54142"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364</w:t>
            </w:r>
          </w:p>
        </w:tc>
      </w:tr>
      <w:tr w:rsidR="00817CE9" w:rsidRPr="000405AA" w14:paraId="709A3E39" w14:textId="77777777" w:rsidTr="00381C7D">
        <w:trPr>
          <w:trHeight w:val="119"/>
        </w:trPr>
        <w:tc>
          <w:tcPr>
            <w:tcW w:w="2790" w:type="dxa"/>
          </w:tcPr>
          <w:p w14:paraId="55CFFBAB" w14:textId="77777777" w:rsidR="00817CE9" w:rsidRPr="000405AA" w:rsidRDefault="00817CE9" w:rsidP="00817CE9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เงินกู้ยืมจากบริษัทย่อย</w:t>
            </w:r>
          </w:p>
        </w:tc>
        <w:tc>
          <w:tcPr>
            <w:tcW w:w="270" w:type="dxa"/>
            <w:vAlign w:val="bottom"/>
          </w:tcPr>
          <w:p w14:paraId="26F6A2BE" w14:textId="77777777" w:rsidR="00817CE9" w:rsidRPr="000405AA" w:rsidRDefault="00817CE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CE21C6" w14:textId="5E63F1E6" w:rsidR="00817CE9" w:rsidRPr="000405AA" w:rsidRDefault="00AF2053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4,077</w:t>
            </w:r>
          </w:p>
        </w:tc>
        <w:tc>
          <w:tcPr>
            <w:tcW w:w="270" w:type="dxa"/>
            <w:vAlign w:val="bottom"/>
          </w:tcPr>
          <w:p w14:paraId="24F27F19" w14:textId="77777777" w:rsidR="00817CE9" w:rsidRPr="000405AA" w:rsidRDefault="00817CE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02B794" w14:textId="44377A2D" w:rsidR="00817CE9" w:rsidRPr="000405AA" w:rsidRDefault="00AF2053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4,077</w:t>
            </w:r>
          </w:p>
        </w:tc>
        <w:tc>
          <w:tcPr>
            <w:tcW w:w="270" w:type="dxa"/>
            <w:vAlign w:val="bottom"/>
          </w:tcPr>
          <w:p w14:paraId="314965E9" w14:textId="77777777" w:rsidR="00817CE9" w:rsidRPr="000405AA" w:rsidRDefault="00817CE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D75783" w14:textId="1F56F2F5" w:rsidR="00817CE9" w:rsidRPr="000405AA" w:rsidRDefault="00AF2053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23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B451B73" w14:textId="77777777" w:rsidR="00817CE9" w:rsidRPr="000405AA" w:rsidRDefault="00817CE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3AE2F8" w14:textId="65B355FA" w:rsidR="00817CE9" w:rsidRPr="000405AA" w:rsidRDefault="00AF2053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230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8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F2215EB" w14:textId="77777777" w:rsidR="00817CE9" w:rsidRPr="000405AA" w:rsidRDefault="00817CE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AF9955" w14:textId="0502B902" w:rsidR="00817CE9" w:rsidRPr="000405AA" w:rsidRDefault="00AF2053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4,077</w:t>
            </w:r>
          </w:p>
        </w:tc>
      </w:tr>
      <w:tr w:rsidR="00817CE9" w:rsidRPr="000405AA" w14:paraId="2CD9CEDF" w14:textId="77777777" w:rsidTr="005875C3">
        <w:tc>
          <w:tcPr>
            <w:tcW w:w="2790" w:type="dxa"/>
            <w:tcBorders>
              <w:left w:val="nil"/>
              <w:right w:val="nil"/>
            </w:tcBorders>
          </w:tcPr>
          <w:p w14:paraId="68520392" w14:textId="77777777" w:rsidR="00817CE9" w:rsidRPr="000405AA" w:rsidRDefault="00817CE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5FE36A" w14:textId="77777777" w:rsidR="00817CE9" w:rsidRPr="000405AA" w:rsidRDefault="00817CE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A41826" w14:textId="76906D1E" w:rsidR="00817CE9" w:rsidRPr="000405AA" w:rsidRDefault="001E7E8B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167,73</w:t>
            </w:r>
            <w:r w:rsidR="003967D1" w:rsidRPr="000405A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C3F3DF2" w14:textId="77777777" w:rsidR="00817CE9" w:rsidRPr="000405AA" w:rsidRDefault="00817CE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386C72" w14:textId="13B2CB5C" w:rsidR="00817CE9" w:rsidRPr="000405AA" w:rsidRDefault="00C54142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E7E8B"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</w:t>
            </w:r>
          </w:p>
        </w:tc>
        <w:tc>
          <w:tcPr>
            <w:tcW w:w="270" w:type="dxa"/>
          </w:tcPr>
          <w:p w14:paraId="0CA50AE3" w14:textId="77777777" w:rsidR="00817CE9" w:rsidRPr="000405AA" w:rsidRDefault="00817CE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9F6628" w14:textId="67F05000" w:rsidR="00817CE9" w:rsidRPr="000405AA" w:rsidRDefault="001E7E8B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C54142"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54142"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447</w:t>
            </w:r>
          </w:p>
        </w:tc>
        <w:tc>
          <w:tcPr>
            <w:tcW w:w="270" w:type="dxa"/>
          </w:tcPr>
          <w:p w14:paraId="281ECF25" w14:textId="77777777" w:rsidR="00817CE9" w:rsidRPr="000405AA" w:rsidRDefault="00817CE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FD8446" w14:textId="32BAFD46" w:rsidR="00817CE9" w:rsidRPr="000405AA" w:rsidRDefault="001E7E8B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4</w:t>
            </w:r>
            <w:r w:rsidR="00C54142" w:rsidRPr="000405A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5</w:t>
            </w:r>
            <w:r w:rsidRPr="000405A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,</w:t>
            </w:r>
            <w:r w:rsidR="00C54142" w:rsidRPr="000405A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141</w:t>
            </w:r>
          </w:p>
        </w:tc>
        <w:tc>
          <w:tcPr>
            <w:tcW w:w="270" w:type="dxa"/>
          </w:tcPr>
          <w:p w14:paraId="58C8565B" w14:textId="77777777" w:rsidR="00817CE9" w:rsidRPr="000405AA" w:rsidRDefault="00817CE9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A5D49A" w14:textId="69E44BB9" w:rsidR="00817CE9" w:rsidRPr="000405AA" w:rsidRDefault="00C54142" w:rsidP="0081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192</w:t>
            </w:r>
            <w:r w:rsidR="001E7E8B" w:rsidRPr="000405A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,</w:t>
            </w:r>
            <w:r w:rsidRPr="000405A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495</w:t>
            </w:r>
          </w:p>
        </w:tc>
      </w:tr>
      <w:tr w:rsidR="00F93A70" w:rsidRPr="000405AA" w14:paraId="4C6A30F3" w14:textId="77777777" w:rsidTr="00EC34E2">
        <w:trPr>
          <w:tblHeader/>
        </w:trPr>
        <w:tc>
          <w:tcPr>
            <w:tcW w:w="3060" w:type="dxa"/>
            <w:gridSpan w:val="2"/>
            <w:hideMark/>
          </w:tcPr>
          <w:p w14:paraId="3330B792" w14:textId="482C562F" w:rsidR="00F93A70" w:rsidRPr="000405AA" w:rsidRDefault="00281B53" w:rsidP="00281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2563</w:t>
            </w:r>
          </w:p>
        </w:tc>
        <w:tc>
          <w:tcPr>
            <w:tcW w:w="6840" w:type="dxa"/>
            <w:gridSpan w:val="9"/>
          </w:tcPr>
          <w:p w14:paraId="6EFF1F8C" w14:textId="660BB2EB" w:rsidR="00F93A70" w:rsidRPr="000405AA" w:rsidRDefault="00F93A70" w:rsidP="00EC34E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93A70" w:rsidRPr="000405AA" w14:paraId="3535A5BC" w14:textId="77777777" w:rsidTr="00EC34E2">
        <w:tc>
          <w:tcPr>
            <w:tcW w:w="2790" w:type="dxa"/>
          </w:tcPr>
          <w:p w14:paraId="20E4B41E" w14:textId="77777777" w:rsidR="00F93A70" w:rsidRPr="000405AA" w:rsidRDefault="00F93A70" w:rsidP="00EC34E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หนี้สินทางการเงิน</w:t>
            </w: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00DEB493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C21E6D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163031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4378BA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7B68DC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72B257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307517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08EA1E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0A56FE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B81CCC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3A70" w:rsidRPr="000405AA" w14:paraId="168BCBA3" w14:textId="77777777" w:rsidTr="00EC34E2">
        <w:tc>
          <w:tcPr>
            <w:tcW w:w="2790" w:type="dxa"/>
          </w:tcPr>
          <w:p w14:paraId="6623FF27" w14:textId="77777777" w:rsidR="00F93A70" w:rsidRPr="000405AA" w:rsidRDefault="00F93A70" w:rsidP="00EC34E2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เจ้าหนี้การค้า</w:t>
            </w: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E005D8D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11B0A8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596</w:t>
            </w:r>
          </w:p>
        </w:tc>
        <w:tc>
          <w:tcPr>
            <w:tcW w:w="270" w:type="dxa"/>
          </w:tcPr>
          <w:p w14:paraId="24B2ECFB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3A2BC0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596</w:t>
            </w:r>
          </w:p>
        </w:tc>
        <w:tc>
          <w:tcPr>
            <w:tcW w:w="270" w:type="dxa"/>
          </w:tcPr>
          <w:p w14:paraId="75AD6B65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FDEB45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23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3766FE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770F91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23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9CF9BB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253C6D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596</w:t>
            </w:r>
          </w:p>
        </w:tc>
      </w:tr>
      <w:tr w:rsidR="00F93A70" w:rsidRPr="000405AA" w14:paraId="399894F5" w14:textId="77777777" w:rsidTr="00EC34E2">
        <w:trPr>
          <w:trHeight w:val="119"/>
        </w:trPr>
        <w:tc>
          <w:tcPr>
            <w:tcW w:w="2790" w:type="dxa"/>
          </w:tcPr>
          <w:p w14:paraId="0C0FDBDF" w14:textId="77777777" w:rsidR="00F93A70" w:rsidRPr="000405AA" w:rsidRDefault="00F93A70" w:rsidP="00EC34E2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  <w:vAlign w:val="bottom"/>
          </w:tcPr>
          <w:p w14:paraId="5772C191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78C36C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179,688</w:t>
            </w:r>
          </w:p>
        </w:tc>
        <w:tc>
          <w:tcPr>
            <w:tcW w:w="270" w:type="dxa"/>
            <w:vAlign w:val="bottom"/>
          </w:tcPr>
          <w:p w14:paraId="7BEDE7B6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DF3D61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23,120</w:t>
            </w:r>
          </w:p>
        </w:tc>
        <w:tc>
          <w:tcPr>
            <w:tcW w:w="270" w:type="dxa"/>
            <w:vAlign w:val="bottom"/>
          </w:tcPr>
          <w:p w14:paraId="3F42B3A4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F268BA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111,358</w:t>
            </w:r>
          </w:p>
        </w:tc>
        <w:tc>
          <w:tcPr>
            <w:tcW w:w="270" w:type="dxa"/>
            <w:vAlign w:val="bottom"/>
          </w:tcPr>
          <w:p w14:paraId="7AA892B7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116D18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77,006</w:t>
            </w:r>
          </w:p>
        </w:tc>
        <w:tc>
          <w:tcPr>
            <w:tcW w:w="270" w:type="dxa"/>
            <w:vAlign w:val="bottom"/>
          </w:tcPr>
          <w:p w14:paraId="2792F9E0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88DD24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211,484</w:t>
            </w:r>
          </w:p>
        </w:tc>
      </w:tr>
      <w:tr w:rsidR="00F93A70" w:rsidRPr="000405AA" w14:paraId="6F479765" w14:textId="77777777" w:rsidTr="00EC34E2">
        <w:trPr>
          <w:trHeight w:val="119"/>
        </w:trPr>
        <w:tc>
          <w:tcPr>
            <w:tcW w:w="2790" w:type="dxa"/>
          </w:tcPr>
          <w:p w14:paraId="2D973D8B" w14:textId="77777777" w:rsidR="00F93A70" w:rsidRPr="000405AA" w:rsidRDefault="00F93A70" w:rsidP="00EC34E2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เงินกู้ยืมจากบริษัทย่อย</w:t>
            </w:r>
          </w:p>
        </w:tc>
        <w:tc>
          <w:tcPr>
            <w:tcW w:w="270" w:type="dxa"/>
            <w:vAlign w:val="bottom"/>
          </w:tcPr>
          <w:p w14:paraId="1E20BC5D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E6FE78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3,572</w:t>
            </w:r>
          </w:p>
        </w:tc>
        <w:tc>
          <w:tcPr>
            <w:tcW w:w="270" w:type="dxa"/>
            <w:vAlign w:val="bottom"/>
          </w:tcPr>
          <w:p w14:paraId="00BD34C3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9DD748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3,572</w:t>
            </w:r>
          </w:p>
        </w:tc>
        <w:tc>
          <w:tcPr>
            <w:tcW w:w="270" w:type="dxa"/>
            <w:vAlign w:val="bottom"/>
          </w:tcPr>
          <w:p w14:paraId="4358D912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8C6CEB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23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03B43FF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AC5233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230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8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9DA29B9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7F64B6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3,572</w:t>
            </w:r>
          </w:p>
        </w:tc>
      </w:tr>
      <w:tr w:rsidR="00F93A70" w:rsidRPr="000405AA" w14:paraId="41CD645D" w14:textId="77777777" w:rsidTr="00EC34E2">
        <w:tc>
          <w:tcPr>
            <w:tcW w:w="2790" w:type="dxa"/>
            <w:tcBorders>
              <w:left w:val="nil"/>
              <w:right w:val="nil"/>
            </w:tcBorders>
          </w:tcPr>
          <w:p w14:paraId="2887F282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6F1F9A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1BF729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183,856</w:t>
            </w:r>
          </w:p>
        </w:tc>
        <w:tc>
          <w:tcPr>
            <w:tcW w:w="270" w:type="dxa"/>
          </w:tcPr>
          <w:p w14:paraId="57E5E425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6E40C6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27,288</w:t>
            </w:r>
          </w:p>
        </w:tc>
        <w:tc>
          <w:tcPr>
            <w:tcW w:w="270" w:type="dxa"/>
          </w:tcPr>
          <w:p w14:paraId="05B7C3E6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E30B78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111,358</w:t>
            </w:r>
          </w:p>
        </w:tc>
        <w:tc>
          <w:tcPr>
            <w:tcW w:w="270" w:type="dxa"/>
          </w:tcPr>
          <w:p w14:paraId="223BEE49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312B60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77,006</w:t>
            </w:r>
          </w:p>
        </w:tc>
        <w:tc>
          <w:tcPr>
            <w:tcW w:w="270" w:type="dxa"/>
          </w:tcPr>
          <w:p w14:paraId="2959FF4F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A42FDE" w14:textId="77777777" w:rsidR="00F93A70" w:rsidRPr="000405AA" w:rsidRDefault="00F93A70" w:rsidP="00EC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215,652</w:t>
            </w:r>
          </w:p>
        </w:tc>
      </w:tr>
    </w:tbl>
    <w:p w14:paraId="7F90226B" w14:textId="77777777" w:rsidR="00F93A70" w:rsidRPr="000405AA" w:rsidRDefault="00F93A70" w:rsidP="00F93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4E8B8F6" w14:textId="2F48CF95" w:rsidR="00DF3D2C" w:rsidRPr="000405AA" w:rsidRDefault="00DF3D2C" w:rsidP="00DF3D2C">
      <w:pPr>
        <w:pStyle w:val="ListParagraph"/>
        <w:spacing w:line="240" w:lineRule="auto"/>
        <w:ind w:left="900" w:hanging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405AA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0405A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0405AA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.3) </w:t>
      </w:r>
      <w:r w:rsidRPr="000405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175046F8" w14:textId="77777777" w:rsidR="000305C9" w:rsidRPr="000405AA" w:rsidRDefault="000305C9" w:rsidP="00DF3D2C">
      <w:pPr>
        <w:pStyle w:val="ListParagraph"/>
        <w:spacing w:line="240" w:lineRule="auto"/>
        <w:ind w:left="900" w:hanging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F0C5E0D" w14:textId="08648EF1" w:rsidR="00DF3D2C" w:rsidRPr="000405AA" w:rsidRDefault="000305C9" w:rsidP="000305C9">
      <w:pPr>
        <w:pStyle w:val="block"/>
        <w:tabs>
          <w:tab w:val="left" w:pos="1710"/>
        </w:tabs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405AA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331E3F89" w14:textId="77777777" w:rsidR="000305C9" w:rsidRPr="000405AA" w:rsidRDefault="000305C9" w:rsidP="000305C9">
      <w:pPr>
        <w:pStyle w:val="block"/>
        <w:tabs>
          <w:tab w:val="left" w:pos="1710"/>
        </w:tabs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986C65D" w14:textId="67F32802" w:rsidR="00DF3D2C" w:rsidRPr="000405AA" w:rsidRDefault="00DF3D2C" w:rsidP="00281B53">
      <w:pPr>
        <w:pStyle w:val="block"/>
        <w:spacing w:after="0" w:line="240" w:lineRule="auto"/>
        <w:ind w:left="1107" w:right="-7" w:hanging="20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405AA">
        <w:rPr>
          <w:rFonts w:asciiTheme="majorBidi" w:hAnsiTheme="majorBidi" w:cstheme="majorBidi"/>
          <w:sz w:val="30"/>
          <w:szCs w:val="30"/>
          <w:cs/>
          <w:lang w:val="en-US"/>
        </w:rPr>
        <w:t>ความเสี่ยงด้านอัตราดอกเบี้ย</w:t>
      </w:r>
    </w:p>
    <w:p w14:paraId="524F3336" w14:textId="77777777" w:rsidR="00702E98" w:rsidRPr="000405AA" w:rsidRDefault="00702E98" w:rsidP="003E79F0">
      <w:pPr>
        <w:pStyle w:val="block"/>
        <w:tabs>
          <w:tab w:val="left" w:pos="1710"/>
        </w:tabs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46DD23D" w14:textId="328F8260" w:rsidR="00281B53" w:rsidRPr="000405AA" w:rsidRDefault="00DF3D2C" w:rsidP="000305C9">
      <w:pPr>
        <w:pStyle w:val="block"/>
        <w:tabs>
          <w:tab w:val="left" w:pos="1710"/>
        </w:tabs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0405AA">
        <w:rPr>
          <w:rFonts w:asciiTheme="majorBidi" w:hAnsiTheme="majorBidi" w:cstheme="majorBidi"/>
          <w:sz w:val="30"/>
          <w:szCs w:val="30"/>
          <w:cs/>
          <w:lang w:val="en-US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Pr="000405A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  <w:lang w:val="en-US"/>
        </w:rPr>
        <w:t>เนื่องจากเงินกู้ยืม</w:t>
      </w:r>
      <w:r w:rsidR="00281B53" w:rsidRPr="000405AA">
        <w:rPr>
          <w:rFonts w:asciiTheme="majorBidi" w:hAnsiTheme="majorBidi" w:cstheme="majorBidi"/>
          <w:sz w:val="30"/>
          <w:szCs w:val="30"/>
          <w:cs/>
          <w:lang w:val="en-US"/>
        </w:rPr>
        <w:t>ส่วนใหญ่มีอัตราดอกเบี้ยคงที่ทำให้กลุ่มบริษัทมีความเสี่ยงต่ำจากการเปลี่ยนแปลงของอัตราดอกเบี้ย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30BAA2DA" w14:textId="77777777" w:rsidR="006354F2" w:rsidRPr="000405AA" w:rsidRDefault="006354F2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0405AA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14:paraId="03065DD7" w14:textId="77777777" w:rsidR="005C61FC" w:rsidRPr="000405AA" w:rsidRDefault="005C61FC" w:rsidP="00996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B323288" w14:textId="2CA7D8D5" w:rsidR="003268A5" w:rsidRPr="000405AA" w:rsidRDefault="00556E85" w:rsidP="005C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4C0EB63" w14:textId="77777777" w:rsidR="000F699E" w:rsidRPr="000405AA" w:rsidRDefault="000F699E" w:rsidP="00556E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1812EAD7" w14:textId="77777777" w:rsidR="002A009F" w:rsidRPr="000405AA" w:rsidRDefault="000B6320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0405AA">
        <w:rPr>
          <w:rFonts w:ascii="Angsana New" w:hAnsi="Angsana New" w:hint="cs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28C80496" w14:textId="77777777" w:rsidR="002A009F" w:rsidRPr="000405AA" w:rsidRDefault="002A009F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990"/>
        <w:gridCol w:w="273"/>
        <w:gridCol w:w="995"/>
        <w:gridCol w:w="273"/>
        <w:gridCol w:w="1084"/>
        <w:gridCol w:w="273"/>
        <w:gridCol w:w="1071"/>
      </w:tblGrid>
      <w:tr w:rsidR="007003D6" w:rsidRPr="000405AA" w14:paraId="13D4903A" w14:textId="77777777" w:rsidTr="007003D6">
        <w:trPr>
          <w:tblHeader/>
        </w:trPr>
        <w:tc>
          <w:tcPr>
            <w:tcW w:w="2274" w:type="pct"/>
            <w:shd w:val="clear" w:color="auto" w:fill="auto"/>
          </w:tcPr>
          <w:p w14:paraId="1C64B71A" w14:textId="77777777" w:rsidR="007003D6" w:rsidRPr="000405AA" w:rsidRDefault="007003D6" w:rsidP="0070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pct"/>
            <w:gridSpan w:val="3"/>
            <w:shd w:val="clear" w:color="auto" w:fill="auto"/>
          </w:tcPr>
          <w:p w14:paraId="5ED1144B" w14:textId="77777777" w:rsidR="007003D6" w:rsidRPr="000405AA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50" w:type="pct"/>
            <w:shd w:val="clear" w:color="auto" w:fill="auto"/>
          </w:tcPr>
          <w:p w14:paraId="160475C3" w14:textId="77777777" w:rsidR="007003D6" w:rsidRPr="000405AA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pct"/>
            <w:gridSpan w:val="3"/>
            <w:shd w:val="clear" w:color="auto" w:fill="auto"/>
          </w:tcPr>
          <w:p w14:paraId="44267EA0" w14:textId="77777777" w:rsidR="007003D6" w:rsidRPr="000405AA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003D6" w:rsidRPr="000405AA" w14:paraId="66DDBE5E" w14:textId="77777777" w:rsidTr="007003D6">
        <w:trPr>
          <w:trHeight w:val="344"/>
          <w:tblHeader/>
        </w:trPr>
        <w:tc>
          <w:tcPr>
            <w:tcW w:w="2274" w:type="pct"/>
            <w:shd w:val="clear" w:color="auto" w:fill="auto"/>
          </w:tcPr>
          <w:p w14:paraId="5CADBB37" w14:textId="77777777" w:rsidR="007003D6" w:rsidRPr="000405AA" w:rsidRDefault="007003D6" w:rsidP="0070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4" w:type="pct"/>
            <w:shd w:val="clear" w:color="auto" w:fill="auto"/>
          </w:tcPr>
          <w:p w14:paraId="0FF40506" w14:textId="207714DB" w:rsidR="007003D6" w:rsidRPr="000405AA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05C9" w:rsidRPr="000405A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0" w:type="pct"/>
            <w:shd w:val="clear" w:color="auto" w:fill="auto"/>
          </w:tcPr>
          <w:p w14:paraId="1F717B11" w14:textId="77777777" w:rsidR="007003D6" w:rsidRPr="000405AA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5F8B0461" w14:textId="1280AE73" w:rsidR="007003D6" w:rsidRPr="000405AA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05C9" w:rsidRPr="000405A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0" w:type="pct"/>
            <w:shd w:val="clear" w:color="auto" w:fill="auto"/>
          </w:tcPr>
          <w:p w14:paraId="7333E8D5" w14:textId="77777777" w:rsidR="007003D6" w:rsidRPr="000405AA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29782D4A" w14:textId="40E3554B" w:rsidR="007003D6" w:rsidRPr="000405AA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05C9" w:rsidRPr="000405A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0" w:type="pct"/>
            <w:shd w:val="clear" w:color="auto" w:fill="auto"/>
          </w:tcPr>
          <w:p w14:paraId="026E37BE" w14:textId="77777777" w:rsidR="007003D6" w:rsidRPr="000405AA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95D2EEA" w14:textId="38AA3EFA" w:rsidR="007003D6" w:rsidRPr="000405AA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05C9" w:rsidRPr="000405A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003D6" w:rsidRPr="000405AA" w14:paraId="0EEA542A" w14:textId="77777777" w:rsidTr="007003D6">
        <w:trPr>
          <w:tblHeader/>
        </w:trPr>
        <w:tc>
          <w:tcPr>
            <w:tcW w:w="2274" w:type="pct"/>
            <w:shd w:val="clear" w:color="auto" w:fill="auto"/>
            <w:vAlign w:val="center"/>
          </w:tcPr>
          <w:p w14:paraId="63DD1A8D" w14:textId="77777777" w:rsidR="007003D6" w:rsidRPr="000405AA" w:rsidRDefault="007003D6" w:rsidP="0070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6" w:type="pct"/>
            <w:gridSpan w:val="7"/>
            <w:shd w:val="clear" w:color="auto" w:fill="auto"/>
          </w:tcPr>
          <w:p w14:paraId="34507D79" w14:textId="77777777" w:rsidR="007003D6" w:rsidRPr="000405AA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D47987"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7003D6" w:rsidRPr="000405AA" w14:paraId="63935ABE" w14:textId="77777777" w:rsidTr="007003D6">
        <w:tc>
          <w:tcPr>
            <w:tcW w:w="2274" w:type="pct"/>
            <w:shd w:val="clear" w:color="auto" w:fill="auto"/>
          </w:tcPr>
          <w:p w14:paraId="4EAB947E" w14:textId="77777777" w:rsidR="007003D6" w:rsidRPr="000405AA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0405A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44" w:type="pct"/>
            <w:shd w:val="clear" w:color="auto" w:fill="auto"/>
          </w:tcPr>
          <w:p w14:paraId="276C7952" w14:textId="77777777" w:rsidR="007003D6" w:rsidRPr="000405AA" w:rsidRDefault="007003D6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07770693" w14:textId="77777777" w:rsidR="007003D6" w:rsidRPr="000405AA" w:rsidRDefault="007003D6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7C43E953" w14:textId="77777777" w:rsidR="007003D6" w:rsidRPr="000405AA" w:rsidRDefault="007003D6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545B10A2" w14:textId="77777777" w:rsidR="007003D6" w:rsidRPr="000405AA" w:rsidRDefault="007003D6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4499FDE1" w14:textId="77777777" w:rsidR="007003D6" w:rsidRPr="000405AA" w:rsidRDefault="007003D6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62AD7136" w14:textId="77777777" w:rsidR="007003D6" w:rsidRPr="000405AA" w:rsidRDefault="007003D6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32DD019B" w14:textId="77777777" w:rsidR="007003D6" w:rsidRPr="000405AA" w:rsidRDefault="007003D6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3A70" w:rsidRPr="000405AA" w14:paraId="25B55D95" w14:textId="77777777" w:rsidTr="007003D6">
        <w:tc>
          <w:tcPr>
            <w:tcW w:w="2274" w:type="pct"/>
            <w:shd w:val="clear" w:color="auto" w:fill="auto"/>
          </w:tcPr>
          <w:p w14:paraId="270D1726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ส่วนปรับปรุงสิทธิการเช่า</w:t>
            </w:r>
          </w:p>
        </w:tc>
        <w:tc>
          <w:tcPr>
            <w:tcW w:w="544" w:type="pct"/>
            <w:shd w:val="clear" w:color="auto" w:fill="auto"/>
          </w:tcPr>
          <w:p w14:paraId="3C3DC467" w14:textId="7CB89CC3" w:rsidR="00F93A70" w:rsidRPr="000405AA" w:rsidRDefault="003967D1" w:rsidP="00F93A70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2,952</w:t>
            </w:r>
          </w:p>
        </w:tc>
        <w:tc>
          <w:tcPr>
            <w:tcW w:w="150" w:type="pct"/>
            <w:shd w:val="clear" w:color="auto" w:fill="auto"/>
          </w:tcPr>
          <w:p w14:paraId="28A474B8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481E6D64" w14:textId="48FCDA96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9,536</w:t>
            </w:r>
          </w:p>
        </w:tc>
        <w:tc>
          <w:tcPr>
            <w:tcW w:w="150" w:type="pct"/>
            <w:shd w:val="clear" w:color="auto" w:fill="auto"/>
          </w:tcPr>
          <w:p w14:paraId="52577828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00A986C7" w14:textId="2AC713C2" w:rsidR="00F93A70" w:rsidRPr="000405AA" w:rsidRDefault="003967D1" w:rsidP="00396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02A43785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70F297C5" w14:textId="0435D6E9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3A70" w:rsidRPr="000405AA" w14:paraId="0323F9A2" w14:textId="77777777" w:rsidTr="007003D6">
        <w:tc>
          <w:tcPr>
            <w:tcW w:w="2274" w:type="pct"/>
            <w:shd w:val="clear" w:color="auto" w:fill="auto"/>
          </w:tcPr>
          <w:p w14:paraId="39D3F5C5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544" w:type="pct"/>
            <w:shd w:val="clear" w:color="auto" w:fill="auto"/>
          </w:tcPr>
          <w:p w14:paraId="13885BD6" w14:textId="02D072C3" w:rsidR="00F93A70" w:rsidRPr="000405AA" w:rsidRDefault="003967D1" w:rsidP="00F93A70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908</w:t>
            </w:r>
          </w:p>
        </w:tc>
        <w:tc>
          <w:tcPr>
            <w:tcW w:w="150" w:type="pct"/>
            <w:shd w:val="clear" w:color="auto" w:fill="auto"/>
          </w:tcPr>
          <w:p w14:paraId="7137EF57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09E5CB34" w14:textId="59A63C9B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1,748</w:t>
            </w:r>
          </w:p>
        </w:tc>
        <w:tc>
          <w:tcPr>
            <w:tcW w:w="150" w:type="pct"/>
            <w:shd w:val="clear" w:color="auto" w:fill="auto"/>
          </w:tcPr>
          <w:p w14:paraId="4FB14143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5E218A18" w14:textId="6B7A8115" w:rsidR="00F93A70" w:rsidRPr="000405AA" w:rsidRDefault="003967D1" w:rsidP="00F93A70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50" w:type="pct"/>
            <w:shd w:val="clear" w:color="auto" w:fill="auto"/>
          </w:tcPr>
          <w:p w14:paraId="47BBA3FE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048F28FC" w14:textId="437C89CA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F93A70" w:rsidRPr="000405AA" w14:paraId="29F057CC" w14:textId="77777777" w:rsidTr="007003D6">
        <w:tc>
          <w:tcPr>
            <w:tcW w:w="2274" w:type="pct"/>
            <w:shd w:val="clear" w:color="auto" w:fill="auto"/>
          </w:tcPr>
          <w:p w14:paraId="162C642A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400B6E76" w14:textId="5B2C27B8" w:rsidR="00F93A70" w:rsidRPr="000405AA" w:rsidRDefault="003967D1" w:rsidP="00F93A70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50" w:type="pct"/>
            <w:shd w:val="clear" w:color="auto" w:fill="auto"/>
          </w:tcPr>
          <w:p w14:paraId="11996F20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4648D253" w14:textId="3694A558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1,414</w:t>
            </w:r>
          </w:p>
        </w:tc>
        <w:tc>
          <w:tcPr>
            <w:tcW w:w="150" w:type="pct"/>
            <w:shd w:val="clear" w:color="auto" w:fill="auto"/>
          </w:tcPr>
          <w:p w14:paraId="72B9A0BA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5657F2F5" w14:textId="0A8E3B05" w:rsidR="00F93A70" w:rsidRPr="000405AA" w:rsidRDefault="00B74A2C" w:rsidP="00F93A70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967D1" w:rsidRPr="000405A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0" w:type="pct"/>
            <w:shd w:val="clear" w:color="auto" w:fill="auto"/>
          </w:tcPr>
          <w:p w14:paraId="071096B8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2272D209" w14:textId="0371A5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1,172</w:t>
            </w:r>
          </w:p>
        </w:tc>
      </w:tr>
      <w:tr w:rsidR="00F93A70" w:rsidRPr="000405AA" w14:paraId="22744698" w14:textId="77777777" w:rsidTr="007003D6">
        <w:tc>
          <w:tcPr>
            <w:tcW w:w="2274" w:type="pct"/>
            <w:shd w:val="clear" w:color="auto" w:fill="auto"/>
          </w:tcPr>
          <w:p w14:paraId="0464ED41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EE764F" w14:textId="054D9A09" w:rsidR="00F93A70" w:rsidRPr="000405AA" w:rsidRDefault="003967D1" w:rsidP="00F93A70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3,921</w:t>
            </w:r>
          </w:p>
        </w:tc>
        <w:tc>
          <w:tcPr>
            <w:tcW w:w="150" w:type="pct"/>
            <w:shd w:val="clear" w:color="auto" w:fill="auto"/>
          </w:tcPr>
          <w:p w14:paraId="0D3D882C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9DC0CD" w14:textId="04414B9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12,698</w:t>
            </w:r>
          </w:p>
        </w:tc>
        <w:tc>
          <w:tcPr>
            <w:tcW w:w="150" w:type="pct"/>
            <w:shd w:val="clear" w:color="auto" w:fill="auto"/>
          </w:tcPr>
          <w:p w14:paraId="1AFA3086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243310" w14:textId="28511F2F" w:rsidR="00F93A70" w:rsidRPr="000405AA" w:rsidRDefault="003967D1" w:rsidP="00F93A70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</w:p>
        </w:tc>
        <w:tc>
          <w:tcPr>
            <w:tcW w:w="150" w:type="pct"/>
            <w:shd w:val="clear" w:color="auto" w:fill="auto"/>
          </w:tcPr>
          <w:p w14:paraId="06C7B100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DE0BB7" w14:textId="309827AA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1,191</w:t>
            </w:r>
          </w:p>
        </w:tc>
      </w:tr>
      <w:tr w:rsidR="00F93A70" w:rsidRPr="000405AA" w14:paraId="28F7C200" w14:textId="77777777" w:rsidTr="007003D6">
        <w:tc>
          <w:tcPr>
            <w:tcW w:w="2274" w:type="pct"/>
            <w:shd w:val="clear" w:color="auto" w:fill="auto"/>
          </w:tcPr>
          <w:p w14:paraId="61C50A43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4" w:type="pct"/>
            <w:tcBorders>
              <w:top w:val="double" w:sz="4" w:space="0" w:color="auto"/>
            </w:tcBorders>
            <w:shd w:val="clear" w:color="auto" w:fill="auto"/>
          </w:tcPr>
          <w:p w14:paraId="5F278C65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0B41F9A7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double" w:sz="4" w:space="0" w:color="auto"/>
            </w:tcBorders>
            <w:shd w:val="clear" w:color="auto" w:fill="auto"/>
          </w:tcPr>
          <w:p w14:paraId="7D1331EA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646ECB54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shd w:val="clear" w:color="auto" w:fill="auto"/>
          </w:tcPr>
          <w:p w14:paraId="097B2FF5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55EB86B2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shd w:val="clear" w:color="auto" w:fill="auto"/>
          </w:tcPr>
          <w:p w14:paraId="479B3973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93A70" w:rsidRPr="000405AA" w14:paraId="0CF73928" w14:textId="77777777" w:rsidTr="007003D6">
        <w:tc>
          <w:tcPr>
            <w:tcW w:w="2274" w:type="pct"/>
            <w:shd w:val="clear" w:color="auto" w:fill="auto"/>
          </w:tcPr>
          <w:p w14:paraId="43DA4FF1" w14:textId="57EB1E91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6719E5" w:rsidRPr="000405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44" w:type="pct"/>
            <w:shd w:val="clear" w:color="auto" w:fill="auto"/>
          </w:tcPr>
          <w:p w14:paraId="2939B781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2641995F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3DA58C42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1302830A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269DFE9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12BFE037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6609470A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93A70" w:rsidRPr="000405AA" w14:paraId="3E92006F" w14:textId="77777777" w:rsidTr="007003D6">
        <w:tc>
          <w:tcPr>
            <w:tcW w:w="2274" w:type="pct"/>
            <w:shd w:val="clear" w:color="auto" w:fill="auto"/>
          </w:tcPr>
          <w:p w14:paraId="035863F0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544" w:type="pct"/>
            <w:shd w:val="clear" w:color="auto" w:fill="auto"/>
          </w:tcPr>
          <w:p w14:paraId="70FEAEB3" w14:textId="60F79C09" w:rsidR="00F93A70" w:rsidRPr="000405AA" w:rsidRDefault="003967D1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12,411</w:t>
            </w:r>
          </w:p>
        </w:tc>
        <w:tc>
          <w:tcPr>
            <w:tcW w:w="150" w:type="pct"/>
            <w:shd w:val="clear" w:color="auto" w:fill="auto"/>
          </w:tcPr>
          <w:p w14:paraId="7580F1ED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6ECDF653" w14:textId="37742542" w:rsidR="00F93A70" w:rsidRPr="000405AA" w:rsidRDefault="00F93A70" w:rsidP="00F93A70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15,265</w:t>
            </w:r>
          </w:p>
        </w:tc>
        <w:tc>
          <w:tcPr>
            <w:tcW w:w="150" w:type="pct"/>
            <w:shd w:val="clear" w:color="auto" w:fill="auto"/>
          </w:tcPr>
          <w:p w14:paraId="6E6FB746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4ED6F2A3" w14:textId="3B5ADE1E" w:rsidR="00F93A70" w:rsidRPr="000405AA" w:rsidRDefault="003967D1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1,168</w:t>
            </w:r>
          </w:p>
        </w:tc>
        <w:tc>
          <w:tcPr>
            <w:tcW w:w="150" w:type="pct"/>
            <w:shd w:val="clear" w:color="auto" w:fill="auto"/>
          </w:tcPr>
          <w:p w14:paraId="27273AF2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70D26B0" w14:textId="3B508006" w:rsidR="00F93A70" w:rsidRPr="000405AA" w:rsidRDefault="00F93A70" w:rsidP="00F93A70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1,622</w:t>
            </w:r>
          </w:p>
        </w:tc>
      </w:tr>
      <w:tr w:rsidR="00F93A70" w:rsidRPr="000405AA" w14:paraId="05A18EBD" w14:textId="77777777" w:rsidTr="007003D6">
        <w:tc>
          <w:tcPr>
            <w:tcW w:w="2274" w:type="pct"/>
            <w:shd w:val="clear" w:color="auto" w:fill="auto"/>
          </w:tcPr>
          <w:p w14:paraId="02277BA5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44" w:type="pct"/>
            <w:shd w:val="clear" w:color="auto" w:fill="auto"/>
          </w:tcPr>
          <w:p w14:paraId="3FBF09D6" w14:textId="1539456E" w:rsidR="00F93A70" w:rsidRPr="000405AA" w:rsidRDefault="003967D1" w:rsidP="00F93A70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75,208</w:t>
            </w:r>
          </w:p>
        </w:tc>
        <w:tc>
          <w:tcPr>
            <w:tcW w:w="150" w:type="pct"/>
            <w:shd w:val="clear" w:color="auto" w:fill="auto"/>
          </w:tcPr>
          <w:p w14:paraId="1EE9269F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717B5E00" w14:textId="33D9FDCF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35,165</w:t>
            </w:r>
          </w:p>
        </w:tc>
        <w:tc>
          <w:tcPr>
            <w:tcW w:w="150" w:type="pct"/>
            <w:shd w:val="clear" w:color="auto" w:fill="auto"/>
          </w:tcPr>
          <w:p w14:paraId="24D227B4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2D49E80D" w14:textId="169C2C11" w:rsidR="00F93A70" w:rsidRPr="000405AA" w:rsidRDefault="003967D1" w:rsidP="00F93A70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  <w:tc>
          <w:tcPr>
            <w:tcW w:w="150" w:type="pct"/>
            <w:shd w:val="clear" w:color="auto" w:fill="auto"/>
          </w:tcPr>
          <w:p w14:paraId="07581564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939488F" w14:textId="7B8B629D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738</w:t>
            </w:r>
          </w:p>
        </w:tc>
      </w:tr>
      <w:tr w:rsidR="00F93A70" w:rsidRPr="000405AA" w14:paraId="411B9A99" w14:textId="77777777" w:rsidTr="007003D6">
        <w:tc>
          <w:tcPr>
            <w:tcW w:w="2274" w:type="pct"/>
            <w:shd w:val="clear" w:color="auto" w:fill="auto"/>
          </w:tcPr>
          <w:p w14:paraId="21ED94A5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44" w:type="pct"/>
            <w:shd w:val="clear" w:color="auto" w:fill="auto"/>
          </w:tcPr>
          <w:p w14:paraId="326C4952" w14:textId="579C5B37" w:rsidR="00F93A70" w:rsidRPr="000405AA" w:rsidRDefault="003967D1" w:rsidP="00F93A70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1,100</w:t>
            </w:r>
          </w:p>
        </w:tc>
        <w:tc>
          <w:tcPr>
            <w:tcW w:w="150" w:type="pct"/>
            <w:shd w:val="clear" w:color="auto" w:fill="auto"/>
          </w:tcPr>
          <w:p w14:paraId="7F459E49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2CD64C02" w14:textId="667074A6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150" w:type="pct"/>
            <w:shd w:val="clear" w:color="auto" w:fill="auto"/>
          </w:tcPr>
          <w:p w14:paraId="342EBB60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FD712C2" w14:textId="701FBBEF" w:rsidR="00F93A70" w:rsidRPr="000405AA" w:rsidRDefault="003967D1" w:rsidP="00396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78F7A837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FFD3D0A" w14:textId="67156B04" w:rsidR="00F93A70" w:rsidRPr="000405AA" w:rsidRDefault="00F93A70" w:rsidP="00F93A70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3A70" w:rsidRPr="000405AA" w14:paraId="11973860" w14:textId="77777777" w:rsidTr="007003D6">
        <w:tc>
          <w:tcPr>
            <w:tcW w:w="2274" w:type="pct"/>
            <w:shd w:val="clear" w:color="auto" w:fill="auto"/>
          </w:tcPr>
          <w:p w14:paraId="3B98E05A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544" w:type="pct"/>
            <w:shd w:val="clear" w:color="auto" w:fill="auto"/>
          </w:tcPr>
          <w:p w14:paraId="72E3A227" w14:textId="40501A58" w:rsidR="00F93A70" w:rsidRPr="000405AA" w:rsidRDefault="003967D1" w:rsidP="00F93A70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292,049</w:t>
            </w:r>
          </w:p>
        </w:tc>
        <w:tc>
          <w:tcPr>
            <w:tcW w:w="150" w:type="pct"/>
            <w:shd w:val="clear" w:color="auto" w:fill="auto"/>
          </w:tcPr>
          <w:p w14:paraId="21D09A9F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5AC88154" w14:textId="2CCBFDE6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334,555</w:t>
            </w:r>
          </w:p>
        </w:tc>
        <w:tc>
          <w:tcPr>
            <w:tcW w:w="150" w:type="pct"/>
            <w:shd w:val="clear" w:color="auto" w:fill="auto"/>
          </w:tcPr>
          <w:p w14:paraId="59165CDD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49F572F6" w14:textId="0C79BEE3" w:rsidR="00F93A70" w:rsidRPr="000405AA" w:rsidRDefault="003967D1" w:rsidP="00396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684817B0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30C1B05A" w14:textId="117DA6FA" w:rsidR="00F93A70" w:rsidRPr="000405AA" w:rsidRDefault="00F93A70" w:rsidP="00F93A70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3A70" w:rsidRPr="000405AA" w14:paraId="1A7BD675" w14:textId="77777777" w:rsidTr="007003D6">
        <w:tc>
          <w:tcPr>
            <w:tcW w:w="2274" w:type="pct"/>
            <w:shd w:val="clear" w:color="auto" w:fill="auto"/>
          </w:tcPr>
          <w:p w14:paraId="715A7FE2" w14:textId="27315B92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สัญญาอื่น</w:t>
            </w:r>
            <w:r w:rsidR="006719E5"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37E8E61B" w14:textId="739B55B3" w:rsidR="00F93A70" w:rsidRPr="000405AA" w:rsidRDefault="003967D1" w:rsidP="00F93A70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3,896</w:t>
            </w:r>
          </w:p>
        </w:tc>
        <w:tc>
          <w:tcPr>
            <w:tcW w:w="150" w:type="pct"/>
            <w:shd w:val="clear" w:color="auto" w:fill="auto"/>
          </w:tcPr>
          <w:p w14:paraId="7CD06DF3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631702CE" w14:textId="0892F9E5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65,982</w:t>
            </w:r>
          </w:p>
        </w:tc>
        <w:tc>
          <w:tcPr>
            <w:tcW w:w="150" w:type="pct"/>
            <w:shd w:val="clear" w:color="auto" w:fill="auto"/>
          </w:tcPr>
          <w:p w14:paraId="04D378AC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3FC91E2C" w14:textId="3045FD1C" w:rsidR="00F93A70" w:rsidRPr="000405AA" w:rsidRDefault="003967D1" w:rsidP="00F93A70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2,025</w:t>
            </w:r>
          </w:p>
        </w:tc>
        <w:tc>
          <w:tcPr>
            <w:tcW w:w="150" w:type="pct"/>
            <w:shd w:val="clear" w:color="auto" w:fill="auto"/>
          </w:tcPr>
          <w:p w14:paraId="219766F6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4855B133" w14:textId="4B82E216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50,698</w:t>
            </w:r>
          </w:p>
        </w:tc>
      </w:tr>
      <w:tr w:rsidR="00F93A70" w:rsidRPr="000405AA" w14:paraId="622DACD6" w14:textId="77777777" w:rsidTr="007003D6">
        <w:tc>
          <w:tcPr>
            <w:tcW w:w="2274" w:type="pct"/>
            <w:shd w:val="clear" w:color="auto" w:fill="auto"/>
          </w:tcPr>
          <w:p w14:paraId="1BDF13AF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02D77F" w14:textId="3C2B412B" w:rsidR="00F93A70" w:rsidRPr="000405AA" w:rsidRDefault="003967D1" w:rsidP="00F93A70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384,66</w:t>
            </w:r>
            <w:r w:rsidR="00C64AB1"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0" w:type="pct"/>
            <w:shd w:val="clear" w:color="auto" w:fill="auto"/>
          </w:tcPr>
          <w:p w14:paraId="00120273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F4AB0D" w14:textId="7B40F8F4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451,767</w:t>
            </w:r>
          </w:p>
        </w:tc>
        <w:tc>
          <w:tcPr>
            <w:tcW w:w="150" w:type="pct"/>
            <w:shd w:val="clear" w:color="auto" w:fill="auto"/>
          </w:tcPr>
          <w:p w14:paraId="3E52F12F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FB68ED" w14:textId="2FE3F8E7" w:rsidR="00F93A70" w:rsidRPr="000405AA" w:rsidRDefault="003967D1" w:rsidP="00F93A70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4,028</w:t>
            </w:r>
          </w:p>
        </w:tc>
        <w:tc>
          <w:tcPr>
            <w:tcW w:w="150" w:type="pct"/>
            <w:shd w:val="clear" w:color="auto" w:fill="auto"/>
          </w:tcPr>
          <w:p w14:paraId="5DF4FF32" w14:textId="77777777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EF1CB9" w14:textId="5EC698CF" w:rsidR="00F93A70" w:rsidRPr="000405AA" w:rsidRDefault="00F93A70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53,058</w:t>
            </w:r>
          </w:p>
        </w:tc>
      </w:tr>
    </w:tbl>
    <w:p w14:paraId="0D4C8076" w14:textId="77777777" w:rsidR="007003D6" w:rsidRPr="000405AA" w:rsidRDefault="007003D6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C10F636" w14:textId="089BDC97" w:rsidR="003268A5" w:rsidRPr="000405AA" w:rsidRDefault="00030560" w:rsidP="00556E8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405AA">
        <w:rPr>
          <w:rFonts w:asciiTheme="majorBidi" w:hAnsiTheme="majorBidi" w:cstheme="majorBidi" w:hint="cs"/>
          <w:spacing w:val="-4"/>
          <w:sz w:val="30"/>
          <w:szCs w:val="30"/>
          <w:cs/>
        </w:rPr>
        <w:t>ก</w:t>
      </w:r>
      <w:r w:rsidR="000B6320" w:rsidRPr="000405AA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ลุ่มบริษัทมีสัญญาการสนันสนุนทางการตลาดกับบริษัทในประเทศ </w:t>
      </w:r>
      <w:r w:rsidR="000B6320" w:rsidRPr="000405AA">
        <w:rPr>
          <w:rFonts w:asciiTheme="majorBidi" w:hAnsiTheme="majorBidi" w:cstheme="majorBidi"/>
          <w:spacing w:val="-4"/>
          <w:sz w:val="30"/>
          <w:szCs w:val="30"/>
        </w:rPr>
        <w:t xml:space="preserve">2 </w:t>
      </w:r>
      <w:r w:rsidR="000B6320" w:rsidRPr="000405AA">
        <w:rPr>
          <w:rFonts w:asciiTheme="majorBidi" w:hAnsiTheme="majorBidi" w:cstheme="majorBidi"/>
          <w:spacing w:val="-4"/>
          <w:sz w:val="30"/>
          <w:szCs w:val="30"/>
          <w:cs/>
        </w:rPr>
        <w:t>แห่ง เพื่อส่งเสริมและจัดจำหน่ายผลิตภัณฑ์</w:t>
      </w:r>
      <w:r w:rsidR="000B6320" w:rsidRPr="000405AA">
        <w:rPr>
          <w:rFonts w:asciiTheme="majorBidi" w:hAnsiTheme="majorBidi" w:cstheme="majorBidi"/>
          <w:spacing w:val="-4"/>
          <w:sz w:val="30"/>
          <w:szCs w:val="30"/>
          <w:cs/>
        </w:rPr>
        <w:br/>
        <w:t xml:space="preserve">บางประเภทของบริษัทดังกล่าวภายในสถานประกอบการของกลุ่มบริษัทและแฟรนไชส์ซี โดยมีระยะเวลาตั้งแต่วันที่ </w:t>
      </w:r>
      <w:r w:rsidR="000B6320" w:rsidRPr="000405AA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="000B6320" w:rsidRPr="000405AA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0B6320" w:rsidRPr="000405A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กรกฎาคม </w:t>
      </w:r>
      <w:r w:rsidR="000B6320" w:rsidRPr="000405AA">
        <w:rPr>
          <w:rFonts w:asciiTheme="majorBidi" w:hAnsiTheme="majorBidi" w:cstheme="majorBidi"/>
          <w:spacing w:val="-4"/>
          <w:sz w:val="30"/>
          <w:szCs w:val="30"/>
        </w:rPr>
        <w:t>2562</w:t>
      </w:r>
      <w:r w:rsidR="000B6320" w:rsidRPr="000405A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ถึงวันที่ </w:t>
      </w:r>
      <w:r w:rsidR="000B6320" w:rsidRPr="000405AA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0B6320" w:rsidRPr="000405A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0B6320" w:rsidRPr="000405AA">
        <w:rPr>
          <w:rFonts w:asciiTheme="majorBidi" w:hAnsiTheme="majorBidi" w:cstheme="majorBidi"/>
          <w:spacing w:val="-4"/>
          <w:sz w:val="30"/>
          <w:szCs w:val="30"/>
        </w:rPr>
        <w:t>2567</w:t>
      </w:r>
      <w:r w:rsidR="000B6320" w:rsidRPr="000405AA">
        <w:rPr>
          <w:rFonts w:asciiTheme="majorBidi" w:hAnsiTheme="majorBidi" w:cstheme="majorBidi"/>
          <w:spacing w:val="-4"/>
          <w:sz w:val="30"/>
          <w:szCs w:val="30"/>
          <w:cs/>
        </w:rPr>
        <w:t xml:space="preserve"> ในการนี้ กลุ่มบริษัทผูกพันที่จะต้องจัดทำกิจกรรมส่งเสริมทางการตลาดและป</w:t>
      </w:r>
      <w:r w:rsidR="000B6320" w:rsidRPr="000405AA">
        <w:rPr>
          <w:rFonts w:asciiTheme="majorBidi" w:hAnsiTheme="majorBidi" w:cstheme="majorBidi" w:hint="cs"/>
          <w:spacing w:val="-4"/>
          <w:sz w:val="30"/>
          <w:szCs w:val="30"/>
          <w:cs/>
        </w:rPr>
        <w:t>ฏิ</w:t>
      </w:r>
      <w:r w:rsidR="000B6320" w:rsidRPr="000405AA">
        <w:rPr>
          <w:rFonts w:asciiTheme="majorBidi" w:hAnsiTheme="majorBidi" w:cstheme="majorBidi"/>
          <w:spacing w:val="-4"/>
          <w:sz w:val="30"/>
          <w:szCs w:val="30"/>
          <w:cs/>
        </w:rPr>
        <w:t>บัติตามเงื่อนไขต่าง ๆ ที่กำหนดไว้ในสัญญา</w:t>
      </w:r>
    </w:p>
    <w:p w14:paraId="65F6AD9C" w14:textId="77777777" w:rsidR="0068393C" w:rsidRPr="000405AA" w:rsidRDefault="0068393C" w:rsidP="00683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D6F3756" w14:textId="4738B7F9" w:rsidR="0068393C" w:rsidRPr="000405AA" w:rsidRDefault="0068393C" w:rsidP="00683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405AA">
        <w:rPr>
          <w:rFonts w:ascii="Angsana New" w:hAnsi="Angsana New" w:hint="cs"/>
          <w:i/>
          <w:iCs/>
          <w:sz w:val="30"/>
          <w:szCs w:val="30"/>
          <w:cs/>
        </w:rPr>
        <w:t>สัญญาแต่งตั้งผู้จัดจำหน่าย</w:t>
      </w:r>
    </w:p>
    <w:p w14:paraId="1EAABC81" w14:textId="77777777" w:rsidR="0068393C" w:rsidRPr="000405AA" w:rsidRDefault="0068393C" w:rsidP="00683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70E67AC" w14:textId="7D421970" w:rsidR="0068393C" w:rsidRPr="000405AA" w:rsidRDefault="006719E5" w:rsidP="00683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0405AA">
        <w:rPr>
          <w:rFonts w:ascii="Angsana New" w:hAnsi="Angsana New"/>
          <w:sz w:val="30"/>
          <w:szCs w:val="30"/>
        </w:rPr>
        <w:t xml:space="preserve">18 </w:t>
      </w:r>
      <w:r w:rsidRPr="000405AA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0405AA">
        <w:rPr>
          <w:rFonts w:ascii="Angsana New" w:hAnsi="Angsana New"/>
          <w:sz w:val="30"/>
          <w:szCs w:val="30"/>
        </w:rPr>
        <w:t xml:space="preserve">2565 </w:t>
      </w:r>
      <w:r w:rsidR="0068393C" w:rsidRPr="000405AA">
        <w:rPr>
          <w:rFonts w:ascii="Angsana New" w:hAnsi="Angsana New" w:hint="cs"/>
          <w:sz w:val="30"/>
          <w:szCs w:val="30"/>
          <w:cs/>
        </w:rPr>
        <w:t>บริษัทย่อยแห่งหนึ่งได้ทำสัญญาแต่งตั้งผู้จัดจำหน่ายกับบริษัท</w:t>
      </w:r>
      <w:r w:rsidRPr="000405AA">
        <w:rPr>
          <w:rFonts w:ascii="Angsana New" w:hAnsi="Angsana New" w:hint="cs"/>
          <w:sz w:val="30"/>
          <w:szCs w:val="30"/>
          <w:cs/>
        </w:rPr>
        <w:t>ในประเทศ</w:t>
      </w:r>
      <w:r w:rsidR="0068393C" w:rsidRPr="000405AA">
        <w:rPr>
          <w:rFonts w:ascii="Angsana New" w:hAnsi="Angsana New" w:hint="cs"/>
          <w:sz w:val="30"/>
          <w:szCs w:val="30"/>
          <w:cs/>
        </w:rPr>
        <w:t>แห่งหนึ่ง ให้เป็นผู้จัดจำหน่ายและกระจายสินค้าของบริษัท เพื่อเพิ่มช่องทางการจำหน่าย</w:t>
      </w:r>
      <w:r w:rsidRPr="000405AA">
        <w:rPr>
          <w:rFonts w:ascii="Angsana New" w:hAnsi="Angsana New" w:hint="cs"/>
          <w:sz w:val="30"/>
          <w:szCs w:val="30"/>
          <w:cs/>
        </w:rPr>
        <w:t xml:space="preserve">ต่าง ๆ ภายใต้การดูแลของบริษัทดังกล่าว </w:t>
      </w:r>
      <w:r w:rsidR="0068393C" w:rsidRPr="000405AA">
        <w:rPr>
          <w:rFonts w:ascii="Angsana New" w:hAnsi="Angsana New" w:hint="cs"/>
          <w:sz w:val="30"/>
          <w:szCs w:val="30"/>
          <w:cs/>
        </w:rPr>
        <w:t>โดยมีระยะเวลาตั้งแต่</w:t>
      </w:r>
      <w:r w:rsidRPr="000405AA">
        <w:rPr>
          <w:rFonts w:ascii="Angsana New" w:hAnsi="Angsana New" w:hint="cs"/>
          <w:sz w:val="30"/>
          <w:szCs w:val="30"/>
          <w:cs/>
        </w:rPr>
        <w:t>วันที่</w:t>
      </w:r>
      <w:r w:rsidR="0068393C" w:rsidRPr="000405AA">
        <w:rPr>
          <w:rFonts w:ascii="Angsana New" w:hAnsi="Angsana New" w:hint="cs"/>
          <w:sz w:val="30"/>
          <w:szCs w:val="30"/>
          <w:cs/>
        </w:rPr>
        <w:t xml:space="preserve"> </w:t>
      </w:r>
      <w:r w:rsidR="0068393C" w:rsidRPr="000405AA">
        <w:rPr>
          <w:rFonts w:ascii="Angsana New" w:hAnsi="Angsana New"/>
          <w:sz w:val="30"/>
          <w:szCs w:val="30"/>
        </w:rPr>
        <w:t xml:space="preserve">1 </w:t>
      </w:r>
      <w:r w:rsidR="0068393C" w:rsidRPr="000405AA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68393C" w:rsidRPr="000405AA">
        <w:rPr>
          <w:rFonts w:ascii="Angsana New" w:hAnsi="Angsana New"/>
          <w:sz w:val="30"/>
          <w:szCs w:val="30"/>
        </w:rPr>
        <w:t xml:space="preserve">2565 </w:t>
      </w:r>
      <w:r w:rsidR="0068393C" w:rsidRPr="000405AA">
        <w:rPr>
          <w:rFonts w:ascii="Angsana New" w:hAnsi="Angsana New" w:hint="cs"/>
          <w:sz w:val="30"/>
          <w:szCs w:val="30"/>
          <w:cs/>
        </w:rPr>
        <w:t>ถึง</w:t>
      </w:r>
      <w:r w:rsidRPr="000405AA">
        <w:rPr>
          <w:rFonts w:ascii="Angsana New" w:hAnsi="Angsana New" w:hint="cs"/>
          <w:sz w:val="30"/>
          <w:szCs w:val="30"/>
          <w:cs/>
        </w:rPr>
        <w:t>วันที่</w:t>
      </w:r>
      <w:r w:rsidR="0068393C" w:rsidRPr="000405AA">
        <w:rPr>
          <w:rFonts w:ascii="Angsana New" w:hAnsi="Angsana New" w:hint="cs"/>
          <w:sz w:val="30"/>
          <w:szCs w:val="30"/>
          <w:cs/>
        </w:rPr>
        <w:t xml:space="preserve"> </w:t>
      </w:r>
      <w:r w:rsidR="0068393C" w:rsidRPr="000405AA">
        <w:rPr>
          <w:rFonts w:ascii="Angsana New" w:hAnsi="Angsana New"/>
          <w:sz w:val="30"/>
          <w:szCs w:val="30"/>
        </w:rPr>
        <w:t xml:space="preserve">31 </w:t>
      </w:r>
      <w:r w:rsidR="0068393C" w:rsidRPr="000405AA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68393C" w:rsidRPr="000405AA">
        <w:rPr>
          <w:rFonts w:ascii="Angsana New" w:hAnsi="Angsana New"/>
          <w:sz w:val="30"/>
          <w:szCs w:val="30"/>
        </w:rPr>
        <w:t>2568</w:t>
      </w:r>
    </w:p>
    <w:p w14:paraId="1EABFDEA" w14:textId="77777777" w:rsidR="0068393C" w:rsidRPr="000405AA" w:rsidRDefault="0068393C" w:rsidP="00683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1C265A2" w14:textId="5562BC2D" w:rsidR="008D01D2" w:rsidRPr="000405AA" w:rsidRDefault="008D01D2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0405AA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DEF20F5" w14:textId="77777777" w:rsidR="003A589B" w:rsidRPr="000405AA" w:rsidRDefault="003A589B" w:rsidP="00E72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A5033EE" w14:textId="77777777" w:rsidR="005A3E5E" w:rsidRDefault="005A3E5E" w:rsidP="005A3E5E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 เมื่อวันที่ </w:t>
      </w:r>
      <w:r>
        <w:rPr>
          <w:rFonts w:ascii="Angsana New" w:hAnsi="Angsana New"/>
          <w:sz w:val="30"/>
          <w:szCs w:val="30"/>
        </w:rPr>
        <w:t xml:space="preserve">24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 xml:space="preserve">คณะกรรมการมีมติอนุมัติให้บริษัท 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สไปซ์ ซินเนอร์จี้ จำกัด </w:t>
      </w:r>
      <w:r>
        <w:rPr>
          <w:rFonts w:ascii="Angsana New" w:hAnsi="Angsana New"/>
          <w:sz w:val="30"/>
          <w:szCs w:val="30"/>
        </w:rPr>
        <w:t xml:space="preserve">(“SYN”) </w:t>
      </w:r>
      <w:r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ซึ่งเป็นบริษัทย่อยของบริษัทเข้าลงทุนในบริษัท คิง มารีน ฟู้ดส์ จำกัด (</w:t>
      </w:r>
      <w:r>
        <w:rPr>
          <w:rFonts w:ascii="Angsana New" w:hAnsi="Angsana New"/>
          <w:sz w:val="30"/>
          <w:szCs w:val="30"/>
        </w:rPr>
        <w:t xml:space="preserve">“KMF”) </w:t>
      </w:r>
      <w:r>
        <w:rPr>
          <w:rFonts w:ascii="Angsana New" w:hAnsi="Angsana New" w:hint="cs"/>
          <w:sz w:val="30"/>
          <w:szCs w:val="30"/>
          <w:cs/>
        </w:rPr>
        <w:t xml:space="preserve">ซึ่งประกอบธุรกิจเป็นผู้จำหน่ายและค้าส่งอาหารทะเลแช่แข็งสำหรับใช้ในร้านอาหารญี่ปุ่นและร้านอาหารทั่วไป จำนวน </w:t>
      </w:r>
      <w:r>
        <w:rPr>
          <w:rFonts w:ascii="Angsana New" w:hAnsi="Angsana New"/>
          <w:sz w:val="30"/>
          <w:szCs w:val="30"/>
        </w:rPr>
        <w:t xml:space="preserve">25,500 </w:t>
      </w:r>
      <w:r>
        <w:rPr>
          <w:rFonts w:ascii="Angsana New" w:hAnsi="Angsana New" w:hint="cs"/>
          <w:sz w:val="30"/>
          <w:szCs w:val="30"/>
          <w:cs/>
        </w:rPr>
        <w:t xml:space="preserve">หุ้น คิดเป็นมูลค่า </w:t>
      </w:r>
      <w:r>
        <w:rPr>
          <w:rFonts w:ascii="Angsana New" w:hAnsi="Angsana New"/>
          <w:sz w:val="30"/>
          <w:szCs w:val="30"/>
        </w:rPr>
        <w:t xml:space="preserve">72.1 </w:t>
      </w:r>
      <w:r>
        <w:rPr>
          <w:rFonts w:ascii="Angsana New" w:hAnsi="Angsana New" w:hint="cs"/>
          <w:sz w:val="30"/>
          <w:szCs w:val="30"/>
          <w:cs/>
        </w:rPr>
        <w:t xml:space="preserve">ล้านบาท ซึ่งคิดเป็นสัดส่วนร้อยละ </w:t>
      </w:r>
      <w:r>
        <w:rPr>
          <w:rFonts w:ascii="Angsana New" w:hAnsi="Angsana New"/>
          <w:sz w:val="30"/>
          <w:szCs w:val="30"/>
        </w:rPr>
        <w:t xml:space="preserve">51 </w:t>
      </w:r>
      <w:r>
        <w:rPr>
          <w:rFonts w:ascii="Angsana New" w:hAnsi="Angsana New" w:hint="cs"/>
          <w:sz w:val="30"/>
          <w:szCs w:val="30"/>
          <w:cs/>
        </w:rPr>
        <w:t xml:space="preserve">ของทุนจดทะเบียน ทั้งนี้บริษัทยังอยู่ระหว่างการดำเนินการและคาดว่าจะแล้วเสร็จภายในไตรมาส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/>
          <w:sz w:val="30"/>
          <w:szCs w:val="30"/>
        </w:rPr>
        <w:t xml:space="preserve"> 2565</w:t>
      </w:r>
    </w:p>
    <w:p w14:paraId="0612536B" w14:textId="0816EC58" w:rsidR="003A589B" w:rsidRPr="005A3E5E" w:rsidRDefault="003A589B" w:rsidP="003D2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3EC9BE2" w14:textId="77777777" w:rsidR="002B121E" w:rsidRPr="000405AA" w:rsidRDefault="002B121E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724E2E7" w14:textId="0C858AB7" w:rsidR="00315CD8" w:rsidRPr="008D01D2" w:rsidRDefault="00315CD8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sectPr w:rsidR="00315CD8" w:rsidRPr="008D01D2" w:rsidSect="002E0336"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7C6A05" w14:textId="77777777" w:rsidR="0028034B" w:rsidRDefault="0028034B" w:rsidP="004956B4">
      <w:r>
        <w:separator/>
      </w:r>
    </w:p>
  </w:endnote>
  <w:endnote w:type="continuationSeparator" w:id="0">
    <w:p w14:paraId="2675C56E" w14:textId="77777777" w:rsidR="0028034B" w:rsidRDefault="0028034B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ACC5CC" w14:textId="77777777" w:rsidR="00567A06" w:rsidRDefault="00567A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96BCC4" w14:textId="77777777" w:rsidR="0028034B" w:rsidRPr="00B206C0" w:rsidRDefault="0028034B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color w:val="000000" w:themeColor="text1"/>
        <w:sz w:val="30"/>
        <w:szCs w:val="30"/>
      </w:rPr>
    </w:pP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begin"/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instrText xml:space="preserve"> PAGE   \* MERGEFORMAT </w:instrText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separate"/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t>2</w:t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end"/>
    </w:r>
  </w:p>
  <w:p w14:paraId="79D49E24" w14:textId="77777777" w:rsidR="0028034B" w:rsidRPr="001977BE" w:rsidRDefault="0028034B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D57C2A" w14:textId="77777777" w:rsidR="00567A06" w:rsidRDefault="00567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4649AF" w14:textId="77777777" w:rsidR="0028034B" w:rsidRDefault="0028034B" w:rsidP="004956B4">
      <w:r>
        <w:separator/>
      </w:r>
    </w:p>
  </w:footnote>
  <w:footnote w:type="continuationSeparator" w:id="0">
    <w:p w14:paraId="5F21A6A2" w14:textId="77777777" w:rsidR="0028034B" w:rsidRDefault="0028034B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7A65B7" w14:textId="77777777" w:rsidR="00567A06" w:rsidRDefault="00567A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65B45B" w14:textId="77777777" w:rsidR="0028034B" w:rsidRDefault="0028034B" w:rsidP="009B062F">
    <w:pPr>
      <w:pStyle w:val="acctmainheading"/>
      <w:tabs>
        <w:tab w:val="left" w:pos="90"/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19C4D0B7" w14:textId="77777777" w:rsidR="0028034B" w:rsidRPr="00401060" w:rsidRDefault="0028034B" w:rsidP="009B062F">
    <w:pPr>
      <w:pStyle w:val="acctmainheading"/>
      <w:tabs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</w:t>
    </w:r>
  </w:p>
  <w:p w14:paraId="2E87C52A" w14:textId="53633F0A" w:rsidR="0028034B" w:rsidRPr="0064776F" w:rsidRDefault="0028034B" w:rsidP="009B062F">
    <w:pPr>
      <w:pStyle w:val="acctmainheading"/>
      <w:tabs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  <w:cs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>ปี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สิ้นสุดวันที่ </w:t>
    </w:r>
    <w:r w:rsidRPr="0075684A">
      <w:rPr>
        <w:rFonts w:ascii="Angsana New" w:hAnsi="Angsana New"/>
        <w:bCs/>
        <w:iCs/>
        <w:sz w:val="32"/>
        <w:szCs w:val="32"/>
        <w:lang w:bidi="th-TH"/>
      </w:rPr>
      <w:t>3</w:t>
    </w:r>
    <w:r>
      <w:rPr>
        <w:rFonts w:ascii="Angsana New" w:hAnsi="Angsana New"/>
        <w:bCs/>
        <w:iCs/>
        <w:sz w:val="32"/>
        <w:szCs w:val="32"/>
        <w:lang w:val="en-US" w:bidi="th-TH"/>
      </w:rPr>
      <w:t>1</w:t>
    </w:r>
    <w:r w:rsidRPr="0075684A">
      <w:rPr>
        <w:rFonts w:ascii="Angsana New" w:hAnsi="Angsana New"/>
        <w:bCs/>
        <w:i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Cs/>
        <w:i/>
        <w:sz w:val="32"/>
        <w:szCs w:val="32"/>
        <w:cs/>
        <w:lang w:val="en-US" w:bidi="th-TH"/>
      </w:rPr>
      <w:t>ธันวาคม</w:t>
    </w:r>
    <w:r w:rsidRPr="006C08FD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 </w:t>
    </w:r>
    <w:r w:rsidRPr="00401060">
      <w:rPr>
        <w:rFonts w:ascii="Angsana New" w:hAnsi="Angsana New"/>
        <w:bCs/>
        <w:iCs/>
        <w:sz w:val="32"/>
        <w:szCs w:val="32"/>
        <w:lang w:bidi="th-TH"/>
      </w:rPr>
      <w:t>256</w:t>
    </w:r>
    <w:r>
      <w:rPr>
        <w:rFonts w:ascii="Angsana New" w:hAnsi="Angsana New"/>
        <w:bCs/>
        <w:iCs/>
        <w:sz w:val="32"/>
        <w:szCs w:val="32"/>
        <w:lang w:bidi="th-TH"/>
      </w:rPr>
      <w:t>4</w:t>
    </w:r>
  </w:p>
  <w:p w14:paraId="29A39714" w14:textId="77777777" w:rsidR="0028034B" w:rsidRPr="00133A03" w:rsidRDefault="0028034B" w:rsidP="006C6664">
    <w:pPr>
      <w:pStyle w:val="acctmainheading"/>
      <w:spacing w:after="0" w:line="240" w:lineRule="auto"/>
      <w:ind w:left="450"/>
      <w:rPr>
        <w:rFonts w:ascii="Angsana New" w:hAnsi="Angsana New"/>
        <w:bCs/>
        <w:i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F175FE" w14:textId="77777777" w:rsidR="00567A06" w:rsidRDefault="00567A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44C475" w14:textId="77777777" w:rsidR="0028034B" w:rsidRDefault="0028034B" w:rsidP="009B062F">
    <w:pPr>
      <w:pStyle w:val="acctmainheading"/>
      <w:tabs>
        <w:tab w:val="left" w:pos="90"/>
        <w:tab w:val="left" w:pos="450"/>
      </w:tabs>
      <w:spacing w:after="0" w:line="240" w:lineRule="auto"/>
      <w:ind w:left="450" w:firstLine="9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7831AA58" w14:textId="77777777" w:rsidR="0028034B" w:rsidRPr="00401060" w:rsidRDefault="0028034B" w:rsidP="009B062F">
    <w:pPr>
      <w:pStyle w:val="acctmainheading"/>
      <w:tabs>
        <w:tab w:val="left" w:pos="450"/>
      </w:tabs>
      <w:spacing w:after="0" w:line="240" w:lineRule="auto"/>
      <w:ind w:left="450" w:firstLine="90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</w:t>
    </w:r>
  </w:p>
  <w:p w14:paraId="2460FD1D" w14:textId="77777777" w:rsidR="0028034B" w:rsidRPr="0064776F" w:rsidRDefault="0028034B" w:rsidP="009B062F">
    <w:pPr>
      <w:pStyle w:val="acctmainheading"/>
      <w:tabs>
        <w:tab w:val="left" w:pos="450"/>
      </w:tabs>
      <w:spacing w:after="0" w:line="240" w:lineRule="auto"/>
      <w:ind w:left="450" w:firstLine="90"/>
      <w:rPr>
        <w:rFonts w:ascii="Angsana New" w:hAnsi="Angsana New"/>
        <w:bCs/>
        <w:i/>
        <w:sz w:val="32"/>
        <w:szCs w:val="32"/>
        <w:cs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>ปี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สิ้นสุดวันที่ </w:t>
    </w:r>
    <w:r w:rsidRPr="0075684A">
      <w:rPr>
        <w:rFonts w:ascii="Angsana New" w:hAnsi="Angsana New"/>
        <w:bCs/>
        <w:iCs/>
        <w:sz w:val="32"/>
        <w:szCs w:val="32"/>
        <w:lang w:bidi="th-TH"/>
      </w:rPr>
      <w:t>3</w:t>
    </w:r>
    <w:r>
      <w:rPr>
        <w:rFonts w:ascii="Angsana New" w:hAnsi="Angsana New"/>
        <w:bCs/>
        <w:iCs/>
        <w:sz w:val="32"/>
        <w:szCs w:val="32"/>
        <w:lang w:val="en-US" w:bidi="th-TH"/>
      </w:rPr>
      <w:t>1</w:t>
    </w:r>
    <w:r w:rsidRPr="0075684A">
      <w:rPr>
        <w:rFonts w:ascii="Angsana New" w:hAnsi="Angsana New"/>
        <w:bCs/>
        <w:i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Cs/>
        <w:i/>
        <w:sz w:val="32"/>
        <w:szCs w:val="32"/>
        <w:cs/>
        <w:lang w:val="en-US" w:bidi="th-TH"/>
      </w:rPr>
      <w:t>ธันวาคม</w:t>
    </w:r>
    <w:r w:rsidRPr="006C08FD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 </w:t>
    </w:r>
    <w:r w:rsidRPr="00401060">
      <w:rPr>
        <w:rFonts w:ascii="Angsana New" w:hAnsi="Angsana New"/>
        <w:bCs/>
        <w:iCs/>
        <w:sz w:val="32"/>
        <w:szCs w:val="32"/>
        <w:lang w:bidi="th-TH"/>
      </w:rPr>
      <w:t>256</w:t>
    </w:r>
    <w:r>
      <w:rPr>
        <w:rFonts w:ascii="Angsana New" w:hAnsi="Angsana New"/>
        <w:bCs/>
        <w:iCs/>
        <w:sz w:val="32"/>
        <w:szCs w:val="32"/>
        <w:lang w:bidi="th-TH"/>
      </w:rPr>
      <w:t>4</w:t>
    </w:r>
  </w:p>
  <w:p w14:paraId="37DB00DA" w14:textId="77777777" w:rsidR="0028034B" w:rsidRPr="00133A03" w:rsidRDefault="0028034B" w:rsidP="006C6664">
    <w:pPr>
      <w:pStyle w:val="acctmainheading"/>
      <w:spacing w:after="0" w:line="240" w:lineRule="auto"/>
      <w:ind w:left="450"/>
      <w:rPr>
        <w:rFonts w:ascii="Angsana New" w:hAnsi="Angsana New"/>
        <w:bCs/>
        <w:i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25817D" w14:textId="77777777" w:rsidR="0028034B" w:rsidRDefault="0028034B" w:rsidP="009B062F">
    <w:pPr>
      <w:pStyle w:val="acctmainheading"/>
      <w:tabs>
        <w:tab w:val="left" w:pos="90"/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63E56D01" w14:textId="77777777" w:rsidR="0028034B" w:rsidRPr="00401060" w:rsidRDefault="0028034B" w:rsidP="009B062F">
    <w:pPr>
      <w:pStyle w:val="acctmainheading"/>
      <w:tabs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</w:t>
    </w:r>
  </w:p>
  <w:p w14:paraId="73939BF9" w14:textId="77777777" w:rsidR="0028034B" w:rsidRPr="0064776F" w:rsidRDefault="0028034B" w:rsidP="009B062F">
    <w:pPr>
      <w:pStyle w:val="acctmainheading"/>
      <w:tabs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  <w:cs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>ปี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สิ้นสุดวันที่ </w:t>
    </w:r>
    <w:r w:rsidRPr="0075684A">
      <w:rPr>
        <w:rFonts w:ascii="Angsana New" w:hAnsi="Angsana New"/>
        <w:bCs/>
        <w:iCs/>
        <w:sz w:val="32"/>
        <w:szCs w:val="32"/>
        <w:lang w:bidi="th-TH"/>
      </w:rPr>
      <w:t>3</w:t>
    </w:r>
    <w:r>
      <w:rPr>
        <w:rFonts w:ascii="Angsana New" w:hAnsi="Angsana New"/>
        <w:bCs/>
        <w:iCs/>
        <w:sz w:val="32"/>
        <w:szCs w:val="32"/>
        <w:lang w:val="en-US" w:bidi="th-TH"/>
      </w:rPr>
      <w:t>1</w:t>
    </w:r>
    <w:r w:rsidRPr="0075684A">
      <w:rPr>
        <w:rFonts w:ascii="Angsana New" w:hAnsi="Angsana New"/>
        <w:bCs/>
        <w:i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Cs/>
        <w:i/>
        <w:sz w:val="32"/>
        <w:szCs w:val="32"/>
        <w:cs/>
        <w:lang w:val="en-US" w:bidi="th-TH"/>
      </w:rPr>
      <w:t>ธันวาคม</w:t>
    </w:r>
    <w:r w:rsidRPr="006C08FD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 </w:t>
    </w:r>
    <w:r w:rsidRPr="00401060">
      <w:rPr>
        <w:rFonts w:ascii="Angsana New" w:hAnsi="Angsana New"/>
        <w:bCs/>
        <w:iCs/>
        <w:sz w:val="32"/>
        <w:szCs w:val="32"/>
        <w:lang w:bidi="th-TH"/>
      </w:rPr>
      <w:t>256</w:t>
    </w:r>
    <w:r>
      <w:rPr>
        <w:rFonts w:ascii="Angsana New" w:hAnsi="Angsana New"/>
        <w:bCs/>
        <w:iCs/>
        <w:sz w:val="32"/>
        <w:szCs w:val="32"/>
        <w:lang w:bidi="th-TH"/>
      </w:rPr>
      <w:t>4</w:t>
    </w:r>
  </w:p>
  <w:p w14:paraId="00D38CC8" w14:textId="77777777" w:rsidR="0028034B" w:rsidRPr="00133A03" w:rsidRDefault="0028034B" w:rsidP="006C6664">
    <w:pPr>
      <w:pStyle w:val="acctmainheading"/>
      <w:spacing w:after="0" w:line="240" w:lineRule="auto"/>
      <w:ind w:left="450"/>
      <w:rPr>
        <w:rFonts w:ascii="Angsana New" w:hAnsi="Angsana New"/>
        <w:bCs/>
        <w:i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92D0368"/>
    <w:multiLevelType w:val="hybridMultilevel"/>
    <w:tmpl w:val="FF062D78"/>
    <w:lvl w:ilvl="0" w:tplc="A5040A08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10A31C5"/>
    <w:multiLevelType w:val="hybridMultilevel"/>
    <w:tmpl w:val="374A9C02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93C84D2">
      <w:start w:val="1"/>
      <w:numFmt w:val="thaiLetters"/>
      <w:lvlText w:val="(%2)"/>
      <w:lvlJc w:val="left"/>
      <w:pPr>
        <w:ind w:left="1440" w:hanging="360"/>
      </w:pPr>
      <w:rPr>
        <w:rFonts w:hint="default"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45029BF"/>
    <w:multiLevelType w:val="hybridMultilevel"/>
    <w:tmpl w:val="D21CFA7E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3EF6C758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28E75C6"/>
    <w:multiLevelType w:val="hybridMultilevel"/>
    <w:tmpl w:val="D21CFA7E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3EF6C758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17"/>
  </w:num>
  <w:num w:numId="10">
    <w:abstractNumId w:val="12"/>
  </w:num>
  <w:num w:numId="11">
    <w:abstractNumId w:val="20"/>
  </w:num>
  <w:num w:numId="12">
    <w:abstractNumId w:val="18"/>
  </w:num>
  <w:num w:numId="13">
    <w:abstractNumId w:val="21"/>
  </w:num>
  <w:num w:numId="14">
    <w:abstractNumId w:val="9"/>
  </w:num>
  <w:num w:numId="15">
    <w:abstractNumId w:val="19"/>
  </w:num>
  <w:num w:numId="16">
    <w:abstractNumId w:val="8"/>
  </w:num>
  <w:num w:numId="17">
    <w:abstractNumId w:val="11"/>
  </w:num>
  <w:num w:numId="18">
    <w:abstractNumId w:val="22"/>
  </w:num>
  <w:num w:numId="19">
    <w:abstractNumId w:val="16"/>
  </w:num>
  <w:num w:numId="20">
    <w:abstractNumId w:val="15"/>
  </w:num>
  <w:num w:numId="21">
    <w:abstractNumId w:val="10"/>
  </w:num>
  <w:num w:numId="22">
    <w:abstractNumId w:val="14"/>
  </w:num>
  <w:num w:numId="23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6588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4E"/>
    <w:rsid w:val="0000084C"/>
    <w:rsid w:val="00000FBB"/>
    <w:rsid w:val="000016FE"/>
    <w:rsid w:val="00001843"/>
    <w:rsid w:val="000018BC"/>
    <w:rsid w:val="000019C7"/>
    <w:rsid w:val="00001C58"/>
    <w:rsid w:val="00001FA3"/>
    <w:rsid w:val="0000222D"/>
    <w:rsid w:val="0000230D"/>
    <w:rsid w:val="00002354"/>
    <w:rsid w:val="00002426"/>
    <w:rsid w:val="00002658"/>
    <w:rsid w:val="00002802"/>
    <w:rsid w:val="00003142"/>
    <w:rsid w:val="000031E5"/>
    <w:rsid w:val="000033BE"/>
    <w:rsid w:val="00003415"/>
    <w:rsid w:val="000036A4"/>
    <w:rsid w:val="00003DB1"/>
    <w:rsid w:val="00004E9C"/>
    <w:rsid w:val="000051B6"/>
    <w:rsid w:val="00005614"/>
    <w:rsid w:val="00005A60"/>
    <w:rsid w:val="00005AAF"/>
    <w:rsid w:val="00005B2E"/>
    <w:rsid w:val="00005F6B"/>
    <w:rsid w:val="000061F6"/>
    <w:rsid w:val="00006302"/>
    <w:rsid w:val="00006328"/>
    <w:rsid w:val="000063AA"/>
    <w:rsid w:val="00006761"/>
    <w:rsid w:val="00006BA5"/>
    <w:rsid w:val="00006BC9"/>
    <w:rsid w:val="00006D92"/>
    <w:rsid w:val="00006FA5"/>
    <w:rsid w:val="00007CC1"/>
    <w:rsid w:val="00007CC8"/>
    <w:rsid w:val="00010129"/>
    <w:rsid w:val="00010447"/>
    <w:rsid w:val="000105D0"/>
    <w:rsid w:val="000105EE"/>
    <w:rsid w:val="000106EF"/>
    <w:rsid w:val="00010EB4"/>
    <w:rsid w:val="00010EF7"/>
    <w:rsid w:val="00011154"/>
    <w:rsid w:val="0001130D"/>
    <w:rsid w:val="0001195F"/>
    <w:rsid w:val="0001239A"/>
    <w:rsid w:val="000123C5"/>
    <w:rsid w:val="00012584"/>
    <w:rsid w:val="000126DC"/>
    <w:rsid w:val="00012704"/>
    <w:rsid w:val="00012E31"/>
    <w:rsid w:val="00012F7A"/>
    <w:rsid w:val="000130DA"/>
    <w:rsid w:val="00013662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89D"/>
    <w:rsid w:val="00015625"/>
    <w:rsid w:val="00015878"/>
    <w:rsid w:val="00015D44"/>
    <w:rsid w:val="00015E94"/>
    <w:rsid w:val="00015F6E"/>
    <w:rsid w:val="00015F76"/>
    <w:rsid w:val="0001632B"/>
    <w:rsid w:val="000163BF"/>
    <w:rsid w:val="000165FD"/>
    <w:rsid w:val="0001678E"/>
    <w:rsid w:val="00016812"/>
    <w:rsid w:val="0001698E"/>
    <w:rsid w:val="00016AF6"/>
    <w:rsid w:val="00016CE3"/>
    <w:rsid w:val="00017171"/>
    <w:rsid w:val="00017B6E"/>
    <w:rsid w:val="00017E99"/>
    <w:rsid w:val="00017FF8"/>
    <w:rsid w:val="000200C4"/>
    <w:rsid w:val="00020479"/>
    <w:rsid w:val="00020B82"/>
    <w:rsid w:val="00020D82"/>
    <w:rsid w:val="00020EFA"/>
    <w:rsid w:val="00020FC5"/>
    <w:rsid w:val="000216F4"/>
    <w:rsid w:val="00021A27"/>
    <w:rsid w:val="00021DE7"/>
    <w:rsid w:val="00022033"/>
    <w:rsid w:val="00022050"/>
    <w:rsid w:val="0002225D"/>
    <w:rsid w:val="00022579"/>
    <w:rsid w:val="000225F0"/>
    <w:rsid w:val="0002260E"/>
    <w:rsid w:val="00022679"/>
    <w:rsid w:val="00022865"/>
    <w:rsid w:val="00022951"/>
    <w:rsid w:val="00022B18"/>
    <w:rsid w:val="00023491"/>
    <w:rsid w:val="00023DC4"/>
    <w:rsid w:val="00023E11"/>
    <w:rsid w:val="00024246"/>
    <w:rsid w:val="000243E7"/>
    <w:rsid w:val="0002445A"/>
    <w:rsid w:val="0002466E"/>
    <w:rsid w:val="00024846"/>
    <w:rsid w:val="000248DE"/>
    <w:rsid w:val="00024CCA"/>
    <w:rsid w:val="00024FE7"/>
    <w:rsid w:val="000250A9"/>
    <w:rsid w:val="00025594"/>
    <w:rsid w:val="000256D4"/>
    <w:rsid w:val="00025798"/>
    <w:rsid w:val="0002589B"/>
    <w:rsid w:val="00025CDE"/>
    <w:rsid w:val="00025EF4"/>
    <w:rsid w:val="0002671B"/>
    <w:rsid w:val="00027000"/>
    <w:rsid w:val="000275FA"/>
    <w:rsid w:val="00027F26"/>
    <w:rsid w:val="00027FA7"/>
    <w:rsid w:val="000303E1"/>
    <w:rsid w:val="00030496"/>
    <w:rsid w:val="00030560"/>
    <w:rsid w:val="000305C9"/>
    <w:rsid w:val="0003064B"/>
    <w:rsid w:val="00030D42"/>
    <w:rsid w:val="00030F9A"/>
    <w:rsid w:val="00030FAF"/>
    <w:rsid w:val="0003104C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C4A"/>
    <w:rsid w:val="00032D78"/>
    <w:rsid w:val="000330C8"/>
    <w:rsid w:val="000334A8"/>
    <w:rsid w:val="000335E0"/>
    <w:rsid w:val="00033677"/>
    <w:rsid w:val="00033753"/>
    <w:rsid w:val="00033863"/>
    <w:rsid w:val="000339B8"/>
    <w:rsid w:val="00033A24"/>
    <w:rsid w:val="00033A26"/>
    <w:rsid w:val="00033DE5"/>
    <w:rsid w:val="00034174"/>
    <w:rsid w:val="0003434C"/>
    <w:rsid w:val="000344CE"/>
    <w:rsid w:val="0003482C"/>
    <w:rsid w:val="000348FE"/>
    <w:rsid w:val="00034BAD"/>
    <w:rsid w:val="00034C75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EF9"/>
    <w:rsid w:val="00037047"/>
    <w:rsid w:val="00037564"/>
    <w:rsid w:val="00037B04"/>
    <w:rsid w:val="00037BD9"/>
    <w:rsid w:val="00040081"/>
    <w:rsid w:val="00040571"/>
    <w:rsid w:val="000405AA"/>
    <w:rsid w:val="00040649"/>
    <w:rsid w:val="00040C3B"/>
    <w:rsid w:val="00041055"/>
    <w:rsid w:val="000410F1"/>
    <w:rsid w:val="00041371"/>
    <w:rsid w:val="000417A1"/>
    <w:rsid w:val="000419C0"/>
    <w:rsid w:val="00041AE0"/>
    <w:rsid w:val="000422B0"/>
    <w:rsid w:val="00042427"/>
    <w:rsid w:val="00042454"/>
    <w:rsid w:val="0004266D"/>
    <w:rsid w:val="00042B24"/>
    <w:rsid w:val="00042B76"/>
    <w:rsid w:val="00042CA8"/>
    <w:rsid w:val="00042CEB"/>
    <w:rsid w:val="00043415"/>
    <w:rsid w:val="00043578"/>
    <w:rsid w:val="00043728"/>
    <w:rsid w:val="00043984"/>
    <w:rsid w:val="0004420A"/>
    <w:rsid w:val="00044405"/>
    <w:rsid w:val="00044B66"/>
    <w:rsid w:val="00044C2B"/>
    <w:rsid w:val="00044DCE"/>
    <w:rsid w:val="00044E11"/>
    <w:rsid w:val="00045003"/>
    <w:rsid w:val="00045621"/>
    <w:rsid w:val="000456B5"/>
    <w:rsid w:val="00045816"/>
    <w:rsid w:val="000458F3"/>
    <w:rsid w:val="00045BF4"/>
    <w:rsid w:val="00045CD6"/>
    <w:rsid w:val="00045E2D"/>
    <w:rsid w:val="0004685C"/>
    <w:rsid w:val="000468EF"/>
    <w:rsid w:val="00046BE4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479F3"/>
    <w:rsid w:val="00050156"/>
    <w:rsid w:val="000502A1"/>
    <w:rsid w:val="000502EB"/>
    <w:rsid w:val="00050965"/>
    <w:rsid w:val="0005098D"/>
    <w:rsid w:val="00050EE5"/>
    <w:rsid w:val="000512D8"/>
    <w:rsid w:val="0005160C"/>
    <w:rsid w:val="00051636"/>
    <w:rsid w:val="00051B10"/>
    <w:rsid w:val="00051D12"/>
    <w:rsid w:val="0005210B"/>
    <w:rsid w:val="000527C7"/>
    <w:rsid w:val="00052B57"/>
    <w:rsid w:val="00052DEF"/>
    <w:rsid w:val="00052E8F"/>
    <w:rsid w:val="000535E3"/>
    <w:rsid w:val="00053B2B"/>
    <w:rsid w:val="00053DBC"/>
    <w:rsid w:val="00053DF9"/>
    <w:rsid w:val="0005469B"/>
    <w:rsid w:val="00054B89"/>
    <w:rsid w:val="00055231"/>
    <w:rsid w:val="000554B7"/>
    <w:rsid w:val="0005580F"/>
    <w:rsid w:val="0005591B"/>
    <w:rsid w:val="00055960"/>
    <w:rsid w:val="000559FD"/>
    <w:rsid w:val="00055D1B"/>
    <w:rsid w:val="00055D63"/>
    <w:rsid w:val="0005649A"/>
    <w:rsid w:val="00056791"/>
    <w:rsid w:val="0005696D"/>
    <w:rsid w:val="00056C68"/>
    <w:rsid w:val="00056E0A"/>
    <w:rsid w:val="0005704C"/>
    <w:rsid w:val="000571A7"/>
    <w:rsid w:val="000574DA"/>
    <w:rsid w:val="0005756F"/>
    <w:rsid w:val="0005772F"/>
    <w:rsid w:val="00057763"/>
    <w:rsid w:val="000578AA"/>
    <w:rsid w:val="000578B0"/>
    <w:rsid w:val="000579A7"/>
    <w:rsid w:val="000579AE"/>
    <w:rsid w:val="0006002E"/>
    <w:rsid w:val="00060646"/>
    <w:rsid w:val="00060795"/>
    <w:rsid w:val="000609F7"/>
    <w:rsid w:val="00060C2A"/>
    <w:rsid w:val="00060C8F"/>
    <w:rsid w:val="00060CDF"/>
    <w:rsid w:val="00060D24"/>
    <w:rsid w:val="00061278"/>
    <w:rsid w:val="00061340"/>
    <w:rsid w:val="0006147E"/>
    <w:rsid w:val="00061489"/>
    <w:rsid w:val="00061891"/>
    <w:rsid w:val="00061B08"/>
    <w:rsid w:val="00061C4E"/>
    <w:rsid w:val="00061D4A"/>
    <w:rsid w:val="00061E76"/>
    <w:rsid w:val="00061FF7"/>
    <w:rsid w:val="000621E2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730"/>
    <w:rsid w:val="000638C0"/>
    <w:rsid w:val="00063BB9"/>
    <w:rsid w:val="00063FA4"/>
    <w:rsid w:val="000640DB"/>
    <w:rsid w:val="00064381"/>
    <w:rsid w:val="0006453B"/>
    <w:rsid w:val="0006460C"/>
    <w:rsid w:val="000646A7"/>
    <w:rsid w:val="000648A6"/>
    <w:rsid w:val="00064E76"/>
    <w:rsid w:val="00065060"/>
    <w:rsid w:val="000652A3"/>
    <w:rsid w:val="00065308"/>
    <w:rsid w:val="000656E1"/>
    <w:rsid w:val="00065874"/>
    <w:rsid w:val="00065A87"/>
    <w:rsid w:val="00065AA1"/>
    <w:rsid w:val="00065AD3"/>
    <w:rsid w:val="00065C80"/>
    <w:rsid w:val="00065F0A"/>
    <w:rsid w:val="00066111"/>
    <w:rsid w:val="00066342"/>
    <w:rsid w:val="00066700"/>
    <w:rsid w:val="00066854"/>
    <w:rsid w:val="000668A7"/>
    <w:rsid w:val="00066DB1"/>
    <w:rsid w:val="00066E95"/>
    <w:rsid w:val="00067887"/>
    <w:rsid w:val="00067CD0"/>
    <w:rsid w:val="00067D22"/>
    <w:rsid w:val="00067F3B"/>
    <w:rsid w:val="000700F1"/>
    <w:rsid w:val="000702F6"/>
    <w:rsid w:val="00070BDA"/>
    <w:rsid w:val="00070D7A"/>
    <w:rsid w:val="00070FC4"/>
    <w:rsid w:val="000710A9"/>
    <w:rsid w:val="000710D1"/>
    <w:rsid w:val="0007112A"/>
    <w:rsid w:val="00071380"/>
    <w:rsid w:val="00071746"/>
    <w:rsid w:val="000721D1"/>
    <w:rsid w:val="00072369"/>
    <w:rsid w:val="0007262C"/>
    <w:rsid w:val="000726A8"/>
    <w:rsid w:val="000727AC"/>
    <w:rsid w:val="000730CF"/>
    <w:rsid w:val="000730D4"/>
    <w:rsid w:val="000731EF"/>
    <w:rsid w:val="0007345D"/>
    <w:rsid w:val="000735BE"/>
    <w:rsid w:val="0007390B"/>
    <w:rsid w:val="00073A03"/>
    <w:rsid w:val="00073DB7"/>
    <w:rsid w:val="00073F45"/>
    <w:rsid w:val="000744FA"/>
    <w:rsid w:val="00074605"/>
    <w:rsid w:val="00074C63"/>
    <w:rsid w:val="0007509B"/>
    <w:rsid w:val="000750F5"/>
    <w:rsid w:val="000751B4"/>
    <w:rsid w:val="00075228"/>
    <w:rsid w:val="00075246"/>
    <w:rsid w:val="000754D3"/>
    <w:rsid w:val="00075699"/>
    <w:rsid w:val="000758F0"/>
    <w:rsid w:val="000759E5"/>
    <w:rsid w:val="00075A10"/>
    <w:rsid w:val="00075ACD"/>
    <w:rsid w:val="00075D0D"/>
    <w:rsid w:val="00075DD5"/>
    <w:rsid w:val="00076119"/>
    <w:rsid w:val="0007623F"/>
    <w:rsid w:val="00076434"/>
    <w:rsid w:val="0007659C"/>
    <w:rsid w:val="00076B0B"/>
    <w:rsid w:val="00077652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00"/>
    <w:rsid w:val="00080F9A"/>
    <w:rsid w:val="0008111C"/>
    <w:rsid w:val="00081C88"/>
    <w:rsid w:val="00081E56"/>
    <w:rsid w:val="00082065"/>
    <w:rsid w:val="00082414"/>
    <w:rsid w:val="00082626"/>
    <w:rsid w:val="00082891"/>
    <w:rsid w:val="000828C3"/>
    <w:rsid w:val="000829DF"/>
    <w:rsid w:val="00082DA6"/>
    <w:rsid w:val="00082DD5"/>
    <w:rsid w:val="00082F02"/>
    <w:rsid w:val="0008356D"/>
    <w:rsid w:val="00083A87"/>
    <w:rsid w:val="00083CBB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AD4"/>
    <w:rsid w:val="00085AFA"/>
    <w:rsid w:val="00085D26"/>
    <w:rsid w:val="00085EE5"/>
    <w:rsid w:val="000862E7"/>
    <w:rsid w:val="00086413"/>
    <w:rsid w:val="00086D12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C2A"/>
    <w:rsid w:val="00090C7E"/>
    <w:rsid w:val="00090CF7"/>
    <w:rsid w:val="00090D2D"/>
    <w:rsid w:val="00090FC8"/>
    <w:rsid w:val="0009187F"/>
    <w:rsid w:val="00091991"/>
    <w:rsid w:val="00091A56"/>
    <w:rsid w:val="00091B12"/>
    <w:rsid w:val="00091B76"/>
    <w:rsid w:val="00091C53"/>
    <w:rsid w:val="00092337"/>
    <w:rsid w:val="00092559"/>
    <w:rsid w:val="000927F7"/>
    <w:rsid w:val="000928B2"/>
    <w:rsid w:val="00092977"/>
    <w:rsid w:val="00092B62"/>
    <w:rsid w:val="00092CC7"/>
    <w:rsid w:val="00092D1C"/>
    <w:rsid w:val="00093030"/>
    <w:rsid w:val="000931EA"/>
    <w:rsid w:val="000932A9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7E1"/>
    <w:rsid w:val="00094B4C"/>
    <w:rsid w:val="00094BB9"/>
    <w:rsid w:val="00094C94"/>
    <w:rsid w:val="00094D6E"/>
    <w:rsid w:val="00094DE2"/>
    <w:rsid w:val="00095878"/>
    <w:rsid w:val="00095B01"/>
    <w:rsid w:val="00095D99"/>
    <w:rsid w:val="00095E0D"/>
    <w:rsid w:val="00095E3F"/>
    <w:rsid w:val="00096008"/>
    <w:rsid w:val="0009618A"/>
    <w:rsid w:val="0009636F"/>
    <w:rsid w:val="00096788"/>
    <w:rsid w:val="00096AD8"/>
    <w:rsid w:val="00096B30"/>
    <w:rsid w:val="00096EE2"/>
    <w:rsid w:val="00096EF9"/>
    <w:rsid w:val="000973C7"/>
    <w:rsid w:val="0009756E"/>
    <w:rsid w:val="000978F0"/>
    <w:rsid w:val="000979B3"/>
    <w:rsid w:val="00097ACD"/>
    <w:rsid w:val="00097B75"/>
    <w:rsid w:val="00097C69"/>
    <w:rsid w:val="00097C78"/>
    <w:rsid w:val="00097D16"/>
    <w:rsid w:val="00097EF5"/>
    <w:rsid w:val="000A0BD9"/>
    <w:rsid w:val="000A0C5A"/>
    <w:rsid w:val="000A0F01"/>
    <w:rsid w:val="000A0FB1"/>
    <w:rsid w:val="000A1017"/>
    <w:rsid w:val="000A10B0"/>
    <w:rsid w:val="000A149B"/>
    <w:rsid w:val="000A1725"/>
    <w:rsid w:val="000A1762"/>
    <w:rsid w:val="000A17D2"/>
    <w:rsid w:val="000A1D5D"/>
    <w:rsid w:val="000A23C1"/>
    <w:rsid w:val="000A24DF"/>
    <w:rsid w:val="000A2877"/>
    <w:rsid w:val="000A29B0"/>
    <w:rsid w:val="000A2DD1"/>
    <w:rsid w:val="000A304A"/>
    <w:rsid w:val="000A30B4"/>
    <w:rsid w:val="000A3282"/>
    <w:rsid w:val="000A343F"/>
    <w:rsid w:val="000A3536"/>
    <w:rsid w:val="000A3543"/>
    <w:rsid w:val="000A3557"/>
    <w:rsid w:val="000A3838"/>
    <w:rsid w:val="000A38D8"/>
    <w:rsid w:val="000A3A47"/>
    <w:rsid w:val="000A3C1A"/>
    <w:rsid w:val="000A3EE9"/>
    <w:rsid w:val="000A4212"/>
    <w:rsid w:val="000A4B14"/>
    <w:rsid w:val="000A4B9B"/>
    <w:rsid w:val="000A50DB"/>
    <w:rsid w:val="000A55AA"/>
    <w:rsid w:val="000A5694"/>
    <w:rsid w:val="000A58A5"/>
    <w:rsid w:val="000A60B7"/>
    <w:rsid w:val="000A654E"/>
    <w:rsid w:val="000A6C35"/>
    <w:rsid w:val="000A71A6"/>
    <w:rsid w:val="000A71CB"/>
    <w:rsid w:val="000A792C"/>
    <w:rsid w:val="000A7BD5"/>
    <w:rsid w:val="000A7F04"/>
    <w:rsid w:val="000B09D3"/>
    <w:rsid w:val="000B0D52"/>
    <w:rsid w:val="000B0E74"/>
    <w:rsid w:val="000B120C"/>
    <w:rsid w:val="000B125C"/>
    <w:rsid w:val="000B16B8"/>
    <w:rsid w:val="000B19B4"/>
    <w:rsid w:val="000B1A5A"/>
    <w:rsid w:val="000B1B44"/>
    <w:rsid w:val="000B2321"/>
    <w:rsid w:val="000B2336"/>
    <w:rsid w:val="000B249C"/>
    <w:rsid w:val="000B25B4"/>
    <w:rsid w:val="000B27F1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416E"/>
    <w:rsid w:val="000B4185"/>
    <w:rsid w:val="000B4884"/>
    <w:rsid w:val="000B4B5B"/>
    <w:rsid w:val="000B524C"/>
    <w:rsid w:val="000B5467"/>
    <w:rsid w:val="000B54C9"/>
    <w:rsid w:val="000B5728"/>
    <w:rsid w:val="000B5A34"/>
    <w:rsid w:val="000B5A73"/>
    <w:rsid w:val="000B5AEF"/>
    <w:rsid w:val="000B5B7F"/>
    <w:rsid w:val="000B5E7F"/>
    <w:rsid w:val="000B6320"/>
    <w:rsid w:val="000B64A9"/>
    <w:rsid w:val="000B6806"/>
    <w:rsid w:val="000B6951"/>
    <w:rsid w:val="000B6979"/>
    <w:rsid w:val="000B6AC4"/>
    <w:rsid w:val="000B6F51"/>
    <w:rsid w:val="000B6FD1"/>
    <w:rsid w:val="000B7297"/>
    <w:rsid w:val="000B73C2"/>
    <w:rsid w:val="000B7671"/>
    <w:rsid w:val="000B771A"/>
    <w:rsid w:val="000B78AD"/>
    <w:rsid w:val="000B7A60"/>
    <w:rsid w:val="000B7E25"/>
    <w:rsid w:val="000C005A"/>
    <w:rsid w:val="000C008C"/>
    <w:rsid w:val="000C025A"/>
    <w:rsid w:val="000C080D"/>
    <w:rsid w:val="000C08F0"/>
    <w:rsid w:val="000C0946"/>
    <w:rsid w:val="000C0A43"/>
    <w:rsid w:val="000C0D65"/>
    <w:rsid w:val="000C0E05"/>
    <w:rsid w:val="000C0F6A"/>
    <w:rsid w:val="000C16F4"/>
    <w:rsid w:val="000C18A5"/>
    <w:rsid w:val="000C197C"/>
    <w:rsid w:val="000C1A58"/>
    <w:rsid w:val="000C1CA6"/>
    <w:rsid w:val="000C1F03"/>
    <w:rsid w:val="000C2301"/>
    <w:rsid w:val="000C24A2"/>
    <w:rsid w:val="000C24A6"/>
    <w:rsid w:val="000C37F2"/>
    <w:rsid w:val="000C3E39"/>
    <w:rsid w:val="000C3F67"/>
    <w:rsid w:val="000C3FBC"/>
    <w:rsid w:val="000C3FEC"/>
    <w:rsid w:val="000C406D"/>
    <w:rsid w:val="000C4567"/>
    <w:rsid w:val="000C467A"/>
    <w:rsid w:val="000C46A7"/>
    <w:rsid w:val="000C4BB4"/>
    <w:rsid w:val="000C4EB3"/>
    <w:rsid w:val="000C5102"/>
    <w:rsid w:val="000C5183"/>
    <w:rsid w:val="000C5951"/>
    <w:rsid w:val="000C59A3"/>
    <w:rsid w:val="000C5EC2"/>
    <w:rsid w:val="000C5EC4"/>
    <w:rsid w:val="000C60B2"/>
    <w:rsid w:val="000C62AE"/>
    <w:rsid w:val="000C63D1"/>
    <w:rsid w:val="000C6493"/>
    <w:rsid w:val="000C6709"/>
    <w:rsid w:val="000C6B0B"/>
    <w:rsid w:val="000C6D34"/>
    <w:rsid w:val="000C6DD7"/>
    <w:rsid w:val="000C779B"/>
    <w:rsid w:val="000C7B4E"/>
    <w:rsid w:val="000C7F39"/>
    <w:rsid w:val="000D0005"/>
    <w:rsid w:val="000D0127"/>
    <w:rsid w:val="000D02D5"/>
    <w:rsid w:val="000D0581"/>
    <w:rsid w:val="000D0718"/>
    <w:rsid w:val="000D0918"/>
    <w:rsid w:val="000D0AD2"/>
    <w:rsid w:val="000D0C2D"/>
    <w:rsid w:val="000D0CE4"/>
    <w:rsid w:val="000D0D91"/>
    <w:rsid w:val="000D0DE4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7C1"/>
    <w:rsid w:val="000D2878"/>
    <w:rsid w:val="000D2BA5"/>
    <w:rsid w:val="000D2BD1"/>
    <w:rsid w:val="000D2C0C"/>
    <w:rsid w:val="000D2DC1"/>
    <w:rsid w:val="000D2DE6"/>
    <w:rsid w:val="000D306C"/>
    <w:rsid w:val="000D325A"/>
    <w:rsid w:val="000D3437"/>
    <w:rsid w:val="000D376B"/>
    <w:rsid w:val="000D3A0F"/>
    <w:rsid w:val="000D3AC7"/>
    <w:rsid w:val="000D3D45"/>
    <w:rsid w:val="000D41FB"/>
    <w:rsid w:val="000D43A7"/>
    <w:rsid w:val="000D44ED"/>
    <w:rsid w:val="000D49FE"/>
    <w:rsid w:val="000D4D7C"/>
    <w:rsid w:val="000D4FC6"/>
    <w:rsid w:val="000D5118"/>
    <w:rsid w:val="000D55E2"/>
    <w:rsid w:val="000D5600"/>
    <w:rsid w:val="000D5F44"/>
    <w:rsid w:val="000D6288"/>
    <w:rsid w:val="000D64D9"/>
    <w:rsid w:val="000D673D"/>
    <w:rsid w:val="000D682A"/>
    <w:rsid w:val="000D6C4F"/>
    <w:rsid w:val="000D765D"/>
    <w:rsid w:val="000D76F3"/>
    <w:rsid w:val="000D79DC"/>
    <w:rsid w:val="000D7CF5"/>
    <w:rsid w:val="000D7E9B"/>
    <w:rsid w:val="000E0033"/>
    <w:rsid w:val="000E04A6"/>
    <w:rsid w:val="000E07CD"/>
    <w:rsid w:val="000E085C"/>
    <w:rsid w:val="000E0949"/>
    <w:rsid w:val="000E0BFC"/>
    <w:rsid w:val="000E0F39"/>
    <w:rsid w:val="000E156C"/>
    <w:rsid w:val="000E1C8B"/>
    <w:rsid w:val="000E1E54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533"/>
    <w:rsid w:val="000E382A"/>
    <w:rsid w:val="000E3CC0"/>
    <w:rsid w:val="000E3D92"/>
    <w:rsid w:val="000E4011"/>
    <w:rsid w:val="000E4088"/>
    <w:rsid w:val="000E43A9"/>
    <w:rsid w:val="000E44F6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62B1"/>
    <w:rsid w:val="000E66E6"/>
    <w:rsid w:val="000E6A8C"/>
    <w:rsid w:val="000E6CEA"/>
    <w:rsid w:val="000E6F6D"/>
    <w:rsid w:val="000E705E"/>
    <w:rsid w:val="000E719D"/>
    <w:rsid w:val="000E74E0"/>
    <w:rsid w:val="000E7D0A"/>
    <w:rsid w:val="000E7DFA"/>
    <w:rsid w:val="000E7E01"/>
    <w:rsid w:val="000E7E13"/>
    <w:rsid w:val="000F0073"/>
    <w:rsid w:val="000F00CE"/>
    <w:rsid w:val="000F014E"/>
    <w:rsid w:val="000F0702"/>
    <w:rsid w:val="000F0926"/>
    <w:rsid w:val="000F0A2E"/>
    <w:rsid w:val="000F0A39"/>
    <w:rsid w:val="000F0C0E"/>
    <w:rsid w:val="000F0D9B"/>
    <w:rsid w:val="000F1525"/>
    <w:rsid w:val="000F1B02"/>
    <w:rsid w:val="000F1BE3"/>
    <w:rsid w:val="000F21C0"/>
    <w:rsid w:val="000F2307"/>
    <w:rsid w:val="000F23CE"/>
    <w:rsid w:val="000F2613"/>
    <w:rsid w:val="000F270F"/>
    <w:rsid w:val="000F27F3"/>
    <w:rsid w:val="000F2899"/>
    <w:rsid w:val="000F2CEF"/>
    <w:rsid w:val="000F2EEB"/>
    <w:rsid w:val="000F30D0"/>
    <w:rsid w:val="000F354B"/>
    <w:rsid w:val="000F368E"/>
    <w:rsid w:val="000F3952"/>
    <w:rsid w:val="000F3977"/>
    <w:rsid w:val="000F3AB2"/>
    <w:rsid w:val="000F3BF1"/>
    <w:rsid w:val="000F4328"/>
    <w:rsid w:val="000F4348"/>
    <w:rsid w:val="000F43E9"/>
    <w:rsid w:val="000F47ED"/>
    <w:rsid w:val="000F4D38"/>
    <w:rsid w:val="000F4D8A"/>
    <w:rsid w:val="000F52F6"/>
    <w:rsid w:val="000F5306"/>
    <w:rsid w:val="000F556F"/>
    <w:rsid w:val="000F574E"/>
    <w:rsid w:val="000F5A89"/>
    <w:rsid w:val="000F5B54"/>
    <w:rsid w:val="000F5C4C"/>
    <w:rsid w:val="000F6007"/>
    <w:rsid w:val="000F696F"/>
    <w:rsid w:val="000F699E"/>
    <w:rsid w:val="000F69E0"/>
    <w:rsid w:val="000F6C1C"/>
    <w:rsid w:val="000F6FD7"/>
    <w:rsid w:val="000F703B"/>
    <w:rsid w:val="000F7101"/>
    <w:rsid w:val="000F713A"/>
    <w:rsid w:val="000F72C9"/>
    <w:rsid w:val="000F72D6"/>
    <w:rsid w:val="000F7381"/>
    <w:rsid w:val="000F7866"/>
    <w:rsid w:val="000F7DAD"/>
    <w:rsid w:val="000F7DDA"/>
    <w:rsid w:val="000F7E8A"/>
    <w:rsid w:val="001001B8"/>
    <w:rsid w:val="0010035A"/>
    <w:rsid w:val="0010041A"/>
    <w:rsid w:val="00100CD1"/>
    <w:rsid w:val="00100F4E"/>
    <w:rsid w:val="00100F8D"/>
    <w:rsid w:val="0010143A"/>
    <w:rsid w:val="00101714"/>
    <w:rsid w:val="00101B2D"/>
    <w:rsid w:val="001024B3"/>
    <w:rsid w:val="00102940"/>
    <w:rsid w:val="00102C62"/>
    <w:rsid w:val="00102EFD"/>
    <w:rsid w:val="001034DB"/>
    <w:rsid w:val="00103A58"/>
    <w:rsid w:val="00103DE9"/>
    <w:rsid w:val="001040D6"/>
    <w:rsid w:val="001042A4"/>
    <w:rsid w:val="00104784"/>
    <w:rsid w:val="00104811"/>
    <w:rsid w:val="00104BCF"/>
    <w:rsid w:val="00104D03"/>
    <w:rsid w:val="00104ED3"/>
    <w:rsid w:val="00104FE0"/>
    <w:rsid w:val="001052EF"/>
    <w:rsid w:val="00105617"/>
    <w:rsid w:val="00105CB6"/>
    <w:rsid w:val="00106200"/>
    <w:rsid w:val="00106220"/>
    <w:rsid w:val="0010668E"/>
    <w:rsid w:val="00106D74"/>
    <w:rsid w:val="00106DAA"/>
    <w:rsid w:val="001070BD"/>
    <w:rsid w:val="0010714A"/>
    <w:rsid w:val="00107578"/>
    <w:rsid w:val="00107622"/>
    <w:rsid w:val="00107654"/>
    <w:rsid w:val="0010776E"/>
    <w:rsid w:val="001077C4"/>
    <w:rsid w:val="0010782D"/>
    <w:rsid w:val="00107915"/>
    <w:rsid w:val="00107BE3"/>
    <w:rsid w:val="001100FD"/>
    <w:rsid w:val="001101AE"/>
    <w:rsid w:val="0011040D"/>
    <w:rsid w:val="001105AA"/>
    <w:rsid w:val="00110837"/>
    <w:rsid w:val="00110A7F"/>
    <w:rsid w:val="00110B05"/>
    <w:rsid w:val="00110CB7"/>
    <w:rsid w:val="00110F97"/>
    <w:rsid w:val="001112E3"/>
    <w:rsid w:val="001113DB"/>
    <w:rsid w:val="001114D0"/>
    <w:rsid w:val="00111510"/>
    <w:rsid w:val="0011158C"/>
    <w:rsid w:val="00111913"/>
    <w:rsid w:val="00111939"/>
    <w:rsid w:val="00111ACA"/>
    <w:rsid w:val="00111C17"/>
    <w:rsid w:val="00112760"/>
    <w:rsid w:val="00112B36"/>
    <w:rsid w:val="00112B5A"/>
    <w:rsid w:val="00112B8A"/>
    <w:rsid w:val="00112FAA"/>
    <w:rsid w:val="001130F6"/>
    <w:rsid w:val="001132AD"/>
    <w:rsid w:val="0011336B"/>
    <w:rsid w:val="00113550"/>
    <w:rsid w:val="001136D4"/>
    <w:rsid w:val="001137B5"/>
    <w:rsid w:val="00113C18"/>
    <w:rsid w:val="001142BD"/>
    <w:rsid w:val="0011485F"/>
    <w:rsid w:val="00114BFB"/>
    <w:rsid w:val="00114DE9"/>
    <w:rsid w:val="0011507C"/>
    <w:rsid w:val="001151DC"/>
    <w:rsid w:val="00115442"/>
    <w:rsid w:val="001154BB"/>
    <w:rsid w:val="00115547"/>
    <w:rsid w:val="0011587D"/>
    <w:rsid w:val="00115AB2"/>
    <w:rsid w:val="00115C40"/>
    <w:rsid w:val="00115D25"/>
    <w:rsid w:val="00116002"/>
    <w:rsid w:val="0011630A"/>
    <w:rsid w:val="0011632B"/>
    <w:rsid w:val="001164DE"/>
    <w:rsid w:val="001166C7"/>
    <w:rsid w:val="001166D0"/>
    <w:rsid w:val="001168A9"/>
    <w:rsid w:val="00116C89"/>
    <w:rsid w:val="00116F12"/>
    <w:rsid w:val="00117532"/>
    <w:rsid w:val="00117776"/>
    <w:rsid w:val="00117FA8"/>
    <w:rsid w:val="00120126"/>
    <w:rsid w:val="0012012C"/>
    <w:rsid w:val="00120302"/>
    <w:rsid w:val="001203E0"/>
    <w:rsid w:val="0012052A"/>
    <w:rsid w:val="001205AB"/>
    <w:rsid w:val="00120735"/>
    <w:rsid w:val="0012079D"/>
    <w:rsid w:val="00120E1B"/>
    <w:rsid w:val="00121271"/>
    <w:rsid w:val="001214BA"/>
    <w:rsid w:val="001215B1"/>
    <w:rsid w:val="0012173E"/>
    <w:rsid w:val="00121778"/>
    <w:rsid w:val="001217A9"/>
    <w:rsid w:val="001219E9"/>
    <w:rsid w:val="00121B39"/>
    <w:rsid w:val="00121BC8"/>
    <w:rsid w:val="0012211F"/>
    <w:rsid w:val="0012244E"/>
    <w:rsid w:val="00122507"/>
    <w:rsid w:val="00122779"/>
    <w:rsid w:val="00122929"/>
    <w:rsid w:val="00122A78"/>
    <w:rsid w:val="00122D82"/>
    <w:rsid w:val="00122F2F"/>
    <w:rsid w:val="00122F95"/>
    <w:rsid w:val="0012340D"/>
    <w:rsid w:val="001236CE"/>
    <w:rsid w:val="001238B6"/>
    <w:rsid w:val="001238D2"/>
    <w:rsid w:val="001238EB"/>
    <w:rsid w:val="00123BEB"/>
    <w:rsid w:val="00124623"/>
    <w:rsid w:val="001249EF"/>
    <w:rsid w:val="00124B04"/>
    <w:rsid w:val="00124B84"/>
    <w:rsid w:val="00124DC6"/>
    <w:rsid w:val="00125041"/>
    <w:rsid w:val="00125080"/>
    <w:rsid w:val="001260AE"/>
    <w:rsid w:val="00126172"/>
    <w:rsid w:val="00126212"/>
    <w:rsid w:val="001263FB"/>
    <w:rsid w:val="0012642B"/>
    <w:rsid w:val="00126502"/>
    <w:rsid w:val="0012669B"/>
    <w:rsid w:val="001268F5"/>
    <w:rsid w:val="001268F8"/>
    <w:rsid w:val="00126B3A"/>
    <w:rsid w:val="00126BD2"/>
    <w:rsid w:val="00126C10"/>
    <w:rsid w:val="00126EBA"/>
    <w:rsid w:val="00126EF0"/>
    <w:rsid w:val="00127127"/>
    <w:rsid w:val="00127299"/>
    <w:rsid w:val="001272C6"/>
    <w:rsid w:val="00127763"/>
    <w:rsid w:val="00127BF8"/>
    <w:rsid w:val="00130215"/>
    <w:rsid w:val="00130948"/>
    <w:rsid w:val="00130EDE"/>
    <w:rsid w:val="00130F48"/>
    <w:rsid w:val="00131073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C4F"/>
    <w:rsid w:val="00131DA6"/>
    <w:rsid w:val="00131FB9"/>
    <w:rsid w:val="001320A1"/>
    <w:rsid w:val="00132190"/>
    <w:rsid w:val="0013248F"/>
    <w:rsid w:val="00132547"/>
    <w:rsid w:val="001329E7"/>
    <w:rsid w:val="00132BD6"/>
    <w:rsid w:val="00133C9C"/>
    <w:rsid w:val="00133DDC"/>
    <w:rsid w:val="0013404E"/>
    <w:rsid w:val="00134368"/>
    <w:rsid w:val="001348F6"/>
    <w:rsid w:val="00134BB8"/>
    <w:rsid w:val="00134BF4"/>
    <w:rsid w:val="00134C2A"/>
    <w:rsid w:val="00134CDB"/>
    <w:rsid w:val="00135313"/>
    <w:rsid w:val="0013533C"/>
    <w:rsid w:val="00135860"/>
    <w:rsid w:val="00135B82"/>
    <w:rsid w:val="00135ECD"/>
    <w:rsid w:val="00136712"/>
    <w:rsid w:val="0013678D"/>
    <w:rsid w:val="00136C1E"/>
    <w:rsid w:val="00136EEA"/>
    <w:rsid w:val="0013706F"/>
    <w:rsid w:val="00137538"/>
    <w:rsid w:val="001377A0"/>
    <w:rsid w:val="0013783B"/>
    <w:rsid w:val="00137AA6"/>
    <w:rsid w:val="00137D48"/>
    <w:rsid w:val="00137DA7"/>
    <w:rsid w:val="00137DEB"/>
    <w:rsid w:val="00137F08"/>
    <w:rsid w:val="00140677"/>
    <w:rsid w:val="00140A84"/>
    <w:rsid w:val="00140FB7"/>
    <w:rsid w:val="00141045"/>
    <w:rsid w:val="00141419"/>
    <w:rsid w:val="00141929"/>
    <w:rsid w:val="00142008"/>
    <w:rsid w:val="00142021"/>
    <w:rsid w:val="001424CA"/>
    <w:rsid w:val="00142999"/>
    <w:rsid w:val="00142CD3"/>
    <w:rsid w:val="00142F34"/>
    <w:rsid w:val="00142FD0"/>
    <w:rsid w:val="0014301D"/>
    <w:rsid w:val="001430D7"/>
    <w:rsid w:val="001433E3"/>
    <w:rsid w:val="001433FE"/>
    <w:rsid w:val="00143BB7"/>
    <w:rsid w:val="00143E2B"/>
    <w:rsid w:val="001440C3"/>
    <w:rsid w:val="001441E4"/>
    <w:rsid w:val="001444CD"/>
    <w:rsid w:val="00144880"/>
    <w:rsid w:val="00144A50"/>
    <w:rsid w:val="00144AF3"/>
    <w:rsid w:val="0014558A"/>
    <w:rsid w:val="00145838"/>
    <w:rsid w:val="00145916"/>
    <w:rsid w:val="00145918"/>
    <w:rsid w:val="00145A6B"/>
    <w:rsid w:val="00145BD5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603"/>
    <w:rsid w:val="001478FF"/>
    <w:rsid w:val="00147CAF"/>
    <w:rsid w:val="00147E55"/>
    <w:rsid w:val="001501D6"/>
    <w:rsid w:val="00150325"/>
    <w:rsid w:val="001503B8"/>
    <w:rsid w:val="00150483"/>
    <w:rsid w:val="00150619"/>
    <w:rsid w:val="0015072B"/>
    <w:rsid w:val="00150A2B"/>
    <w:rsid w:val="00150C9B"/>
    <w:rsid w:val="00150EFB"/>
    <w:rsid w:val="00150F1F"/>
    <w:rsid w:val="00150F74"/>
    <w:rsid w:val="00151027"/>
    <w:rsid w:val="001512E3"/>
    <w:rsid w:val="00151514"/>
    <w:rsid w:val="0015151F"/>
    <w:rsid w:val="00151987"/>
    <w:rsid w:val="00151B93"/>
    <w:rsid w:val="00151C80"/>
    <w:rsid w:val="00151DAA"/>
    <w:rsid w:val="0015253E"/>
    <w:rsid w:val="0015267B"/>
    <w:rsid w:val="001527C7"/>
    <w:rsid w:val="001528B5"/>
    <w:rsid w:val="00152959"/>
    <w:rsid w:val="001529E2"/>
    <w:rsid w:val="00152A30"/>
    <w:rsid w:val="00152B06"/>
    <w:rsid w:val="00152B69"/>
    <w:rsid w:val="00152D70"/>
    <w:rsid w:val="00153079"/>
    <w:rsid w:val="00153516"/>
    <w:rsid w:val="001535E8"/>
    <w:rsid w:val="00153D72"/>
    <w:rsid w:val="0015430C"/>
    <w:rsid w:val="0015435C"/>
    <w:rsid w:val="00154BC5"/>
    <w:rsid w:val="00154CC4"/>
    <w:rsid w:val="00154ECD"/>
    <w:rsid w:val="00154EDF"/>
    <w:rsid w:val="0015520F"/>
    <w:rsid w:val="0015525D"/>
    <w:rsid w:val="001552F7"/>
    <w:rsid w:val="00155411"/>
    <w:rsid w:val="00156022"/>
    <w:rsid w:val="001564DB"/>
    <w:rsid w:val="00156544"/>
    <w:rsid w:val="00156735"/>
    <w:rsid w:val="001567FB"/>
    <w:rsid w:val="00156CA4"/>
    <w:rsid w:val="00157052"/>
    <w:rsid w:val="0015712D"/>
    <w:rsid w:val="001577ED"/>
    <w:rsid w:val="0015793D"/>
    <w:rsid w:val="00157D7E"/>
    <w:rsid w:val="00157F8B"/>
    <w:rsid w:val="001604BB"/>
    <w:rsid w:val="0016063F"/>
    <w:rsid w:val="001607A4"/>
    <w:rsid w:val="00160B46"/>
    <w:rsid w:val="00160DEC"/>
    <w:rsid w:val="00160FCF"/>
    <w:rsid w:val="0016113B"/>
    <w:rsid w:val="001616CA"/>
    <w:rsid w:val="00161825"/>
    <w:rsid w:val="00161B03"/>
    <w:rsid w:val="00161D65"/>
    <w:rsid w:val="00161D71"/>
    <w:rsid w:val="0016208F"/>
    <w:rsid w:val="001620C9"/>
    <w:rsid w:val="00162181"/>
    <w:rsid w:val="001628CC"/>
    <w:rsid w:val="00162A36"/>
    <w:rsid w:val="00162B4A"/>
    <w:rsid w:val="00162E76"/>
    <w:rsid w:val="0016317E"/>
    <w:rsid w:val="0016327D"/>
    <w:rsid w:val="0016333F"/>
    <w:rsid w:val="00163556"/>
    <w:rsid w:val="00163769"/>
    <w:rsid w:val="00163875"/>
    <w:rsid w:val="001639EE"/>
    <w:rsid w:val="00163BAA"/>
    <w:rsid w:val="00163D10"/>
    <w:rsid w:val="00164733"/>
    <w:rsid w:val="001647D8"/>
    <w:rsid w:val="00164A67"/>
    <w:rsid w:val="0016514D"/>
    <w:rsid w:val="0016529D"/>
    <w:rsid w:val="00165427"/>
    <w:rsid w:val="00165472"/>
    <w:rsid w:val="001655E7"/>
    <w:rsid w:val="001656B3"/>
    <w:rsid w:val="00165AEB"/>
    <w:rsid w:val="00165B3A"/>
    <w:rsid w:val="00165B75"/>
    <w:rsid w:val="00165EDF"/>
    <w:rsid w:val="00165F49"/>
    <w:rsid w:val="001662BE"/>
    <w:rsid w:val="0016633B"/>
    <w:rsid w:val="00166676"/>
    <w:rsid w:val="0016677E"/>
    <w:rsid w:val="0016696C"/>
    <w:rsid w:val="001669CD"/>
    <w:rsid w:val="00166C2A"/>
    <w:rsid w:val="00166F19"/>
    <w:rsid w:val="00167029"/>
    <w:rsid w:val="0016711F"/>
    <w:rsid w:val="0016765F"/>
    <w:rsid w:val="00170243"/>
    <w:rsid w:val="00170430"/>
    <w:rsid w:val="00170686"/>
    <w:rsid w:val="001707BE"/>
    <w:rsid w:val="001707C5"/>
    <w:rsid w:val="001707E4"/>
    <w:rsid w:val="001709AB"/>
    <w:rsid w:val="00170F6D"/>
    <w:rsid w:val="00170FD5"/>
    <w:rsid w:val="00171249"/>
    <w:rsid w:val="001719C5"/>
    <w:rsid w:val="00171A52"/>
    <w:rsid w:val="00171A8A"/>
    <w:rsid w:val="00171D05"/>
    <w:rsid w:val="00171F54"/>
    <w:rsid w:val="001721C6"/>
    <w:rsid w:val="001721FE"/>
    <w:rsid w:val="0017252C"/>
    <w:rsid w:val="0017257A"/>
    <w:rsid w:val="001728EF"/>
    <w:rsid w:val="00172E04"/>
    <w:rsid w:val="00173137"/>
    <w:rsid w:val="001736E4"/>
    <w:rsid w:val="00173C57"/>
    <w:rsid w:val="00173CC6"/>
    <w:rsid w:val="00174035"/>
    <w:rsid w:val="0017408E"/>
    <w:rsid w:val="001741B9"/>
    <w:rsid w:val="00174294"/>
    <w:rsid w:val="001743B5"/>
    <w:rsid w:val="001744C1"/>
    <w:rsid w:val="00174B6E"/>
    <w:rsid w:val="00175025"/>
    <w:rsid w:val="001753CD"/>
    <w:rsid w:val="00175405"/>
    <w:rsid w:val="00175ED3"/>
    <w:rsid w:val="00175FDB"/>
    <w:rsid w:val="001762F1"/>
    <w:rsid w:val="00176384"/>
    <w:rsid w:val="001764AD"/>
    <w:rsid w:val="00176551"/>
    <w:rsid w:val="0017684A"/>
    <w:rsid w:val="00176A0D"/>
    <w:rsid w:val="001770C5"/>
    <w:rsid w:val="0017718F"/>
    <w:rsid w:val="001771C5"/>
    <w:rsid w:val="00177DA0"/>
    <w:rsid w:val="0018010C"/>
    <w:rsid w:val="00180433"/>
    <w:rsid w:val="001804CD"/>
    <w:rsid w:val="001808C6"/>
    <w:rsid w:val="00180901"/>
    <w:rsid w:val="00180F55"/>
    <w:rsid w:val="001812A4"/>
    <w:rsid w:val="001814B2"/>
    <w:rsid w:val="0018159A"/>
    <w:rsid w:val="00181957"/>
    <w:rsid w:val="0018227D"/>
    <w:rsid w:val="0018232A"/>
    <w:rsid w:val="001825B6"/>
    <w:rsid w:val="001829C5"/>
    <w:rsid w:val="00182D0C"/>
    <w:rsid w:val="00183031"/>
    <w:rsid w:val="0018304C"/>
    <w:rsid w:val="001833FE"/>
    <w:rsid w:val="001834B8"/>
    <w:rsid w:val="0018353C"/>
    <w:rsid w:val="001838EE"/>
    <w:rsid w:val="001838F4"/>
    <w:rsid w:val="00183C26"/>
    <w:rsid w:val="001840D8"/>
    <w:rsid w:val="001844A6"/>
    <w:rsid w:val="00184614"/>
    <w:rsid w:val="0018465B"/>
    <w:rsid w:val="00184834"/>
    <w:rsid w:val="0018486C"/>
    <w:rsid w:val="00184878"/>
    <w:rsid w:val="00184BD9"/>
    <w:rsid w:val="00185151"/>
    <w:rsid w:val="001853F3"/>
    <w:rsid w:val="001857A4"/>
    <w:rsid w:val="001858A5"/>
    <w:rsid w:val="00185BF1"/>
    <w:rsid w:val="00185FFA"/>
    <w:rsid w:val="001861E7"/>
    <w:rsid w:val="0018670A"/>
    <w:rsid w:val="00186ABE"/>
    <w:rsid w:val="00186BD3"/>
    <w:rsid w:val="00186E60"/>
    <w:rsid w:val="0018724F"/>
    <w:rsid w:val="001873BC"/>
    <w:rsid w:val="00187644"/>
    <w:rsid w:val="001879C2"/>
    <w:rsid w:val="001879C7"/>
    <w:rsid w:val="00187CB1"/>
    <w:rsid w:val="00187E8A"/>
    <w:rsid w:val="00187EED"/>
    <w:rsid w:val="00187F89"/>
    <w:rsid w:val="001902B8"/>
    <w:rsid w:val="00190454"/>
    <w:rsid w:val="001905A1"/>
    <w:rsid w:val="001909FF"/>
    <w:rsid w:val="00190C03"/>
    <w:rsid w:val="00190CBF"/>
    <w:rsid w:val="00190D1F"/>
    <w:rsid w:val="0019104E"/>
    <w:rsid w:val="001910B5"/>
    <w:rsid w:val="00191103"/>
    <w:rsid w:val="00191146"/>
    <w:rsid w:val="00191344"/>
    <w:rsid w:val="001914C6"/>
    <w:rsid w:val="0019155C"/>
    <w:rsid w:val="001916CC"/>
    <w:rsid w:val="00191720"/>
    <w:rsid w:val="001917B5"/>
    <w:rsid w:val="00191B63"/>
    <w:rsid w:val="00191D39"/>
    <w:rsid w:val="00192018"/>
    <w:rsid w:val="001921AD"/>
    <w:rsid w:val="0019231A"/>
    <w:rsid w:val="0019236A"/>
    <w:rsid w:val="001926A9"/>
    <w:rsid w:val="00192912"/>
    <w:rsid w:val="00192BE8"/>
    <w:rsid w:val="00192D47"/>
    <w:rsid w:val="00192FAF"/>
    <w:rsid w:val="00193172"/>
    <w:rsid w:val="00193AFF"/>
    <w:rsid w:val="00194308"/>
    <w:rsid w:val="0019458C"/>
    <w:rsid w:val="00194750"/>
    <w:rsid w:val="0019481E"/>
    <w:rsid w:val="00194947"/>
    <w:rsid w:val="00194AF0"/>
    <w:rsid w:val="00194BD3"/>
    <w:rsid w:val="00194BEA"/>
    <w:rsid w:val="0019597B"/>
    <w:rsid w:val="00195BEE"/>
    <w:rsid w:val="00195CBD"/>
    <w:rsid w:val="00195DD8"/>
    <w:rsid w:val="00195F8E"/>
    <w:rsid w:val="0019611C"/>
    <w:rsid w:val="001962CB"/>
    <w:rsid w:val="001965E7"/>
    <w:rsid w:val="00196AD6"/>
    <w:rsid w:val="00196B75"/>
    <w:rsid w:val="00196F01"/>
    <w:rsid w:val="00197024"/>
    <w:rsid w:val="001970F3"/>
    <w:rsid w:val="00197106"/>
    <w:rsid w:val="0019727A"/>
    <w:rsid w:val="00197450"/>
    <w:rsid w:val="00197628"/>
    <w:rsid w:val="00197698"/>
    <w:rsid w:val="00197745"/>
    <w:rsid w:val="001977BE"/>
    <w:rsid w:val="00197D4A"/>
    <w:rsid w:val="00197EC9"/>
    <w:rsid w:val="001A00B0"/>
    <w:rsid w:val="001A070E"/>
    <w:rsid w:val="001A0823"/>
    <w:rsid w:val="001A09B8"/>
    <w:rsid w:val="001A0E75"/>
    <w:rsid w:val="001A0F5B"/>
    <w:rsid w:val="001A1331"/>
    <w:rsid w:val="001A1518"/>
    <w:rsid w:val="001A1530"/>
    <w:rsid w:val="001A16E2"/>
    <w:rsid w:val="001A1912"/>
    <w:rsid w:val="001A1CA2"/>
    <w:rsid w:val="001A2216"/>
    <w:rsid w:val="001A243B"/>
    <w:rsid w:val="001A2744"/>
    <w:rsid w:val="001A2A76"/>
    <w:rsid w:val="001A2E9D"/>
    <w:rsid w:val="001A3142"/>
    <w:rsid w:val="001A31E3"/>
    <w:rsid w:val="001A3207"/>
    <w:rsid w:val="001A3234"/>
    <w:rsid w:val="001A3320"/>
    <w:rsid w:val="001A3808"/>
    <w:rsid w:val="001A395B"/>
    <w:rsid w:val="001A39BA"/>
    <w:rsid w:val="001A40B4"/>
    <w:rsid w:val="001A432C"/>
    <w:rsid w:val="001A480E"/>
    <w:rsid w:val="001A4A85"/>
    <w:rsid w:val="001A4F02"/>
    <w:rsid w:val="001A54B4"/>
    <w:rsid w:val="001A5590"/>
    <w:rsid w:val="001A5762"/>
    <w:rsid w:val="001A57BF"/>
    <w:rsid w:val="001A598A"/>
    <w:rsid w:val="001A5E47"/>
    <w:rsid w:val="001A60EA"/>
    <w:rsid w:val="001A6195"/>
    <w:rsid w:val="001A61F9"/>
    <w:rsid w:val="001A62F2"/>
    <w:rsid w:val="001A6542"/>
    <w:rsid w:val="001A6560"/>
    <w:rsid w:val="001A6DEF"/>
    <w:rsid w:val="001A721C"/>
    <w:rsid w:val="001A739C"/>
    <w:rsid w:val="001A73C5"/>
    <w:rsid w:val="001A7A14"/>
    <w:rsid w:val="001A7B2F"/>
    <w:rsid w:val="001A7BF3"/>
    <w:rsid w:val="001A7F6F"/>
    <w:rsid w:val="001B0207"/>
    <w:rsid w:val="001B03F3"/>
    <w:rsid w:val="001B0C4B"/>
    <w:rsid w:val="001B0C57"/>
    <w:rsid w:val="001B0DFB"/>
    <w:rsid w:val="001B0F39"/>
    <w:rsid w:val="001B1997"/>
    <w:rsid w:val="001B1A6E"/>
    <w:rsid w:val="001B1C98"/>
    <w:rsid w:val="001B1FD4"/>
    <w:rsid w:val="001B25A3"/>
    <w:rsid w:val="001B28B7"/>
    <w:rsid w:val="001B2A22"/>
    <w:rsid w:val="001B2A5E"/>
    <w:rsid w:val="001B2AEC"/>
    <w:rsid w:val="001B2DB4"/>
    <w:rsid w:val="001B301B"/>
    <w:rsid w:val="001B3ADC"/>
    <w:rsid w:val="001B3B3A"/>
    <w:rsid w:val="001B4117"/>
    <w:rsid w:val="001B41B5"/>
    <w:rsid w:val="001B4A59"/>
    <w:rsid w:val="001B4ADD"/>
    <w:rsid w:val="001B4C12"/>
    <w:rsid w:val="001B4C5E"/>
    <w:rsid w:val="001B55F2"/>
    <w:rsid w:val="001B577E"/>
    <w:rsid w:val="001B599F"/>
    <w:rsid w:val="001B5B22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B7772"/>
    <w:rsid w:val="001B7812"/>
    <w:rsid w:val="001C006E"/>
    <w:rsid w:val="001C00F1"/>
    <w:rsid w:val="001C0319"/>
    <w:rsid w:val="001C0700"/>
    <w:rsid w:val="001C093C"/>
    <w:rsid w:val="001C0CA7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7C"/>
    <w:rsid w:val="001C1A88"/>
    <w:rsid w:val="001C1C30"/>
    <w:rsid w:val="001C1CEC"/>
    <w:rsid w:val="001C22EC"/>
    <w:rsid w:val="001C29B9"/>
    <w:rsid w:val="001C29C5"/>
    <w:rsid w:val="001C2D2F"/>
    <w:rsid w:val="001C2DDA"/>
    <w:rsid w:val="001C33D6"/>
    <w:rsid w:val="001C33DF"/>
    <w:rsid w:val="001C3442"/>
    <w:rsid w:val="001C37BE"/>
    <w:rsid w:val="001C383B"/>
    <w:rsid w:val="001C39B1"/>
    <w:rsid w:val="001C3EC5"/>
    <w:rsid w:val="001C44D7"/>
    <w:rsid w:val="001C45F2"/>
    <w:rsid w:val="001C4BCD"/>
    <w:rsid w:val="001C53F4"/>
    <w:rsid w:val="001C56F6"/>
    <w:rsid w:val="001C57C5"/>
    <w:rsid w:val="001C59EE"/>
    <w:rsid w:val="001C5A39"/>
    <w:rsid w:val="001C5E22"/>
    <w:rsid w:val="001C605D"/>
    <w:rsid w:val="001C628B"/>
    <w:rsid w:val="001C674F"/>
    <w:rsid w:val="001C6992"/>
    <w:rsid w:val="001C6D91"/>
    <w:rsid w:val="001C7219"/>
    <w:rsid w:val="001C75BC"/>
    <w:rsid w:val="001C7826"/>
    <w:rsid w:val="001C7D51"/>
    <w:rsid w:val="001D00D4"/>
    <w:rsid w:val="001D0408"/>
    <w:rsid w:val="001D0799"/>
    <w:rsid w:val="001D0912"/>
    <w:rsid w:val="001D09DF"/>
    <w:rsid w:val="001D0B0D"/>
    <w:rsid w:val="001D0B53"/>
    <w:rsid w:val="001D0C46"/>
    <w:rsid w:val="001D0F07"/>
    <w:rsid w:val="001D0F82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B8E"/>
    <w:rsid w:val="001D2BA5"/>
    <w:rsid w:val="001D2F45"/>
    <w:rsid w:val="001D3370"/>
    <w:rsid w:val="001D354C"/>
    <w:rsid w:val="001D3778"/>
    <w:rsid w:val="001D3B2E"/>
    <w:rsid w:val="001D3C79"/>
    <w:rsid w:val="001D3CC9"/>
    <w:rsid w:val="001D3F94"/>
    <w:rsid w:val="001D40E6"/>
    <w:rsid w:val="001D446E"/>
    <w:rsid w:val="001D457C"/>
    <w:rsid w:val="001D4677"/>
    <w:rsid w:val="001D491F"/>
    <w:rsid w:val="001D4CA0"/>
    <w:rsid w:val="001D50D1"/>
    <w:rsid w:val="001D50F1"/>
    <w:rsid w:val="001D57CC"/>
    <w:rsid w:val="001D5838"/>
    <w:rsid w:val="001D588A"/>
    <w:rsid w:val="001D5E9A"/>
    <w:rsid w:val="001D633A"/>
    <w:rsid w:val="001D6467"/>
    <w:rsid w:val="001D6522"/>
    <w:rsid w:val="001D68D7"/>
    <w:rsid w:val="001D6901"/>
    <w:rsid w:val="001D6A21"/>
    <w:rsid w:val="001D6B36"/>
    <w:rsid w:val="001D6C86"/>
    <w:rsid w:val="001D7310"/>
    <w:rsid w:val="001D7728"/>
    <w:rsid w:val="001D773D"/>
    <w:rsid w:val="001D77FF"/>
    <w:rsid w:val="001D7B7E"/>
    <w:rsid w:val="001D7BD7"/>
    <w:rsid w:val="001D7CB9"/>
    <w:rsid w:val="001D7CD7"/>
    <w:rsid w:val="001D7F82"/>
    <w:rsid w:val="001E004E"/>
    <w:rsid w:val="001E0415"/>
    <w:rsid w:val="001E0569"/>
    <w:rsid w:val="001E0C12"/>
    <w:rsid w:val="001E0FB8"/>
    <w:rsid w:val="001E119B"/>
    <w:rsid w:val="001E1415"/>
    <w:rsid w:val="001E14F5"/>
    <w:rsid w:val="001E14F8"/>
    <w:rsid w:val="001E1B30"/>
    <w:rsid w:val="001E1B78"/>
    <w:rsid w:val="001E1C75"/>
    <w:rsid w:val="001E1EF8"/>
    <w:rsid w:val="001E1F92"/>
    <w:rsid w:val="001E238E"/>
    <w:rsid w:val="001E2461"/>
    <w:rsid w:val="001E249B"/>
    <w:rsid w:val="001E26A7"/>
    <w:rsid w:val="001E27A9"/>
    <w:rsid w:val="001E28C3"/>
    <w:rsid w:val="001E2B91"/>
    <w:rsid w:val="001E2E3F"/>
    <w:rsid w:val="001E327E"/>
    <w:rsid w:val="001E3340"/>
    <w:rsid w:val="001E3361"/>
    <w:rsid w:val="001E340A"/>
    <w:rsid w:val="001E3915"/>
    <w:rsid w:val="001E3A48"/>
    <w:rsid w:val="001E3B24"/>
    <w:rsid w:val="001E3B79"/>
    <w:rsid w:val="001E3E79"/>
    <w:rsid w:val="001E4139"/>
    <w:rsid w:val="001E4178"/>
    <w:rsid w:val="001E454D"/>
    <w:rsid w:val="001E491B"/>
    <w:rsid w:val="001E4A3B"/>
    <w:rsid w:val="001E4CEC"/>
    <w:rsid w:val="001E4E7A"/>
    <w:rsid w:val="001E4EDE"/>
    <w:rsid w:val="001E52AD"/>
    <w:rsid w:val="001E57CE"/>
    <w:rsid w:val="001E59BD"/>
    <w:rsid w:val="001E59FB"/>
    <w:rsid w:val="001E5FA6"/>
    <w:rsid w:val="001E60F6"/>
    <w:rsid w:val="001E6666"/>
    <w:rsid w:val="001E6A0C"/>
    <w:rsid w:val="001E6E3E"/>
    <w:rsid w:val="001E7065"/>
    <w:rsid w:val="001E789C"/>
    <w:rsid w:val="001E7E8B"/>
    <w:rsid w:val="001F0048"/>
    <w:rsid w:val="001F03D0"/>
    <w:rsid w:val="001F0960"/>
    <w:rsid w:val="001F0C08"/>
    <w:rsid w:val="001F0C8B"/>
    <w:rsid w:val="001F0CAB"/>
    <w:rsid w:val="001F0DE1"/>
    <w:rsid w:val="001F16FB"/>
    <w:rsid w:val="001F1CFB"/>
    <w:rsid w:val="001F1E33"/>
    <w:rsid w:val="001F20BD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EDB"/>
    <w:rsid w:val="001F4140"/>
    <w:rsid w:val="001F46B6"/>
    <w:rsid w:val="001F4EC3"/>
    <w:rsid w:val="001F5100"/>
    <w:rsid w:val="001F5127"/>
    <w:rsid w:val="001F524E"/>
    <w:rsid w:val="001F52ED"/>
    <w:rsid w:val="001F5625"/>
    <w:rsid w:val="001F5755"/>
    <w:rsid w:val="001F5862"/>
    <w:rsid w:val="001F589B"/>
    <w:rsid w:val="001F5C62"/>
    <w:rsid w:val="001F5FF5"/>
    <w:rsid w:val="001F6004"/>
    <w:rsid w:val="001F637B"/>
    <w:rsid w:val="001F64ED"/>
    <w:rsid w:val="001F6761"/>
    <w:rsid w:val="001F68D6"/>
    <w:rsid w:val="001F69DF"/>
    <w:rsid w:val="001F6B27"/>
    <w:rsid w:val="001F6DB0"/>
    <w:rsid w:val="001F6DFD"/>
    <w:rsid w:val="001F7016"/>
    <w:rsid w:val="001F724C"/>
    <w:rsid w:val="001F74F5"/>
    <w:rsid w:val="001F7545"/>
    <w:rsid w:val="001F758F"/>
    <w:rsid w:val="001F7C4D"/>
    <w:rsid w:val="001F7CC4"/>
    <w:rsid w:val="001F7DED"/>
    <w:rsid w:val="0020001F"/>
    <w:rsid w:val="0020004F"/>
    <w:rsid w:val="00200649"/>
    <w:rsid w:val="002006A9"/>
    <w:rsid w:val="002006EC"/>
    <w:rsid w:val="00200CCA"/>
    <w:rsid w:val="00200DBC"/>
    <w:rsid w:val="00201364"/>
    <w:rsid w:val="002015B1"/>
    <w:rsid w:val="0020178D"/>
    <w:rsid w:val="0020257E"/>
    <w:rsid w:val="00202694"/>
    <w:rsid w:val="0020294A"/>
    <w:rsid w:val="00202DDC"/>
    <w:rsid w:val="00202F0B"/>
    <w:rsid w:val="00203018"/>
    <w:rsid w:val="002032A6"/>
    <w:rsid w:val="002032E0"/>
    <w:rsid w:val="00203512"/>
    <w:rsid w:val="00203898"/>
    <w:rsid w:val="00203B06"/>
    <w:rsid w:val="0020416E"/>
    <w:rsid w:val="00204398"/>
    <w:rsid w:val="00204731"/>
    <w:rsid w:val="00204969"/>
    <w:rsid w:val="002049DB"/>
    <w:rsid w:val="00204B6D"/>
    <w:rsid w:val="00204D9B"/>
    <w:rsid w:val="00204D9D"/>
    <w:rsid w:val="00205046"/>
    <w:rsid w:val="002056B9"/>
    <w:rsid w:val="002056E9"/>
    <w:rsid w:val="00205AB9"/>
    <w:rsid w:val="00205B18"/>
    <w:rsid w:val="00205F3D"/>
    <w:rsid w:val="002061D5"/>
    <w:rsid w:val="002062DC"/>
    <w:rsid w:val="00206488"/>
    <w:rsid w:val="00206555"/>
    <w:rsid w:val="00206630"/>
    <w:rsid w:val="002066C2"/>
    <w:rsid w:val="00206855"/>
    <w:rsid w:val="002068B3"/>
    <w:rsid w:val="0020692E"/>
    <w:rsid w:val="00206A4F"/>
    <w:rsid w:val="00206B2A"/>
    <w:rsid w:val="00206BEC"/>
    <w:rsid w:val="00206ECC"/>
    <w:rsid w:val="0020702A"/>
    <w:rsid w:val="00207261"/>
    <w:rsid w:val="002072F0"/>
    <w:rsid w:val="00207E99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C73"/>
    <w:rsid w:val="00210E71"/>
    <w:rsid w:val="00210F61"/>
    <w:rsid w:val="002110D3"/>
    <w:rsid w:val="0021146F"/>
    <w:rsid w:val="002115F9"/>
    <w:rsid w:val="00211822"/>
    <w:rsid w:val="00211981"/>
    <w:rsid w:val="00211DF4"/>
    <w:rsid w:val="00212136"/>
    <w:rsid w:val="0021227E"/>
    <w:rsid w:val="00212584"/>
    <w:rsid w:val="0021281D"/>
    <w:rsid w:val="00212F87"/>
    <w:rsid w:val="0021303F"/>
    <w:rsid w:val="00213201"/>
    <w:rsid w:val="00213344"/>
    <w:rsid w:val="0021363E"/>
    <w:rsid w:val="0021377A"/>
    <w:rsid w:val="00213B5A"/>
    <w:rsid w:val="00213BB0"/>
    <w:rsid w:val="00213CCA"/>
    <w:rsid w:val="00213D08"/>
    <w:rsid w:val="00213D3C"/>
    <w:rsid w:val="00213FCE"/>
    <w:rsid w:val="002143C3"/>
    <w:rsid w:val="002146DC"/>
    <w:rsid w:val="00214878"/>
    <w:rsid w:val="0021488E"/>
    <w:rsid w:val="00214AA8"/>
    <w:rsid w:val="00214BD1"/>
    <w:rsid w:val="00214CC2"/>
    <w:rsid w:val="00214CC5"/>
    <w:rsid w:val="0021544B"/>
    <w:rsid w:val="00215753"/>
    <w:rsid w:val="00215797"/>
    <w:rsid w:val="0021589B"/>
    <w:rsid w:val="00215FA5"/>
    <w:rsid w:val="0021610C"/>
    <w:rsid w:val="0021611C"/>
    <w:rsid w:val="00216213"/>
    <w:rsid w:val="002163CD"/>
    <w:rsid w:val="00216780"/>
    <w:rsid w:val="00216860"/>
    <w:rsid w:val="00216BCE"/>
    <w:rsid w:val="00216BE5"/>
    <w:rsid w:val="00216DD0"/>
    <w:rsid w:val="00216E51"/>
    <w:rsid w:val="0021702A"/>
    <w:rsid w:val="00217044"/>
    <w:rsid w:val="00217045"/>
    <w:rsid w:val="002176D2"/>
    <w:rsid w:val="00217757"/>
    <w:rsid w:val="00217A0D"/>
    <w:rsid w:val="00217B32"/>
    <w:rsid w:val="00217D20"/>
    <w:rsid w:val="00220118"/>
    <w:rsid w:val="002205D3"/>
    <w:rsid w:val="00220691"/>
    <w:rsid w:val="00220800"/>
    <w:rsid w:val="00220CF7"/>
    <w:rsid w:val="00220D0E"/>
    <w:rsid w:val="00220E0A"/>
    <w:rsid w:val="00220E9B"/>
    <w:rsid w:val="002212D7"/>
    <w:rsid w:val="002214CD"/>
    <w:rsid w:val="002215CD"/>
    <w:rsid w:val="00221887"/>
    <w:rsid w:val="0022189B"/>
    <w:rsid w:val="00221929"/>
    <w:rsid w:val="00221988"/>
    <w:rsid w:val="00221F8E"/>
    <w:rsid w:val="002221CE"/>
    <w:rsid w:val="002225A7"/>
    <w:rsid w:val="0022274F"/>
    <w:rsid w:val="00222872"/>
    <w:rsid w:val="00222ADA"/>
    <w:rsid w:val="002230A4"/>
    <w:rsid w:val="0022312B"/>
    <w:rsid w:val="0022329B"/>
    <w:rsid w:val="0022381A"/>
    <w:rsid w:val="00224264"/>
    <w:rsid w:val="002246A4"/>
    <w:rsid w:val="0022474E"/>
    <w:rsid w:val="00224799"/>
    <w:rsid w:val="002247A9"/>
    <w:rsid w:val="00224CD0"/>
    <w:rsid w:val="00224E45"/>
    <w:rsid w:val="002254D3"/>
    <w:rsid w:val="002255E6"/>
    <w:rsid w:val="00225CB2"/>
    <w:rsid w:val="002263C1"/>
    <w:rsid w:val="002264D1"/>
    <w:rsid w:val="002269C7"/>
    <w:rsid w:val="00226E2F"/>
    <w:rsid w:val="00226E49"/>
    <w:rsid w:val="00226E70"/>
    <w:rsid w:val="00226FB3"/>
    <w:rsid w:val="002276FE"/>
    <w:rsid w:val="00227952"/>
    <w:rsid w:val="002279DE"/>
    <w:rsid w:val="00227BF0"/>
    <w:rsid w:val="00227C4D"/>
    <w:rsid w:val="00227CC1"/>
    <w:rsid w:val="00227D47"/>
    <w:rsid w:val="00227E5D"/>
    <w:rsid w:val="00227EF4"/>
    <w:rsid w:val="00227F12"/>
    <w:rsid w:val="0023004C"/>
    <w:rsid w:val="00230621"/>
    <w:rsid w:val="00230697"/>
    <w:rsid w:val="002308D7"/>
    <w:rsid w:val="00230913"/>
    <w:rsid w:val="00230953"/>
    <w:rsid w:val="00230971"/>
    <w:rsid w:val="00231142"/>
    <w:rsid w:val="00231242"/>
    <w:rsid w:val="00231367"/>
    <w:rsid w:val="00231939"/>
    <w:rsid w:val="0023196B"/>
    <w:rsid w:val="00231B30"/>
    <w:rsid w:val="00231BCC"/>
    <w:rsid w:val="00231C55"/>
    <w:rsid w:val="00232072"/>
    <w:rsid w:val="002320E2"/>
    <w:rsid w:val="002323A5"/>
    <w:rsid w:val="00232440"/>
    <w:rsid w:val="0023248D"/>
    <w:rsid w:val="002324AE"/>
    <w:rsid w:val="00232585"/>
    <w:rsid w:val="0023289D"/>
    <w:rsid w:val="00232B43"/>
    <w:rsid w:val="00232F1D"/>
    <w:rsid w:val="00233213"/>
    <w:rsid w:val="002333EA"/>
    <w:rsid w:val="00233725"/>
    <w:rsid w:val="00233947"/>
    <w:rsid w:val="00233C2A"/>
    <w:rsid w:val="0023430B"/>
    <w:rsid w:val="00234474"/>
    <w:rsid w:val="002344FF"/>
    <w:rsid w:val="00234707"/>
    <w:rsid w:val="002349B5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B80"/>
    <w:rsid w:val="00236C68"/>
    <w:rsid w:val="00237112"/>
    <w:rsid w:val="00237194"/>
    <w:rsid w:val="002375C0"/>
    <w:rsid w:val="0023799F"/>
    <w:rsid w:val="002379C6"/>
    <w:rsid w:val="00237A31"/>
    <w:rsid w:val="00240203"/>
    <w:rsid w:val="00240217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9D"/>
    <w:rsid w:val="002416E6"/>
    <w:rsid w:val="002417F3"/>
    <w:rsid w:val="002418B3"/>
    <w:rsid w:val="0024193A"/>
    <w:rsid w:val="002420E9"/>
    <w:rsid w:val="002423F2"/>
    <w:rsid w:val="00242B9A"/>
    <w:rsid w:val="00242CE4"/>
    <w:rsid w:val="00242DA2"/>
    <w:rsid w:val="002433CA"/>
    <w:rsid w:val="00243743"/>
    <w:rsid w:val="00243BE2"/>
    <w:rsid w:val="00243EBF"/>
    <w:rsid w:val="00243EE2"/>
    <w:rsid w:val="00244302"/>
    <w:rsid w:val="0024432C"/>
    <w:rsid w:val="00244334"/>
    <w:rsid w:val="002446FD"/>
    <w:rsid w:val="00244A18"/>
    <w:rsid w:val="00244D0F"/>
    <w:rsid w:val="00244D82"/>
    <w:rsid w:val="00244E58"/>
    <w:rsid w:val="002451D5"/>
    <w:rsid w:val="00245330"/>
    <w:rsid w:val="00245785"/>
    <w:rsid w:val="002457B1"/>
    <w:rsid w:val="0024582D"/>
    <w:rsid w:val="00245B77"/>
    <w:rsid w:val="00245C0B"/>
    <w:rsid w:val="00245D4E"/>
    <w:rsid w:val="00246180"/>
    <w:rsid w:val="002466B0"/>
    <w:rsid w:val="00246863"/>
    <w:rsid w:val="0024687C"/>
    <w:rsid w:val="002468E1"/>
    <w:rsid w:val="002469F5"/>
    <w:rsid w:val="00246B6B"/>
    <w:rsid w:val="00246BBF"/>
    <w:rsid w:val="00246E15"/>
    <w:rsid w:val="00246F65"/>
    <w:rsid w:val="0024713D"/>
    <w:rsid w:val="00247205"/>
    <w:rsid w:val="00247278"/>
    <w:rsid w:val="0024746D"/>
    <w:rsid w:val="002474B6"/>
    <w:rsid w:val="002479E9"/>
    <w:rsid w:val="00247CD8"/>
    <w:rsid w:val="00247D8C"/>
    <w:rsid w:val="00247E0C"/>
    <w:rsid w:val="00247ED8"/>
    <w:rsid w:val="00247FE7"/>
    <w:rsid w:val="002502EB"/>
    <w:rsid w:val="002506C4"/>
    <w:rsid w:val="002507D8"/>
    <w:rsid w:val="002509AB"/>
    <w:rsid w:val="00250B5D"/>
    <w:rsid w:val="00250CDC"/>
    <w:rsid w:val="00250E42"/>
    <w:rsid w:val="00251010"/>
    <w:rsid w:val="002513BF"/>
    <w:rsid w:val="00251717"/>
    <w:rsid w:val="00251CA3"/>
    <w:rsid w:val="00251CC3"/>
    <w:rsid w:val="00252079"/>
    <w:rsid w:val="00252245"/>
    <w:rsid w:val="0025228A"/>
    <w:rsid w:val="002527C9"/>
    <w:rsid w:val="002528B0"/>
    <w:rsid w:val="0025290F"/>
    <w:rsid w:val="00252931"/>
    <w:rsid w:val="00252BAA"/>
    <w:rsid w:val="00252C1E"/>
    <w:rsid w:val="0025311E"/>
    <w:rsid w:val="002534A0"/>
    <w:rsid w:val="0025388D"/>
    <w:rsid w:val="002538F6"/>
    <w:rsid w:val="002539E1"/>
    <w:rsid w:val="00253B54"/>
    <w:rsid w:val="00253CF4"/>
    <w:rsid w:val="00253D22"/>
    <w:rsid w:val="0025446E"/>
    <w:rsid w:val="00254648"/>
    <w:rsid w:val="0025470B"/>
    <w:rsid w:val="00254772"/>
    <w:rsid w:val="00254B6C"/>
    <w:rsid w:val="00254E1B"/>
    <w:rsid w:val="00254FD7"/>
    <w:rsid w:val="002551FD"/>
    <w:rsid w:val="00255718"/>
    <w:rsid w:val="00255813"/>
    <w:rsid w:val="00255A20"/>
    <w:rsid w:val="00255D52"/>
    <w:rsid w:val="00255F8E"/>
    <w:rsid w:val="00256049"/>
    <w:rsid w:val="00256069"/>
    <w:rsid w:val="0025629B"/>
    <w:rsid w:val="0025636C"/>
    <w:rsid w:val="00256437"/>
    <w:rsid w:val="0025648E"/>
    <w:rsid w:val="0025664F"/>
    <w:rsid w:val="00256AEF"/>
    <w:rsid w:val="00256BE8"/>
    <w:rsid w:val="00256FC2"/>
    <w:rsid w:val="00257601"/>
    <w:rsid w:val="0025777F"/>
    <w:rsid w:val="00257793"/>
    <w:rsid w:val="00257804"/>
    <w:rsid w:val="00257C61"/>
    <w:rsid w:val="00257D9A"/>
    <w:rsid w:val="00257E26"/>
    <w:rsid w:val="00257E2F"/>
    <w:rsid w:val="002600BE"/>
    <w:rsid w:val="00260536"/>
    <w:rsid w:val="00260555"/>
    <w:rsid w:val="00260B87"/>
    <w:rsid w:val="00260CAC"/>
    <w:rsid w:val="00260F3B"/>
    <w:rsid w:val="002610D2"/>
    <w:rsid w:val="00261372"/>
    <w:rsid w:val="002613E8"/>
    <w:rsid w:val="00261408"/>
    <w:rsid w:val="00261A8D"/>
    <w:rsid w:val="00261DE5"/>
    <w:rsid w:val="00261E8E"/>
    <w:rsid w:val="00261F1B"/>
    <w:rsid w:val="00261FF6"/>
    <w:rsid w:val="00262187"/>
    <w:rsid w:val="002621AA"/>
    <w:rsid w:val="00262525"/>
    <w:rsid w:val="002626DC"/>
    <w:rsid w:val="002628D5"/>
    <w:rsid w:val="00262A8C"/>
    <w:rsid w:val="00262C82"/>
    <w:rsid w:val="00263651"/>
    <w:rsid w:val="00263724"/>
    <w:rsid w:val="00263882"/>
    <w:rsid w:val="00263A86"/>
    <w:rsid w:val="00263BC8"/>
    <w:rsid w:val="00263E8B"/>
    <w:rsid w:val="00264051"/>
    <w:rsid w:val="00264069"/>
    <w:rsid w:val="002640C2"/>
    <w:rsid w:val="00264565"/>
    <w:rsid w:val="00264648"/>
    <w:rsid w:val="002648C3"/>
    <w:rsid w:val="00264E68"/>
    <w:rsid w:val="00265049"/>
    <w:rsid w:val="002655F4"/>
    <w:rsid w:val="00265837"/>
    <w:rsid w:val="00265A2C"/>
    <w:rsid w:val="00265A63"/>
    <w:rsid w:val="00265FB5"/>
    <w:rsid w:val="00266469"/>
    <w:rsid w:val="00266536"/>
    <w:rsid w:val="00266594"/>
    <w:rsid w:val="00266689"/>
    <w:rsid w:val="002666B8"/>
    <w:rsid w:val="00266827"/>
    <w:rsid w:val="00266F99"/>
    <w:rsid w:val="00267622"/>
    <w:rsid w:val="00267C49"/>
    <w:rsid w:val="00270074"/>
    <w:rsid w:val="002700BF"/>
    <w:rsid w:val="002709BB"/>
    <w:rsid w:val="00270AE6"/>
    <w:rsid w:val="00270F3A"/>
    <w:rsid w:val="002711C9"/>
    <w:rsid w:val="0027162D"/>
    <w:rsid w:val="00271B1C"/>
    <w:rsid w:val="00271B1F"/>
    <w:rsid w:val="00271E58"/>
    <w:rsid w:val="002721EF"/>
    <w:rsid w:val="00272327"/>
    <w:rsid w:val="0027241A"/>
    <w:rsid w:val="002727FA"/>
    <w:rsid w:val="00272901"/>
    <w:rsid w:val="00272940"/>
    <w:rsid w:val="00272C6B"/>
    <w:rsid w:val="00272D83"/>
    <w:rsid w:val="00272F9F"/>
    <w:rsid w:val="00273548"/>
    <w:rsid w:val="002735CB"/>
    <w:rsid w:val="00273666"/>
    <w:rsid w:val="00273795"/>
    <w:rsid w:val="00273E34"/>
    <w:rsid w:val="002744D2"/>
    <w:rsid w:val="00274605"/>
    <w:rsid w:val="002747DC"/>
    <w:rsid w:val="00274989"/>
    <w:rsid w:val="00275011"/>
    <w:rsid w:val="00275020"/>
    <w:rsid w:val="00275471"/>
    <w:rsid w:val="002755DD"/>
    <w:rsid w:val="00275890"/>
    <w:rsid w:val="002758B5"/>
    <w:rsid w:val="00275A44"/>
    <w:rsid w:val="00275E05"/>
    <w:rsid w:val="00275F65"/>
    <w:rsid w:val="0027619C"/>
    <w:rsid w:val="00276211"/>
    <w:rsid w:val="002764D5"/>
    <w:rsid w:val="002769E1"/>
    <w:rsid w:val="00276C8B"/>
    <w:rsid w:val="00276CD1"/>
    <w:rsid w:val="002774FD"/>
    <w:rsid w:val="00277603"/>
    <w:rsid w:val="002776E7"/>
    <w:rsid w:val="002779A4"/>
    <w:rsid w:val="00277C07"/>
    <w:rsid w:val="00277E6D"/>
    <w:rsid w:val="0028006F"/>
    <w:rsid w:val="0028034B"/>
    <w:rsid w:val="00280507"/>
    <w:rsid w:val="0028069C"/>
    <w:rsid w:val="002806C4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53"/>
    <w:rsid w:val="00281BE0"/>
    <w:rsid w:val="00282860"/>
    <w:rsid w:val="00282E7A"/>
    <w:rsid w:val="002831F6"/>
    <w:rsid w:val="00283B19"/>
    <w:rsid w:val="00283BEB"/>
    <w:rsid w:val="00283CBC"/>
    <w:rsid w:val="00283D52"/>
    <w:rsid w:val="002840C0"/>
    <w:rsid w:val="0028452C"/>
    <w:rsid w:val="002845EE"/>
    <w:rsid w:val="00284BA2"/>
    <w:rsid w:val="00285232"/>
    <w:rsid w:val="002857BE"/>
    <w:rsid w:val="002864D7"/>
    <w:rsid w:val="002865E9"/>
    <w:rsid w:val="00286939"/>
    <w:rsid w:val="0028699F"/>
    <w:rsid w:val="002869B5"/>
    <w:rsid w:val="00286DD0"/>
    <w:rsid w:val="00286FFA"/>
    <w:rsid w:val="002870B9"/>
    <w:rsid w:val="00287254"/>
    <w:rsid w:val="0028733C"/>
    <w:rsid w:val="00287462"/>
    <w:rsid w:val="002877A0"/>
    <w:rsid w:val="00287EAD"/>
    <w:rsid w:val="00287EB1"/>
    <w:rsid w:val="00287EC9"/>
    <w:rsid w:val="00290044"/>
    <w:rsid w:val="0029022E"/>
    <w:rsid w:val="002903C0"/>
    <w:rsid w:val="00290407"/>
    <w:rsid w:val="002904A5"/>
    <w:rsid w:val="00290F95"/>
    <w:rsid w:val="0029178D"/>
    <w:rsid w:val="002918D3"/>
    <w:rsid w:val="0029198F"/>
    <w:rsid w:val="00291B06"/>
    <w:rsid w:val="00291C4C"/>
    <w:rsid w:val="00291E7B"/>
    <w:rsid w:val="00291F4C"/>
    <w:rsid w:val="00292060"/>
    <w:rsid w:val="002920E8"/>
    <w:rsid w:val="002920FB"/>
    <w:rsid w:val="002927E8"/>
    <w:rsid w:val="00292871"/>
    <w:rsid w:val="00292B8C"/>
    <w:rsid w:val="00292D54"/>
    <w:rsid w:val="00293223"/>
    <w:rsid w:val="00293488"/>
    <w:rsid w:val="00293580"/>
    <w:rsid w:val="00293592"/>
    <w:rsid w:val="00293874"/>
    <w:rsid w:val="00293878"/>
    <w:rsid w:val="00293952"/>
    <w:rsid w:val="00293E2C"/>
    <w:rsid w:val="00293EF8"/>
    <w:rsid w:val="0029400B"/>
    <w:rsid w:val="0029448A"/>
    <w:rsid w:val="00294BAE"/>
    <w:rsid w:val="00294BB1"/>
    <w:rsid w:val="00294BE2"/>
    <w:rsid w:val="00294C81"/>
    <w:rsid w:val="00294CBC"/>
    <w:rsid w:val="002950B6"/>
    <w:rsid w:val="002951AF"/>
    <w:rsid w:val="00295234"/>
    <w:rsid w:val="0029527F"/>
    <w:rsid w:val="0029534C"/>
    <w:rsid w:val="002953CE"/>
    <w:rsid w:val="00295408"/>
    <w:rsid w:val="002955AC"/>
    <w:rsid w:val="00295840"/>
    <w:rsid w:val="00295BA9"/>
    <w:rsid w:val="002961D8"/>
    <w:rsid w:val="002962FB"/>
    <w:rsid w:val="00296898"/>
    <w:rsid w:val="00296A0F"/>
    <w:rsid w:val="00296E50"/>
    <w:rsid w:val="00296E53"/>
    <w:rsid w:val="002970AA"/>
    <w:rsid w:val="0029723F"/>
    <w:rsid w:val="00297328"/>
    <w:rsid w:val="00297440"/>
    <w:rsid w:val="002976AC"/>
    <w:rsid w:val="002976EE"/>
    <w:rsid w:val="00297CA2"/>
    <w:rsid w:val="002A009F"/>
    <w:rsid w:val="002A01E0"/>
    <w:rsid w:val="002A02DC"/>
    <w:rsid w:val="002A0341"/>
    <w:rsid w:val="002A0CD8"/>
    <w:rsid w:val="002A0E2D"/>
    <w:rsid w:val="002A10A7"/>
    <w:rsid w:val="002A12B7"/>
    <w:rsid w:val="002A13F6"/>
    <w:rsid w:val="002A155F"/>
    <w:rsid w:val="002A1EB7"/>
    <w:rsid w:val="002A1FFF"/>
    <w:rsid w:val="002A2203"/>
    <w:rsid w:val="002A240F"/>
    <w:rsid w:val="002A27FB"/>
    <w:rsid w:val="002A2DB6"/>
    <w:rsid w:val="002A2FFD"/>
    <w:rsid w:val="002A3008"/>
    <w:rsid w:val="002A3206"/>
    <w:rsid w:val="002A35DC"/>
    <w:rsid w:val="002A39BD"/>
    <w:rsid w:val="002A39DE"/>
    <w:rsid w:val="002A39EB"/>
    <w:rsid w:val="002A47E9"/>
    <w:rsid w:val="002A47F1"/>
    <w:rsid w:val="002A47F6"/>
    <w:rsid w:val="002A4A2F"/>
    <w:rsid w:val="002A4D18"/>
    <w:rsid w:val="002A4D7A"/>
    <w:rsid w:val="002A4E29"/>
    <w:rsid w:val="002A511E"/>
    <w:rsid w:val="002A5DB8"/>
    <w:rsid w:val="002A6381"/>
    <w:rsid w:val="002A644F"/>
    <w:rsid w:val="002A64CB"/>
    <w:rsid w:val="002A65BF"/>
    <w:rsid w:val="002A6646"/>
    <w:rsid w:val="002A6DF0"/>
    <w:rsid w:val="002A7097"/>
    <w:rsid w:val="002A7219"/>
    <w:rsid w:val="002A7225"/>
    <w:rsid w:val="002A7CD8"/>
    <w:rsid w:val="002A7D42"/>
    <w:rsid w:val="002A7EE1"/>
    <w:rsid w:val="002B00C5"/>
    <w:rsid w:val="002B0189"/>
    <w:rsid w:val="002B0205"/>
    <w:rsid w:val="002B0282"/>
    <w:rsid w:val="002B0592"/>
    <w:rsid w:val="002B081E"/>
    <w:rsid w:val="002B0902"/>
    <w:rsid w:val="002B0C58"/>
    <w:rsid w:val="002B0E1A"/>
    <w:rsid w:val="002B121C"/>
    <w:rsid w:val="002B121E"/>
    <w:rsid w:val="002B14FE"/>
    <w:rsid w:val="002B16A7"/>
    <w:rsid w:val="002B1E07"/>
    <w:rsid w:val="002B1E27"/>
    <w:rsid w:val="002B1EBB"/>
    <w:rsid w:val="002B1ECB"/>
    <w:rsid w:val="002B2035"/>
    <w:rsid w:val="002B2346"/>
    <w:rsid w:val="002B26E7"/>
    <w:rsid w:val="002B280E"/>
    <w:rsid w:val="002B2AFC"/>
    <w:rsid w:val="002B2EC2"/>
    <w:rsid w:val="002B2F25"/>
    <w:rsid w:val="002B32D0"/>
    <w:rsid w:val="002B3436"/>
    <w:rsid w:val="002B344F"/>
    <w:rsid w:val="002B34B8"/>
    <w:rsid w:val="002B3656"/>
    <w:rsid w:val="002B39A3"/>
    <w:rsid w:val="002B3B3D"/>
    <w:rsid w:val="002B3E44"/>
    <w:rsid w:val="002B3F55"/>
    <w:rsid w:val="002B4092"/>
    <w:rsid w:val="002B45B1"/>
    <w:rsid w:val="002B471E"/>
    <w:rsid w:val="002B48DD"/>
    <w:rsid w:val="002B49E5"/>
    <w:rsid w:val="002B4A0A"/>
    <w:rsid w:val="002B4BDD"/>
    <w:rsid w:val="002B4C61"/>
    <w:rsid w:val="002B4CF1"/>
    <w:rsid w:val="002B51FD"/>
    <w:rsid w:val="002B5767"/>
    <w:rsid w:val="002B5796"/>
    <w:rsid w:val="002B5939"/>
    <w:rsid w:val="002B596C"/>
    <w:rsid w:val="002B59DC"/>
    <w:rsid w:val="002B61A7"/>
    <w:rsid w:val="002B64A7"/>
    <w:rsid w:val="002B66C7"/>
    <w:rsid w:val="002B66D7"/>
    <w:rsid w:val="002B6ACD"/>
    <w:rsid w:val="002B6D67"/>
    <w:rsid w:val="002B6E19"/>
    <w:rsid w:val="002B701F"/>
    <w:rsid w:val="002B744A"/>
    <w:rsid w:val="002B744F"/>
    <w:rsid w:val="002B775A"/>
    <w:rsid w:val="002B7776"/>
    <w:rsid w:val="002B7863"/>
    <w:rsid w:val="002B793D"/>
    <w:rsid w:val="002B7A19"/>
    <w:rsid w:val="002B7AEF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3BE"/>
    <w:rsid w:val="002C140A"/>
    <w:rsid w:val="002C147B"/>
    <w:rsid w:val="002C157A"/>
    <w:rsid w:val="002C2168"/>
    <w:rsid w:val="002C2244"/>
    <w:rsid w:val="002C24E3"/>
    <w:rsid w:val="002C268B"/>
    <w:rsid w:val="002C2878"/>
    <w:rsid w:val="002C2B21"/>
    <w:rsid w:val="002C2F57"/>
    <w:rsid w:val="002C2FB6"/>
    <w:rsid w:val="002C343B"/>
    <w:rsid w:val="002C3A60"/>
    <w:rsid w:val="002C3AB3"/>
    <w:rsid w:val="002C3B89"/>
    <w:rsid w:val="002C3D6C"/>
    <w:rsid w:val="002C40ED"/>
    <w:rsid w:val="002C443D"/>
    <w:rsid w:val="002C4667"/>
    <w:rsid w:val="002C47D5"/>
    <w:rsid w:val="002C4B29"/>
    <w:rsid w:val="002C4E85"/>
    <w:rsid w:val="002C5092"/>
    <w:rsid w:val="002C5547"/>
    <w:rsid w:val="002C58E2"/>
    <w:rsid w:val="002C5F6C"/>
    <w:rsid w:val="002C5FF2"/>
    <w:rsid w:val="002C648F"/>
    <w:rsid w:val="002C64AC"/>
    <w:rsid w:val="002C667E"/>
    <w:rsid w:val="002C6824"/>
    <w:rsid w:val="002C6965"/>
    <w:rsid w:val="002C69A7"/>
    <w:rsid w:val="002C6ABE"/>
    <w:rsid w:val="002C6C16"/>
    <w:rsid w:val="002C6DA5"/>
    <w:rsid w:val="002C6DC2"/>
    <w:rsid w:val="002C7081"/>
    <w:rsid w:val="002C7114"/>
    <w:rsid w:val="002C7283"/>
    <w:rsid w:val="002C7432"/>
    <w:rsid w:val="002C767E"/>
    <w:rsid w:val="002C76EA"/>
    <w:rsid w:val="002C7AB2"/>
    <w:rsid w:val="002C7B81"/>
    <w:rsid w:val="002C7D6F"/>
    <w:rsid w:val="002C7EF9"/>
    <w:rsid w:val="002D078B"/>
    <w:rsid w:val="002D0877"/>
    <w:rsid w:val="002D0888"/>
    <w:rsid w:val="002D0B20"/>
    <w:rsid w:val="002D0CC0"/>
    <w:rsid w:val="002D114B"/>
    <w:rsid w:val="002D11CC"/>
    <w:rsid w:val="002D16FB"/>
    <w:rsid w:val="002D1817"/>
    <w:rsid w:val="002D1927"/>
    <w:rsid w:val="002D19B4"/>
    <w:rsid w:val="002D1B0C"/>
    <w:rsid w:val="002D1BAD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37"/>
    <w:rsid w:val="002D2B6B"/>
    <w:rsid w:val="002D2F73"/>
    <w:rsid w:val="002D30BA"/>
    <w:rsid w:val="002D3358"/>
    <w:rsid w:val="002D34CF"/>
    <w:rsid w:val="002D3817"/>
    <w:rsid w:val="002D44E2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544"/>
    <w:rsid w:val="002D571C"/>
    <w:rsid w:val="002D572C"/>
    <w:rsid w:val="002D5BFA"/>
    <w:rsid w:val="002D5DBA"/>
    <w:rsid w:val="002D6051"/>
    <w:rsid w:val="002D639B"/>
    <w:rsid w:val="002D642B"/>
    <w:rsid w:val="002D64DF"/>
    <w:rsid w:val="002D665F"/>
    <w:rsid w:val="002D66DC"/>
    <w:rsid w:val="002D6974"/>
    <w:rsid w:val="002D6CC8"/>
    <w:rsid w:val="002D6F99"/>
    <w:rsid w:val="002D7180"/>
    <w:rsid w:val="002D73CD"/>
    <w:rsid w:val="002D75D8"/>
    <w:rsid w:val="002D7942"/>
    <w:rsid w:val="002D7B6B"/>
    <w:rsid w:val="002E0336"/>
    <w:rsid w:val="002E03A8"/>
    <w:rsid w:val="002E0797"/>
    <w:rsid w:val="002E0B55"/>
    <w:rsid w:val="002E0C93"/>
    <w:rsid w:val="002E0CFE"/>
    <w:rsid w:val="002E0E61"/>
    <w:rsid w:val="002E0E6C"/>
    <w:rsid w:val="002E10D2"/>
    <w:rsid w:val="002E12ED"/>
    <w:rsid w:val="002E165B"/>
    <w:rsid w:val="002E1D05"/>
    <w:rsid w:val="002E2301"/>
    <w:rsid w:val="002E237C"/>
    <w:rsid w:val="002E2407"/>
    <w:rsid w:val="002E2783"/>
    <w:rsid w:val="002E27E4"/>
    <w:rsid w:val="002E2921"/>
    <w:rsid w:val="002E29D1"/>
    <w:rsid w:val="002E2AC1"/>
    <w:rsid w:val="002E2BA4"/>
    <w:rsid w:val="002E2C08"/>
    <w:rsid w:val="002E2E9E"/>
    <w:rsid w:val="002E30E6"/>
    <w:rsid w:val="002E33DF"/>
    <w:rsid w:val="002E344B"/>
    <w:rsid w:val="002E35D2"/>
    <w:rsid w:val="002E36C4"/>
    <w:rsid w:val="002E3824"/>
    <w:rsid w:val="002E3943"/>
    <w:rsid w:val="002E3999"/>
    <w:rsid w:val="002E3CF2"/>
    <w:rsid w:val="002E4150"/>
    <w:rsid w:val="002E41A6"/>
    <w:rsid w:val="002E41C9"/>
    <w:rsid w:val="002E4364"/>
    <w:rsid w:val="002E4586"/>
    <w:rsid w:val="002E4972"/>
    <w:rsid w:val="002E4CC3"/>
    <w:rsid w:val="002E4D17"/>
    <w:rsid w:val="002E4D49"/>
    <w:rsid w:val="002E4E73"/>
    <w:rsid w:val="002E4F85"/>
    <w:rsid w:val="002E507D"/>
    <w:rsid w:val="002E5315"/>
    <w:rsid w:val="002E574C"/>
    <w:rsid w:val="002E595B"/>
    <w:rsid w:val="002E59ED"/>
    <w:rsid w:val="002E5ACB"/>
    <w:rsid w:val="002E604E"/>
    <w:rsid w:val="002E642B"/>
    <w:rsid w:val="002E64B0"/>
    <w:rsid w:val="002E67CF"/>
    <w:rsid w:val="002E6C02"/>
    <w:rsid w:val="002E729A"/>
    <w:rsid w:val="002E74FA"/>
    <w:rsid w:val="002E765B"/>
    <w:rsid w:val="002E7A1D"/>
    <w:rsid w:val="002E7A78"/>
    <w:rsid w:val="002E7A84"/>
    <w:rsid w:val="002F00F0"/>
    <w:rsid w:val="002F0643"/>
    <w:rsid w:val="002F07CF"/>
    <w:rsid w:val="002F0836"/>
    <w:rsid w:val="002F0CFE"/>
    <w:rsid w:val="002F10A3"/>
    <w:rsid w:val="002F1CD1"/>
    <w:rsid w:val="002F1F25"/>
    <w:rsid w:val="002F1F5C"/>
    <w:rsid w:val="002F2253"/>
    <w:rsid w:val="002F286D"/>
    <w:rsid w:val="002F2F32"/>
    <w:rsid w:val="002F30C1"/>
    <w:rsid w:val="002F31A4"/>
    <w:rsid w:val="002F3675"/>
    <w:rsid w:val="002F388C"/>
    <w:rsid w:val="002F39AA"/>
    <w:rsid w:val="002F3B1E"/>
    <w:rsid w:val="002F3CAB"/>
    <w:rsid w:val="002F3F98"/>
    <w:rsid w:val="002F4304"/>
    <w:rsid w:val="002F4587"/>
    <w:rsid w:val="002F45FC"/>
    <w:rsid w:val="002F467C"/>
    <w:rsid w:val="002F4792"/>
    <w:rsid w:val="002F4845"/>
    <w:rsid w:val="002F4984"/>
    <w:rsid w:val="002F4A8D"/>
    <w:rsid w:val="002F4C41"/>
    <w:rsid w:val="002F5001"/>
    <w:rsid w:val="002F5033"/>
    <w:rsid w:val="002F5040"/>
    <w:rsid w:val="002F519A"/>
    <w:rsid w:val="002F52CF"/>
    <w:rsid w:val="002F53C8"/>
    <w:rsid w:val="002F5491"/>
    <w:rsid w:val="002F575F"/>
    <w:rsid w:val="002F5B55"/>
    <w:rsid w:val="002F64F8"/>
    <w:rsid w:val="002F67E2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EFE"/>
    <w:rsid w:val="00300121"/>
    <w:rsid w:val="003007B9"/>
    <w:rsid w:val="003008F2"/>
    <w:rsid w:val="00300BCD"/>
    <w:rsid w:val="00300CBA"/>
    <w:rsid w:val="00300F1B"/>
    <w:rsid w:val="00301117"/>
    <w:rsid w:val="00301214"/>
    <w:rsid w:val="003012B3"/>
    <w:rsid w:val="00301AA9"/>
    <w:rsid w:val="00301C8C"/>
    <w:rsid w:val="00301D00"/>
    <w:rsid w:val="00302038"/>
    <w:rsid w:val="00302060"/>
    <w:rsid w:val="0030208F"/>
    <w:rsid w:val="00302387"/>
    <w:rsid w:val="00302480"/>
    <w:rsid w:val="003024D4"/>
    <w:rsid w:val="003025EF"/>
    <w:rsid w:val="0030266F"/>
    <w:rsid w:val="003026A4"/>
    <w:rsid w:val="00302741"/>
    <w:rsid w:val="0030277A"/>
    <w:rsid w:val="00302B84"/>
    <w:rsid w:val="00302E09"/>
    <w:rsid w:val="00303247"/>
    <w:rsid w:val="00303D29"/>
    <w:rsid w:val="00303E3E"/>
    <w:rsid w:val="00303F20"/>
    <w:rsid w:val="003040F0"/>
    <w:rsid w:val="00304119"/>
    <w:rsid w:val="00304511"/>
    <w:rsid w:val="00304677"/>
    <w:rsid w:val="003049D2"/>
    <w:rsid w:val="00304A99"/>
    <w:rsid w:val="00304E4C"/>
    <w:rsid w:val="00304F23"/>
    <w:rsid w:val="00304F72"/>
    <w:rsid w:val="00304F99"/>
    <w:rsid w:val="00305033"/>
    <w:rsid w:val="0030532D"/>
    <w:rsid w:val="00305513"/>
    <w:rsid w:val="00305689"/>
    <w:rsid w:val="003057D6"/>
    <w:rsid w:val="00305961"/>
    <w:rsid w:val="00305D97"/>
    <w:rsid w:val="003062C4"/>
    <w:rsid w:val="0030647F"/>
    <w:rsid w:val="00306572"/>
    <w:rsid w:val="00306933"/>
    <w:rsid w:val="00306AE5"/>
    <w:rsid w:val="00306CFA"/>
    <w:rsid w:val="0030746D"/>
    <w:rsid w:val="003074A2"/>
    <w:rsid w:val="003078BD"/>
    <w:rsid w:val="00307C6D"/>
    <w:rsid w:val="00307E2A"/>
    <w:rsid w:val="00310368"/>
    <w:rsid w:val="0031062C"/>
    <w:rsid w:val="00310C96"/>
    <w:rsid w:val="00310F35"/>
    <w:rsid w:val="003112E2"/>
    <w:rsid w:val="003118AE"/>
    <w:rsid w:val="00311C03"/>
    <w:rsid w:val="0031203D"/>
    <w:rsid w:val="003120FB"/>
    <w:rsid w:val="00312174"/>
    <w:rsid w:val="00312179"/>
    <w:rsid w:val="0031234D"/>
    <w:rsid w:val="003123D1"/>
    <w:rsid w:val="00312423"/>
    <w:rsid w:val="00312694"/>
    <w:rsid w:val="00312849"/>
    <w:rsid w:val="00312C0A"/>
    <w:rsid w:val="00312C1B"/>
    <w:rsid w:val="00312DAD"/>
    <w:rsid w:val="00312FC3"/>
    <w:rsid w:val="003130A1"/>
    <w:rsid w:val="00313323"/>
    <w:rsid w:val="0031347C"/>
    <w:rsid w:val="003134D4"/>
    <w:rsid w:val="0031355D"/>
    <w:rsid w:val="0031360B"/>
    <w:rsid w:val="003138B1"/>
    <w:rsid w:val="00313B4A"/>
    <w:rsid w:val="003140CE"/>
    <w:rsid w:val="003143F1"/>
    <w:rsid w:val="003153AC"/>
    <w:rsid w:val="00315998"/>
    <w:rsid w:val="00315A42"/>
    <w:rsid w:val="00315CD8"/>
    <w:rsid w:val="00315DB8"/>
    <w:rsid w:val="00315F84"/>
    <w:rsid w:val="00316146"/>
    <w:rsid w:val="0031614D"/>
    <w:rsid w:val="0031664C"/>
    <w:rsid w:val="003166C5"/>
    <w:rsid w:val="00316E96"/>
    <w:rsid w:val="003171D4"/>
    <w:rsid w:val="0031752D"/>
    <w:rsid w:val="00317552"/>
    <w:rsid w:val="003175B2"/>
    <w:rsid w:val="00317668"/>
    <w:rsid w:val="00317B13"/>
    <w:rsid w:val="00317B7B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646"/>
    <w:rsid w:val="003217F6"/>
    <w:rsid w:val="003218CC"/>
    <w:rsid w:val="00321943"/>
    <w:rsid w:val="00321A57"/>
    <w:rsid w:val="00322065"/>
    <w:rsid w:val="003220C8"/>
    <w:rsid w:val="00322174"/>
    <w:rsid w:val="00322A92"/>
    <w:rsid w:val="00322AAE"/>
    <w:rsid w:val="00322B37"/>
    <w:rsid w:val="00322E0F"/>
    <w:rsid w:val="00322E15"/>
    <w:rsid w:val="00322E54"/>
    <w:rsid w:val="0032323D"/>
    <w:rsid w:val="0032332A"/>
    <w:rsid w:val="0032338A"/>
    <w:rsid w:val="003234D0"/>
    <w:rsid w:val="00323537"/>
    <w:rsid w:val="003235BC"/>
    <w:rsid w:val="00323853"/>
    <w:rsid w:val="00323BEB"/>
    <w:rsid w:val="00323C29"/>
    <w:rsid w:val="0032423F"/>
    <w:rsid w:val="00324325"/>
    <w:rsid w:val="00324764"/>
    <w:rsid w:val="003248EE"/>
    <w:rsid w:val="00324D64"/>
    <w:rsid w:val="00324FE1"/>
    <w:rsid w:val="003250AE"/>
    <w:rsid w:val="003258CF"/>
    <w:rsid w:val="003258E5"/>
    <w:rsid w:val="00325A5D"/>
    <w:rsid w:val="00325B40"/>
    <w:rsid w:val="00325BAE"/>
    <w:rsid w:val="00325C4E"/>
    <w:rsid w:val="00325C52"/>
    <w:rsid w:val="0032606D"/>
    <w:rsid w:val="003260D0"/>
    <w:rsid w:val="00326345"/>
    <w:rsid w:val="0032679C"/>
    <w:rsid w:val="003267E1"/>
    <w:rsid w:val="003268A5"/>
    <w:rsid w:val="00326A84"/>
    <w:rsid w:val="00326B4D"/>
    <w:rsid w:val="00326DF5"/>
    <w:rsid w:val="00326F51"/>
    <w:rsid w:val="003271F2"/>
    <w:rsid w:val="003274B0"/>
    <w:rsid w:val="0032782B"/>
    <w:rsid w:val="003278F3"/>
    <w:rsid w:val="003278F8"/>
    <w:rsid w:val="00327CC4"/>
    <w:rsid w:val="00327D78"/>
    <w:rsid w:val="00330584"/>
    <w:rsid w:val="00330605"/>
    <w:rsid w:val="003307F8"/>
    <w:rsid w:val="003308C7"/>
    <w:rsid w:val="00330956"/>
    <w:rsid w:val="00331011"/>
    <w:rsid w:val="003310A7"/>
    <w:rsid w:val="00331686"/>
    <w:rsid w:val="00331834"/>
    <w:rsid w:val="00331B61"/>
    <w:rsid w:val="0033248E"/>
    <w:rsid w:val="00332621"/>
    <w:rsid w:val="00332679"/>
    <w:rsid w:val="00332960"/>
    <w:rsid w:val="00332DBB"/>
    <w:rsid w:val="00332F4C"/>
    <w:rsid w:val="00333201"/>
    <w:rsid w:val="0033323A"/>
    <w:rsid w:val="0033341F"/>
    <w:rsid w:val="003335E3"/>
    <w:rsid w:val="0033384E"/>
    <w:rsid w:val="00333D08"/>
    <w:rsid w:val="00333D40"/>
    <w:rsid w:val="00333D6C"/>
    <w:rsid w:val="00333FF6"/>
    <w:rsid w:val="00334200"/>
    <w:rsid w:val="003342E6"/>
    <w:rsid w:val="00334502"/>
    <w:rsid w:val="00334518"/>
    <w:rsid w:val="00334576"/>
    <w:rsid w:val="003345CF"/>
    <w:rsid w:val="003346D5"/>
    <w:rsid w:val="00334D81"/>
    <w:rsid w:val="00335215"/>
    <w:rsid w:val="0033531A"/>
    <w:rsid w:val="00335756"/>
    <w:rsid w:val="00335777"/>
    <w:rsid w:val="00336919"/>
    <w:rsid w:val="00336990"/>
    <w:rsid w:val="00336C51"/>
    <w:rsid w:val="00336CE8"/>
    <w:rsid w:val="00337015"/>
    <w:rsid w:val="003373D1"/>
    <w:rsid w:val="0033755B"/>
    <w:rsid w:val="00337818"/>
    <w:rsid w:val="00337A04"/>
    <w:rsid w:val="00337C05"/>
    <w:rsid w:val="00337D63"/>
    <w:rsid w:val="00337FA2"/>
    <w:rsid w:val="00337FBB"/>
    <w:rsid w:val="003400DB"/>
    <w:rsid w:val="00340288"/>
    <w:rsid w:val="003405C4"/>
    <w:rsid w:val="00340613"/>
    <w:rsid w:val="00340860"/>
    <w:rsid w:val="0034097C"/>
    <w:rsid w:val="00340B37"/>
    <w:rsid w:val="00340FAC"/>
    <w:rsid w:val="00341199"/>
    <w:rsid w:val="003411C5"/>
    <w:rsid w:val="003413C9"/>
    <w:rsid w:val="0034220F"/>
    <w:rsid w:val="00342591"/>
    <w:rsid w:val="0034286C"/>
    <w:rsid w:val="00342931"/>
    <w:rsid w:val="00342DA2"/>
    <w:rsid w:val="00342E7F"/>
    <w:rsid w:val="00342F88"/>
    <w:rsid w:val="003432D5"/>
    <w:rsid w:val="003434E2"/>
    <w:rsid w:val="00343F9F"/>
    <w:rsid w:val="003440A7"/>
    <w:rsid w:val="003442BB"/>
    <w:rsid w:val="0034431D"/>
    <w:rsid w:val="003443FC"/>
    <w:rsid w:val="003445C7"/>
    <w:rsid w:val="003446BA"/>
    <w:rsid w:val="00344735"/>
    <w:rsid w:val="0034574A"/>
    <w:rsid w:val="003461CE"/>
    <w:rsid w:val="0034668A"/>
    <w:rsid w:val="003469DF"/>
    <w:rsid w:val="00346DB0"/>
    <w:rsid w:val="00346FC1"/>
    <w:rsid w:val="0034724B"/>
    <w:rsid w:val="0034740D"/>
    <w:rsid w:val="003474E8"/>
    <w:rsid w:val="0034796C"/>
    <w:rsid w:val="00347ADA"/>
    <w:rsid w:val="00347D8F"/>
    <w:rsid w:val="00347F4F"/>
    <w:rsid w:val="00350021"/>
    <w:rsid w:val="00350141"/>
    <w:rsid w:val="00350424"/>
    <w:rsid w:val="00350425"/>
    <w:rsid w:val="003506E8"/>
    <w:rsid w:val="00350942"/>
    <w:rsid w:val="00350A74"/>
    <w:rsid w:val="00350C9F"/>
    <w:rsid w:val="00350D3F"/>
    <w:rsid w:val="00350F85"/>
    <w:rsid w:val="00350F88"/>
    <w:rsid w:val="003515F6"/>
    <w:rsid w:val="003515F8"/>
    <w:rsid w:val="00351997"/>
    <w:rsid w:val="003519D6"/>
    <w:rsid w:val="00351A50"/>
    <w:rsid w:val="00351C09"/>
    <w:rsid w:val="00351EE7"/>
    <w:rsid w:val="00351FD7"/>
    <w:rsid w:val="0035226F"/>
    <w:rsid w:val="003522C5"/>
    <w:rsid w:val="00352588"/>
    <w:rsid w:val="00352598"/>
    <w:rsid w:val="00352732"/>
    <w:rsid w:val="003529BD"/>
    <w:rsid w:val="00352A45"/>
    <w:rsid w:val="00352EB8"/>
    <w:rsid w:val="00353261"/>
    <w:rsid w:val="00353542"/>
    <w:rsid w:val="0035376F"/>
    <w:rsid w:val="003538A2"/>
    <w:rsid w:val="0035393E"/>
    <w:rsid w:val="003539F8"/>
    <w:rsid w:val="003545D6"/>
    <w:rsid w:val="0035464F"/>
    <w:rsid w:val="0035465E"/>
    <w:rsid w:val="00354781"/>
    <w:rsid w:val="003547B0"/>
    <w:rsid w:val="00354CD4"/>
    <w:rsid w:val="00354D3A"/>
    <w:rsid w:val="00354F50"/>
    <w:rsid w:val="00355238"/>
    <w:rsid w:val="0035546A"/>
    <w:rsid w:val="003554A5"/>
    <w:rsid w:val="0035593A"/>
    <w:rsid w:val="003562C4"/>
    <w:rsid w:val="00356380"/>
    <w:rsid w:val="00356848"/>
    <w:rsid w:val="00356A1C"/>
    <w:rsid w:val="00356A46"/>
    <w:rsid w:val="00356B8F"/>
    <w:rsid w:val="00356DD2"/>
    <w:rsid w:val="0035702A"/>
    <w:rsid w:val="0035767A"/>
    <w:rsid w:val="0035787D"/>
    <w:rsid w:val="00357A9A"/>
    <w:rsid w:val="00357AC1"/>
    <w:rsid w:val="00357BF3"/>
    <w:rsid w:val="00357C07"/>
    <w:rsid w:val="00357EEB"/>
    <w:rsid w:val="00357F80"/>
    <w:rsid w:val="00360013"/>
    <w:rsid w:val="00360191"/>
    <w:rsid w:val="00360192"/>
    <w:rsid w:val="003603DD"/>
    <w:rsid w:val="0036049D"/>
    <w:rsid w:val="0036058A"/>
    <w:rsid w:val="003606A6"/>
    <w:rsid w:val="00360C3B"/>
    <w:rsid w:val="003613F2"/>
    <w:rsid w:val="00361CD7"/>
    <w:rsid w:val="0036210D"/>
    <w:rsid w:val="00362393"/>
    <w:rsid w:val="00362765"/>
    <w:rsid w:val="00362996"/>
    <w:rsid w:val="00362E0F"/>
    <w:rsid w:val="00362F0C"/>
    <w:rsid w:val="00363559"/>
    <w:rsid w:val="00363D0A"/>
    <w:rsid w:val="00363F84"/>
    <w:rsid w:val="00363F87"/>
    <w:rsid w:val="00364127"/>
    <w:rsid w:val="00364367"/>
    <w:rsid w:val="0036479C"/>
    <w:rsid w:val="00364959"/>
    <w:rsid w:val="00364ED8"/>
    <w:rsid w:val="00364FEB"/>
    <w:rsid w:val="00365292"/>
    <w:rsid w:val="003652C7"/>
    <w:rsid w:val="003658AB"/>
    <w:rsid w:val="00365A5D"/>
    <w:rsid w:val="00365DCC"/>
    <w:rsid w:val="00366028"/>
    <w:rsid w:val="00366035"/>
    <w:rsid w:val="003664B1"/>
    <w:rsid w:val="00366C6A"/>
    <w:rsid w:val="0036702D"/>
    <w:rsid w:val="003671A2"/>
    <w:rsid w:val="00367A55"/>
    <w:rsid w:val="00367DFD"/>
    <w:rsid w:val="0037057D"/>
    <w:rsid w:val="0037098E"/>
    <w:rsid w:val="00370B27"/>
    <w:rsid w:val="00370FC2"/>
    <w:rsid w:val="003710C2"/>
    <w:rsid w:val="00371132"/>
    <w:rsid w:val="0037117F"/>
    <w:rsid w:val="003717EC"/>
    <w:rsid w:val="0037183B"/>
    <w:rsid w:val="00371CFA"/>
    <w:rsid w:val="00371F59"/>
    <w:rsid w:val="0037248D"/>
    <w:rsid w:val="00372683"/>
    <w:rsid w:val="00372941"/>
    <w:rsid w:val="00372C27"/>
    <w:rsid w:val="00373111"/>
    <w:rsid w:val="0037360F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5060"/>
    <w:rsid w:val="00375138"/>
    <w:rsid w:val="0037521E"/>
    <w:rsid w:val="003752F5"/>
    <w:rsid w:val="00375364"/>
    <w:rsid w:val="003753E1"/>
    <w:rsid w:val="00375CD1"/>
    <w:rsid w:val="00375D7B"/>
    <w:rsid w:val="00375E62"/>
    <w:rsid w:val="003760AA"/>
    <w:rsid w:val="00376567"/>
    <w:rsid w:val="00376E3A"/>
    <w:rsid w:val="003770F0"/>
    <w:rsid w:val="00377117"/>
    <w:rsid w:val="00377419"/>
    <w:rsid w:val="00377457"/>
    <w:rsid w:val="00377617"/>
    <w:rsid w:val="00377A77"/>
    <w:rsid w:val="00377A9F"/>
    <w:rsid w:val="00377CCE"/>
    <w:rsid w:val="0038020B"/>
    <w:rsid w:val="00380288"/>
    <w:rsid w:val="0038030A"/>
    <w:rsid w:val="0038032B"/>
    <w:rsid w:val="00380575"/>
    <w:rsid w:val="0038079D"/>
    <w:rsid w:val="003808A0"/>
    <w:rsid w:val="00380952"/>
    <w:rsid w:val="003809D5"/>
    <w:rsid w:val="00380A41"/>
    <w:rsid w:val="00380B87"/>
    <w:rsid w:val="00380D4C"/>
    <w:rsid w:val="00380E62"/>
    <w:rsid w:val="00381064"/>
    <w:rsid w:val="003811DD"/>
    <w:rsid w:val="00381430"/>
    <w:rsid w:val="00381568"/>
    <w:rsid w:val="00381637"/>
    <w:rsid w:val="003819B9"/>
    <w:rsid w:val="00381A5F"/>
    <w:rsid w:val="00381C7D"/>
    <w:rsid w:val="0038201C"/>
    <w:rsid w:val="003821BA"/>
    <w:rsid w:val="003823B0"/>
    <w:rsid w:val="00382889"/>
    <w:rsid w:val="003828ED"/>
    <w:rsid w:val="00382BD7"/>
    <w:rsid w:val="00382E9D"/>
    <w:rsid w:val="0038314D"/>
    <w:rsid w:val="00383226"/>
    <w:rsid w:val="003833EC"/>
    <w:rsid w:val="0038396D"/>
    <w:rsid w:val="00383C4B"/>
    <w:rsid w:val="00383EE5"/>
    <w:rsid w:val="003844A7"/>
    <w:rsid w:val="0038452A"/>
    <w:rsid w:val="00384679"/>
    <w:rsid w:val="00384832"/>
    <w:rsid w:val="00384C76"/>
    <w:rsid w:val="00384FE2"/>
    <w:rsid w:val="0038519C"/>
    <w:rsid w:val="00385A99"/>
    <w:rsid w:val="00385F92"/>
    <w:rsid w:val="00385FA0"/>
    <w:rsid w:val="00386065"/>
    <w:rsid w:val="00386581"/>
    <w:rsid w:val="003868EA"/>
    <w:rsid w:val="003869BF"/>
    <w:rsid w:val="00386B3A"/>
    <w:rsid w:val="00386BAF"/>
    <w:rsid w:val="00386CC9"/>
    <w:rsid w:val="00387A0C"/>
    <w:rsid w:val="00387A2E"/>
    <w:rsid w:val="00387A33"/>
    <w:rsid w:val="00387DF9"/>
    <w:rsid w:val="00387E06"/>
    <w:rsid w:val="00387E2C"/>
    <w:rsid w:val="00390116"/>
    <w:rsid w:val="00390571"/>
    <w:rsid w:val="0039061A"/>
    <w:rsid w:val="00390644"/>
    <w:rsid w:val="003909FD"/>
    <w:rsid w:val="00390BC6"/>
    <w:rsid w:val="00390E93"/>
    <w:rsid w:val="00391422"/>
    <w:rsid w:val="00391459"/>
    <w:rsid w:val="0039152C"/>
    <w:rsid w:val="0039154F"/>
    <w:rsid w:val="0039180E"/>
    <w:rsid w:val="0039194F"/>
    <w:rsid w:val="00391B84"/>
    <w:rsid w:val="00391BAA"/>
    <w:rsid w:val="00391D06"/>
    <w:rsid w:val="00391D76"/>
    <w:rsid w:val="00391E28"/>
    <w:rsid w:val="00391E6A"/>
    <w:rsid w:val="00391FA3"/>
    <w:rsid w:val="003922C9"/>
    <w:rsid w:val="00392636"/>
    <w:rsid w:val="00392822"/>
    <w:rsid w:val="003928A4"/>
    <w:rsid w:val="00392938"/>
    <w:rsid w:val="00392983"/>
    <w:rsid w:val="00392A81"/>
    <w:rsid w:val="00392B17"/>
    <w:rsid w:val="00392D7F"/>
    <w:rsid w:val="00392EAA"/>
    <w:rsid w:val="003931F3"/>
    <w:rsid w:val="0039323E"/>
    <w:rsid w:val="00393306"/>
    <w:rsid w:val="00393498"/>
    <w:rsid w:val="00393584"/>
    <w:rsid w:val="003935B1"/>
    <w:rsid w:val="00393976"/>
    <w:rsid w:val="00393F38"/>
    <w:rsid w:val="00393FCC"/>
    <w:rsid w:val="0039407B"/>
    <w:rsid w:val="003945B3"/>
    <w:rsid w:val="00394726"/>
    <w:rsid w:val="00394E7B"/>
    <w:rsid w:val="00394F53"/>
    <w:rsid w:val="0039521A"/>
    <w:rsid w:val="00395A76"/>
    <w:rsid w:val="00395B0A"/>
    <w:rsid w:val="00395D38"/>
    <w:rsid w:val="00395E0C"/>
    <w:rsid w:val="00395EC6"/>
    <w:rsid w:val="00396384"/>
    <w:rsid w:val="003964EB"/>
    <w:rsid w:val="0039652F"/>
    <w:rsid w:val="003967D1"/>
    <w:rsid w:val="003968DA"/>
    <w:rsid w:val="003974D1"/>
    <w:rsid w:val="00397720"/>
    <w:rsid w:val="003979F8"/>
    <w:rsid w:val="00397F91"/>
    <w:rsid w:val="00397FDB"/>
    <w:rsid w:val="003A00CA"/>
    <w:rsid w:val="003A02CC"/>
    <w:rsid w:val="003A0373"/>
    <w:rsid w:val="003A0B53"/>
    <w:rsid w:val="003A0C6F"/>
    <w:rsid w:val="003A0EA5"/>
    <w:rsid w:val="003A0FA0"/>
    <w:rsid w:val="003A1344"/>
    <w:rsid w:val="003A1380"/>
    <w:rsid w:val="003A1418"/>
    <w:rsid w:val="003A21B9"/>
    <w:rsid w:val="003A24B2"/>
    <w:rsid w:val="003A25BE"/>
    <w:rsid w:val="003A27C0"/>
    <w:rsid w:val="003A2B70"/>
    <w:rsid w:val="003A2BF0"/>
    <w:rsid w:val="003A2D02"/>
    <w:rsid w:val="003A3009"/>
    <w:rsid w:val="003A3037"/>
    <w:rsid w:val="003A308F"/>
    <w:rsid w:val="003A3766"/>
    <w:rsid w:val="003A39B1"/>
    <w:rsid w:val="003A3CEF"/>
    <w:rsid w:val="003A3E73"/>
    <w:rsid w:val="003A3EA9"/>
    <w:rsid w:val="003A4080"/>
    <w:rsid w:val="003A4232"/>
    <w:rsid w:val="003A4249"/>
    <w:rsid w:val="003A442E"/>
    <w:rsid w:val="003A4B2B"/>
    <w:rsid w:val="003A4E8D"/>
    <w:rsid w:val="003A5431"/>
    <w:rsid w:val="003A5590"/>
    <w:rsid w:val="003A56BC"/>
    <w:rsid w:val="003A589B"/>
    <w:rsid w:val="003A5A1B"/>
    <w:rsid w:val="003A62F6"/>
    <w:rsid w:val="003A63D8"/>
    <w:rsid w:val="003A64EC"/>
    <w:rsid w:val="003A662C"/>
    <w:rsid w:val="003A66EF"/>
    <w:rsid w:val="003A67EF"/>
    <w:rsid w:val="003A6B51"/>
    <w:rsid w:val="003A7034"/>
    <w:rsid w:val="003A7084"/>
    <w:rsid w:val="003A7213"/>
    <w:rsid w:val="003A76E1"/>
    <w:rsid w:val="003A78B6"/>
    <w:rsid w:val="003A7E7C"/>
    <w:rsid w:val="003A7FAA"/>
    <w:rsid w:val="003B037A"/>
    <w:rsid w:val="003B06E6"/>
    <w:rsid w:val="003B08B9"/>
    <w:rsid w:val="003B0A7F"/>
    <w:rsid w:val="003B0ABC"/>
    <w:rsid w:val="003B0D7B"/>
    <w:rsid w:val="003B0E6C"/>
    <w:rsid w:val="003B0EBA"/>
    <w:rsid w:val="003B0F6D"/>
    <w:rsid w:val="003B1204"/>
    <w:rsid w:val="003B13C9"/>
    <w:rsid w:val="003B19EB"/>
    <w:rsid w:val="003B1AB1"/>
    <w:rsid w:val="003B1AF7"/>
    <w:rsid w:val="003B1B72"/>
    <w:rsid w:val="003B1BC1"/>
    <w:rsid w:val="003B1E10"/>
    <w:rsid w:val="003B20ED"/>
    <w:rsid w:val="003B222D"/>
    <w:rsid w:val="003B2273"/>
    <w:rsid w:val="003B22FF"/>
    <w:rsid w:val="003B261C"/>
    <w:rsid w:val="003B26B1"/>
    <w:rsid w:val="003B2A41"/>
    <w:rsid w:val="003B2EB6"/>
    <w:rsid w:val="003B2F0E"/>
    <w:rsid w:val="003B2F69"/>
    <w:rsid w:val="003B3001"/>
    <w:rsid w:val="003B34E7"/>
    <w:rsid w:val="003B37FE"/>
    <w:rsid w:val="003B3866"/>
    <w:rsid w:val="003B3938"/>
    <w:rsid w:val="003B3D67"/>
    <w:rsid w:val="003B3EA0"/>
    <w:rsid w:val="003B4014"/>
    <w:rsid w:val="003B4076"/>
    <w:rsid w:val="003B4364"/>
    <w:rsid w:val="003B43FD"/>
    <w:rsid w:val="003B4404"/>
    <w:rsid w:val="003B490D"/>
    <w:rsid w:val="003B49AD"/>
    <w:rsid w:val="003B4D7F"/>
    <w:rsid w:val="003B4E8C"/>
    <w:rsid w:val="003B53AE"/>
    <w:rsid w:val="003B5540"/>
    <w:rsid w:val="003B562E"/>
    <w:rsid w:val="003B56E8"/>
    <w:rsid w:val="003B5DAF"/>
    <w:rsid w:val="003B5DF9"/>
    <w:rsid w:val="003B5F84"/>
    <w:rsid w:val="003B6200"/>
    <w:rsid w:val="003B62AD"/>
    <w:rsid w:val="003B6306"/>
    <w:rsid w:val="003B65C3"/>
    <w:rsid w:val="003B681B"/>
    <w:rsid w:val="003B6FA6"/>
    <w:rsid w:val="003B712A"/>
    <w:rsid w:val="003B72D0"/>
    <w:rsid w:val="003B7411"/>
    <w:rsid w:val="003B7520"/>
    <w:rsid w:val="003B7860"/>
    <w:rsid w:val="003B7900"/>
    <w:rsid w:val="003C0096"/>
    <w:rsid w:val="003C01D5"/>
    <w:rsid w:val="003C0A4F"/>
    <w:rsid w:val="003C0A93"/>
    <w:rsid w:val="003C0B9F"/>
    <w:rsid w:val="003C0CC3"/>
    <w:rsid w:val="003C0E78"/>
    <w:rsid w:val="003C10C2"/>
    <w:rsid w:val="003C15D2"/>
    <w:rsid w:val="003C161C"/>
    <w:rsid w:val="003C1B51"/>
    <w:rsid w:val="003C1B71"/>
    <w:rsid w:val="003C1EF5"/>
    <w:rsid w:val="003C1EFF"/>
    <w:rsid w:val="003C20AF"/>
    <w:rsid w:val="003C20C6"/>
    <w:rsid w:val="003C2161"/>
    <w:rsid w:val="003C2570"/>
    <w:rsid w:val="003C38DF"/>
    <w:rsid w:val="003C411D"/>
    <w:rsid w:val="003C44C4"/>
    <w:rsid w:val="003C47FE"/>
    <w:rsid w:val="003C4AFA"/>
    <w:rsid w:val="003C4B28"/>
    <w:rsid w:val="003C4C0F"/>
    <w:rsid w:val="003C4CD3"/>
    <w:rsid w:val="003C50B0"/>
    <w:rsid w:val="003C51EB"/>
    <w:rsid w:val="003C5333"/>
    <w:rsid w:val="003C57EC"/>
    <w:rsid w:val="003C581D"/>
    <w:rsid w:val="003C5A07"/>
    <w:rsid w:val="003C5B66"/>
    <w:rsid w:val="003C5CBE"/>
    <w:rsid w:val="003C5F18"/>
    <w:rsid w:val="003C5F81"/>
    <w:rsid w:val="003C62E2"/>
    <w:rsid w:val="003C63D9"/>
    <w:rsid w:val="003C6533"/>
    <w:rsid w:val="003C6965"/>
    <w:rsid w:val="003C69D3"/>
    <w:rsid w:val="003C6C39"/>
    <w:rsid w:val="003C6E67"/>
    <w:rsid w:val="003C6FF5"/>
    <w:rsid w:val="003C724A"/>
    <w:rsid w:val="003C782E"/>
    <w:rsid w:val="003C7835"/>
    <w:rsid w:val="003C7B44"/>
    <w:rsid w:val="003C7F03"/>
    <w:rsid w:val="003D01BA"/>
    <w:rsid w:val="003D04A5"/>
    <w:rsid w:val="003D0652"/>
    <w:rsid w:val="003D0660"/>
    <w:rsid w:val="003D0881"/>
    <w:rsid w:val="003D09B9"/>
    <w:rsid w:val="003D0A4B"/>
    <w:rsid w:val="003D0CBB"/>
    <w:rsid w:val="003D0D71"/>
    <w:rsid w:val="003D0F25"/>
    <w:rsid w:val="003D0F67"/>
    <w:rsid w:val="003D0F78"/>
    <w:rsid w:val="003D0F93"/>
    <w:rsid w:val="003D107F"/>
    <w:rsid w:val="003D10B7"/>
    <w:rsid w:val="003D1465"/>
    <w:rsid w:val="003D1570"/>
    <w:rsid w:val="003D1BFC"/>
    <w:rsid w:val="003D1C64"/>
    <w:rsid w:val="003D20C1"/>
    <w:rsid w:val="003D20EB"/>
    <w:rsid w:val="003D219B"/>
    <w:rsid w:val="003D24B7"/>
    <w:rsid w:val="003D254E"/>
    <w:rsid w:val="003D285C"/>
    <w:rsid w:val="003D28C5"/>
    <w:rsid w:val="003D2AC3"/>
    <w:rsid w:val="003D2FCE"/>
    <w:rsid w:val="003D311F"/>
    <w:rsid w:val="003D318C"/>
    <w:rsid w:val="003D35FD"/>
    <w:rsid w:val="003D3680"/>
    <w:rsid w:val="003D3764"/>
    <w:rsid w:val="003D38A5"/>
    <w:rsid w:val="003D39F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52"/>
    <w:rsid w:val="003D51D2"/>
    <w:rsid w:val="003D52E1"/>
    <w:rsid w:val="003D5451"/>
    <w:rsid w:val="003D548F"/>
    <w:rsid w:val="003D55D5"/>
    <w:rsid w:val="003D59EB"/>
    <w:rsid w:val="003D65AC"/>
    <w:rsid w:val="003D6F02"/>
    <w:rsid w:val="003D756B"/>
    <w:rsid w:val="003D7653"/>
    <w:rsid w:val="003D76F2"/>
    <w:rsid w:val="003D7A5C"/>
    <w:rsid w:val="003D7D2C"/>
    <w:rsid w:val="003D7D4A"/>
    <w:rsid w:val="003D7FCD"/>
    <w:rsid w:val="003E0082"/>
    <w:rsid w:val="003E040F"/>
    <w:rsid w:val="003E045E"/>
    <w:rsid w:val="003E054E"/>
    <w:rsid w:val="003E07CB"/>
    <w:rsid w:val="003E0B8C"/>
    <w:rsid w:val="003E0C6D"/>
    <w:rsid w:val="003E0F1F"/>
    <w:rsid w:val="003E0FAD"/>
    <w:rsid w:val="003E10B9"/>
    <w:rsid w:val="003E1CD6"/>
    <w:rsid w:val="003E228F"/>
    <w:rsid w:val="003E2365"/>
    <w:rsid w:val="003E2473"/>
    <w:rsid w:val="003E253E"/>
    <w:rsid w:val="003E2B08"/>
    <w:rsid w:val="003E31E3"/>
    <w:rsid w:val="003E3210"/>
    <w:rsid w:val="003E3345"/>
    <w:rsid w:val="003E3550"/>
    <w:rsid w:val="003E3672"/>
    <w:rsid w:val="003E375E"/>
    <w:rsid w:val="003E3D41"/>
    <w:rsid w:val="003E4046"/>
    <w:rsid w:val="003E40F1"/>
    <w:rsid w:val="003E4201"/>
    <w:rsid w:val="003E427D"/>
    <w:rsid w:val="003E42CF"/>
    <w:rsid w:val="003E4575"/>
    <w:rsid w:val="003E4577"/>
    <w:rsid w:val="003E4A1F"/>
    <w:rsid w:val="003E50F5"/>
    <w:rsid w:val="003E5502"/>
    <w:rsid w:val="003E56BF"/>
    <w:rsid w:val="003E5BAF"/>
    <w:rsid w:val="003E5D5A"/>
    <w:rsid w:val="003E5E97"/>
    <w:rsid w:val="003E6355"/>
    <w:rsid w:val="003E6534"/>
    <w:rsid w:val="003E65A6"/>
    <w:rsid w:val="003E684F"/>
    <w:rsid w:val="003E69CE"/>
    <w:rsid w:val="003E6A4D"/>
    <w:rsid w:val="003E6D17"/>
    <w:rsid w:val="003E7144"/>
    <w:rsid w:val="003E71EF"/>
    <w:rsid w:val="003E7438"/>
    <w:rsid w:val="003E7687"/>
    <w:rsid w:val="003E7995"/>
    <w:rsid w:val="003E79F0"/>
    <w:rsid w:val="003E7A00"/>
    <w:rsid w:val="003E7A34"/>
    <w:rsid w:val="003F00C0"/>
    <w:rsid w:val="003F0196"/>
    <w:rsid w:val="003F0240"/>
    <w:rsid w:val="003F05D4"/>
    <w:rsid w:val="003F05E2"/>
    <w:rsid w:val="003F07E3"/>
    <w:rsid w:val="003F09F6"/>
    <w:rsid w:val="003F0A1B"/>
    <w:rsid w:val="003F0A7E"/>
    <w:rsid w:val="003F0AF9"/>
    <w:rsid w:val="003F0BD9"/>
    <w:rsid w:val="003F0D3B"/>
    <w:rsid w:val="003F105D"/>
    <w:rsid w:val="003F122F"/>
    <w:rsid w:val="003F138A"/>
    <w:rsid w:val="003F13BE"/>
    <w:rsid w:val="003F14C5"/>
    <w:rsid w:val="003F15E7"/>
    <w:rsid w:val="003F179D"/>
    <w:rsid w:val="003F1A97"/>
    <w:rsid w:val="003F1DAF"/>
    <w:rsid w:val="003F212B"/>
    <w:rsid w:val="003F2175"/>
    <w:rsid w:val="003F288C"/>
    <w:rsid w:val="003F2B45"/>
    <w:rsid w:val="003F2C81"/>
    <w:rsid w:val="003F3194"/>
    <w:rsid w:val="003F32E3"/>
    <w:rsid w:val="003F3727"/>
    <w:rsid w:val="003F39F2"/>
    <w:rsid w:val="003F3CC9"/>
    <w:rsid w:val="003F3F12"/>
    <w:rsid w:val="003F3F41"/>
    <w:rsid w:val="003F4191"/>
    <w:rsid w:val="003F41A1"/>
    <w:rsid w:val="003F4667"/>
    <w:rsid w:val="003F4AF9"/>
    <w:rsid w:val="003F4B4A"/>
    <w:rsid w:val="003F4DFE"/>
    <w:rsid w:val="003F5465"/>
    <w:rsid w:val="003F5777"/>
    <w:rsid w:val="003F60FE"/>
    <w:rsid w:val="003F6189"/>
    <w:rsid w:val="003F66E0"/>
    <w:rsid w:val="003F6738"/>
    <w:rsid w:val="003F68E0"/>
    <w:rsid w:val="003F6BE8"/>
    <w:rsid w:val="003F6C4E"/>
    <w:rsid w:val="003F6CA9"/>
    <w:rsid w:val="003F6F09"/>
    <w:rsid w:val="003F7284"/>
    <w:rsid w:val="003F7707"/>
    <w:rsid w:val="003F7EA2"/>
    <w:rsid w:val="003F7EBF"/>
    <w:rsid w:val="00400321"/>
    <w:rsid w:val="00400377"/>
    <w:rsid w:val="004003FC"/>
    <w:rsid w:val="0040068B"/>
    <w:rsid w:val="0040069E"/>
    <w:rsid w:val="00400A12"/>
    <w:rsid w:val="004010DB"/>
    <w:rsid w:val="0040114F"/>
    <w:rsid w:val="00401252"/>
    <w:rsid w:val="00401741"/>
    <w:rsid w:val="00401BD4"/>
    <w:rsid w:val="00401EE8"/>
    <w:rsid w:val="00401F22"/>
    <w:rsid w:val="0040219F"/>
    <w:rsid w:val="004021B9"/>
    <w:rsid w:val="0040234F"/>
    <w:rsid w:val="004023B1"/>
    <w:rsid w:val="0040246E"/>
    <w:rsid w:val="004024AB"/>
    <w:rsid w:val="004024F9"/>
    <w:rsid w:val="004025B3"/>
    <w:rsid w:val="004028C9"/>
    <w:rsid w:val="004029D5"/>
    <w:rsid w:val="00402A11"/>
    <w:rsid w:val="00402AF0"/>
    <w:rsid w:val="00402E6D"/>
    <w:rsid w:val="00402EC3"/>
    <w:rsid w:val="004034C4"/>
    <w:rsid w:val="0040353F"/>
    <w:rsid w:val="004035FC"/>
    <w:rsid w:val="00403928"/>
    <w:rsid w:val="00403C37"/>
    <w:rsid w:val="00404C27"/>
    <w:rsid w:val="00404C54"/>
    <w:rsid w:val="00404CDC"/>
    <w:rsid w:val="00404F45"/>
    <w:rsid w:val="004050E2"/>
    <w:rsid w:val="00405335"/>
    <w:rsid w:val="004055BA"/>
    <w:rsid w:val="00405C29"/>
    <w:rsid w:val="00406244"/>
    <w:rsid w:val="00406390"/>
    <w:rsid w:val="00406A4C"/>
    <w:rsid w:val="00406D60"/>
    <w:rsid w:val="0040703A"/>
    <w:rsid w:val="004076E7"/>
    <w:rsid w:val="004078BA"/>
    <w:rsid w:val="00407AB5"/>
    <w:rsid w:val="00407DBB"/>
    <w:rsid w:val="0041060A"/>
    <w:rsid w:val="0041095A"/>
    <w:rsid w:val="00410B67"/>
    <w:rsid w:val="00410ED5"/>
    <w:rsid w:val="00410F44"/>
    <w:rsid w:val="00410FC8"/>
    <w:rsid w:val="0041109C"/>
    <w:rsid w:val="0041140B"/>
    <w:rsid w:val="00411860"/>
    <w:rsid w:val="0041195F"/>
    <w:rsid w:val="004119EE"/>
    <w:rsid w:val="004120C4"/>
    <w:rsid w:val="00412378"/>
    <w:rsid w:val="004123C7"/>
    <w:rsid w:val="00412645"/>
    <w:rsid w:val="0041273A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3E02"/>
    <w:rsid w:val="00414397"/>
    <w:rsid w:val="00414641"/>
    <w:rsid w:val="00414946"/>
    <w:rsid w:val="00414AA8"/>
    <w:rsid w:val="00414B1B"/>
    <w:rsid w:val="00414E72"/>
    <w:rsid w:val="00414E8C"/>
    <w:rsid w:val="00414EA8"/>
    <w:rsid w:val="00414EBB"/>
    <w:rsid w:val="004155EF"/>
    <w:rsid w:val="00415B51"/>
    <w:rsid w:val="00415CE8"/>
    <w:rsid w:val="00415E2A"/>
    <w:rsid w:val="00415FBB"/>
    <w:rsid w:val="00416371"/>
    <w:rsid w:val="00416497"/>
    <w:rsid w:val="004164AE"/>
    <w:rsid w:val="0041667F"/>
    <w:rsid w:val="00416DAE"/>
    <w:rsid w:val="00416E00"/>
    <w:rsid w:val="0041704B"/>
    <w:rsid w:val="00417265"/>
    <w:rsid w:val="00417562"/>
    <w:rsid w:val="004176BD"/>
    <w:rsid w:val="0041781E"/>
    <w:rsid w:val="00417896"/>
    <w:rsid w:val="004178D1"/>
    <w:rsid w:val="00417B1F"/>
    <w:rsid w:val="00417D89"/>
    <w:rsid w:val="00420169"/>
    <w:rsid w:val="0042041A"/>
    <w:rsid w:val="004205D6"/>
    <w:rsid w:val="0042077F"/>
    <w:rsid w:val="004207BE"/>
    <w:rsid w:val="004207D1"/>
    <w:rsid w:val="00420A83"/>
    <w:rsid w:val="00420BED"/>
    <w:rsid w:val="00420E8B"/>
    <w:rsid w:val="0042102D"/>
    <w:rsid w:val="004212CC"/>
    <w:rsid w:val="00421C2E"/>
    <w:rsid w:val="00421DE5"/>
    <w:rsid w:val="00421E0F"/>
    <w:rsid w:val="00422182"/>
    <w:rsid w:val="00422354"/>
    <w:rsid w:val="00422D5A"/>
    <w:rsid w:val="00422E37"/>
    <w:rsid w:val="0042311C"/>
    <w:rsid w:val="00423175"/>
    <w:rsid w:val="0042343D"/>
    <w:rsid w:val="004235E6"/>
    <w:rsid w:val="004235F5"/>
    <w:rsid w:val="00423905"/>
    <w:rsid w:val="00423BF6"/>
    <w:rsid w:val="00423FDD"/>
    <w:rsid w:val="0042434E"/>
    <w:rsid w:val="00425537"/>
    <w:rsid w:val="004255CC"/>
    <w:rsid w:val="0042587A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2F4"/>
    <w:rsid w:val="004273A8"/>
    <w:rsid w:val="0042771D"/>
    <w:rsid w:val="004277C5"/>
    <w:rsid w:val="00427A05"/>
    <w:rsid w:val="00427A86"/>
    <w:rsid w:val="00427D05"/>
    <w:rsid w:val="00427D68"/>
    <w:rsid w:val="00427E46"/>
    <w:rsid w:val="00430122"/>
    <w:rsid w:val="0043027D"/>
    <w:rsid w:val="0043058C"/>
    <w:rsid w:val="00430713"/>
    <w:rsid w:val="00430828"/>
    <w:rsid w:val="00430861"/>
    <w:rsid w:val="00430BE4"/>
    <w:rsid w:val="00430CE4"/>
    <w:rsid w:val="00430DDE"/>
    <w:rsid w:val="0043136C"/>
    <w:rsid w:val="0043166A"/>
    <w:rsid w:val="004317CB"/>
    <w:rsid w:val="004318B9"/>
    <w:rsid w:val="00431938"/>
    <w:rsid w:val="00431F8C"/>
    <w:rsid w:val="00432011"/>
    <w:rsid w:val="0043213E"/>
    <w:rsid w:val="00432374"/>
    <w:rsid w:val="0043296B"/>
    <w:rsid w:val="00432B48"/>
    <w:rsid w:val="00432D6A"/>
    <w:rsid w:val="00432E12"/>
    <w:rsid w:val="00432F33"/>
    <w:rsid w:val="004330D4"/>
    <w:rsid w:val="00433282"/>
    <w:rsid w:val="00433450"/>
    <w:rsid w:val="00433574"/>
    <w:rsid w:val="00433D03"/>
    <w:rsid w:val="00433DB4"/>
    <w:rsid w:val="00434079"/>
    <w:rsid w:val="00434096"/>
    <w:rsid w:val="0043411F"/>
    <w:rsid w:val="00434193"/>
    <w:rsid w:val="004350CA"/>
    <w:rsid w:val="00435B2F"/>
    <w:rsid w:val="00435BF3"/>
    <w:rsid w:val="00435F35"/>
    <w:rsid w:val="00435FC2"/>
    <w:rsid w:val="004361DE"/>
    <w:rsid w:val="00436C0E"/>
    <w:rsid w:val="00436DD9"/>
    <w:rsid w:val="00436E57"/>
    <w:rsid w:val="004370DC"/>
    <w:rsid w:val="004373A0"/>
    <w:rsid w:val="00437864"/>
    <w:rsid w:val="0043794F"/>
    <w:rsid w:val="004379D5"/>
    <w:rsid w:val="00437B01"/>
    <w:rsid w:val="00437B65"/>
    <w:rsid w:val="00437C27"/>
    <w:rsid w:val="00437D88"/>
    <w:rsid w:val="00437E83"/>
    <w:rsid w:val="00437F07"/>
    <w:rsid w:val="00440033"/>
    <w:rsid w:val="004402C5"/>
    <w:rsid w:val="00440475"/>
    <w:rsid w:val="004407D8"/>
    <w:rsid w:val="0044081C"/>
    <w:rsid w:val="00440A6D"/>
    <w:rsid w:val="00440B75"/>
    <w:rsid w:val="00440CCF"/>
    <w:rsid w:val="00440D2F"/>
    <w:rsid w:val="004410A7"/>
    <w:rsid w:val="00441152"/>
    <w:rsid w:val="0044125E"/>
    <w:rsid w:val="004420CE"/>
    <w:rsid w:val="004422B9"/>
    <w:rsid w:val="00442B71"/>
    <w:rsid w:val="00442CE5"/>
    <w:rsid w:val="00442D4C"/>
    <w:rsid w:val="00442F81"/>
    <w:rsid w:val="00442FDC"/>
    <w:rsid w:val="0044302D"/>
    <w:rsid w:val="004430CA"/>
    <w:rsid w:val="0044338F"/>
    <w:rsid w:val="0044342B"/>
    <w:rsid w:val="004434E4"/>
    <w:rsid w:val="004434FB"/>
    <w:rsid w:val="00443E27"/>
    <w:rsid w:val="00444068"/>
    <w:rsid w:val="00444318"/>
    <w:rsid w:val="0044437A"/>
    <w:rsid w:val="00444584"/>
    <w:rsid w:val="00444620"/>
    <w:rsid w:val="00444950"/>
    <w:rsid w:val="0044496D"/>
    <w:rsid w:val="00444C3C"/>
    <w:rsid w:val="00444D29"/>
    <w:rsid w:val="00444EE8"/>
    <w:rsid w:val="00445299"/>
    <w:rsid w:val="00445B3D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7BA"/>
    <w:rsid w:val="00450AA0"/>
    <w:rsid w:val="00450B61"/>
    <w:rsid w:val="00450CA5"/>
    <w:rsid w:val="00450FA6"/>
    <w:rsid w:val="0045104C"/>
    <w:rsid w:val="0045140D"/>
    <w:rsid w:val="0045155B"/>
    <w:rsid w:val="004516E4"/>
    <w:rsid w:val="004517E1"/>
    <w:rsid w:val="0045194B"/>
    <w:rsid w:val="00451990"/>
    <w:rsid w:val="004519DF"/>
    <w:rsid w:val="00451C32"/>
    <w:rsid w:val="00451E73"/>
    <w:rsid w:val="004522BE"/>
    <w:rsid w:val="00452360"/>
    <w:rsid w:val="00452684"/>
    <w:rsid w:val="0045290B"/>
    <w:rsid w:val="00452AEC"/>
    <w:rsid w:val="00452B75"/>
    <w:rsid w:val="00452BE0"/>
    <w:rsid w:val="00452E2B"/>
    <w:rsid w:val="00452F62"/>
    <w:rsid w:val="0045337D"/>
    <w:rsid w:val="004535A1"/>
    <w:rsid w:val="00453873"/>
    <w:rsid w:val="004538DD"/>
    <w:rsid w:val="004539FA"/>
    <w:rsid w:val="00453C55"/>
    <w:rsid w:val="00453ECC"/>
    <w:rsid w:val="004540FC"/>
    <w:rsid w:val="0045439D"/>
    <w:rsid w:val="0045449B"/>
    <w:rsid w:val="00454DB5"/>
    <w:rsid w:val="00454E79"/>
    <w:rsid w:val="0045536C"/>
    <w:rsid w:val="0045537F"/>
    <w:rsid w:val="00455509"/>
    <w:rsid w:val="0045553A"/>
    <w:rsid w:val="004557F3"/>
    <w:rsid w:val="00455B6A"/>
    <w:rsid w:val="00455BF8"/>
    <w:rsid w:val="00455D95"/>
    <w:rsid w:val="00455DAD"/>
    <w:rsid w:val="00455E53"/>
    <w:rsid w:val="00455E65"/>
    <w:rsid w:val="0045652D"/>
    <w:rsid w:val="004569BA"/>
    <w:rsid w:val="00456A2B"/>
    <w:rsid w:val="00456B3E"/>
    <w:rsid w:val="00456BBD"/>
    <w:rsid w:val="00456E09"/>
    <w:rsid w:val="0045711C"/>
    <w:rsid w:val="0045713C"/>
    <w:rsid w:val="004571C9"/>
    <w:rsid w:val="004575C8"/>
    <w:rsid w:val="004575FD"/>
    <w:rsid w:val="00457A88"/>
    <w:rsid w:val="00457B81"/>
    <w:rsid w:val="00457BF3"/>
    <w:rsid w:val="00457E23"/>
    <w:rsid w:val="004601BB"/>
    <w:rsid w:val="0046053A"/>
    <w:rsid w:val="004605F3"/>
    <w:rsid w:val="004606C1"/>
    <w:rsid w:val="00460917"/>
    <w:rsid w:val="00460A1F"/>
    <w:rsid w:val="00460E67"/>
    <w:rsid w:val="004610F0"/>
    <w:rsid w:val="004612F7"/>
    <w:rsid w:val="00461771"/>
    <w:rsid w:val="00461985"/>
    <w:rsid w:val="004619E5"/>
    <w:rsid w:val="004619F4"/>
    <w:rsid w:val="00461BE7"/>
    <w:rsid w:val="00461C98"/>
    <w:rsid w:val="00462282"/>
    <w:rsid w:val="00462514"/>
    <w:rsid w:val="004629D2"/>
    <w:rsid w:val="00462B35"/>
    <w:rsid w:val="00462E9C"/>
    <w:rsid w:val="00462FEC"/>
    <w:rsid w:val="004630B6"/>
    <w:rsid w:val="00463397"/>
    <w:rsid w:val="00463698"/>
    <w:rsid w:val="00463B76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D2"/>
    <w:rsid w:val="0046560F"/>
    <w:rsid w:val="0046570E"/>
    <w:rsid w:val="00465883"/>
    <w:rsid w:val="00465CBB"/>
    <w:rsid w:val="00465DB2"/>
    <w:rsid w:val="00465F06"/>
    <w:rsid w:val="00466485"/>
    <w:rsid w:val="00466592"/>
    <w:rsid w:val="00466610"/>
    <w:rsid w:val="00466904"/>
    <w:rsid w:val="00466961"/>
    <w:rsid w:val="00466A0D"/>
    <w:rsid w:val="00466A4B"/>
    <w:rsid w:val="00466A5B"/>
    <w:rsid w:val="00466C33"/>
    <w:rsid w:val="00466FBD"/>
    <w:rsid w:val="0046700F"/>
    <w:rsid w:val="0046720A"/>
    <w:rsid w:val="004672AB"/>
    <w:rsid w:val="00467E65"/>
    <w:rsid w:val="00467EA5"/>
    <w:rsid w:val="00467EDC"/>
    <w:rsid w:val="004700AB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D0"/>
    <w:rsid w:val="00471979"/>
    <w:rsid w:val="00471B64"/>
    <w:rsid w:val="00471F4B"/>
    <w:rsid w:val="00471FF1"/>
    <w:rsid w:val="004721B4"/>
    <w:rsid w:val="00472524"/>
    <w:rsid w:val="00472B80"/>
    <w:rsid w:val="00472BFE"/>
    <w:rsid w:val="00472FC1"/>
    <w:rsid w:val="004730D5"/>
    <w:rsid w:val="0047328A"/>
    <w:rsid w:val="00473339"/>
    <w:rsid w:val="0047352C"/>
    <w:rsid w:val="00473618"/>
    <w:rsid w:val="004736A8"/>
    <w:rsid w:val="0047389E"/>
    <w:rsid w:val="00473AB0"/>
    <w:rsid w:val="00474064"/>
    <w:rsid w:val="0047425D"/>
    <w:rsid w:val="0047435E"/>
    <w:rsid w:val="00474371"/>
    <w:rsid w:val="00474487"/>
    <w:rsid w:val="004747F1"/>
    <w:rsid w:val="004748DB"/>
    <w:rsid w:val="004749CA"/>
    <w:rsid w:val="00474B36"/>
    <w:rsid w:val="00474B7E"/>
    <w:rsid w:val="00474B96"/>
    <w:rsid w:val="00474BC4"/>
    <w:rsid w:val="00474F15"/>
    <w:rsid w:val="004755A8"/>
    <w:rsid w:val="00475936"/>
    <w:rsid w:val="00475CBB"/>
    <w:rsid w:val="00475E65"/>
    <w:rsid w:val="00476009"/>
    <w:rsid w:val="00476035"/>
    <w:rsid w:val="00476176"/>
    <w:rsid w:val="0047619F"/>
    <w:rsid w:val="004763CA"/>
    <w:rsid w:val="00476DCA"/>
    <w:rsid w:val="00476DE0"/>
    <w:rsid w:val="00476E2C"/>
    <w:rsid w:val="00476E34"/>
    <w:rsid w:val="00477363"/>
    <w:rsid w:val="004773A2"/>
    <w:rsid w:val="004775ED"/>
    <w:rsid w:val="00477812"/>
    <w:rsid w:val="00477898"/>
    <w:rsid w:val="0047794D"/>
    <w:rsid w:val="00477B51"/>
    <w:rsid w:val="00477C62"/>
    <w:rsid w:val="00480052"/>
    <w:rsid w:val="004804AF"/>
    <w:rsid w:val="0048084A"/>
    <w:rsid w:val="00480D62"/>
    <w:rsid w:val="00480E51"/>
    <w:rsid w:val="00480FF7"/>
    <w:rsid w:val="00481383"/>
    <w:rsid w:val="004817BF"/>
    <w:rsid w:val="00481AC0"/>
    <w:rsid w:val="00482111"/>
    <w:rsid w:val="00482403"/>
    <w:rsid w:val="00482490"/>
    <w:rsid w:val="0048267D"/>
    <w:rsid w:val="0048279E"/>
    <w:rsid w:val="004827BF"/>
    <w:rsid w:val="00482934"/>
    <w:rsid w:val="00482967"/>
    <w:rsid w:val="00482AF3"/>
    <w:rsid w:val="00482C99"/>
    <w:rsid w:val="00482D28"/>
    <w:rsid w:val="00482D59"/>
    <w:rsid w:val="004831DA"/>
    <w:rsid w:val="0048339D"/>
    <w:rsid w:val="00483729"/>
    <w:rsid w:val="0048384B"/>
    <w:rsid w:val="0048394D"/>
    <w:rsid w:val="00483D60"/>
    <w:rsid w:val="00483DF6"/>
    <w:rsid w:val="00483EAA"/>
    <w:rsid w:val="00483F8C"/>
    <w:rsid w:val="00484098"/>
    <w:rsid w:val="00484206"/>
    <w:rsid w:val="004842A7"/>
    <w:rsid w:val="00484311"/>
    <w:rsid w:val="004843F7"/>
    <w:rsid w:val="00484598"/>
    <w:rsid w:val="00484C30"/>
    <w:rsid w:val="00484C39"/>
    <w:rsid w:val="00484D04"/>
    <w:rsid w:val="00484F97"/>
    <w:rsid w:val="004852D4"/>
    <w:rsid w:val="00485811"/>
    <w:rsid w:val="00485BD8"/>
    <w:rsid w:val="00485C0E"/>
    <w:rsid w:val="00485F9B"/>
    <w:rsid w:val="00486034"/>
    <w:rsid w:val="004864AE"/>
    <w:rsid w:val="004864C4"/>
    <w:rsid w:val="0048650D"/>
    <w:rsid w:val="00486988"/>
    <w:rsid w:val="00486EBE"/>
    <w:rsid w:val="00487026"/>
    <w:rsid w:val="004870D0"/>
    <w:rsid w:val="004871DA"/>
    <w:rsid w:val="00487A00"/>
    <w:rsid w:val="00487C06"/>
    <w:rsid w:val="00487D0D"/>
    <w:rsid w:val="00487DCB"/>
    <w:rsid w:val="00490091"/>
    <w:rsid w:val="004902F6"/>
    <w:rsid w:val="00490423"/>
    <w:rsid w:val="004904BF"/>
    <w:rsid w:val="00490619"/>
    <w:rsid w:val="004906F0"/>
    <w:rsid w:val="004908FF"/>
    <w:rsid w:val="00490C5D"/>
    <w:rsid w:val="00490F1C"/>
    <w:rsid w:val="00491265"/>
    <w:rsid w:val="0049167F"/>
    <w:rsid w:val="0049174A"/>
    <w:rsid w:val="0049192F"/>
    <w:rsid w:val="00491A59"/>
    <w:rsid w:val="00491C7E"/>
    <w:rsid w:val="00491CC2"/>
    <w:rsid w:val="00491D97"/>
    <w:rsid w:val="00491DC5"/>
    <w:rsid w:val="0049295D"/>
    <w:rsid w:val="00492BF1"/>
    <w:rsid w:val="00492FAB"/>
    <w:rsid w:val="004939E8"/>
    <w:rsid w:val="00493AE6"/>
    <w:rsid w:val="00493D10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543E"/>
    <w:rsid w:val="004955EB"/>
    <w:rsid w:val="004956B4"/>
    <w:rsid w:val="00495E4B"/>
    <w:rsid w:val="00495E61"/>
    <w:rsid w:val="00495EA7"/>
    <w:rsid w:val="0049637C"/>
    <w:rsid w:val="00496B01"/>
    <w:rsid w:val="00496B36"/>
    <w:rsid w:val="00496E2E"/>
    <w:rsid w:val="00496FEE"/>
    <w:rsid w:val="004975B6"/>
    <w:rsid w:val="0049760B"/>
    <w:rsid w:val="004977C5"/>
    <w:rsid w:val="004979D3"/>
    <w:rsid w:val="00497CDA"/>
    <w:rsid w:val="004A00D4"/>
    <w:rsid w:val="004A05DB"/>
    <w:rsid w:val="004A0719"/>
    <w:rsid w:val="004A0AE0"/>
    <w:rsid w:val="004A0FBD"/>
    <w:rsid w:val="004A1037"/>
    <w:rsid w:val="004A114A"/>
    <w:rsid w:val="004A1469"/>
    <w:rsid w:val="004A163D"/>
    <w:rsid w:val="004A17BC"/>
    <w:rsid w:val="004A17EE"/>
    <w:rsid w:val="004A1E45"/>
    <w:rsid w:val="004A2099"/>
    <w:rsid w:val="004A26F3"/>
    <w:rsid w:val="004A2A77"/>
    <w:rsid w:val="004A2D66"/>
    <w:rsid w:val="004A2D6F"/>
    <w:rsid w:val="004A349D"/>
    <w:rsid w:val="004A35C2"/>
    <w:rsid w:val="004A35F0"/>
    <w:rsid w:val="004A3604"/>
    <w:rsid w:val="004A37AE"/>
    <w:rsid w:val="004A3B09"/>
    <w:rsid w:val="004A3B8B"/>
    <w:rsid w:val="004A3B96"/>
    <w:rsid w:val="004A3F1D"/>
    <w:rsid w:val="004A3F2C"/>
    <w:rsid w:val="004A405C"/>
    <w:rsid w:val="004A42B2"/>
    <w:rsid w:val="004A4537"/>
    <w:rsid w:val="004A45D0"/>
    <w:rsid w:val="004A4701"/>
    <w:rsid w:val="004A4905"/>
    <w:rsid w:val="004A4A08"/>
    <w:rsid w:val="004A4CB0"/>
    <w:rsid w:val="004A510E"/>
    <w:rsid w:val="004A5216"/>
    <w:rsid w:val="004A5841"/>
    <w:rsid w:val="004A589A"/>
    <w:rsid w:val="004A58DB"/>
    <w:rsid w:val="004A5947"/>
    <w:rsid w:val="004A59AE"/>
    <w:rsid w:val="004A5C54"/>
    <w:rsid w:val="004A5D18"/>
    <w:rsid w:val="004A5D81"/>
    <w:rsid w:val="004A5DEC"/>
    <w:rsid w:val="004A67AD"/>
    <w:rsid w:val="004A693B"/>
    <w:rsid w:val="004A6A7D"/>
    <w:rsid w:val="004A6B04"/>
    <w:rsid w:val="004A6F37"/>
    <w:rsid w:val="004A6F59"/>
    <w:rsid w:val="004A7653"/>
    <w:rsid w:val="004A7691"/>
    <w:rsid w:val="004A7B56"/>
    <w:rsid w:val="004A7E30"/>
    <w:rsid w:val="004B00F2"/>
    <w:rsid w:val="004B0599"/>
    <w:rsid w:val="004B07B0"/>
    <w:rsid w:val="004B0A9A"/>
    <w:rsid w:val="004B0AD3"/>
    <w:rsid w:val="004B100C"/>
    <w:rsid w:val="004B1300"/>
    <w:rsid w:val="004B1AE3"/>
    <w:rsid w:val="004B1B71"/>
    <w:rsid w:val="004B1C43"/>
    <w:rsid w:val="004B1D25"/>
    <w:rsid w:val="004B217B"/>
    <w:rsid w:val="004B27F2"/>
    <w:rsid w:val="004B29A2"/>
    <w:rsid w:val="004B2A8F"/>
    <w:rsid w:val="004B2AF2"/>
    <w:rsid w:val="004B2C15"/>
    <w:rsid w:val="004B3028"/>
    <w:rsid w:val="004B3377"/>
    <w:rsid w:val="004B35DB"/>
    <w:rsid w:val="004B3798"/>
    <w:rsid w:val="004B3E87"/>
    <w:rsid w:val="004B3EFB"/>
    <w:rsid w:val="004B439F"/>
    <w:rsid w:val="004B47DC"/>
    <w:rsid w:val="004B4901"/>
    <w:rsid w:val="004B4A76"/>
    <w:rsid w:val="004B4AFD"/>
    <w:rsid w:val="004B4FE5"/>
    <w:rsid w:val="004B50FF"/>
    <w:rsid w:val="004B53FD"/>
    <w:rsid w:val="004B546E"/>
    <w:rsid w:val="004B5537"/>
    <w:rsid w:val="004B56C6"/>
    <w:rsid w:val="004B591B"/>
    <w:rsid w:val="004B5D31"/>
    <w:rsid w:val="004B61F3"/>
    <w:rsid w:val="004B64CF"/>
    <w:rsid w:val="004B67CD"/>
    <w:rsid w:val="004B6861"/>
    <w:rsid w:val="004B6965"/>
    <w:rsid w:val="004B6A45"/>
    <w:rsid w:val="004B6C30"/>
    <w:rsid w:val="004B6D83"/>
    <w:rsid w:val="004B6EFD"/>
    <w:rsid w:val="004B7395"/>
    <w:rsid w:val="004B741F"/>
    <w:rsid w:val="004B7526"/>
    <w:rsid w:val="004B7568"/>
    <w:rsid w:val="004B79AF"/>
    <w:rsid w:val="004B7CF6"/>
    <w:rsid w:val="004C0261"/>
    <w:rsid w:val="004C02BF"/>
    <w:rsid w:val="004C02ED"/>
    <w:rsid w:val="004C0313"/>
    <w:rsid w:val="004C05A0"/>
    <w:rsid w:val="004C0930"/>
    <w:rsid w:val="004C0CAA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691"/>
    <w:rsid w:val="004C271C"/>
    <w:rsid w:val="004C2834"/>
    <w:rsid w:val="004C2A2F"/>
    <w:rsid w:val="004C2B17"/>
    <w:rsid w:val="004C2EC5"/>
    <w:rsid w:val="004C2EFC"/>
    <w:rsid w:val="004C302B"/>
    <w:rsid w:val="004C3196"/>
    <w:rsid w:val="004C3477"/>
    <w:rsid w:val="004C349E"/>
    <w:rsid w:val="004C3EE2"/>
    <w:rsid w:val="004C4003"/>
    <w:rsid w:val="004C404E"/>
    <w:rsid w:val="004C4155"/>
    <w:rsid w:val="004C42A1"/>
    <w:rsid w:val="004C470F"/>
    <w:rsid w:val="004C4A26"/>
    <w:rsid w:val="004C4D1D"/>
    <w:rsid w:val="004C4FF2"/>
    <w:rsid w:val="004C5085"/>
    <w:rsid w:val="004C57BC"/>
    <w:rsid w:val="004C5B5E"/>
    <w:rsid w:val="004C5E6F"/>
    <w:rsid w:val="004C6003"/>
    <w:rsid w:val="004C62D2"/>
    <w:rsid w:val="004C67F9"/>
    <w:rsid w:val="004C6C0A"/>
    <w:rsid w:val="004C6E26"/>
    <w:rsid w:val="004C6E6F"/>
    <w:rsid w:val="004C71BA"/>
    <w:rsid w:val="004C7240"/>
    <w:rsid w:val="004C724D"/>
    <w:rsid w:val="004C75AE"/>
    <w:rsid w:val="004C767A"/>
    <w:rsid w:val="004C7A16"/>
    <w:rsid w:val="004C7BBC"/>
    <w:rsid w:val="004C7CBA"/>
    <w:rsid w:val="004C7FC8"/>
    <w:rsid w:val="004D08BE"/>
    <w:rsid w:val="004D0E3F"/>
    <w:rsid w:val="004D0F77"/>
    <w:rsid w:val="004D13F8"/>
    <w:rsid w:val="004D195B"/>
    <w:rsid w:val="004D203F"/>
    <w:rsid w:val="004D2514"/>
    <w:rsid w:val="004D28C0"/>
    <w:rsid w:val="004D2FAD"/>
    <w:rsid w:val="004D3442"/>
    <w:rsid w:val="004D351E"/>
    <w:rsid w:val="004D3604"/>
    <w:rsid w:val="004D370C"/>
    <w:rsid w:val="004D371F"/>
    <w:rsid w:val="004D3A09"/>
    <w:rsid w:val="004D3B30"/>
    <w:rsid w:val="004D3E9E"/>
    <w:rsid w:val="004D40C1"/>
    <w:rsid w:val="004D4169"/>
    <w:rsid w:val="004D41C7"/>
    <w:rsid w:val="004D4425"/>
    <w:rsid w:val="004D44D0"/>
    <w:rsid w:val="004D465A"/>
    <w:rsid w:val="004D4818"/>
    <w:rsid w:val="004D4B37"/>
    <w:rsid w:val="004D4C55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64B"/>
    <w:rsid w:val="004D6893"/>
    <w:rsid w:val="004D694F"/>
    <w:rsid w:val="004D6AA8"/>
    <w:rsid w:val="004D6BA7"/>
    <w:rsid w:val="004D6BC9"/>
    <w:rsid w:val="004D6C35"/>
    <w:rsid w:val="004D6F6B"/>
    <w:rsid w:val="004D6F95"/>
    <w:rsid w:val="004D75CC"/>
    <w:rsid w:val="004D77EE"/>
    <w:rsid w:val="004D7FDE"/>
    <w:rsid w:val="004E0168"/>
    <w:rsid w:val="004E01D7"/>
    <w:rsid w:val="004E03B2"/>
    <w:rsid w:val="004E03DC"/>
    <w:rsid w:val="004E0544"/>
    <w:rsid w:val="004E0A2B"/>
    <w:rsid w:val="004E1015"/>
    <w:rsid w:val="004E1381"/>
    <w:rsid w:val="004E1463"/>
    <w:rsid w:val="004E148A"/>
    <w:rsid w:val="004E15DB"/>
    <w:rsid w:val="004E16B7"/>
    <w:rsid w:val="004E180D"/>
    <w:rsid w:val="004E1D86"/>
    <w:rsid w:val="004E1E31"/>
    <w:rsid w:val="004E1EE7"/>
    <w:rsid w:val="004E22CB"/>
    <w:rsid w:val="004E2469"/>
    <w:rsid w:val="004E27FA"/>
    <w:rsid w:val="004E2810"/>
    <w:rsid w:val="004E28A2"/>
    <w:rsid w:val="004E29C4"/>
    <w:rsid w:val="004E2AD7"/>
    <w:rsid w:val="004E2EA5"/>
    <w:rsid w:val="004E2F00"/>
    <w:rsid w:val="004E3059"/>
    <w:rsid w:val="004E3217"/>
    <w:rsid w:val="004E3224"/>
    <w:rsid w:val="004E340C"/>
    <w:rsid w:val="004E3499"/>
    <w:rsid w:val="004E34CC"/>
    <w:rsid w:val="004E35FA"/>
    <w:rsid w:val="004E36BC"/>
    <w:rsid w:val="004E3D6A"/>
    <w:rsid w:val="004E3D7D"/>
    <w:rsid w:val="004E3EBF"/>
    <w:rsid w:val="004E41DA"/>
    <w:rsid w:val="004E435D"/>
    <w:rsid w:val="004E43B2"/>
    <w:rsid w:val="004E456C"/>
    <w:rsid w:val="004E4AE8"/>
    <w:rsid w:val="004E4EB7"/>
    <w:rsid w:val="004E514A"/>
    <w:rsid w:val="004E5585"/>
    <w:rsid w:val="004E57CE"/>
    <w:rsid w:val="004E5950"/>
    <w:rsid w:val="004E59EA"/>
    <w:rsid w:val="004E5BF5"/>
    <w:rsid w:val="004E5F79"/>
    <w:rsid w:val="004E5FB2"/>
    <w:rsid w:val="004E66D1"/>
    <w:rsid w:val="004E6E8D"/>
    <w:rsid w:val="004E732F"/>
    <w:rsid w:val="004E75BA"/>
    <w:rsid w:val="004E78B5"/>
    <w:rsid w:val="004E79B2"/>
    <w:rsid w:val="004E7BCC"/>
    <w:rsid w:val="004E7BDC"/>
    <w:rsid w:val="004E7E36"/>
    <w:rsid w:val="004E7E67"/>
    <w:rsid w:val="004F04E2"/>
    <w:rsid w:val="004F05DC"/>
    <w:rsid w:val="004F080C"/>
    <w:rsid w:val="004F0D03"/>
    <w:rsid w:val="004F0D54"/>
    <w:rsid w:val="004F111D"/>
    <w:rsid w:val="004F1577"/>
    <w:rsid w:val="004F16D3"/>
    <w:rsid w:val="004F172C"/>
    <w:rsid w:val="004F17FA"/>
    <w:rsid w:val="004F1B0E"/>
    <w:rsid w:val="004F1EC0"/>
    <w:rsid w:val="004F1FEC"/>
    <w:rsid w:val="004F2271"/>
    <w:rsid w:val="004F22C3"/>
    <w:rsid w:val="004F232E"/>
    <w:rsid w:val="004F26F9"/>
    <w:rsid w:val="004F2DD7"/>
    <w:rsid w:val="004F2EAD"/>
    <w:rsid w:val="004F31A7"/>
    <w:rsid w:val="004F3504"/>
    <w:rsid w:val="004F3A98"/>
    <w:rsid w:val="004F3F02"/>
    <w:rsid w:val="004F43D0"/>
    <w:rsid w:val="004F4656"/>
    <w:rsid w:val="004F4708"/>
    <w:rsid w:val="004F4A33"/>
    <w:rsid w:val="004F4F14"/>
    <w:rsid w:val="004F549C"/>
    <w:rsid w:val="004F55B3"/>
    <w:rsid w:val="004F5618"/>
    <w:rsid w:val="004F5700"/>
    <w:rsid w:val="004F57C7"/>
    <w:rsid w:val="004F587F"/>
    <w:rsid w:val="004F5893"/>
    <w:rsid w:val="004F5B73"/>
    <w:rsid w:val="004F5DAE"/>
    <w:rsid w:val="004F60B2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4DE"/>
    <w:rsid w:val="004F75E4"/>
    <w:rsid w:val="004F7928"/>
    <w:rsid w:val="0050007C"/>
    <w:rsid w:val="0050019D"/>
    <w:rsid w:val="00501105"/>
    <w:rsid w:val="005018EE"/>
    <w:rsid w:val="00501CD2"/>
    <w:rsid w:val="00501D2F"/>
    <w:rsid w:val="00501DA7"/>
    <w:rsid w:val="00501DE0"/>
    <w:rsid w:val="00501E47"/>
    <w:rsid w:val="00502B73"/>
    <w:rsid w:val="00502D4D"/>
    <w:rsid w:val="00502E2C"/>
    <w:rsid w:val="00502E53"/>
    <w:rsid w:val="00502EAA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3FD5"/>
    <w:rsid w:val="005040C2"/>
    <w:rsid w:val="00504286"/>
    <w:rsid w:val="0050440E"/>
    <w:rsid w:val="0050475D"/>
    <w:rsid w:val="00504827"/>
    <w:rsid w:val="005048C1"/>
    <w:rsid w:val="005049B9"/>
    <w:rsid w:val="00504AC9"/>
    <w:rsid w:val="00504BF4"/>
    <w:rsid w:val="00504C64"/>
    <w:rsid w:val="00504C7C"/>
    <w:rsid w:val="00504D3B"/>
    <w:rsid w:val="00504FB1"/>
    <w:rsid w:val="00505186"/>
    <w:rsid w:val="0050525E"/>
    <w:rsid w:val="0050539E"/>
    <w:rsid w:val="00505593"/>
    <w:rsid w:val="005055E2"/>
    <w:rsid w:val="0050568B"/>
    <w:rsid w:val="00505CA8"/>
    <w:rsid w:val="00505D8B"/>
    <w:rsid w:val="00505FD4"/>
    <w:rsid w:val="0050608C"/>
    <w:rsid w:val="00506321"/>
    <w:rsid w:val="00506BC4"/>
    <w:rsid w:val="00506F53"/>
    <w:rsid w:val="005072A0"/>
    <w:rsid w:val="0050752A"/>
    <w:rsid w:val="0050758B"/>
    <w:rsid w:val="005077D6"/>
    <w:rsid w:val="00507D92"/>
    <w:rsid w:val="005100B7"/>
    <w:rsid w:val="00510A40"/>
    <w:rsid w:val="00510DC3"/>
    <w:rsid w:val="00510E4E"/>
    <w:rsid w:val="005110C0"/>
    <w:rsid w:val="00511270"/>
    <w:rsid w:val="005116F8"/>
    <w:rsid w:val="005117FE"/>
    <w:rsid w:val="00511ABA"/>
    <w:rsid w:val="00512020"/>
    <w:rsid w:val="00512355"/>
    <w:rsid w:val="005124EF"/>
    <w:rsid w:val="0051279F"/>
    <w:rsid w:val="0051280B"/>
    <w:rsid w:val="005128B2"/>
    <w:rsid w:val="00512D2C"/>
    <w:rsid w:val="00512D36"/>
    <w:rsid w:val="00513035"/>
    <w:rsid w:val="005134DC"/>
    <w:rsid w:val="005135AF"/>
    <w:rsid w:val="00513624"/>
    <w:rsid w:val="005136C7"/>
    <w:rsid w:val="00513C31"/>
    <w:rsid w:val="00513D2C"/>
    <w:rsid w:val="00513EE9"/>
    <w:rsid w:val="00513EF8"/>
    <w:rsid w:val="00514117"/>
    <w:rsid w:val="00514386"/>
    <w:rsid w:val="00514397"/>
    <w:rsid w:val="0051442B"/>
    <w:rsid w:val="005145D4"/>
    <w:rsid w:val="00514727"/>
    <w:rsid w:val="00514776"/>
    <w:rsid w:val="00514C79"/>
    <w:rsid w:val="00514CD0"/>
    <w:rsid w:val="00514F13"/>
    <w:rsid w:val="005150A0"/>
    <w:rsid w:val="0051518D"/>
    <w:rsid w:val="00515570"/>
    <w:rsid w:val="00515577"/>
    <w:rsid w:val="005158B8"/>
    <w:rsid w:val="00515CB2"/>
    <w:rsid w:val="00515E0D"/>
    <w:rsid w:val="00515E63"/>
    <w:rsid w:val="00515F68"/>
    <w:rsid w:val="0051612E"/>
    <w:rsid w:val="0051637C"/>
    <w:rsid w:val="00516679"/>
    <w:rsid w:val="00516A53"/>
    <w:rsid w:val="00516CBB"/>
    <w:rsid w:val="00516D60"/>
    <w:rsid w:val="005170AF"/>
    <w:rsid w:val="00517492"/>
    <w:rsid w:val="00517575"/>
    <w:rsid w:val="00517ABC"/>
    <w:rsid w:val="0052023B"/>
    <w:rsid w:val="00520466"/>
    <w:rsid w:val="00520586"/>
    <w:rsid w:val="00520603"/>
    <w:rsid w:val="005208E5"/>
    <w:rsid w:val="00520B4F"/>
    <w:rsid w:val="00520D2B"/>
    <w:rsid w:val="00520E93"/>
    <w:rsid w:val="0052127C"/>
    <w:rsid w:val="005215FD"/>
    <w:rsid w:val="00521A74"/>
    <w:rsid w:val="00521A9C"/>
    <w:rsid w:val="00521C0A"/>
    <w:rsid w:val="00521E56"/>
    <w:rsid w:val="00521FC7"/>
    <w:rsid w:val="00522139"/>
    <w:rsid w:val="0052220A"/>
    <w:rsid w:val="0052226B"/>
    <w:rsid w:val="0052241E"/>
    <w:rsid w:val="00522A80"/>
    <w:rsid w:val="00522FA9"/>
    <w:rsid w:val="005230D3"/>
    <w:rsid w:val="00523259"/>
    <w:rsid w:val="0052337C"/>
    <w:rsid w:val="005233EA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51F7"/>
    <w:rsid w:val="0052593F"/>
    <w:rsid w:val="00525A0B"/>
    <w:rsid w:val="00525C9E"/>
    <w:rsid w:val="00525EC1"/>
    <w:rsid w:val="00526082"/>
    <w:rsid w:val="00526089"/>
    <w:rsid w:val="0052613B"/>
    <w:rsid w:val="005261E5"/>
    <w:rsid w:val="00526350"/>
    <w:rsid w:val="00526387"/>
    <w:rsid w:val="0052638A"/>
    <w:rsid w:val="00526445"/>
    <w:rsid w:val="0052645D"/>
    <w:rsid w:val="0052666E"/>
    <w:rsid w:val="005268F1"/>
    <w:rsid w:val="00526986"/>
    <w:rsid w:val="00526D45"/>
    <w:rsid w:val="00527402"/>
    <w:rsid w:val="005274F8"/>
    <w:rsid w:val="00527807"/>
    <w:rsid w:val="00527823"/>
    <w:rsid w:val="00527B59"/>
    <w:rsid w:val="00527E6A"/>
    <w:rsid w:val="00530247"/>
    <w:rsid w:val="00530541"/>
    <w:rsid w:val="00530DE8"/>
    <w:rsid w:val="00530E82"/>
    <w:rsid w:val="00530F49"/>
    <w:rsid w:val="00530FD1"/>
    <w:rsid w:val="00530FE2"/>
    <w:rsid w:val="0053111E"/>
    <w:rsid w:val="00531186"/>
    <w:rsid w:val="00531197"/>
    <w:rsid w:val="0053132A"/>
    <w:rsid w:val="005315BC"/>
    <w:rsid w:val="00531C2D"/>
    <w:rsid w:val="00531CF5"/>
    <w:rsid w:val="00531DDB"/>
    <w:rsid w:val="0053217C"/>
    <w:rsid w:val="005323F9"/>
    <w:rsid w:val="005329C5"/>
    <w:rsid w:val="00532CEE"/>
    <w:rsid w:val="00532E85"/>
    <w:rsid w:val="0053338C"/>
    <w:rsid w:val="0053347D"/>
    <w:rsid w:val="0053357C"/>
    <w:rsid w:val="00533A13"/>
    <w:rsid w:val="00533A66"/>
    <w:rsid w:val="00533DDA"/>
    <w:rsid w:val="005342D3"/>
    <w:rsid w:val="00534320"/>
    <w:rsid w:val="0053450F"/>
    <w:rsid w:val="005348D5"/>
    <w:rsid w:val="00535426"/>
    <w:rsid w:val="005356DD"/>
    <w:rsid w:val="005357C9"/>
    <w:rsid w:val="00535931"/>
    <w:rsid w:val="00535CE0"/>
    <w:rsid w:val="00535F61"/>
    <w:rsid w:val="00536062"/>
    <w:rsid w:val="0053624A"/>
    <w:rsid w:val="0053640B"/>
    <w:rsid w:val="00536668"/>
    <w:rsid w:val="00536E9A"/>
    <w:rsid w:val="005372D7"/>
    <w:rsid w:val="00537542"/>
    <w:rsid w:val="00537618"/>
    <w:rsid w:val="00537D84"/>
    <w:rsid w:val="00537DD6"/>
    <w:rsid w:val="00537EDE"/>
    <w:rsid w:val="00537F5F"/>
    <w:rsid w:val="00537F78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02"/>
    <w:rsid w:val="005417F0"/>
    <w:rsid w:val="0054197E"/>
    <w:rsid w:val="00541BEE"/>
    <w:rsid w:val="00541C5A"/>
    <w:rsid w:val="00541CC2"/>
    <w:rsid w:val="00541F8C"/>
    <w:rsid w:val="005421E0"/>
    <w:rsid w:val="005422EE"/>
    <w:rsid w:val="0054230D"/>
    <w:rsid w:val="00542575"/>
    <w:rsid w:val="00542798"/>
    <w:rsid w:val="00542926"/>
    <w:rsid w:val="00543383"/>
    <w:rsid w:val="00543B4A"/>
    <w:rsid w:val="00543C72"/>
    <w:rsid w:val="005440CB"/>
    <w:rsid w:val="00544101"/>
    <w:rsid w:val="005443D7"/>
    <w:rsid w:val="00544C68"/>
    <w:rsid w:val="00544CF7"/>
    <w:rsid w:val="005450EB"/>
    <w:rsid w:val="005452BC"/>
    <w:rsid w:val="00545393"/>
    <w:rsid w:val="00545B90"/>
    <w:rsid w:val="00545C84"/>
    <w:rsid w:val="00545CB1"/>
    <w:rsid w:val="00545DC8"/>
    <w:rsid w:val="00545E00"/>
    <w:rsid w:val="00545F0D"/>
    <w:rsid w:val="005460F6"/>
    <w:rsid w:val="00546273"/>
    <w:rsid w:val="00546F31"/>
    <w:rsid w:val="0054714D"/>
    <w:rsid w:val="005473B3"/>
    <w:rsid w:val="00547F6D"/>
    <w:rsid w:val="00550389"/>
    <w:rsid w:val="00550460"/>
    <w:rsid w:val="0055047A"/>
    <w:rsid w:val="0055051E"/>
    <w:rsid w:val="005509C8"/>
    <w:rsid w:val="005509F9"/>
    <w:rsid w:val="00550C86"/>
    <w:rsid w:val="00550D74"/>
    <w:rsid w:val="00550E6E"/>
    <w:rsid w:val="00550F08"/>
    <w:rsid w:val="00551441"/>
    <w:rsid w:val="005514AB"/>
    <w:rsid w:val="00551CF8"/>
    <w:rsid w:val="00552021"/>
    <w:rsid w:val="005521EF"/>
    <w:rsid w:val="0055253F"/>
    <w:rsid w:val="005527AC"/>
    <w:rsid w:val="00552934"/>
    <w:rsid w:val="005529D9"/>
    <w:rsid w:val="00552B5F"/>
    <w:rsid w:val="00552F47"/>
    <w:rsid w:val="00552FD9"/>
    <w:rsid w:val="00553382"/>
    <w:rsid w:val="0055344B"/>
    <w:rsid w:val="005534D1"/>
    <w:rsid w:val="0055374D"/>
    <w:rsid w:val="005538D4"/>
    <w:rsid w:val="00553A4B"/>
    <w:rsid w:val="00553AC9"/>
    <w:rsid w:val="00553D54"/>
    <w:rsid w:val="00553F01"/>
    <w:rsid w:val="00554393"/>
    <w:rsid w:val="005543E7"/>
    <w:rsid w:val="0055448C"/>
    <w:rsid w:val="00554F0A"/>
    <w:rsid w:val="00554F63"/>
    <w:rsid w:val="0055509E"/>
    <w:rsid w:val="0055514E"/>
    <w:rsid w:val="00555156"/>
    <w:rsid w:val="005554F1"/>
    <w:rsid w:val="0055569B"/>
    <w:rsid w:val="0055596E"/>
    <w:rsid w:val="00555A33"/>
    <w:rsid w:val="00555C4B"/>
    <w:rsid w:val="00555DE5"/>
    <w:rsid w:val="00555DEA"/>
    <w:rsid w:val="00555FA3"/>
    <w:rsid w:val="005566F4"/>
    <w:rsid w:val="005568E0"/>
    <w:rsid w:val="0055690A"/>
    <w:rsid w:val="005569A5"/>
    <w:rsid w:val="00556B00"/>
    <w:rsid w:val="00556B3F"/>
    <w:rsid w:val="00556D3D"/>
    <w:rsid w:val="00556DAC"/>
    <w:rsid w:val="00556DE6"/>
    <w:rsid w:val="00556E85"/>
    <w:rsid w:val="00557F04"/>
    <w:rsid w:val="00557F7E"/>
    <w:rsid w:val="005602CD"/>
    <w:rsid w:val="00560767"/>
    <w:rsid w:val="00560979"/>
    <w:rsid w:val="0056133E"/>
    <w:rsid w:val="00561702"/>
    <w:rsid w:val="00561704"/>
    <w:rsid w:val="0056195C"/>
    <w:rsid w:val="005619FE"/>
    <w:rsid w:val="00561EFA"/>
    <w:rsid w:val="0056209B"/>
    <w:rsid w:val="005625AD"/>
    <w:rsid w:val="0056275E"/>
    <w:rsid w:val="00562B49"/>
    <w:rsid w:val="005630F1"/>
    <w:rsid w:val="00563107"/>
    <w:rsid w:val="0056392D"/>
    <w:rsid w:val="00563FFB"/>
    <w:rsid w:val="00564062"/>
    <w:rsid w:val="005640D0"/>
    <w:rsid w:val="00564291"/>
    <w:rsid w:val="0056443C"/>
    <w:rsid w:val="0056490C"/>
    <w:rsid w:val="00565280"/>
    <w:rsid w:val="005654EA"/>
    <w:rsid w:val="0056558A"/>
    <w:rsid w:val="0056578C"/>
    <w:rsid w:val="0056585A"/>
    <w:rsid w:val="005659ED"/>
    <w:rsid w:val="00565ADA"/>
    <w:rsid w:val="00565CEE"/>
    <w:rsid w:val="00565D0D"/>
    <w:rsid w:val="00565D2F"/>
    <w:rsid w:val="00565D8E"/>
    <w:rsid w:val="00565F18"/>
    <w:rsid w:val="00565FB6"/>
    <w:rsid w:val="00566BB1"/>
    <w:rsid w:val="00566C19"/>
    <w:rsid w:val="00566D8F"/>
    <w:rsid w:val="005670B7"/>
    <w:rsid w:val="0056721E"/>
    <w:rsid w:val="00567477"/>
    <w:rsid w:val="005678FC"/>
    <w:rsid w:val="005679FB"/>
    <w:rsid w:val="00567A06"/>
    <w:rsid w:val="00567DC4"/>
    <w:rsid w:val="0057003E"/>
    <w:rsid w:val="00570304"/>
    <w:rsid w:val="00570E53"/>
    <w:rsid w:val="005710F5"/>
    <w:rsid w:val="00571185"/>
    <w:rsid w:val="005712AE"/>
    <w:rsid w:val="0057162B"/>
    <w:rsid w:val="00571B4A"/>
    <w:rsid w:val="00571FD2"/>
    <w:rsid w:val="0057208C"/>
    <w:rsid w:val="00572109"/>
    <w:rsid w:val="005727B3"/>
    <w:rsid w:val="0057281E"/>
    <w:rsid w:val="00572C28"/>
    <w:rsid w:val="0057345C"/>
    <w:rsid w:val="005735AF"/>
    <w:rsid w:val="005736E3"/>
    <w:rsid w:val="0057374D"/>
    <w:rsid w:val="005738B3"/>
    <w:rsid w:val="0057392E"/>
    <w:rsid w:val="00573C12"/>
    <w:rsid w:val="0057429D"/>
    <w:rsid w:val="005742BF"/>
    <w:rsid w:val="0057454E"/>
    <w:rsid w:val="00574D2C"/>
    <w:rsid w:val="00574F0F"/>
    <w:rsid w:val="005750CF"/>
    <w:rsid w:val="0057519B"/>
    <w:rsid w:val="0057544F"/>
    <w:rsid w:val="00575470"/>
    <w:rsid w:val="005754C0"/>
    <w:rsid w:val="005757D9"/>
    <w:rsid w:val="00575C9E"/>
    <w:rsid w:val="00575FCA"/>
    <w:rsid w:val="00575FCB"/>
    <w:rsid w:val="005763F3"/>
    <w:rsid w:val="00576827"/>
    <w:rsid w:val="005769DB"/>
    <w:rsid w:val="00577134"/>
    <w:rsid w:val="005771BE"/>
    <w:rsid w:val="00577327"/>
    <w:rsid w:val="00577387"/>
    <w:rsid w:val="0057750E"/>
    <w:rsid w:val="0057760E"/>
    <w:rsid w:val="005779B6"/>
    <w:rsid w:val="00577BA4"/>
    <w:rsid w:val="00577D8E"/>
    <w:rsid w:val="00577E34"/>
    <w:rsid w:val="0058000D"/>
    <w:rsid w:val="005801DA"/>
    <w:rsid w:val="0058023C"/>
    <w:rsid w:val="00580309"/>
    <w:rsid w:val="00580561"/>
    <w:rsid w:val="005806AA"/>
    <w:rsid w:val="005808A1"/>
    <w:rsid w:val="005809D5"/>
    <w:rsid w:val="00580C47"/>
    <w:rsid w:val="00580CD5"/>
    <w:rsid w:val="00580F65"/>
    <w:rsid w:val="005814B0"/>
    <w:rsid w:val="00581557"/>
    <w:rsid w:val="00581968"/>
    <w:rsid w:val="005819E6"/>
    <w:rsid w:val="00581A2E"/>
    <w:rsid w:val="00581C6D"/>
    <w:rsid w:val="00581CD6"/>
    <w:rsid w:val="00582083"/>
    <w:rsid w:val="00582288"/>
    <w:rsid w:val="005822D2"/>
    <w:rsid w:val="005824E7"/>
    <w:rsid w:val="0058255D"/>
    <w:rsid w:val="0058265F"/>
    <w:rsid w:val="00582A25"/>
    <w:rsid w:val="005832A5"/>
    <w:rsid w:val="00583323"/>
    <w:rsid w:val="00583622"/>
    <w:rsid w:val="00583793"/>
    <w:rsid w:val="005839DB"/>
    <w:rsid w:val="00583C9C"/>
    <w:rsid w:val="00583E88"/>
    <w:rsid w:val="00583FA1"/>
    <w:rsid w:val="00583FDD"/>
    <w:rsid w:val="00584093"/>
    <w:rsid w:val="005841F9"/>
    <w:rsid w:val="005842B5"/>
    <w:rsid w:val="005842F7"/>
    <w:rsid w:val="00584756"/>
    <w:rsid w:val="00584918"/>
    <w:rsid w:val="00584B84"/>
    <w:rsid w:val="0058545F"/>
    <w:rsid w:val="005854F7"/>
    <w:rsid w:val="005855B2"/>
    <w:rsid w:val="00585976"/>
    <w:rsid w:val="00585BE7"/>
    <w:rsid w:val="00585CAC"/>
    <w:rsid w:val="00585E6F"/>
    <w:rsid w:val="00585F32"/>
    <w:rsid w:val="0058603D"/>
    <w:rsid w:val="005862F0"/>
    <w:rsid w:val="00586653"/>
    <w:rsid w:val="00586752"/>
    <w:rsid w:val="005869A5"/>
    <w:rsid w:val="00586A94"/>
    <w:rsid w:val="00586DC8"/>
    <w:rsid w:val="005870FC"/>
    <w:rsid w:val="005872DD"/>
    <w:rsid w:val="005875C3"/>
    <w:rsid w:val="005876D9"/>
    <w:rsid w:val="005876DD"/>
    <w:rsid w:val="00587BB8"/>
    <w:rsid w:val="00587FD3"/>
    <w:rsid w:val="0059024A"/>
    <w:rsid w:val="00590644"/>
    <w:rsid w:val="005906C4"/>
    <w:rsid w:val="005907F3"/>
    <w:rsid w:val="00590B63"/>
    <w:rsid w:val="00590BD7"/>
    <w:rsid w:val="00590ECA"/>
    <w:rsid w:val="00590EF6"/>
    <w:rsid w:val="00590F17"/>
    <w:rsid w:val="005910EF"/>
    <w:rsid w:val="00591277"/>
    <w:rsid w:val="00591359"/>
    <w:rsid w:val="005919D8"/>
    <w:rsid w:val="00591A84"/>
    <w:rsid w:val="00591C95"/>
    <w:rsid w:val="00591D27"/>
    <w:rsid w:val="00591D37"/>
    <w:rsid w:val="00591E30"/>
    <w:rsid w:val="0059203E"/>
    <w:rsid w:val="00592529"/>
    <w:rsid w:val="005925D9"/>
    <w:rsid w:val="005926B3"/>
    <w:rsid w:val="00592820"/>
    <w:rsid w:val="00592ACB"/>
    <w:rsid w:val="00592BAC"/>
    <w:rsid w:val="00592BFA"/>
    <w:rsid w:val="00592E3E"/>
    <w:rsid w:val="00593035"/>
    <w:rsid w:val="005934AA"/>
    <w:rsid w:val="00593607"/>
    <w:rsid w:val="00593876"/>
    <w:rsid w:val="00593BE4"/>
    <w:rsid w:val="00593C31"/>
    <w:rsid w:val="00593CD4"/>
    <w:rsid w:val="00593D5B"/>
    <w:rsid w:val="005940FE"/>
    <w:rsid w:val="00594186"/>
    <w:rsid w:val="00594357"/>
    <w:rsid w:val="00594787"/>
    <w:rsid w:val="00594968"/>
    <w:rsid w:val="00594BC7"/>
    <w:rsid w:val="00594FFE"/>
    <w:rsid w:val="00595219"/>
    <w:rsid w:val="005953CE"/>
    <w:rsid w:val="00595576"/>
    <w:rsid w:val="00595637"/>
    <w:rsid w:val="00595704"/>
    <w:rsid w:val="00595726"/>
    <w:rsid w:val="00595AC4"/>
    <w:rsid w:val="00595B6F"/>
    <w:rsid w:val="00596286"/>
    <w:rsid w:val="00596412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122"/>
    <w:rsid w:val="005973F0"/>
    <w:rsid w:val="0059743A"/>
    <w:rsid w:val="00597486"/>
    <w:rsid w:val="005979EB"/>
    <w:rsid w:val="00597B6B"/>
    <w:rsid w:val="005A02B2"/>
    <w:rsid w:val="005A0673"/>
    <w:rsid w:val="005A06FB"/>
    <w:rsid w:val="005A08D0"/>
    <w:rsid w:val="005A09E4"/>
    <w:rsid w:val="005A0CE1"/>
    <w:rsid w:val="005A0E85"/>
    <w:rsid w:val="005A0F3C"/>
    <w:rsid w:val="005A0F5D"/>
    <w:rsid w:val="005A11CB"/>
    <w:rsid w:val="005A1216"/>
    <w:rsid w:val="005A1608"/>
    <w:rsid w:val="005A16C8"/>
    <w:rsid w:val="005A1902"/>
    <w:rsid w:val="005A1ACB"/>
    <w:rsid w:val="005A1CE2"/>
    <w:rsid w:val="005A1CF8"/>
    <w:rsid w:val="005A222D"/>
    <w:rsid w:val="005A267D"/>
    <w:rsid w:val="005A26BC"/>
    <w:rsid w:val="005A26E6"/>
    <w:rsid w:val="005A2AF9"/>
    <w:rsid w:val="005A2B5A"/>
    <w:rsid w:val="005A2C43"/>
    <w:rsid w:val="005A2D56"/>
    <w:rsid w:val="005A2DE2"/>
    <w:rsid w:val="005A2FE2"/>
    <w:rsid w:val="005A3057"/>
    <w:rsid w:val="005A31B8"/>
    <w:rsid w:val="005A32D0"/>
    <w:rsid w:val="005A33B4"/>
    <w:rsid w:val="005A3823"/>
    <w:rsid w:val="005A3AAA"/>
    <w:rsid w:val="005A3E5E"/>
    <w:rsid w:val="005A3EDF"/>
    <w:rsid w:val="005A413E"/>
    <w:rsid w:val="005A414F"/>
    <w:rsid w:val="005A4385"/>
    <w:rsid w:val="005A4391"/>
    <w:rsid w:val="005A4403"/>
    <w:rsid w:val="005A4497"/>
    <w:rsid w:val="005A4A4A"/>
    <w:rsid w:val="005A4B0A"/>
    <w:rsid w:val="005A4D4B"/>
    <w:rsid w:val="005A50B0"/>
    <w:rsid w:val="005A5119"/>
    <w:rsid w:val="005A52EC"/>
    <w:rsid w:val="005A5340"/>
    <w:rsid w:val="005A5370"/>
    <w:rsid w:val="005A560E"/>
    <w:rsid w:val="005A58EA"/>
    <w:rsid w:val="005A5902"/>
    <w:rsid w:val="005A5E5A"/>
    <w:rsid w:val="005A6269"/>
    <w:rsid w:val="005A6396"/>
    <w:rsid w:val="005A678A"/>
    <w:rsid w:val="005A67E3"/>
    <w:rsid w:val="005A691E"/>
    <w:rsid w:val="005A6C93"/>
    <w:rsid w:val="005A6DFD"/>
    <w:rsid w:val="005A708F"/>
    <w:rsid w:val="005A71C2"/>
    <w:rsid w:val="005A7BC7"/>
    <w:rsid w:val="005B011E"/>
    <w:rsid w:val="005B0399"/>
    <w:rsid w:val="005B0640"/>
    <w:rsid w:val="005B08F4"/>
    <w:rsid w:val="005B0AAA"/>
    <w:rsid w:val="005B0ADA"/>
    <w:rsid w:val="005B0C79"/>
    <w:rsid w:val="005B0D62"/>
    <w:rsid w:val="005B121F"/>
    <w:rsid w:val="005B1238"/>
    <w:rsid w:val="005B142C"/>
    <w:rsid w:val="005B17E1"/>
    <w:rsid w:val="005B194B"/>
    <w:rsid w:val="005B1DD1"/>
    <w:rsid w:val="005B1E0F"/>
    <w:rsid w:val="005B1FE5"/>
    <w:rsid w:val="005B2413"/>
    <w:rsid w:val="005B2767"/>
    <w:rsid w:val="005B27A5"/>
    <w:rsid w:val="005B2BA0"/>
    <w:rsid w:val="005B2C39"/>
    <w:rsid w:val="005B3279"/>
    <w:rsid w:val="005B33BB"/>
    <w:rsid w:val="005B37B0"/>
    <w:rsid w:val="005B3A58"/>
    <w:rsid w:val="005B3C26"/>
    <w:rsid w:val="005B3E21"/>
    <w:rsid w:val="005B4149"/>
    <w:rsid w:val="005B41D2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419"/>
    <w:rsid w:val="005B658D"/>
    <w:rsid w:val="005B677B"/>
    <w:rsid w:val="005B685E"/>
    <w:rsid w:val="005B6994"/>
    <w:rsid w:val="005B69B4"/>
    <w:rsid w:val="005B6B2D"/>
    <w:rsid w:val="005B6B7B"/>
    <w:rsid w:val="005B6BBC"/>
    <w:rsid w:val="005B71C5"/>
    <w:rsid w:val="005B728C"/>
    <w:rsid w:val="005B72D9"/>
    <w:rsid w:val="005B736A"/>
    <w:rsid w:val="005B73A9"/>
    <w:rsid w:val="005B78B3"/>
    <w:rsid w:val="005C04D0"/>
    <w:rsid w:val="005C0CD0"/>
    <w:rsid w:val="005C104E"/>
    <w:rsid w:val="005C15AB"/>
    <w:rsid w:val="005C19CD"/>
    <w:rsid w:val="005C1C8A"/>
    <w:rsid w:val="005C1D23"/>
    <w:rsid w:val="005C1D4F"/>
    <w:rsid w:val="005C1F4C"/>
    <w:rsid w:val="005C215A"/>
    <w:rsid w:val="005C21AE"/>
    <w:rsid w:val="005C256D"/>
    <w:rsid w:val="005C2B21"/>
    <w:rsid w:val="005C2DB5"/>
    <w:rsid w:val="005C2EC5"/>
    <w:rsid w:val="005C2F20"/>
    <w:rsid w:val="005C300D"/>
    <w:rsid w:val="005C31B6"/>
    <w:rsid w:val="005C3321"/>
    <w:rsid w:val="005C33BB"/>
    <w:rsid w:val="005C3A04"/>
    <w:rsid w:val="005C3C78"/>
    <w:rsid w:val="005C3E63"/>
    <w:rsid w:val="005C3E87"/>
    <w:rsid w:val="005C43B8"/>
    <w:rsid w:val="005C43DB"/>
    <w:rsid w:val="005C4672"/>
    <w:rsid w:val="005C4696"/>
    <w:rsid w:val="005C471F"/>
    <w:rsid w:val="005C49D5"/>
    <w:rsid w:val="005C49D7"/>
    <w:rsid w:val="005C4C45"/>
    <w:rsid w:val="005C4EAC"/>
    <w:rsid w:val="005C4F6C"/>
    <w:rsid w:val="005C5088"/>
    <w:rsid w:val="005C5253"/>
    <w:rsid w:val="005C55E6"/>
    <w:rsid w:val="005C5BF2"/>
    <w:rsid w:val="005C5E3B"/>
    <w:rsid w:val="005C5EF4"/>
    <w:rsid w:val="005C5F56"/>
    <w:rsid w:val="005C5F9D"/>
    <w:rsid w:val="005C61FC"/>
    <w:rsid w:val="005C69A9"/>
    <w:rsid w:val="005C6C7E"/>
    <w:rsid w:val="005C6C97"/>
    <w:rsid w:val="005C6C98"/>
    <w:rsid w:val="005C6CBD"/>
    <w:rsid w:val="005C71DC"/>
    <w:rsid w:val="005C73FE"/>
    <w:rsid w:val="005C75CE"/>
    <w:rsid w:val="005C7637"/>
    <w:rsid w:val="005C7A6F"/>
    <w:rsid w:val="005C7AA6"/>
    <w:rsid w:val="005C7AF2"/>
    <w:rsid w:val="005C7D60"/>
    <w:rsid w:val="005C7E0C"/>
    <w:rsid w:val="005D0611"/>
    <w:rsid w:val="005D06DD"/>
    <w:rsid w:val="005D0888"/>
    <w:rsid w:val="005D08E9"/>
    <w:rsid w:val="005D0901"/>
    <w:rsid w:val="005D09B8"/>
    <w:rsid w:val="005D0C8C"/>
    <w:rsid w:val="005D0E39"/>
    <w:rsid w:val="005D0E44"/>
    <w:rsid w:val="005D14F1"/>
    <w:rsid w:val="005D154E"/>
    <w:rsid w:val="005D195B"/>
    <w:rsid w:val="005D199A"/>
    <w:rsid w:val="005D1A02"/>
    <w:rsid w:val="005D1EBA"/>
    <w:rsid w:val="005D227B"/>
    <w:rsid w:val="005D26EB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3EDE"/>
    <w:rsid w:val="005D418C"/>
    <w:rsid w:val="005D473C"/>
    <w:rsid w:val="005D4AE2"/>
    <w:rsid w:val="005D55EA"/>
    <w:rsid w:val="005D5638"/>
    <w:rsid w:val="005D598D"/>
    <w:rsid w:val="005D5C06"/>
    <w:rsid w:val="005D600C"/>
    <w:rsid w:val="005D605F"/>
    <w:rsid w:val="005D6124"/>
    <w:rsid w:val="005D61A8"/>
    <w:rsid w:val="005D6D67"/>
    <w:rsid w:val="005D6EAA"/>
    <w:rsid w:val="005D75DB"/>
    <w:rsid w:val="005D7CD9"/>
    <w:rsid w:val="005E041F"/>
    <w:rsid w:val="005E0554"/>
    <w:rsid w:val="005E08CD"/>
    <w:rsid w:val="005E0C55"/>
    <w:rsid w:val="005E0E04"/>
    <w:rsid w:val="005E0E54"/>
    <w:rsid w:val="005E0F08"/>
    <w:rsid w:val="005E105A"/>
    <w:rsid w:val="005E1143"/>
    <w:rsid w:val="005E141A"/>
    <w:rsid w:val="005E156B"/>
    <w:rsid w:val="005E159E"/>
    <w:rsid w:val="005E16D6"/>
    <w:rsid w:val="005E178A"/>
    <w:rsid w:val="005E1C38"/>
    <w:rsid w:val="005E2305"/>
    <w:rsid w:val="005E281D"/>
    <w:rsid w:val="005E2854"/>
    <w:rsid w:val="005E2B64"/>
    <w:rsid w:val="005E2E80"/>
    <w:rsid w:val="005E2F87"/>
    <w:rsid w:val="005E3471"/>
    <w:rsid w:val="005E3523"/>
    <w:rsid w:val="005E393F"/>
    <w:rsid w:val="005E3A55"/>
    <w:rsid w:val="005E3B7B"/>
    <w:rsid w:val="005E3C22"/>
    <w:rsid w:val="005E3DBE"/>
    <w:rsid w:val="005E454F"/>
    <w:rsid w:val="005E45C7"/>
    <w:rsid w:val="005E47B1"/>
    <w:rsid w:val="005E4ADB"/>
    <w:rsid w:val="005E51E0"/>
    <w:rsid w:val="005E52A6"/>
    <w:rsid w:val="005E62A4"/>
    <w:rsid w:val="005E62BC"/>
    <w:rsid w:val="005E62EF"/>
    <w:rsid w:val="005E634A"/>
    <w:rsid w:val="005E6C12"/>
    <w:rsid w:val="005E6F22"/>
    <w:rsid w:val="005E7396"/>
    <w:rsid w:val="005E73C2"/>
    <w:rsid w:val="005E78E4"/>
    <w:rsid w:val="005E7C1D"/>
    <w:rsid w:val="005E7E0B"/>
    <w:rsid w:val="005E7F0E"/>
    <w:rsid w:val="005E7F83"/>
    <w:rsid w:val="005F014A"/>
    <w:rsid w:val="005F025E"/>
    <w:rsid w:val="005F0EBD"/>
    <w:rsid w:val="005F1452"/>
    <w:rsid w:val="005F1669"/>
    <w:rsid w:val="005F19A4"/>
    <w:rsid w:val="005F1C3E"/>
    <w:rsid w:val="005F1D1B"/>
    <w:rsid w:val="005F1EA6"/>
    <w:rsid w:val="005F22F2"/>
    <w:rsid w:val="005F287D"/>
    <w:rsid w:val="005F2AAE"/>
    <w:rsid w:val="005F32FA"/>
    <w:rsid w:val="005F3918"/>
    <w:rsid w:val="005F3924"/>
    <w:rsid w:val="005F3A6A"/>
    <w:rsid w:val="005F3AFE"/>
    <w:rsid w:val="005F4024"/>
    <w:rsid w:val="005F4210"/>
    <w:rsid w:val="005F42ED"/>
    <w:rsid w:val="005F433C"/>
    <w:rsid w:val="005F46F8"/>
    <w:rsid w:val="005F4E8D"/>
    <w:rsid w:val="005F4EF5"/>
    <w:rsid w:val="005F51EB"/>
    <w:rsid w:val="005F54F4"/>
    <w:rsid w:val="005F573A"/>
    <w:rsid w:val="005F5906"/>
    <w:rsid w:val="005F5939"/>
    <w:rsid w:val="005F5BC4"/>
    <w:rsid w:val="005F5E60"/>
    <w:rsid w:val="005F6044"/>
    <w:rsid w:val="005F6554"/>
    <w:rsid w:val="005F661C"/>
    <w:rsid w:val="005F67D0"/>
    <w:rsid w:val="005F67DC"/>
    <w:rsid w:val="005F6D12"/>
    <w:rsid w:val="005F6D51"/>
    <w:rsid w:val="005F6DC9"/>
    <w:rsid w:val="005F6F02"/>
    <w:rsid w:val="005F7015"/>
    <w:rsid w:val="005F7391"/>
    <w:rsid w:val="005F77BD"/>
    <w:rsid w:val="005F7A8D"/>
    <w:rsid w:val="005F7ACF"/>
    <w:rsid w:val="005F7C6A"/>
    <w:rsid w:val="005F7E02"/>
    <w:rsid w:val="00600006"/>
    <w:rsid w:val="00600225"/>
    <w:rsid w:val="006002A4"/>
    <w:rsid w:val="006004F7"/>
    <w:rsid w:val="006004F8"/>
    <w:rsid w:val="0060080F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2FF"/>
    <w:rsid w:val="00602603"/>
    <w:rsid w:val="0060261B"/>
    <w:rsid w:val="006028E9"/>
    <w:rsid w:val="00602F00"/>
    <w:rsid w:val="0060308F"/>
    <w:rsid w:val="006030D0"/>
    <w:rsid w:val="006035DE"/>
    <w:rsid w:val="006037F3"/>
    <w:rsid w:val="006037FD"/>
    <w:rsid w:val="00603A85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179"/>
    <w:rsid w:val="00605661"/>
    <w:rsid w:val="00605C5A"/>
    <w:rsid w:val="00605D1D"/>
    <w:rsid w:val="00606003"/>
    <w:rsid w:val="00606074"/>
    <w:rsid w:val="00606451"/>
    <w:rsid w:val="00606497"/>
    <w:rsid w:val="006067D3"/>
    <w:rsid w:val="00606B86"/>
    <w:rsid w:val="00606C30"/>
    <w:rsid w:val="00606D77"/>
    <w:rsid w:val="00606F62"/>
    <w:rsid w:val="0060747C"/>
    <w:rsid w:val="00607761"/>
    <w:rsid w:val="006078C6"/>
    <w:rsid w:val="00607CAD"/>
    <w:rsid w:val="006102CE"/>
    <w:rsid w:val="0061056C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DB7"/>
    <w:rsid w:val="00612065"/>
    <w:rsid w:val="006124D3"/>
    <w:rsid w:val="0061276A"/>
    <w:rsid w:val="00612B49"/>
    <w:rsid w:val="00612E89"/>
    <w:rsid w:val="00612F1C"/>
    <w:rsid w:val="00612F38"/>
    <w:rsid w:val="006130B5"/>
    <w:rsid w:val="006134D9"/>
    <w:rsid w:val="00613699"/>
    <w:rsid w:val="006136E2"/>
    <w:rsid w:val="0061371A"/>
    <w:rsid w:val="00613A2C"/>
    <w:rsid w:val="00613AA2"/>
    <w:rsid w:val="00613B7E"/>
    <w:rsid w:val="00613C0D"/>
    <w:rsid w:val="00613C72"/>
    <w:rsid w:val="00614022"/>
    <w:rsid w:val="006140A1"/>
    <w:rsid w:val="006145EE"/>
    <w:rsid w:val="00614908"/>
    <w:rsid w:val="00614C46"/>
    <w:rsid w:val="00614CDF"/>
    <w:rsid w:val="00614D27"/>
    <w:rsid w:val="00614F92"/>
    <w:rsid w:val="00615137"/>
    <w:rsid w:val="00615235"/>
    <w:rsid w:val="006153E6"/>
    <w:rsid w:val="00615419"/>
    <w:rsid w:val="00615AED"/>
    <w:rsid w:val="00615B85"/>
    <w:rsid w:val="00615FB0"/>
    <w:rsid w:val="006160D0"/>
    <w:rsid w:val="00616183"/>
    <w:rsid w:val="006161D2"/>
    <w:rsid w:val="00616255"/>
    <w:rsid w:val="00616624"/>
    <w:rsid w:val="00616825"/>
    <w:rsid w:val="006172D7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97B"/>
    <w:rsid w:val="00620A16"/>
    <w:rsid w:val="00620A27"/>
    <w:rsid w:val="00620BF5"/>
    <w:rsid w:val="00620CF7"/>
    <w:rsid w:val="00621175"/>
    <w:rsid w:val="0062118A"/>
    <w:rsid w:val="006215B4"/>
    <w:rsid w:val="00621763"/>
    <w:rsid w:val="006217B3"/>
    <w:rsid w:val="00621B02"/>
    <w:rsid w:val="00621B74"/>
    <w:rsid w:val="00621BC9"/>
    <w:rsid w:val="00621C70"/>
    <w:rsid w:val="00621CDF"/>
    <w:rsid w:val="00621D23"/>
    <w:rsid w:val="00621D98"/>
    <w:rsid w:val="00622033"/>
    <w:rsid w:val="006220CB"/>
    <w:rsid w:val="00622294"/>
    <w:rsid w:val="006225D5"/>
    <w:rsid w:val="0062294B"/>
    <w:rsid w:val="00622B5B"/>
    <w:rsid w:val="00622B7C"/>
    <w:rsid w:val="00622DE4"/>
    <w:rsid w:val="006231FC"/>
    <w:rsid w:val="0062351C"/>
    <w:rsid w:val="0062362E"/>
    <w:rsid w:val="0062373D"/>
    <w:rsid w:val="00623A3B"/>
    <w:rsid w:val="00623E01"/>
    <w:rsid w:val="006240CD"/>
    <w:rsid w:val="006241DD"/>
    <w:rsid w:val="00624465"/>
    <w:rsid w:val="00624A66"/>
    <w:rsid w:val="00624BF2"/>
    <w:rsid w:val="00624EA0"/>
    <w:rsid w:val="0062561E"/>
    <w:rsid w:val="0062577B"/>
    <w:rsid w:val="00625AC4"/>
    <w:rsid w:val="00625BA3"/>
    <w:rsid w:val="00626895"/>
    <w:rsid w:val="0062698E"/>
    <w:rsid w:val="006269C0"/>
    <w:rsid w:val="00626BD8"/>
    <w:rsid w:val="00626D4C"/>
    <w:rsid w:val="00626EAF"/>
    <w:rsid w:val="00627427"/>
    <w:rsid w:val="006276E3"/>
    <w:rsid w:val="0062780E"/>
    <w:rsid w:val="006279D4"/>
    <w:rsid w:val="00627B65"/>
    <w:rsid w:val="00627B73"/>
    <w:rsid w:val="0063017E"/>
    <w:rsid w:val="00630B1B"/>
    <w:rsid w:val="0063103C"/>
    <w:rsid w:val="006310B8"/>
    <w:rsid w:val="006311D5"/>
    <w:rsid w:val="00631733"/>
    <w:rsid w:val="00631A2F"/>
    <w:rsid w:val="00631B3C"/>
    <w:rsid w:val="00631B65"/>
    <w:rsid w:val="00631B71"/>
    <w:rsid w:val="00631B76"/>
    <w:rsid w:val="00631CD6"/>
    <w:rsid w:val="00631D6D"/>
    <w:rsid w:val="00631DB1"/>
    <w:rsid w:val="006320A2"/>
    <w:rsid w:val="006321F6"/>
    <w:rsid w:val="006322F2"/>
    <w:rsid w:val="006325BF"/>
    <w:rsid w:val="00632699"/>
    <w:rsid w:val="0063295E"/>
    <w:rsid w:val="00632AB4"/>
    <w:rsid w:val="00632D2F"/>
    <w:rsid w:val="00632E78"/>
    <w:rsid w:val="00633038"/>
    <w:rsid w:val="006331BD"/>
    <w:rsid w:val="006331C8"/>
    <w:rsid w:val="0063350E"/>
    <w:rsid w:val="0063369B"/>
    <w:rsid w:val="00633706"/>
    <w:rsid w:val="00633D03"/>
    <w:rsid w:val="00633E46"/>
    <w:rsid w:val="00634203"/>
    <w:rsid w:val="00634CDB"/>
    <w:rsid w:val="006351EA"/>
    <w:rsid w:val="0063521C"/>
    <w:rsid w:val="00635409"/>
    <w:rsid w:val="00635432"/>
    <w:rsid w:val="006354F2"/>
    <w:rsid w:val="0063562F"/>
    <w:rsid w:val="006357DE"/>
    <w:rsid w:val="00635ACB"/>
    <w:rsid w:val="00635C10"/>
    <w:rsid w:val="00635F23"/>
    <w:rsid w:val="00635F4E"/>
    <w:rsid w:val="00636064"/>
    <w:rsid w:val="00636476"/>
    <w:rsid w:val="006364D8"/>
    <w:rsid w:val="00636587"/>
    <w:rsid w:val="006369EB"/>
    <w:rsid w:val="00636A56"/>
    <w:rsid w:val="00637039"/>
    <w:rsid w:val="006371B3"/>
    <w:rsid w:val="006376FA"/>
    <w:rsid w:val="006378EB"/>
    <w:rsid w:val="00637A4C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E35"/>
    <w:rsid w:val="00641F06"/>
    <w:rsid w:val="00641F61"/>
    <w:rsid w:val="00642299"/>
    <w:rsid w:val="0064242B"/>
    <w:rsid w:val="00642691"/>
    <w:rsid w:val="0064295C"/>
    <w:rsid w:val="00642A1F"/>
    <w:rsid w:val="00642B71"/>
    <w:rsid w:val="00642F1F"/>
    <w:rsid w:val="006431B5"/>
    <w:rsid w:val="00643332"/>
    <w:rsid w:val="006434EE"/>
    <w:rsid w:val="0064369D"/>
    <w:rsid w:val="00643A27"/>
    <w:rsid w:val="00643B49"/>
    <w:rsid w:val="00643D9B"/>
    <w:rsid w:val="00643FE8"/>
    <w:rsid w:val="00644006"/>
    <w:rsid w:val="00644B04"/>
    <w:rsid w:val="00644B14"/>
    <w:rsid w:val="00644EE9"/>
    <w:rsid w:val="00645063"/>
    <w:rsid w:val="006451CB"/>
    <w:rsid w:val="0064549D"/>
    <w:rsid w:val="00645D90"/>
    <w:rsid w:val="00645F94"/>
    <w:rsid w:val="00646476"/>
    <w:rsid w:val="00646751"/>
    <w:rsid w:val="00646961"/>
    <w:rsid w:val="00646AD2"/>
    <w:rsid w:val="00646D42"/>
    <w:rsid w:val="00646F8A"/>
    <w:rsid w:val="0064702E"/>
    <w:rsid w:val="006474D9"/>
    <w:rsid w:val="00647650"/>
    <w:rsid w:val="00647C93"/>
    <w:rsid w:val="00650435"/>
    <w:rsid w:val="00650AB3"/>
    <w:rsid w:val="00650B47"/>
    <w:rsid w:val="00650CD8"/>
    <w:rsid w:val="00650DD3"/>
    <w:rsid w:val="00650F33"/>
    <w:rsid w:val="006510AC"/>
    <w:rsid w:val="006511E3"/>
    <w:rsid w:val="006512BF"/>
    <w:rsid w:val="00651440"/>
    <w:rsid w:val="0065168C"/>
    <w:rsid w:val="00651879"/>
    <w:rsid w:val="00651AAC"/>
    <w:rsid w:val="00651E92"/>
    <w:rsid w:val="00652485"/>
    <w:rsid w:val="0065257C"/>
    <w:rsid w:val="006525A7"/>
    <w:rsid w:val="0065291D"/>
    <w:rsid w:val="00652ADF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59B"/>
    <w:rsid w:val="00654652"/>
    <w:rsid w:val="00654B77"/>
    <w:rsid w:val="00654C13"/>
    <w:rsid w:val="00654C6E"/>
    <w:rsid w:val="00654CAF"/>
    <w:rsid w:val="00654D3F"/>
    <w:rsid w:val="00654E6D"/>
    <w:rsid w:val="00654E8D"/>
    <w:rsid w:val="00655731"/>
    <w:rsid w:val="006557A0"/>
    <w:rsid w:val="00655919"/>
    <w:rsid w:val="00655A56"/>
    <w:rsid w:val="00655C50"/>
    <w:rsid w:val="00655D38"/>
    <w:rsid w:val="00655D91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6BC"/>
    <w:rsid w:val="00657982"/>
    <w:rsid w:val="00657A01"/>
    <w:rsid w:val="00657C15"/>
    <w:rsid w:val="00657D68"/>
    <w:rsid w:val="00660E23"/>
    <w:rsid w:val="006615B7"/>
    <w:rsid w:val="006617F4"/>
    <w:rsid w:val="00661A13"/>
    <w:rsid w:val="00661B8E"/>
    <w:rsid w:val="00661C2D"/>
    <w:rsid w:val="00661D98"/>
    <w:rsid w:val="0066263A"/>
    <w:rsid w:val="006628B4"/>
    <w:rsid w:val="00662926"/>
    <w:rsid w:val="00662DF3"/>
    <w:rsid w:val="006631D6"/>
    <w:rsid w:val="00663518"/>
    <w:rsid w:val="006635E5"/>
    <w:rsid w:val="006637D3"/>
    <w:rsid w:val="0066380E"/>
    <w:rsid w:val="00663F23"/>
    <w:rsid w:val="0066425B"/>
    <w:rsid w:val="006643E8"/>
    <w:rsid w:val="0066487C"/>
    <w:rsid w:val="00664915"/>
    <w:rsid w:val="00664999"/>
    <w:rsid w:val="00664CF7"/>
    <w:rsid w:val="00665452"/>
    <w:rsid w:val="00665C48"/>
    <w:rsid w:val="00665DE4"/>
    <w:rsid w:val="00665FE4"/>
    <w:rsid w:val="0066614C"/>
    <w:rsid w:val="00666186"/>
    <w:rsid w:val="0066649E"/>
    <w:rsid w:val="006664AC"/>
    <w:rsid w:val="006665F2"/>
    <w:rsid w:val="0066683C"/>
    <w:rsid w:val="0066692C"/>
    <w:rsid w:val="00666AC6"/>
    <w:rsid w:val="00666AF9"/>
    <w:rsid w:val="00666BDD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2E"/>
    <w:rsid w:val="006703EF"/>
    <w:rsid w:val="006704E3"/>
    <w:rsid w:val="006707F8"/>
    <w:rsid w:val="006708EA"/>
    <w:rsid w:val="00670910"/>
    <w:rsid w:val="006709EF"/>
    <w:rsid w:val="00670CC0"/>
    <w:rsid w:val="00670DA7"/>
    <w:rsid w:val="00671048"/>
    <w:rsid w:val="00671066"/>
    <w:rsid w:val="00671238"/>
    <w:rsid w:val="006716B8"/>
    <w:rsid w:val="006716DD"/>
    <w:rsid w:val="006717AC"/>
    <w:rsid w:val="0067181F"/>
    <w:rsid w:val="006719C0"/>
    <w:rsid w:val="006719E5"/>
    <w:rsid w:val="00671A36"/>
    <w:rsid w:val="00672623"/>
    <w:rsid w:val="00672A9E"/>
    <w:rsid w:val="00672BDD"/>
    <w:rsid w:val="00672C1E"/>
    <w:rsid w:val="00672D48"/>
    <w:rsid w:val="006730C2"/>
    <w:rsid w:val="006731D6"/>
    <w:rsid w:val="006736B0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461"/>
    <w:rsid w:val="006755DD"/>
    <w:rsid w:val="00675656"/>
    <w:rsid w:val="0067567C"/>
    <w:rsid w:val="00675938"/>
    <w:rsid w:val="0067593E"/>
    <w:rsid w:val="00675AF5"/>
    <w:rsid w:val="00675B1E"/>
    <w:rsid w:val="00676255"/>
    <w:rsid w:val="00676319"/>
    <w:rsid w:val="006764C2"/>
    <w:rsid w:val="006769AE"/>
    <w:rsid w:val="0067732B"/>
    <w:rsid w:val="00677421"/>
    <w:rsid w:val="0067746B"/>
    <w:rsid w:val="0067748D"/>
    <w:rsid w:val="006775ED"/>
    <w:rsid w:val="00677796"/>
    <w:rsid w:val="00677C04"/>
    <w:rsid w:val="00677C77"/>
    <w:rsid w:val="00677CEF"/>
    <w:rsid w:val="00677FF7"/>
    <w:rsid w:val="00680140"/>
    <w:rsid w:val="006802ED"/>
    <w:rsid w:val="006803CF"/>
    <w:rsid w:val="00680609"/>
    <w:rsid w:val="00680C40"/>
    <w:rsid w:val="00681117"/>
    <w:rsid w:val="0068115B"/>
    <w:rsid w:val="00681330"/>
    <w:rsid w:val="006816AE"/>
    <w:rsid w:val="00681A91"/>
    <w:rsid w:val="00681ACB"/>
    <w:rsid w:val="00681D1C"/>
    <w:rsid w:val="00681D85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4"/>
    <w:rsid w:val="00683102"/>
    <w:rsid w:val="006832FC"/>
    <w:rsid w:val="0068393C"/>
    <w:rsid w:val="00683C12"/>
    <w:rsid w:val="00683C1C"/>
    <w:rsid w:val="00683CAB"/>
    <w:rsid w:val="0068407B"/>
    <w:rsid w:val="0068438D"/>
    <w:rsid w:val="00684521"/>
    <w:rsid w:val="00684808"/>
    <w:rsid w:val="00684862"/>
    <w:rsid w:val="00684A56"/>
    <w:rsid w:val="00684B85"/>
    <w:rsid w:val="00684DC5"/>
    <w:rsid w:val="006850F7"/>
    <w:rsid w:val="00685151"/>
    <w:rsid w:val="0068517A"/>
    <w:rsid w:val="00685193"/>
    <w:rsid w:val="00685444"/>
    <w:rsid w:val="00685596"/>
    <w:rsid w:val="00685D61"/>
    <w:rsid w:val="00685F5C"/>
    <w:rsid w:val="00686213"/>
    <w:rsid w:val="00686482"/>
    <w:rsid w:val="00686615"/>
    <w:rsid w:val="006869B0"/>
    <w:rsid w:val="00686A44"/>
    <w:rsid w:val="00686A5E"/>
    <w:rsid w:val="00686B64"/>
    <w:rsid w:val="00686F0C"/>
    <w:rsid w:val="0068743A"/>
    <w:rsid w:val="00687478"/>
    <w:rsid w:val="00687514"/>
    <w:rsid w:val="00687E51"/>
    <w:rsid w:val="00687FD1"/>
    <w:rsid w:val="00690061"/>
    <w:rsid w:val="0069075A"/>
    <w:rsid w:val="006907D6"/>
    <w:rsid w:val="00690865"/>
    <w:rsid w:val="00690C9B"/>
    <w:rsid w:val="00690D98"/>
    <w:rsid w:val="00690E5B"/>
    <w:rsid w:val="00691013"/>
    <w:rsid w:val="006914A4"/>
    <w:rsid w:val="00691816"/>
    <w:rsid w:val="00691C36"/>
    <w:rsid w:val="00691DD8"/>
    <w:rsid w:val="0069248A"/>
    <w:rsid w:val="00692538"/>
    <w:rsid w:val="006926DC"/>
    <w:rsid w:val="00692ADA"/>
    <w:rsid w:val="00692C1E"/>
    <w:rsid w:val="00692EEF"/>
    <w:rsid w:val="00692F71"/>
    <w:rsid w:val="00692F8B"/>
    <w:rsid w:val="00692FB6"/>
    <w:rsid w:val="006931E4"/>
    <w:rsid w:val="00693254"/>
    <w:rsid w:val="00693274"/>
    <w:rsid w:val="006934CD"/>
    <w:rsid w:val="006937AD"/>
    <w:rsid w:val="00693893"/>
    <w:rsid w:val="00693DE6"/>
    <w:rsid w:val="00693F16"/>
    <w:rsid w:val="00693F7B"/>
    <w:rsid w:val="00694520"/>
    <w:rsid w:val="00694559"/>
    <w:rsid w:val="006945EB"/>
    <w:rsid w:val="006946B9"/>
    <w:rsid w:val="00694B6B"/>
    <w:rsid w:val="00694E19"/>
    <w:rsid w:val="006957BC"/>
    <w:rsid w:val="0069584D"/>
    <w:rsid w:val="0069597D"/>
    <w:rsid w:val="00695B8B"/>
    <w:rsid w:val="00695E31"/>
    <w:rsid w:val="00696229"/>
    <w:rsid w:val="00696492"/>
    <w:rsid w:val="006969DE"/>
    <w:rsid w:val="00696F64"/>
    <w:rsid w:val="00696FD3"/>
    <w:rsid w:val="006971F5"/>
    <w:rsid w:val="00697306"/>
    <w:rsid w:val="00697540"/>
    <w:rsid w:val="006A07FB"/>
    <w:rsid w:val="006A0CD6"/>
    <w:rsid w:val="006A13D4"/>
    <w:rsid w:val="006A15DC"/>
    <w:rsid w:val="006A1756"/>
    <w:rsid w:val="006A18D9"/>
    <w:rsid w:val="006A190B"/>
    <w:rsid w:val="006A1F32"/>
    <w:rsid w:val="006A26A6"/>
    <w:rsid w:val="006A27EE"/>
    <w:rsid w:val="006A2937"/>
    <w:rsid w:val="006A2A8C"/>
    <w:rsid w:val="006A2B0F"/>
    <w:rsid w:val="006A2CA6"/>
    <w:rsid w:val="006A2E0B"/>
    <w:rsid w:val="006A2E16"/>
    <w:rsid w:val="006A2EC4"/>
    <w:rsid w:val="006A3352"/>
    <w:rsid w:val="006A3376"/>
    <w:rsid w:val="006A34AD"/>
    <w:rsid w:val="006A3D3C"/>
    <w:rsid w:val="006A3FC0"/>
    <w:rsid w:val="006A406F"/>
    <w:rsid w:val="006A44E3"/>
    <w:rsid w:val="006A492B"/>
    <w:rsid w:val="006A4C80"/>
    <w:rsid w:val="006A57A4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6F45"/>
    <w:rsid w:val="006A7476"/>
    <w:rsid w:val="006A75EA"/>
    <w:rsid w:val="006A77FF"/>
    <w:rsid w:val="006A7905"/>
    <w:rsid w:val="006A7A31"/>
    <w:rsid w:val="006B00B1"/>
    <w:rsid w:val="006B05F3"/>
    <w:rsid w:val="006B061A"/>
    <w:rsid w:val="006B0991"/>
    <w:rsid w:val="006B0EE4"/>
    <w:rsid w:val="006B1125"/>
    <w:rsid w:val="006B1C22"/>
    <w:rsid w:val="006B1EE8"/>
    <w:rsid w:val="006B1F86"/>
    <w:rsid w:val="006B2043"/>
    <w:rsid w:val="006B24B6"/>
    <w:rsid w:val="006B2775"/>
    <w:rsid w:val="006B2B83"/>
    <w:rsid w:val="006B2BC6"/>
    <w:rsid w:val="006B2C29"/>
    <w:rsid w:val="006B2D0A"/>
    <w:rsid w:val="006B3239"/>
    <w:rsid w:val="006B3316"/>
    <w:rsid w:val="006B338D"/>
    <w:rsid w:val="006B33E9"/>
    <w:rsid w:val="006B36AD"/>
    <w:rsid w:val="006B3B02"/>
    <w:rsid w:val="006B3CFE"/>
    <w:rsid w:val="006B3E75"/>
    <w:rsid w:val="006B4007"/>
    <w:rsid w:val="006B42A7"/>
    <w:rsid w:val="006B4457"/>
    <w:rsid w:val="006B4599"/>
    <w:rsid w:val="006B4653"/>
    <w:rsid w:val="006B48DE"/>
    <w:rsid w:val="006B4A02"/>
    <w:rsid w:val="006B4BED"/>
    <w:rsid w:val="006B4EC0"/>
    <w:rsid w:val="006B51BC"/>
    <w:rsid w:val="006B52C2"/>
    <w:rsid w:val="006B57E2"/>
    <w:rsid w:val="006B58B5"/>
    <w:rsid w:val="006B5AAF"/>
    <w:rsid w:val="006B5BA3"/>
    <w:rsid w:val="006B5BFA"/>
    <w:rsid w:val="006B5F62"/>
    <w:rsid w:val="006B62CA"/>
    <w:rsid w:val="006B6388"/>
    <w:rsid w:val="006B64C8"/>
    <w:rsid w:val="006B68D8"/>
    <w:rsid w:val="006B6903"/>
    <w:rsid w:val="006B6F13"/>
    <w:rsid w:val="006B71BB"/>
    <w:rsid w:val="006B725B"/>
    <w:rsid w:val="006B7303"/>
    <w:rsid w:val="006B757B"/>
    <w:rsid w:val="006B7810"/>
    <w:rsid w:val="006B7D2B"/>
    <w:rsid w:val="006B7E3A"/>
    <w:rsid w:val="006B7F01"/>
    <w:rsid w:val="006C0122"/>
    <w:rsid w:val="006C07B1"/>
    <w:rsid w:val="006C09AF"/>
    <w:rsid w:val="006C0B36"/>
    <w:rsid w:val="006C0CD4"/>
    <w:rsid w:val="006C0E61"/>
    <w:rsid w:val="006C1388"/>
    <w:rsid w:val="006C1600"/>
    <w:rsid w:val="006C169B"/>
    <w:rsid w:val="006C1A8B"/>
    <w:rsid w:val="006C1BC0"/>
    <w:rsid w:val="006C1BD0"/>
    <w:rsid w:val="006C1D6D"/>
    <w:rsid w:val="006C1FA5"/>
    <w:rsid w:val="006C22A1"/>
    <w:rsid w:val="006C22AC"/>
    <w:rsid w:val="006C24D9"/>
    <w:rsid w:val="006C256B"/>
    <w:rsid w:val="006C263F"/>
    <w:rsid w:val="006C26C8"/>
    <w:rsid w:val="006C2981"/>
    <w:rsid w:val="006C2A53"/>
    <w:rsid w:val="006C2E72"/>
    <w:rsid w:val="006C3212"/>
    <w:rsid w:val="006C33F2"/>
    <w:rsid w:val="006C34D2"/>
    <w:rsid w:val="006C38B0"/>
    <w:rsid w:val="006C3939"/>
    <w:rsid w:val="006C39CE"/>
    <w:rsid w:val="006C3FD2"/>
    <w:rsid w:val="006C42A7"/>
    <w:rsid w:val="006C43B4"/>
    <w:rsid w:val="006C45DD"/>
    <w:rsid w:val="006C47A7"/>
    <w:rsid w:val="006C481D"/>
    <w:rsid w:val="006C50CD"/>
    <w:rsid w:val="006C529F"/>
    <w:rsid w:val="006C52BF"/>
    <w:rsid w:val="006C5555"/>
    <w:rsid w:val="006C5B64"/>
    <w:rsid w:val="006C5C4E"/>
    <w:rsid w:val="006C5C9C"/>
    <w:rsid w:val="006C5E02"/>
    <w:rsid w:val="006C640D"/>
    <w:rsid w:val="006C6664"/>
    <w:rsid w:val="006C6A92"/>
    <w:rsid w:val="006C6F04"/>
    <w:rsid w:val="006C6F4D"/>
    <w:rsid w:val="006C7003"/>
    <w:rsid w:val="006C70DB"/>
    <w:rsid w:val="006C7201"/>
    <w:rsid w:val="006C7412"/>
    <w:rsid w:val="006C7908"/>
    <w:rsid w:val="006C7BE1"/>
    <w:rsid w:val="006C7D2D"/>
    <w:rsid w:val="006C7D68"/>
    <w:rsid w:val="006C7D75"/>
    <w:rsid w:val="006D00FB"/>
    <w:rsid w:val="006D03DD"/>
    <w:rsid w:val="006D0734"/>
    <w:rsid w:val="006D08D3"/>
    <w:rsid w:val="006D0AA2"/>
    <w:rsid w:val="006D0E74"/>
    <w:rsid w:val="006D0F88"/>
    <w:rsid w:val="006D10CE"/>
    <w:rsid w:val="006D1210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2D7"/>
    <w:rsid w:val="006D25B3"/>
    <w:rsid w:val="006D26B5"/>
    <w:rsid w:val="006D303A"/>
    <w:rsid w:val="006D32E9"/>
    <w:rsid w:val="006D3859"/>
    <w:rsid w:val="006D39C5"/>
    <w:rsid w:val="006D39E4"/>
    <w:rsid w:val="006D3B0D"/>
    <w:rsid w:val="006D3BCD"/>
    <w:rsid w:val="006D4292"/>
    <w:rsid w:val="006D4465"/>
    <w:rsid w:val="006D44F9"/>
    <w:rsid w:val="006D454E"/>
    <w:rsid w:val="006D4A92"/>
    <w:rsid w:val="006D4D6D"/>
    <w:rsid w:val="006D51AC"/>
    <w:rsid w:val="006D5431"/>
    <w:rsid w:val="006D54CD"/>
    <w:rsid w:val="006D5AEA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6D"/>
    <w:rsid w:val="006D7DBF"/>
    <w:rsid w:val="006E02D3"/>
    <w:rsid w:val="006E0360"/>
    <w:rsid w:val="006E045F"/>
    <w:rsid w:val="006E05F3"/>
    <w:rsid w:val="006E0724"/>
    <w:rsid w:val="006E18D9"/>
    <w:rsid w:val="006E18EE"/>
    <w:rsid w:val="006E1C0B"/>
    <w:rsid w:val="006E1D23"/>
    <w:rsid w:val="006E256B"/>
    <w:rsid w:val="006E3201"/>
    <w:rsid w:val="006E3367"/>
    <w:rsid w:val="006E3900"/>
    <w:rsid w:val="006E3948"/>
    <w:rsid w:val="006E40B3"/>
    <w:rsid w:val="006E438E"/>
    <w:rsid w:val="006E45A6"/>
    <w:rsid w:val="006E47E2"/>
    <w:rsid w:val="006E4EB1"/>
    <w:rsid w:val="006E5346"/>
    <w:rsid w:val="006E54DE"/>
    <w:rsid w:val="006E56A9"/>
    <w:rsid w:val="006E58C6"/>
    <w:rsid w:val="006E5B46"/>
    <w:rsid w:val="006E5C1F"/>
    <w:rsid w:val="006E5C6E"/>
    <w:rsid w:val="006E615A"/>
    <w:rsid w:val="006E6306"/>
    <w:rsid w:val="006E632B"/>
    <w:rsid w:val="006E6528"/>
    <w:rsid w:val="006E66CD"/>
    <w:rsid w:val="006E6883"/>
    <w:rsid w:val="006E692D"/>
    <w:rsid w:val="006E6B08"/>
    <w:rsid w:val="006E6B52"/>
    <w:rsid w:val="006E6F8A"/>
    <w:rsid w:val="006E7694"/>
    <w:rsid w:val="006E772A"/>
    <w:rsid w:val="006E7ABB"/>
    <w:rsid w:val="006E7E43"/>
    <w:rsid w:val="006E7FB4"/>
    <w:rsid w:val="006F0010"/>
    <w:rsid w:val="006F0542"/>
    <w:rsid w:val="006F0595"/>
    <w:rsid w:val="006F0B15"/>
    <w:rsid w:val="006F0CF4"/>
    <w:rsid w:val="006F1981"/>
    <w:rsid w:val="006F1CC5"/>
    <w:rsid w:val="006F1FBB"/>
    <w:rsid w:val="006F217A"/>
    <w:rsid w:val="006F22A8"/>
    <w:rsid w:val="006F232D"/>
    <w:rsid w:val="006F24A7"/>
    <w:rsid w:val="006F2650"/>
    <w:rsid w:val="006F2AAC"/>
    <w:rsid w:val="006F2BB5"/>
    <w:rsid w:val="006F2C01"/>
    <w:rsid w:val="006F2D2E"/>
    <w:rsid w:val="006F30B0"/>
    <w:rsid w:val="006F30EA"/>
    <w:rsid w:val="006F33C2"/>
    <w:rsid w:val="006F360E"/>
    <w:rsid w:val="006F389F"/>
    <w:rsid w:val="006F3A1E"/>
    <w:rsid w:val="006F3F3B"/>
    <w:rsid w:val="006F480F"/>
    <w:rsid w:val="006F4914"/>
    <w:rsid w:val="006F4A03"/>
    <w:rsid w:val="006F4BFC"/>
    <w:rsid w:val="006F4C90"/>
    <w:rsid w:val="006F4C9C"/>
    <w:rsid w:val="006F4E02"/>
    <w:rsid w:val="006F4F18"/>
    <w:rsid w:val="006F4FA1"/>
    <w:rsid w:val="006F4FC4"/>
    <w:rsid w:val="006F5167"/>
    <w:rsid w:val="006F55E9"/>
    <w:rsid w:val="006F57E7"/>
    <w:rsid w:val="006F5828"/>
    <w:rsid w:val="006F5A54"/>
    <w:rsid w:val="006F5CD8"/>
    <w:rsid w:val="006F5D19"/>
    <w:rsid w:val="006F5EA6"/>
    <w:rsid w:val="006F5FA1"/>
    <w:rsid w:val="006F5FCB"/>
    <w:rsid w:val="006F645C"/>
    <w:rsid w:val="006F65EC"/>
    <w:rsid w:val="006F66F2"/>
    <w:rsid w:val="006F6885"/>
    <w:rsid w:val="006F6915"/>
    <w:rsid w:val="006F6958"/>
    <w:rsid w:val="006F6B43"/>
    <w:rsid w:val="006F6E14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36C"/>
    <w:rsid w:val="007003D6"/>
    <w:rsid w:val="007004BB"/>
    <w:rsid w:val="00700904"/>
    <w:rsid w:val="00701502"/>
    <w:rsid w:val="00701688"/>
    <w:rsid w:val="007016D9"/>
    <w:rsid w:val="00701CE9"/>
    <w:rsid w:val="00701EBA"/>
    <w:rsid w:val="007023B2"/>
    <w:rsid w:val="007024E1"/>
    <w:rsid w:val="007029DE"/>
    <w:rsid w:val="00702D9C"/>
    <w:rsid w:val="00702E98"/>
    <w:rsid w:val="00702FBC"/>
    <w:rsid w:val="00702FCD"/>
    <w:rsid w:val="0070328B"/>
    <w:rsid w:val="00703461"/>
    <w:rsid w:val="00703702"/>
    <w:rsid w:val="0070374B"/>
    <w:rsid w:val="007038DB"/>
    <w:rsid w:val="00703AED"/>
    <w:rsid w:val="00704128"/>
    <w:rsid w:val="0070428E"/>
    <w:rsid w:val="00704587"/>
    <w:rsid w:val="00704766"/>
    <w:rsid w:val="007047B8"/>
    <w:rsid w:val="00704924"/>
    <w:rsid w:val="00704B80"/>
    <w:rsid w:val="00704C50"/>
    <w:rsid w:val="00704E7A"/>
    <w:rsid w:val="007050FC"/>
    <w:rsid w:val="00705155"/>
    <w:rsid w:val="007052CB"/>
    <w:rsid w:val="00705386"/>
    <w:rsid w:val="007055DE"/>
    <w:rsid w:val="007059B8"/>
    <w:rsid w:val="00705C3C"/>
    <w:rsid w:val="00705CFA"/>
    <w:rsid w:val="00705D00"/>
    <w:rsid w:val="00706251"/>
    <w:rsid w:val="00706608"/>
    <w:rsid w:val="007068C9"/>
    <w:rsid w:val="007068F5"/>
    <w:rsid w:val="007069F0"/>
    <w:rsid w:val="00706AEB"/>
    <w:rsid w:val="00706C83"/>
    <w:rsid w:val="0070774C"/>
    <w:rsid w:val="007077E6"/>
    <w:rsid w:val="007079B7"/>
    <w:rsid w:val="00707C5C"/>
    <w:rsid w:val="00707D66"/>
    <w:rsid w:val="00707D73"/>
    <w:rsid w:val="00707DD0"/>
    <w:rsid w:val="00710065"/>
    <w:rsid w:val="00710604"/>
    <w:rsid w:val="00710921"/>
    <w:rsid w:val="00710B0A"/>
    <w:rsid w:val="00710E03"/>
    <w:rsid w:val="00710EAC"/>
    <w:rsid w:val="00711700"/>
    <w:rsid w:val="00711724"/>
    <w:rsid w:val="007118AD"/>
    <w:rsid w:val="00711BB6"/>
    <w:rsid w:val="00711BEA"/>
    <w:rsid w:val="00711CC5"/>
    <w:rsid w:val="00711D40"/>
    <w:rsid w:val="00711DEF"/>
    <w:rsid w:val="00711E3B"/>
    <w:rsid w:val="007120B7"/>
    <w:rsid w:val="007120EF"/>
    <w:rsid w:val="00712166"/>
    <w:rsid w:val="00712387"/>
    <w:rsid w:val="00712407"/>
    <w:rsid w:val="00712538"/>
    <w:rsid w:val="00712919"/>
    <w:rsid w:val="007129D2"/>
    <w:rsid w:val="00712AD3"/>
    <w:rsid w:val="00712C17"/>
    <w:rsid w:val="00712CBF"/>
    <w:rsid w:val="00713034"/>
    <w:rsid w:val="00713260"/>
    <w:rsid w:val="0071328A"/>
    <w:rsid w:val="0071332B"/>
    <w:rsid w:val="00713773"/>
    <w:rsid w:val="00714024"/>
    <w:rsid w:val="007142C7"/>
    <w:rsid w:val="00714467"/>
    <w:rsid w:val="007144DB"/>
    <w:rsid w:val="00714B8D"/>
    <w:rsid w:val="00714E05"/>
    <w:rsid w:val="00714F69"/>
    <w:rsid w:val="007151AA"/>
    <w:rsid w:val="0071531D"/>
    <w:rsid w:val="00715574"/>
    <w:rsid w:val="007156CC"/>
    <w:rsid w:val="0071594E"/>
    <w:rsid w:val="00715F79"/>
    <w:rsid w:val="00715F9C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179A1"/>
    <w:rsid w:val="00717B58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6D6"/>
    <w:rsid w:val="0072190D"/>
    <w:rsid w:val="00721AC5"/>
    <w:rsid w:val="00721BCE"/>
    <w:rsid w:val="00721DE5"/>
    <w:rsid w:val="00721FAE"/>
    <w:rsid w:val="0072200A"/>
    <w:rsid w:val="00722268"/>
    <w:rsid w:val="00722CD7"/>
    <w:rsid w:val="00722DA1"/>
    <w:rsid w:val="00722DDC"/>
    <w:rsid w:val="00722EE4"/>
    <w:rsid w:val="007233E1"/>
    <w:rsid w:val="007236D3"/>
    <w:rsid w:val="0072494D"/>
    <w:rsid w:val="00724B50"/>
    <w:rsid w:val="00724CE0"/>
    <w:rsid w:val="00724E68"/>
    <w:rsid w:val="00724EE0"/>
    <w:rsid w:val="00724FBE"/>
    <w:rsid w:val="0072505B"/>
    <w:rsid w:val="00725902"/>
    <w:rsid w:val="00725937"/>
    <w:rsid w:val="00726159"/>
    <w:rsid w:val="00726212"/>
    <w:rsid w:val="007262F1"/>
    <w:rsid w:val="00726335"/>
    <w:rsid w:val="007263DF"/>
    <w:rsid w:val="0072680A"/>
    <w:rsid w:val="00726E9B"/>
    <w:rsid w:val="00726F0E"/>
    <w:rsid w:val="00727DB9"/>
    <w:rsid w:val="00727F88"/>
    <w:rsid w:val="007301F2"/>
    <w:rsid w:val="007303EB"/>
    <w:rsid w:val="007303F8"/>
    <w:rsid w:val="0073045A"/>
    <w:rsid w:val="007305BB"/>
    <w:rsid w:val="00730A93"/>
    <w:rsid w:val="00730E51"/>
    <w:rsid w:val="007312C1"/>
    <w:rsid w:val="00731303"/>
    <w:rsid w:val="00731339"/>
    <w:rsid w:val="00731A7D"/>
    <w:rsid w:val="00731AB1"/>
    <w:rsid w:val="00731D02"/>
    <w:rsid w:val="00731D37"/>
    <w:rsid w:val="00731EE2"/>
    <w:rsid w:val="00731F2C"/>
    <w:rsid w:val="0073229C"/>
    <w:rsid w:val="007324A7"/>
    <w:rsid w:val="007326BF"/>
    <w:rsid w:val="00732742"/>
    <w:rsid w:val="00732C79"/>
    <w:rsid w:val="00733326"/>
    <w:rsid w:val="00733594"/>
    <w:rsid w:val="00733A4E"/>
    <w:rsid w:val="00733AF1"/>
    <w:rsid w:val="00733C5E"/>
    <w:rsid w:val="00734A3B"/>
    <w:rsid w:val="00735105"/>
    <w:rsid w:val="007356A4"/>
    <w:rsid w:val="007356CC"/>
    <w:rsid w:val="00735875"/>
    <w:rsid w:val="007359AD"/>
    <w:rsid w:val="00735B12"/>
    <w:rsid w:val="00735B4B"/>
    <w:rsid w:val="00736024"/>
    <w:rsid w:val="007360FD"/>
    <w:rsid w:val="00736501"/>
    <w:rsid w:val="00736571"/>
    <w:rsid w:val="0073664B"/>
    <w:rsid w:val="00736BEC"/>
    <w:rsid w:val="00736D7A"/>
    <w:rsid w:val="00736FF0"/>
    <w:rsid w:val="00737150"/>
    <w:rsid w:val="00737165"/>
    <w:rsid w:val="007371CF"/>
    <w:rsid w:val="007373A1"/>
    <w:rsid w:val="00737788"/>
    <w:rsid w:val="007378DA"/>
    <w:rsid w:val="00737E1B"/>
    <w:rsid w:val="007400C5"/>
    <w:rsid w:val="007400D7"/>
    <w:rsid w:val="007400E6"/>
    <w:rsid w:val="0074040B"/>
    <w:rsid w:val="0074044F"/>
    <w:rsid w:val="00740477"/>
    <w:rsid w:val="0074050E"/>
    <w:rsid w:val="007406CC"/>
    <w:rsid w:val="00740881"/>
    <w:rsid w:val="007409A1"/>
    <w:rsid w:val="00740CD6"/>
    <w:rsid w:val="00740E72"/>
    <w:rsid w:val="00741008"/>
    <w:rsid w:val="007410AB"/>
    <w:rsid w:val="00741507"/>
    <w:rsid w:val="0074181B"/>
    <w:rsid w:val="007418C5"/>
    <w:rsid w:val="007419E2"/>
    <w:rsid w:val="00741D39"/>
    <w:rsid w:val="00741D8C"/>
    <w:rsid w:val="00742078"/>
    <w:rsid w:val="007422E0"/>
    <w:rsid w:val="007425FD"/>
    <w:rsid w:val="0074290D"/>
    <w:rsid w:val="00742B6F"/>
    <w:rsid w:val="00742D74"/>
    <w:rsid w:val="0074305A"/>
    <w:rsid w:val="007431E4"/>
    <w:rsid w:val="00743373"/>
    <w:rsid w:val="0074375F"/>
    <w:rsid w:val="00743762"/>
    <w:rsid w:val="007439D4"/>
    <w:rsid w:val="00743CF1"/>
    <w:rsid w:val="00743E7F"/>
    <w:rsid w:val="00743FB7"/>
    <w:rsid w:val="0074401C"/>
    <w:rsid w:val="00744046"/>
    <w:rsid w:val="0074433A"/>
    <w:rsid w:val="007445B5"/>
    <w:rsid w:val="00744B1D"/>
    <w:rsid w:val="00744B3F"/>
    <w:rsid w:val="00744B82"/>
    <w:rsid w:val="007450B6"/>
    <w:rsid w:val="007455FA"/>
    <w:rsid w:val="0074562B"/>
    <w:rsid w:val="00745C8A"/>
    <w:rsid w:val="00745CCC"/>
    <w:rsid w:val="00745D39"/>
    <w:rsid w:val="00745EF4"/>
    <w:rsid w:val="0074602F"/>
    <w:rsid w:val="007463A1"/>
    <w:rsid w:val="00746489"/>
    <w:rsid w:val="007464E0"/>
    <w:rsid w:val="007466E0"/>
    <w:rsid w:val="007467B5"/>
    <w:rsid w:val="0074684B"/>
    <w:rsid w:val="00746A4C"/>
    <w:rsid w:val="00746B38"/>
    <w:rsid w:val="00746B61"/>
    <w:rsid w:val="00746FA9"/>
    <w:rsid w:val="00747298"/>
    <w:rsid w:val="007479F6"/>
    <w:rsid w:val="00747C52"/>
    <w:rsid w:val="00747F84"/>
    <w:rsid w:val="0075008F"/>
    <w:rsid w:val="0075042E"/>
    <w:rsid w:val="007508F2"/>
    <w:rsid w:val="00750990"/>
    <w:rsid w:val="00750B89"/>
    <w:rsid w:val="00750F5A"/>
    <w:rsid w:val="0075101F"/>
    <w:rsid w:val="007519C0"/>
    <w:rsid w:val="00751D27"/>
    <w:rsid w:val="007520A0"/>
    <w:rsid w:val="007521C9"/>
    <w:rsid w:val="007521EB"/>
    <w:rsid w:val="00752213"/>
    <w:rsid w:val="007523FF"/>
    <w:rsid w:val="007526B1"/>
    <w:rsid w:val="007528E7"/>
    <w:rsid w:val="00752B53"/>
    <w:rsid w:val="00752E4D"/>
    <w:rsid w:val="00752E70"/>
    <w:rsid w:val="00752FC5"/>
    <w:rsid w:val="00752FFB"/>
    <w:rsid w:val="007534F0"/>
    <w:rsid w:val="007537D0"/>
    <w:rsid w:val="007538F5"/>
    <w:rsid w:val="00753A7B"/>
    <w:rsid w:val="00753F47"/>
    <w:rsid w:val="00754050"/>
    <w:rsid w:val="00754399"/>
    <w:rsid w:val="00755090"/>
    <w:rsid w:val="00755543"/>
    <w:rsid w:val="00755755"/>
    <w:rsid w:val="007557A8"/>
    <w:rsid w:val="0075588B"/>
    <w:rsid w:val="00755954"/>
    <w:rsid w:val="00755B49"/>
    <w:rsid w:val="00755D06"/>
    <w:rsid w:val="00756003"/>
    <w:rsid w:val="007564EA"/>
    <w:rsid w:val="0075662F"/>
    <w:rsid w:val="0075680C"/>
    <w:rsid w:val="00756BB2"/>
    <w:rsid w:val="00756D1E"/>
    <w:rsid w:val="007571F9"/>
    <w:rsid w:val="00757431"/>
    <w:rsid w:val="007575B5"/>
    <w:rsid w:val="007575C2"/>
    <w:rsid w:val="00757696"/>
    <w:rsid w:val="007578BA"/>
    <w:rsid w:val="007600D6"/>
    <w:rsid w:val="00760361"/>
    <w:rsid w:val="0076051F"/>
    <w:rsid w:val="0076060F"/>
    <w:rsid w:val="00760793"/>
    <w:rsid w:val="00760AFF"/>
    <w:rsid w:val="00760BB5"/>
    <w:rsid w:val="00760E28"/>
    <w:rsid w:val="00760EA5"/>
    <w:rsid w:val="0076119E"/>
    <w:rsid w:val="007611F6"/>
    <w:rsid w:val="007612E6"/>
    <w:rsid w:val="00761389"/>
    <w:rsid w:val="00761418"/>
    <w:rsid w:val="007616BC"/>
    <w:rsid w:val="00761767"/>
    <w:rsid w:val="00761A34"/>
    <w:rsid w:val="00761C02"/>
    <w:rsid w:val="00761C7B"/>
    <w:rsid w:val="00761E10"/>
    <w:rsid w:val="00762AED"/>
    <w:rsid w:val="00762B3F"/>
    <w:rsid w:val="00762BBA"/>
    <w:rsid w:val="00762D16"/>
    <w:rsid w:val="00762D74"/>
    <w:rsid w:val="00763000"/>
    <w:rsid w:val="0076309F"/>
    <w:rsid w:val="0076350A"/>
    <w:rsid w:val="0076376E"/>
    <w:rsid w:val="00763935"/>
    <w:rsid w:val="00763976"/>
    <w:rsid w:val="0076399F"/>
    <w:rsid w:val="00763A54"/>
    <w:rsid w:val="007642A3"/>
    <w:rsid w:val="0076466A"/>
    <w:rsid w:val="00764BD9"/>
    <w:rsid w:val="00764BFD"/>
    <w:rsid w:val="00764D9A"/>
    <w:rsid w:val="00764F71"/>
    <w:rsid w:val="0076514A"/>
    <w:rsid w:val="00765256"/>
    <w:rsid w:val="007652B9"/>
    <w:rsid w:val="0076583F"/>
    <w:rsid w:val="00765941"/>
    <w:rsid w:val="00766508"/>
    <w:rsid w:val="0076664E"/>
    <w:rsid w:val="00766739"/>
    <w:rsid w:val="00766BFB"/>
    <w:rsid w:val="00766F97"/>
    <w:rsid w:val="007675A5"/>
    <w:rsid w:val="007675BC"/>
    <w:rsid w:val="00767A31"/>
    <w:rsid w:val="00767CA1"/>
    <w:rsid w:val="00767D6D"/>
    <w:rsid w:val="00767FEB"/>
    <w:rsid w:val="00770195"/>
    <w:rsid w:val="0077022C"/>
    <w:rsid w:val="00770777"/>
    <w:rsid w:val="00770BD9"/>
    <w:rsid w:val="00770D32"/>
    <w:rsid w:val="00770FDA"/>
    <w:rsid w:val="00771122"/>
    <w:rsid w:val="00771812"/>
    <w:rsid w:val="0077184B"/>
    <w:rsid w:val="00771C2C"/>
    <w:rsid w:val="00772357"/>
    <w:rsid w:val="007725BD"/>
    <w:rsid w:val="007726DC"/>
    <w:rsid w:val="00772DB1"/>
    <w:rsid w:val="00772EBA"/>
    <w:rsid w:val="00773024"/>
    <w:rsid w:val="0077351A"/>
    <w:rsid w:val="007735A6"/>
    <w:rsid w:val="007737B4"/>
    <w:rsid w:val="00773CFF"/>
    <w:rsid w:val="00773D01"/>
    <w:rsid w:val="00773DDE"/>
    <w:rsid w:val="00774176"/>
    <w:rsid w:val="007742A5"/>
    <w:rsid w:val="007746F5"/>
    <w:rsid w:val="00774C85"/>
    <w:rsid w:val="00774CCE"/>
    <w:rsid w:val="007755A5"/>
    <w:rsid w:val="00775A0F"/>
    <w:rsid w:val="00775AE6"/>
    <w:rsid w:val="00775BA3"/>
    <w:rsid w:val="00775DB9"/>
    <w:rsid w:val="00775E18"/>
    <w:rsid w:val="0077628C"/>
    <w:rsid w:val="0077637B"/>
    <w:rsid w:val="00776471"/>
    <w:rsid w:val="007764F2"/>
    <w:rsid w:val="0077661D"/>
    <w:rsid w:val="0077664F"/>
    <w:rsid w:val="007767EF"/>
    <w:rsid w:val="00776A8C"/>
    <w:rsid w:val="00776E79"/>
    <w:rsid w:val="00777025"/>
    <w:rsid w:val="00777352"/>
    <w:rsid w:val="007774E5"/>
    <w:rsid w:val="00777652"/>
    <w:rsid w:val="0077773C"/>
    <w:rsid w:val="007778E1"/>
    <w:rsid w:val="0078015C"/>
    <w:rsid w:val="00780334"/>
    <w:rsid w:val="007804B9"/>
    <w:rsid w:val="0078058C"/>
    <w:rsid w:val="007806D4"/>
    <w:rsid w:val="00780E33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2CBF"/>
    <w:rsid w:val="0078319D"/>
    <w:rsid w:val="0078366A"/>
    <w:rsid w:val="00783670"/>
    <w:rsid w:val="00783B05"/>
    <w:rsid w:val="00783DB0"/>
    <w:rsid w:val="0078423B"/>
    <w:rsid w:val="007842B9"/>
    <w:rsid w:val="00784403"/>
    <w:rsid w:val="007846AF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4B8"/>
    <w:rsid w:val="0078674E"/>
    <w:rsid w:val="00786928"/>
    <w:rsid w:val="00786ED3"/>
    <w:rsid w:val="00787088"/>
    <w:rsid w:val="007871D2"/>
    <w:rsid w:val="007871DE"/>
    <w:rsid w:val="007872DB"/>
    <w:rsid w:val="00787311"/>
    <w:rsid w:val="00787524"/>
    <w:rsid w:val="00787588"/>
    <w:rsid w:val="0078792A"/>
    <w:rsid w:val="00787937"/>
    <w:rsid w:val="00787D35"/>
    <w:rsid w:val="007901BD"/>
    <w:rsid w:val="00790630"/>
    <w:rsid w:val="00790758"/>
    <w:rsid w:val="00790D3D"/>
    <w:rsid w:val="00790DBF"/>
    <w:rsid w:val="00790F55"/>
    <w:rsid w:val="0079107F"/>
    <w:rsid w:val="007913E5"/>
    <w:rsid w:val="007915C9"/>
    <w:rsid w:val="00791751"/>
    <w:rsid w:val="00791A64"/>
    <w:rsid w:val="00791B11"/>
    <w:rsid w:val="00791BB5"/>
    <w:rsid w:val="007920A0"/>
    <w:rsid w:val="007924B9"/>
    <w:rsid w:val="00792A69"/>
    <w:rsid w:val="00792CD4"/>
    <w:rsid w:val="00792F48"/>
    <w:rsid w:val="00793342"/>
    <w:rsid w:val="007933E8"/>
    <w:rsid w:val="0079356A"/>
    <w:rsid w:val="007935E4"/>
    <w:rsid w:val="0079367E"/>
    <w:rsid w:val="007936F8"/>
    <w:rsid w:val="0079415A"/>
    <w:rsid w:val="00794694"/>
    <w:rsid w:val="00794BDB"/>
    <w:rsid w:val="007951FA"/>
    <w:rsid w:val="007959F9"/>
    <w:rsid w:val="00795D4C"/>
    <w:rsid w:val="00795E41"/>
    <w:rsid w:val="00796084"/>
    <w:rsid w:val="007960EB"/>
    <w:rsid w:val="00796209"/>
    <w:rsid w:val="0079652E"/>
    <w:rsid w:val="007966ED"/>
    <w:rsid w:val="00796785"/>
    <w:rsid w:val="00796796"/>
    <w:rsid w:val="007969A2"/>
    <w:rsid w:val="00796BCD"/>
    <w:rsid w:val="00796C17"/>
    <w:rsid w:val="00796CF9"/>
    <w:rsid w:val="007971BF"/>
    <w:rsid w:val="00797243"/>
    <w:rsid w:val="00797294"/>
    <w:rsid w:val="00797369"/>
    <w:rsid w:val="007974A2"/>
    <w:rsid w:val="0079764A"/>
    <w:rsid w:val="007976F6"/>
    <w:rsid w:val="00797840"/>
    <w:rsid w:val="00797AD6"/>
    <w:rsid w:val="00797AD7"/>
    <w:rsid w:val="00797FA8"/>
    <w:rsid w:val="007A0079"/>
    <w:rsid w:val="007A01CF"/>
    <w:rsid w:val="007A01DA"/>
    <w:rsid w:val="007A0212"/>
    <w:rsid w:val="007A0519"/>
    <w:rsid w:val="007A0825"/>
    <w:rsid w:val="007A0BEB"/>
    <w:rsid w:val="007A0E0B"/>
    <w:rsid w:val="007A1168"/>
    <w:rsid w:val="007A1567"/>
    <w:rsid w:val="007A174E"/>
    <w:rsid w:val="007A1851"/>
    <w:rsid w:val="007A18F2"/>
    <w:rsid w:val="007A1C61"/>
    <w:rsid w:val="007A1CC1"/>
    <w:rsid w:val="007A1CCD"/>
    <w:rsid w:val="007A1E49"/>
    <w:rsid w:val="007A1E5C"/>
    <w:rsid w:val="007A1EBE"/>
    <w:rsid w:val="007A1FA4"/>
    <w:rsid w:val="007A2070"/>
    <w:rsid w:val="007A21CB"/>
    <w:rsid w:val="007A237A"/>
    <w:rsid w:val="007A2B92"/>
    <w:rsid w:val="007A2B9A"/>
    <w:rsid w:val="007A3001"/>
    <w:rsid w:val="007A30D0"/>
    <w:rsid w:val="007A31F5"/>
    <w:rsid w:val="007A33DD"/>
    <w:rsid w:val="007A36BD"/>
    <w:rsid w:val="007A3757"/>
    <w:rsid w:val="007A39DE"/>
    <w:rsid w:val="007A3BD8"/>
    <w:rsid w:val="007A3BF4"/>
    <w:rsid w:val="007A3EAF"/>
    <w:rsid w:val="007A4086"/>
    <w:rsid w:val="007A464A"/>
    <w:rsid w:val="007A4704"/>
    <w:rsid w:val="007A4765"/>
    <w:rsid w:val="007A4882"/>
    <w:rsid w:val="007A48D3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7EE"/>
    <w:rsid w:val="007A5A30"/>
    <w:rsid w:val="007A5BF6"/>
    <w:rsid w:val="007A6288"/>
    <w:rsid w:val="007A6377"/>
    <w:rsid w:val="007A63B1"/>
    <w:rsid w:val="007A63E6"/>
    <w:rsid w:val="007A6495"/>
    <w:rsid w:val="007A67BE"/>
    <w:rsid w:val="007A710A"/>
    <w:rsid w:val="007A7363"/>
    <w:rsid w:val="007A73AC"/>
    <w:rsid w:val="007A7556"/>
    <w:rsid w:val="007A7610"/>
    <w:rsid w:val="007A7633"/>
    <w:rsid w:val="007A7AFE"/>
    <w:rsid w:val="007A7B3B"/>
    <w:rsid w:val="007A7B43"/>
    <w:rsid w:val="007A7B4F"/>
    <w:rsid w:val="007B00DA"/>
    <w:rsid w:val="007B06F2"/>
    <w:rsid w:val="007B09EE"/>
    <w:rsid w:val="007B0A9E"/>
    <w:rsid w:val="007B0B96"/>
    <w:rsid w:val="007B1693"/>
    <w:rsid w:val="007B1948"/>
    <w:rsid w:val="007B198D"/>
    <w:rsid w:val="007B19B1"/>
    <w:rsid w:val="007B206A"/>
    <w:rsid w:val="007B212B"/>
    <w:rsid w:val="007B22F6"/>
    <w:rsid w:val="007B2387"/>
    <w:rsid w:val="007B2489"/>
    <w:rsid w:val="007B29AA"/>
    <w:rsid w:val="007B29D5"/>
    <w:rsid w:val="007B2B9B"/>
    <w:rsid w:val="007B30AC"/>
    <w:rsid w:val="007B30EB"/>
    <w:rsid w:val="007B3215"/>
    <w:rsid w:val="007B32D4"/>
    <w:rsid w:val="007B363F"/>
    <w:rsid w:val="007B36C3"/>
    <w:rsid w:val="007B3B64"/>
    <w:rsid w:val="007B3D6F"/>
    <w:rsid w:val="007B3E6D"/>
    <w:rsid w:val="007B3EA9"/>
    <w:rsid w:val="007B41EC"/>
    <w:rsid w:val="007B432B"/>
    <w:rsid w:val="007B44CF"/>
    <w:rsid w:val="007B4600"/>
    <w:rsid w:val="007B4792"/>
    <w:rsid w:val="007B47D0"/>
    <w:rsid w:val="007B4B0F"/>
    <w:rsid w:val="007B4C41"/>
    <w:rsid w:val="007B4EE5"/>
    <w:rsid w:val="007B5133"/>
    <w:rsid w:val="007B5221"/>
    <w:rsid w:val="007B5749"/>
    <w:rsid w:val="007B5787"/>
    <w:rsid w:val="007B5840"/>
    <w:rsid w:val="007B5BAF"/>
    <w:rsid w:val="007B5D11"/>
    <w:rsid w:val="007B5EE2"/>
    <w:rsid w:val="007B6258"/>
    <w:rsid w:val="007B64EC"/>
    <w:rsid w:val="007B667B"/>
    <w:rsid w:val="007B6696"/>
    <w:rsid w:val="007B6B83"/>
    <w:rsid w:val="007B6FEA"/>
    <w:rsid w:val="007B724C"/>
    <w:rsid w:val="007B729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EA"/>
    <w:rsid w:val="007C0EF9"/>
    <w:rsid w:val="007C1288"/>
    <w:rsid w:val="007C1A75"/>
    <w:rsid w:val="007C1FF5"/>
    <w:rsid w:val="007C2070"/>
    <w:rsid w:val="007C2635"/>
    <w:rsid w:val="007C26FE"/>
    <w:rsid w:val="007C29FD"/>
    <w:rsid w:val="007C2AB5"/>
    <w:rsid w:val="007C2DA2"/>
    <w:rsid w:val="007C332D"/>
    <w:rsid w:val="007C347B"/>
    <w:rsid w:val="007C37A7"/>
    <w:rsid w:val="007C3A69"/>
    <w:rsid w:val="007C3EEB"/>
    <w:rsid w:val="007C4038"/>
    <w:rsid w:val="007C44D1"/>
    <w:rsid w:val="007C4932"/>
    <w:rsid w:val="007C4C62"/>
    <w:rsid w:val="007C4DBC"/>
    <w:rsid w:val="007C4DC6"/>
    <w:rsid w:val="007C4E62"/>
    <w:rsid w:val="007C536A"/>
    <w:rsid w:val="007C54C5"/>
    <w:rsid w:val="007C57C2"/>
    <w:rsid w:val="007C62C2"/>
    <w:rsid w:val="007C637E"/>
    <w:rsid w:val="007C65EF"/>
    <w:rsid w:val="007C6736"/>
    <w:rsid w:val="007C6945"/>
    <w:rsid w:val="007C6D4F"/>
    <w:rsid w:val="007C6DE0"/>
    <w:rsid w:val="007C6F17"/>
    <w:rsid w:val="007C7575"/>
    <w:rsid w:val="007C77CA"/>
    <w:rsid w:val="007C790B"/>
    <w:rsid w:val="007C7E02"/>
    <w:rsid w:val="007D0066"/>
    <w:rsid w:val="007D014D"/>
    <w:rsid w:val="007D0724"/>
    <w:rsid w:val="007D078F"/>
    <w:rsid w:val="007D15E6"/>
    <w:rsid w:val="007D1726"/>
    <w:rsid w:val="007D1A27"/>
    <w:rsid w:val="007D1C5B"/>
    <w:rsid w:val="007D1E19"/>
    <w:rsid w:val="007D1FCB"/>
    <w:rsid w:val="007D2176"/>
    <w:rsid w:val="007D22A0"/>
    <w:rsid w:val="007D2392"/>
    <w:rsid w:val="007D267A"/>
    <w:rsid w:val="007D2B8B"/>
    <w:rsid w:val="007D2BC1"/>
    <w:rsid w:val="007D2D49"/>
    <w:rsid w:val="007D2EAF"/>
    <w:rsid w:val="007D30D4"/>
    <w:rsid w:val="007D3BAD"/>
    <w:rsid w:val="007D42DE"/>
    <w:rsid w:val="007D440F"/>
    <w:rsid w:val="007D467F"/>
    <w:rsid w:val="007D4872"/>
    <w:rsid w:val="007D489F"/>
    <w:rsid w:val="007D49F4"/>
    <w:rsid w:val="007D4A53"/>
    <w:rsid w:val="007D4BE4"/>
    <w:rsid w:val="007D4C16"/>
    <w:rsid w:val="007D4CB4"/>
    <w:rsid w:val="007D4D41"/>
    <w:rsid w:val="007D5516"/>
    <w:rsid w:val="007D566C"/>
    <w:rsid w:val="007D5689"/>
    <w:rsid w:val="007D57A8"/>
    <w:rsid w:val="007D5906"/>
    <w:rsid w:val="007D5926"/>
    <w:rsid w:val="007D6163"/>
    <w:rsid w:val="007D6236"/>
    <w:rsid w:val="007D62D8"/>
    <w:rsid w:val="007D67CA"/>
    <w:rsid w:val="007D6934"/>
    <w:rsid w:val="007D6CF3"/>
    <w:rsid w:val="007D6D6C"/>
    <w:rsid w:val="007D6DD6"/>
    <w:rsid w:val="007D6DFF"/>
    <w:rsid w:val="007D710C"/>
    <w:rsid w:val="007D7362"/>
    <w:rsid w:val="007D7677"/>
    <w:rsid w:val="007D7AD5"/>
    <w:rsid w:val="007E0331"/>
    <w:rsid w:val="007E0479"/>
    <w:rsid w:val="007E049C"/>
    <w:rsid w:val="007E08B4"/>
    <w:rsid w:val="007E0A4C"/>
    <w:rsid w:val="007E0CC2"/>
    <w:rsid w:val="007E0E94"/>
    <w:rsid w:val="007E17D9"/>
    <w:rsid w:val="007E1A8B"/>
    <w:rsid w:val="007E1F79"/>
    <w:rsid w:val="007E2284"/>
    <w:rsid w:val="007E2484"/>
    <w:rsid w:val="007E248E"/>
    <w:rsid w:val="007E2562"/>
    <w:rsid w:val="007E2C97"/>
    <w:rsid w:val="007E2DFB"/>
    <w:rsid w:val="007E2E62"/>
    <w:rsid w:val="007E2EA8"/>
    <w:rsid w:val="007E2FD1"/>
    <w:rsid w:val="007E32F2"/>
    <w:rsid w:val="007E35AA"/>
    <w:rsid w:val="007E3727"/>
    <w:rsid w:val="007E37F6"/>
    <w:rsid w:val="007E3C48"/>
    <w:rsid w:val="007E3D30"/>
    <w:rsid w:val="007E3E0B"/>
    <w:rsid w:val="007E4232"/>
    <w:rsid w:val="007E46DC"/>
    <w:rsid w:val="007E4AA0"/>
    <w:rsid w:val="007E4B27"/>
    <w:rsid w:val="007E4C42"/>
    <w:rsid w:val="007E4D69"/>
    <w:rsid w:val="007E4E4E"/>
    <w:rsid w:val="007E5010"/>
    <w:rsid w:val="007E51B4"/>
    <w:rsid w:val="007E51ED"/>
    <w:rsid w:val="007E5226"/>
    <w:rsid w:val="007E537A"/>
    <w:rsid w:val="007E55FE"/>
    <w:rsid w:val="007E59F0"/>
    <w:rsid w:val="007E5F4B"/>
    <w:rsid w:val="007E62AF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CDF"/>
    <w:rsid w:val="007E7D98"/>
    <w:rsid w:val="007E7F40"/>
    <w:rsid w:val="007F004E"/>
    <w:rsid w:val="007F02BC"/>
    <w:rsid w:val="007F0390"/>
    <w:rsid w:val="007F042D"/>
    <w:rsid w:val="007F0536"/>
    <w:rsid w:val="007F087E"/>
    <w:rsid w:val="007F09FF"/>
    <w:rsid w:val="007F0FE9"/>
    <w:rsid w:val="007F10B8"/>
    <w:rsid w:val="007F10D9"/>
    <w:rsid w:val="007F1384"/>
    <w:rsid w:val="007F19AB"/>
    <w:rsid w:val="007F20CE"/>
    <w:rsid w:val="007F219E"/>
    <w:rsid w:val="007F24B9"/>
    <w:rsid w:val="007F2D8E"/>
    <w:rsid w:val="007F2F8D"/>
    <w:rsid w:val="007F31CF"/>
    <w:rsid w:val="007F3615"/>
    <w:rsid w:val="007F366C"/>
    <w:rsid w:val="007F37A6"/>
    <w:rsid w:val="007F391C"/>
    <w:rsid w:val="007F39C1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80"/>
    <w:rsid w:val="007F4C08"/>
    <w:rsid w:val="007F4C0F"/>
    <w:rsid w:val="007F4EC8"/>
    <w:rsid w:val="007F4EEF"/>
    <w:rsid w:val="007F4F91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3"/>
    <w:rsid w:val="007F6174"/>
    <w:rsid w:val="007F6244"/>
    <w:rsid w:val="007F6331"/>
    <w:rsid w:val="007F63D7"/>
    <w:rsid w:val="007F6468"/>
    <w:rsid w:val="007F66A5"/>
    <w:rsid w:val="007F68AD"/>
    <w:rsid w:val="007F6D41"/>
    <w:rsid w:val="007F6D62"/>
    <w:rsid w:val="007F6D7E"/>
    <w:rsid w:val="007F6EAB"/>
    <w:rsid w:val="007F7045"/>
    <w:rsid w:val="007F73F3"/>
    <w:rsid w:val="007F7549"/>
    <w:rsid w:val="008001AF"/>
    <w:rsid w:val="00800416"/>
    <w:rsid w:val="008009CB"/>
    <w:rsid w:val="00800F99"/>
    <w:rsid w:val="008011EC"/>
    <w:rsid w:val="008012EA"/>
    <w:rsid w:val="00801C34"/>
    <w:rsid w:val="00801E90"/>
    <w:rsid w:val="0080219D"/>
    <w:rsid w:val="008021A8"/>
    <w:rsid w:val="00802279"/>
    <w:rsid w:val="00802290"/>
    <w:rsid w:val="008023D2"/>
    <w:rsid w:val="00802896"/>
    <w:rsid w:val="008028C4"/>
    <w:rsid w:val="0080312A"/>
    <w:rsid w:val="00803507"/>
    <w:rsid w:val="008040B5"/>
    <w:rsid w:val="0080429C"/>
    <w:rsid w:val="00804B20"/>
    <w:rsid w:val="00804C6A"/>
    <w:rsid w:val="00804D42"/>
    <w:rsid w:val="00805012"/>
    <w:rsid w:val="00805067"/>
    <w:rsid w:val="0080522B"/>
    <w:rsid w:val="00805302"/>
    <w:rsid w:val="008053F2"/>
    <w:rsid w:val="008055BB"/>
    <w:rsid w:val="0080575B"/>
    <w:rsid w:val="00805791"/>
    <w:rsid w:val="00805EBF"/>
    <w:rsid w:val="008060D7"/>
    <w:rsid w:val="00806467"/>
    <w:rsid w:val="0080678C"/>
    <w:rsid w:val="008069FB"/>
    <w:rsid w:val="0080739F"/>
    <w:rsid w:val="008075DC"/>
    <w:rsid w:val="008077ED"/>
    <w:rsid w:val="00807982"/>
    <w:rsid w:val="00807A9A"/>
    <w:rsid w:val="00807B59"/>
    <w:rsid w:val="00807C38"/>
    <w:rsid w:val="00807D0C"/>
    <w:rsid w:val="00807DB0"/>
    <w:rsid w:val="008102DF"/>
    <w:rsid w:val="008105B9"/>
    <w:rsid w:val="00810A38"/>
    <w:rsid w:val="00810CBB"/>
    <w:rsid w:val="00810D9B"/>
    <w:rsid w:val="00810FD6"/>
    <w:rsid w:val="00811048"/>
    <w:rsid w:val="0081197D"/>
    <w:rsid w:val="008120D5"/>
    <w:rsid w:val="0081234F"/>
    <w:rsid w:val="008123C8"/>
    <w:rsid w:val="0081246B"/>
    <w:rsid w:val="008124C5"/>
    <w:rsid w:val="00812702"/>
    <w:rsid w:val="00812951"/>
    <w:rsid w:val="00812E6B"/>
    <w:rsid w:val="00812ECD"/>
    <w:rsid w:val="00812F57"/>
    <w:rsid w:val="00813030"/>
    <w:rsid w:val="00813D25"/>
    <w:rsid w:val="008141F2"/>
    <w:rsid w:val="008142DD"/>
    <w:rsid w:val="008142E1"/>
    <w:rsid w:val="008143FF"/>
    <w:rsid w:val="00814408"/>
    <w:rsid w:val="00814749"/>
    <w:rsid w:val="00814881"/>
    <w:rsid w:val="008148AF"/>
    <w:rsid w:val="00814B72"/>
    <w:rsid w:val="00814C77"/>
    <w:rsid w:val="00814E50"/>
    <w:rsid w:val="008151CA"/>
    <w:rsid w:val="008151FB"/>
    <w:rsid w:val="00815239"/>
    <w:rsid w:val="008154B6"/>
    <w:rsid w:val="008155A5"/>
    <w:rsid w:val="00815629"/>
    <w:rsid w:val="00815748"/>
    <w:rsid w:val="008157F1"/>
    <w:rsid w:val="008159E7"/>
    <w:rsid w:val="00815FF4"/>
    <w:rsid w:val="00816084"/>
    <w:rsid w:val="00816284"/>
    <w:rsid w:val="00816498"/>
    <w:rsid w:val="008168B8"/>
    <w:rsid w:val="00816995"/>
    <w:rsid w:val="00816A28"/>
    <w:rsid w:val="00816B63"/>
    <w:rsid w:val="00816D48"/>
    <w:rsid w:val="00816FCE"/>
    <w:rsid w:val="008176AD"/>
    <w:rsid w:val="00817885"/>
    <w:rsid w:val="00817C54"/>
    <w:rsid w:val="00817CE9"/>
    <w:rsid w:val="00820005"/>
    <w:rsid w:val="00820344"/>
    <w:rsid w:val="00820410"/>
    <w:rsid w:val="00820558"/>
    <w:rsid w:val="008206EB"/>
    <w:rsid w:val="00820A6D"/>
    <w:rsid w:val="00820F2F"/>
    <w:rsid w:val="00820FDD"/>
    <w:rsid w:val="00821276"/>
    <w:rsid w:val="008212F0"/>
    <w:rsid w:val="008215C9"/>
    <w:rsid w:val="00821AF4"/>
    <w:rsid w:val="00821C1C"/>
    <w:rsid w:val="00821ED1"/>
    <w:rsid w:val="00821F41"/>
    <w:rsid w:val="00821F5E"/>
    <w:rsid w:val="00821FF9"/>
    <w:rsid w:val="008220E6"/>
    <w:rsid w:val="008221FE"/>
    <w:rsid w:val="00822607"/>
    <w:rsid w:val="00822624"/>
    <w:rsid w:val="008227B7"/>
    <w:rsid w:val="00822809"/>
    <w:rsid w:val="0082284A"/>
    <w:rsid w:val="00822A78"/>
    <w:rsid w:val="00822B8C"/>
    <w:rsid w:val="00822C61"/>
    <w:rsid w:val="00822CAE"/>
    <w:rsid w:val="00822CEB"/>
    <w:rsid w:val="00822DB9"/>
    <w:rsid w:val="00822F22"/>
    <w:rsid w:val="00823BA1"/>
    <w:rsid w:val="008240CB"/>
    <w:rsid w:val="008242EF"/>
    <w:rsid w:val="008243EF"/>
    <w:rsid w:val="00824E70"/>
    <w:rsid w:val="00825056"/>
    <w:rsid w:val="0082519F"/>
    <w:rsid w:val="00825638"/>
    <w:rsid w:val="00825C08"/>
    <w:rsid w:val="00825CD2"/>
    <w:rsid w:val="00825D67"/>
    <w:rsid w:val="00826244"/>
    <w:rsid w:val="00826428"/>
    <w:rsid w:val="00826455"/>
    <w:rsid w:val="00826459"/>
    <w:rsid w:val="00826A16"/>
    <w:rsid w:val="00826B90"/>
    <w:rsid w:val="008270F3"/>
    <w:rsid w:val="008271B6"/>
    <w:rsid w:val="00827B1D"/>
    <w:rsid w:val="00827DBF"/>
    <w:rsid w:val="008300A4"/>
    <w:rsid w:val="008301BD"/>
    <w:rsid w:val="00830394"/>
    <w:rsid w:val="008303A2"/>
    <w:rsid w:val="0083042C"/>
    <w:rsid w:val="008305B1"/>
    <w:rsid w:val="00830668"/>
    <w:rsid w:val="008306C1"/>
    <w:rsid w:val="008307CB"/>
    <w:rsid w:val="00830E89"/>
    <w:rsid w:val="00831061"/>
    <w:rsid w:val="0083121A"/>
    <w:rsid w:val="00831336"/>
    <w:rsid w:val="0083145C"/>
    <w:rsid w:val="00831512"/>
    <w:rsid w:val="00831636"/>
    <w:rsid w:val="0083165F"/>
    <w:rsid w:val="008318E8"/>
    <w:rsid w:val="00831C93"/>
    <w:rsid w:val="00831DC6"/>
    <w:rsid w:val="00831E33"/>
    <w:rsid w:val="00831FCA"/>
    <w:rsid w:val="00832A17"/>
    <w:rsid w:val="00832D57"/>
    <w:rsid w:val="00832E62"/>
    <w:rsid w:val="0083311C"/>
    <w:rsid w:val="00833424"/>
    <w:rsid w:val="00833454"/>
    <w:rsid w:val="00833598"/>
    <w:rsid w:val="008335F8"/>
    <w:rsid w:val="0083383E"/>
    <w:rsid w:val="008339CA"/>
    <w:rsid w:val="00833E7B"/>
    <w:rsid w:val="00833EFB"/>
    <w:rsid w:val="0083419D"/>
    <w:rsid w:val="00834205"/>
    <w:rsid w:val="008344E3"/>
    <w:rsid w:val="00834606"/>
    <w:rsid w:val="0083461B"/>
    <w:rsid w:val="00834A05"/>
    <w:rsid w:val="00834A14"/>
    <w:rsid w:val="00834BE9"/>
    <w:rsid w:val="00834CBA"/>
    <w:rsid w:val="00834CF3"/>
    <w:rsid w:val="0083515B"/>
    <w:rsid w:val="0083515F"/>
    <w:rsid w:val="008352DE"/>
    <w:rsid w:val="0083561C"/>
    <w:rsid w:val="0083583B"/>
    <w:rsid w:val="00835ACB"/>
    <w:rsid w:val="00835D3D"/>
    <w:rsid w:val="00835E93"/>
    <w:rsid w:val="0083608B"/>
    <w:rsid w:val="0083614A"/>
    <w:rsid w:val="00836164"/>
    <w:rsid w:val="008361F8"/>
    <w:rsid w:val="008362EA"/>
    <w:rsid w:val="0083647A"/>
    <w:rsid w:val="00836C21"/>
    <w:rsid w:val="008372F4"/>
    <w:rsid w:val="00837353"/>
    <w:rsid w:val="00837595"/>
    <w:rsid w:val="008375D2"/>
    <w:rsid w:val="00837968"/>
    <w:rsid w:val="00837EB0"/>
    <w:rsid w:val="0084000C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6B5"/>
    <w:rsid w:val="00841ADB"/>
    <w:rsid w:val="00841CD6"/>
    <w:rsid w:val="00841F16"/>
    <w:rsid w:val="00842167"/>
    <w:rsid w:val="0084224E"/>
    <w:rsid w:val="00842A9A"/>
    <w:rsid w:val="00842CE4"/>
    <w:rsid w:val="00842D32"/>
    <w:rsid w:val="00843333"/>
    <w:rsid w:val="008433D3"/>
    <w:rsid w:val="008434CA"/>
    <w:rsid w:val="00843724"/>
    <w:rsid w:val="008437C7"/>
    <w:rsid w:val="00843DE6"/>
    <w:rsid w:val="00843E94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CDC"/>
    <w:rsid w:val="00844D57"/>
    <w:rsid w:val="00844FE0"/>
    <w:rsid w:val="00845484"/>
    <w:rsid w:val="008454C9"/>
    <w:rsid w:val="008456FA"/>
    <w:rsid w:val="00845DD9"/>
    <w:rsid w:val="00846112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6F2"/>
    <w:rsid w:val="00847867"/>
    <w:rsid w:val="0084787C"/>
    <w:rsid w:val="0084795A"/>
    <w:rsid w:val="00847B4D"/>
    <w:rsid w:val="00850565"/>
    <w:rsid w:val="0085089F"/>
    <w:rsid w:val="008508BF"/>
    <w:rsid w:val="008509E7"/>
    <w:rsid w:val="00850A09"/>
    <w:rsid w:val="00850B3E"/>
    <w:rsid w:val="00850DEE"/>
    <w:rsid w:val="00851561"/>
    <w:rsid w:val="008516C3"/>
    <w:rsid w:val="00851939"/>
    <w:rsid w:val="008519D7"/>
    <w:rsid w:val="00851B7E"/>
    <w:rsid w:val="00851BC2"/>
    <w:rsid w:val="00851DAD"/>
    <w:rsid w:val="00851E75"/>
    <w:rsid w:val="00851F32"/>
    <w:rsid w:val="00851F4B"/>
    <w:rsid w:val="00852118"/>
    <w:rsid w:val="00852237"/>
    <w:rsid w:val="008522C8"/>
    <w:rsid w:val="008522ED"/>
    <w:rsid w:val="00852586"/>
    <w:rsid w:val="008527EA"/>
    <w:rsid w:val="00852837"/>
    <w:rsid w:val="008528C2"/>
    <w:rsid w:val="00852B5D"/>
    <w:rsid w:val="00852F10"/>
    <w:rsid w:val="00853184"/>
    <w:rsid w:val="008532CC"/>
    <w:rsid w:val="0085366C"/>
    <w:rsid w:val="008536B1"/>
    <w:rsid w:val="00853B0A"/>
    <w:rsid w:val="00853D5F"/>
    <w:rsid w:val="00854543"/>
    <w:rsid w:val="0085460D"/>
    <w:rsid w:val="00854925"/>
    <w:rsid w:val="008549DB"/>
    <w:rsid w:val="00854BD1"/>
    <w:rsid w:val="00854DD2"/>
    <w:rsid w:val="0085543D"/>
    <w:rsid w:val="008554E7"/>
    <w:rsid w:val="00855595"/>
    <w:rsid w:val="00855662"/>
    <w:rsid w:val="008557BE"/>
    <w:rsid w:val="008558FD"/>
    <w:rsid w:val="00855B1E"/>
    <w:rsid w:val="00855BA8"/>
    <w:rsid w:val="00855D90"/>
    <w:rsid w:val="00856196"/>
    <w:rsid w:val="008568B7"/>
    <w:rsid w:val="008569A9"/>
    <w:rsid w:val="008569D7"/>
    <w:rsid w:val="00856A54"/>
    <w:rsid w:val="00856B36"/>
    <w:rsid w:val="00856E3E"/>
    <w:rsid w:val="00856E75"/>
    <w:rsid w:val="008574BA"/>
    <w:rsid w:val="008575A7"/>
    <w:rsid w:val="00857767"/>
    <w:rsid w:val="00857B7A"/>
    <w:rsid w:val="00857CDD"/>
    <w:rsid w:val="00857D75"/>
    <w:rsid w:val="00857DFB"/>
    <w:rsid w:val="0086092C"/>
    <w:rsid w:val="00860E45"/>
    <w:rsid w:val="00860F63"/>
    <w:rsid w:val="00861417"/>
    <w:rsid w:val="00861430"/>
    <w:rsid w:val="00861553"/>
    <w:rsid w:val="0086160C"/>
    <w:rsid w:val="008616FC"/>
    <w:rsid w:val="00861DD4"/>
    <w:rsid w:val="00861F11"/>
    <w:rsid w:val="008623E1"/>
    <w:rsid w:val="00862429"/>
    <w:rsid w:val="0086248C"/>
    <w:rsid w:val="00862514"/>
    <w:rsid w:val="00862802"/>
    <w:rsid w:val="00862840"/>
    <w:rsid w:val="00862E3A"/>
    <w:rsid w:val="008630DF"/>
    <w:rsid w:val="008637AE"/>
    <w:rsid w:val="008637CE"/>
    <w:rsid w:val="008637D4"/>
    <w:rsid w:val="00863AD2"/>
    <w:rsid w:val="00863E79"/>
    <w:rsid w:val="00863E96"/>
    <w:rsid w:val="008640B3"/>
    <w:rsid w:val="00864127"/>
    <w:rsid w:val="00864130"/>
    <w:rsid w:val="0086450E"/>
    <w:rsid w:val="008645F9"/>
    <w:rsid w:val="00864791"/>
    <w:rsid w:val="00864844"/>
    <w:rsid w:val="00864B71"/>
    <w:rsid w:val="00864CD2"/>
    <w:rsid w:val="00864DA0"/>
    <w:rsid w:val="0086504D"/>
    <w:rsid w:val="00865213"/>
    <w:rsid w:val="00865227"/>
    <w:rsid w:val="00865816"/>
    <w:rsid w:val="00865A82"/>
    <w:rsid w:val="00865B92"/>
    <w:rsid w:val="00865CE6"/>
    <w:rsid w:val="00865D1D"/>
    <w:rsid w:val="00865DF8"/>
    <w:rsid w:val="00866283"/>
    <w:rsid w:val="0086637F"/>
    <w:rsid w:val="0086647A"/>
    <w:rsid w:val="008664EA"/>
    <w:rsid w:val="00866AE2"/>
    <w:rsid w:val="00866D3A"/>
    <w:rsid w:val="00867062"/>
    <w:rsid w:val="0086752D"/>
    <w:rsid w:val="00867654"/>
    <w:rsid w:val="00867B2C"/>
    <w:rsid w:val="00867FDA"/>
    <w:rsid w:val="00870041"/>
    <w:rsid w:val="008703A0"/>
    <w:rsid w:val="008704F3"/>
    <w:rsid w:val="0087072E"/>
    <w:rsid w:val="0087086C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BF3"/>
    <w:rsid w:val="00871C5B"/>
    <w:rsid w:val="00872180"/>
    <w:rsid w:val="008721B0"/>
    <w:rsid w:val="008723B0"/>
    <w:rsid w:val="00872570"/>
    <w:rsid w:val="008726E0"/>
    <w:rsid w:val="008729BF"/>
    <w:rsid w:val="00872C89"/>
    <w:rsid w:val="0087315C"/>
    <w:rsid w:val="0087321C"/>
    <w:rsid w:val="0087378F"/>
    <w:rsid w:val="00873E60"/>
    <w:rsid w:val="00873E6B"/>
    <w:rsid w:val="00873F0A"/>
    <w:rsid w:val="00873F52"/>
    <w:rsid w:val="00874229"/>
    <w:rsid w:val="00874345"/>
    <w:rsid w:val="008745E3"/>
    <w:rsid w:val="00874837"/>
    <w:rsid w:val="00874872"/>
    <w:rsid w:val="008748DF"/>
    <w:rsid w:val="00874BE1"/>
    <w:rsid w:val="00874DF8"/>
    <w:rsid w:val="00874E3B"/>
    <w:rsid w:val="00874F7E"/>
    <w:rsid w:val="00874F92"/>
    <w:rsid w:val="00875122"/>
    <w:rsid w:val="008751E2"/>
    <w:rsid w:val="00875229"/>
    <w:rsid w:val="00875B8F"/>
    <w:rsid w:val="00875C45"/>
    <w:rsid w:val="008760E6"/>
    <w:rsid w:val="008766FC"/>
    <w:rsid w:val="00877164"/>
    <w:rsid w:val="00877646"/>
    <w:rsid w:val="00877819"/>
    <w:rsid w:val="00877A08"/>
    <w:rsid w:val="00877A6F"/>
    <w:rsid w:val="00877ED3"/>
    <w:rsid w:val="00877F8C"/>
    <w:rsid w:val="00880014"/>
    <w:rsid w:val="0088001D"/>
    <w:rsid w:val="00880089"/>
    <w:rsid w:val="00880779"/>
    <w:rsid w:val="008807D4"/>
    <w:rsid w:val="008807D8"/>
    <w:rsid w:val="00880B59"/>
    <w:rsid w:val="00880DB1"/>
    <w:rsid w:val="00880E1A"/>
    <w:rsid w:val="00880EEF"/>
    <w:rsid w:val="00881037"/>
    <w:rsid w:val="008813C8"/>
    <w:rsid w:val="00881486"/>
    <w:rsid w:val="00881549"/>
    <w:rsid w:val="00881A13"/>
    <w:rsid w:val="00881AC3"/>
    <w:rsid w:val="00881C2E"/>
    <w:rsid w:val="00881C7A"/>
    <w:rsid w:val="00881D76"/>
    <w:rsid w:val="008827AA"/>
    <w:rsid w:val="00882A70"/>
    <w:rsid w:val="00882B7E"/>
    <w:rsid w:val="00882BEE"/>
    <w:rsid w:val="00882DA9"/>
    <w:rsid w:val="0088306D"/>
    <w:rsid w:val="008831AE"/>
    <w:rsid w:val="00883860"/>
    <w:rsid w:val="008839C0"/>
    <w:rsid w:val="008839C6"/>
    <w:rsid w:val="00883A62"/>
    <w:rsid w:val="00883FA0"/>
    <w:rsid w:val="00884072"/>
    <w:rsid w:val="00884077"/>
    <w:rsid w:val="008840CF"/>
    <w:rsid w:val="008841AC"/>
    <w:rsid w:val="008846E3"/>
    <w:rsid w:val="008847B4"/>
    <w:rsid w:val="008849FE"/>
    <w:rsid w:val="00884B97"/>
    <w:rsid w:val="00884E5D"/>
    <w:rsid w:val="008855E2"/>
    <w:rsid w:val="0088588A"/>
    <w:rsid w:val="008859FF"/>
    <w:rsid w:val="00885CBC"/>
    <w:rsid w:val="00885CF5"/>
    <w:rsid w:val="008860A7"/>
    <w:rsid w:val="008861A5"/>
    <w:rsid w:val="008861A7"/>
    <w:rsid w:val="008863E6"/>
    <w:rsid w:val="008864E1"/>
    <w:rsid w:val="008867FC"/>
    <w:rsid w:val="00886A60"/>
    <w:rsid w:val="00886F23"/>
    <w:rsid w:val="00887345"/>
    <w:rsid w:val="00887656"/>
    <w:rsid w:val="008879EA"/>
    <w:rsid w:val="00887B1A"/>
    <w:rsid w:val="00887C0F"/>
    <w:rsid w:val="00887CEE"/>
    <w:rsid w:val="00890028"/>
    <w:rsid w:val="008900F3"/>
    <w:rsid w:val="00890310"/>
    <w:rsid w:val="00890AA1"/>
    <w:rsid w:val="00890B08"/>
    <w:rsid w:val="00890F20"/>
    <w:rsid w:val="00890FB7"/>
    <w:rsid w:val="0089106E"/>
    <w:rsid w:val="00891147"/>
    <w:rsid w:val="0089117A"/>
    <w:rsid w:val="0089129A"/>
    <w:rsid w:val="0089141A"/>
    <w:rsid w:val="008915CB"/>
    <w:rsid w:val="008916A8"/>
    <w:rsid w:val="008916AF"/>
    <w:rsid w:val="00891B91"/>
    <w:rsid w:val="0089204F"/>
    <w:rsid w:val="00892468"/>
    <w:rsid w:val="0089263A"/>
    <w:rsid w:val="008926CF"/>
    <w:rsid w:val="00892775"/>
    <w:rsid w:val="00893059"/>
    <w:rsid w:val="0089322C"/>
    <w:rsid w:val="0089355C"/>
    <w:rsid w:val="00893D6A"/>
    <w:rsid w:val="008942E7"/>
    <w:rsid w:val="00894405"/>
    <w:rsid w:val="00894485"/>
    <w:rsid w:val="00894721"/>
    <w:rsid w:val="008947FA"/>
    <w:rsid w:val="008949B4"/>
    <w:rsid w:val="00894AD1"/>
    <w:rsid w:val="00894AE5"/>
    <w:rsid w:val="00894E5E"/>
    <w:rsid w:val="008951C1"/>
    <w:rsid w:val="008952DB"/>
    <w:rsid w:val="008953E5"/>
    <w:rsid w:val="008955C7"/>
    <w:rsid w:val="008957F9"/>
    <w:rsid w:val="00895B5B"/>
    <w:rsid w:val="00895BDE"/>
    <w:rsid w:val="00895DBA"/>
    <w:rsid w:val="00896184"/>
    <w:rsid w:val="00896379"/>
    <w:rsid w:val="00897473"/>
    <w:rsid w:val="00897561"/>
    <w:rsid w:val="00897777"/>
    <w:rsid w:val="00897921"/>
    <w:rsid w:val="008979C6"/>
    <w:rsid w:val="00897C33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822"/>
    <w:rsid w:val="008A1E7A"/>
    <w:rsid w:val="008A2313"/>
    <w:rsid w:val="008A2EFF"/>
    <w:rsid w:val="008A35D7"/>
    <w:rsid w:val="008A36BB"/>
    <w:rsid w:val="008A36ED"/>
    <w:rsid w:val="008A3BCD"/>
    <w:rsid w:val="008A3C6F"/>
    <w:rsid w:val="008A3FF3"/>
    <w:rsid w:val="008A406C"/>
    <w:rsid w:val="008A40DE"/>
    <w:rsid w:val="008A4229"/>
    <w:rsid w:val="008A423F"/>
    <w:rsid w:val="008A43FB"/>
    <w:rsid w:val="008A4624"/>
    <w:rsid w:val="008A51AB"/>
    <w:rsid w:val="008A52B2"/>
    <w:rsid w:val="008A54B6"/>
    <w:rsid w:val="008A54D5"/>
    <w:rsid w:val="008A5796"/>
    <w:rsid w:val="008A58B9"/>
    <w:rsid w:val="008A58F2"/>
    <w:rsid w:val="008A59FD"/>
    <w:rsid w:val="008A5A6C"/>
    <w:rsid w:val="008A602A"/>
    <w:rsid w:val="008A6D26"/>
    <w:rsid w:val="008A7071"/>
    <w:rsid w:val="008A7121"/>
    <w:rsid w:val="008A72AA"/>
    <w:rsid w:val="008A735D"/>
    <w:rsid w:val="008A73FD"/>
    <w:rsid w:val="008A758A"/>
    <w:rsid w:val="008A78B6"/>
    <w:rsid w:val="008A7BD7"/>
    <w:rsid w:val="008A7C7A"/>
    <w:rsid w:val="008B00CC"/>
    <w:rsid w:val="008B040E"/>
    <w:rsid w:val="008B062C"/>
    <w:rsid w:val="008B06BA"/>
    <w:rsid w:val="008B07F7"/>
    <w:rsid w:val="008B0CBB"/>
    <w:rsid w:val="008B0DF7"/>
    <w:rsid w:val="008B0E82"/>
    <w:rsid w:val="008B14E9"/>
    <w:rsid w:val="008B15BA"/>
    <w:rsid w:val="008B17B1"/>
    <w:rsid w:val="008B17E3"/>
    <w:rsid w:val="008B1B01"/>
    <w:rsid w:val="008B2010"/>
    <w:rsid w:val="008B20E3"/>
    <w:rsid w:val="008B2134"/>
    <w:rsid w:val="008B224A"/>
    <w:rsid w:val="008B25FA"/>
    <w:rsid w:val="008B292E"/>
    <w:rsid w:val="008B2971"/>
    <w:rsid w:val="008B2D2B"/>
    <w:rsid w:val="008B3110"/>
    <w:rsid w:val="008B3189"/>
    <w:rsid w:val="008B370C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8C"/>
    <w:rsid w:val="008B56E1"/>
    <w:rsid w:val="008B5984"/>
    <w:rsid w:val="008B59AC"/>
    <w:rsid w:val="008B5A50"/>
    <w:rsid w:val="008B5DD0"/>
    <w:rsid w:val="008B5FD5"/>
    <w:rsid w:val="008B6489"/>
    <w:rsid w:val="008B65E0"/>
    <w:rsid w:val="008B67AD"/>
    <w:rsid w:val="008B6980"/>
    <w:rsid w:val="008B6A62"/>
    <w:rsid w:val="008B6A7A"/>
    <w:rsid w:val="008B6A97"/>
    <w:rsid w:val="008B6CC1"/>
    <w:rsid w:val="008B6CFC"/>
    <w:rsid w:val="008B6E98"/>
    <w:rsid w:val="008B71D3"/>
    <w:rsid w:val="008B72DD"/>
    <w:rsid w:val="008B7362"/>
    <w:rsid w:val="008B7363"/>
    <w:rsid w:val="008B757E"/>
    <w:rsid w:val="008B7851"/>
    <w:rsid w:val="008B7D27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0B"/>
    <w:rsid w:val="008C0E1B"/>
    <w:rsid w:val="008C0F99"/>
    <w:rsid w:val="008C14F6"/>
    <w:rsid w:val="008C15E2"/>
    <w:rsid w:val="008C1643"/>
    <w:rsid w:val="008C1956"/>
    <w:rsid w:val="008C1AEF"/>
    <w:rsid w:val="008C1BDD"/>
    <w:rsid w:val="008C1CCC"/>
    <w:rsid w:val="008C1F0A"/>
    <w:rsid w:val="008C2350"/>
    <w:rsid w:val="008C290C"/>
    <w:rsid w:val="008C2E65"/>
    <w:rsid w:val="008C2F02"/>
    <w:rsid w:val="008C3ACE"/>
    <w:rsid w:val="008C4986"/>
    <w:rsid w:val="008C4BC9"/>
    <w:rsid w:val="008C4D78"/>
    <w:rsid w:val="008C4FD4"/>
    <w:rsid w:val="008C52A8"/>
    <w:rsid w:val="008C53D8"/>
    <w:rsid w:val="008C5598"/>
    <w:rsid w:val="008C5A16"/>
    <w:rsid w:val="008C6234"/>
    <w:rsid w:val="008C67D5"/>
    <w:rsid w:val="008C6880"/>
    <w:rsid w:val="008C69C0"/>
    <w:rsid w:val="008C6BAC"/>
    <w:rsid w:val="008C6CB1"/>
    <w:rsid w:val="008C6E4E"/>
    <w:rsid w:val="008C700D"/>
    <w:rsid w:val="008C7135"/>
    <w:rsid w:val="008C76B2"/>
    <w:rsid w:val="008C7ACE"/>
    <w:rsid w:val="008C7BE8"/>
    <w:rsid w:val="008D00A7"/>
    <w:rsid w:val="008D00E5"/>
    <w:rsid w:val="008D01D2"/>
    <w:rsid w:val="008D02B8"/>
    <w:rsid w:val="008D0C9C"/>
    <w:rsid w:val="008D102A"/>
    <w:rsid w:val="008D12E9"/>
    <w:rsid w:val="008D145F"/>
    <w:rsid w:val="008D1659"/>
    <w:rsid w:val="008D166F"/>
    <w:rsid w:val="008D1778"/>
    <w:rsid w:val="008D17A5"/>
    <w:rsid w:val="008D1CA9"/>
    <w:rsid w:val="008D1F89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2A0"/>
    <w:rsid w:val="008D5453"/>
    <w:rsid w:val="008D54C3"/>
    <w:rsid w:val="008D5643"/>
    <w:rsid w:val="008D58EC"/>
    <w:rsid w:val="008D5C15"/>
    <w:rsid w:val="008D5CED"/>
    <w:rsid w:val="008D5E8A"/>
    <w:rsid w:val="008D614A"/>
    <w:rsid w:val="008D6242"/>
    <w:rsid w:val="008D66AC"/>
    <w:rsid w:val="008D6DD1"/>
    <w:rsid w:val="008D6E7F"/>
    <w:rsid w:val="008D706E"/>
    <w:rsid w:val="008D7430"/>
    <w:rsid w:val="008D75B7"/>
    <w:rsid w:val="008D7C9D"/>
    <w:rsid w:val="008E005A"/>
    <w:rsid w:val="008E0433"/>
    <w:rsid w:val="008E0974"/>
    <w:rsid w:val="008E0A48"/>
    <w:rsid w:val="008E0AAD"/>
    <w:rsid w:val="008E0DD0"/>
    <w:rsid w:val="008E0E39"/>
    <w:rsid w:val="008E0EC4"/>
    <w:rsid w:val="008E11FE"/>
    <w:rsid w:val="008E125D"/>
    <w:rsid w:val="008E1507"/>
    <w:rsid w:val="008E1592"/>
    <w:rsid w:val="008E1853"/>
    <w:rsid w:val="008E1C21"/>
    <w:rsid w:val="008E1C48"/>
    <w:rsid w:val="008E1D5C"/>
    <w:rsid w:val="008E1DA6"/>
    <w:rsid w:val="008E1DF8"/>
    <w:rsid w:val="008E1FE4"/>
    <w:rsid w:val="008E2448"/>
    <w:rsid w:val="008E250D"/>
    <w:rsid w:val="008E2581"/>
    <w:rsid w:val="008E2640"/>
    <w:rsid w:val="008E27E9"/>
    <w:rsid w:val="008E2980"/>
    <w:rsid w:val="008E2A7A"/>
    <w:rsid w:val="008E2C32"/>
    <w:rsid w:val="008E2C84"/>
    <w:rsid w:val="008E2F13"/>
    <w:rsid w:val="008E32E4"/>
    <w:rsid w:val="008E3737"/>
    <w:rsid w:val="008E3878"/>
    <w:rsid w:val="008E389C"/>
    <w:rsid w:val="008E3932"/>
    <w:rsid w:val="008E3B76"/>
    <w:rsid w:val="008E4010"/>
    <w:rsid w:val="008E408F"/>
    <w:rsid w:val="008E418E"/>
    <w:rsid w:val="008E4190"/>
    <w:rsid w:val="008E43A1"/>
    <w:rsid w:val="008E4598"/>
    <w:rsid w:val="008E46A7"/>
    <w:rsid w:val="008E5053"/>
    <w:rsid w:val="008E5263"/>
    <w:rsid w:val="008E540B"/>
    <w:rsid w:val="008E5481"/>
    <w:rsid w:val="008E55A4"/>
    <w:rsid w:val="008E56B3"/>
    <w:rsid w:val="008E5730"/>
    <w:rsid w:val="008E5A82"/>
    <w:rsid w:val="008E5C37"/>
    <w:rsid w:val="008E5CE1"/>
    <w:rsid w:val="008E60AF"/>
    <w:rsid w:val="008E6790"/>
    <w:rsid w:val="008E6B5F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BF8"/>
    <w:rsid w:val="008F0CD5"/>
    <w:rsid w:val="008F0F29"/>
    <w:rsid w:val="008F0F5E"/>
    <w:rsid w:val="008F0FA5"/>
    <w:rsid w:val="008F1324"/>
    <w:rsid w:val="008F1526"/>
    <w:rsid w:val="008F166A"/>
    <w:rsid w:val="008F178D"/>
    <w:rsid w:val="008F2066"/>
    <w:rsid w:val="008F209D"/>
    <w:rsid w:val="008F216E"/>
    <w:rsid w:val="008F227C"/>
    <w:rsid w:val="008F22EE"/>
    <w:rsid w:val="008F235E"/>
    <w:rsid w:val="008F2511"/>
    <w:rsid w:val="008F2AF7"/>
    <w:rsid w:val="008F2B15"/>
    <w:rsid w:val="008F2C04"/>
    <w:rsid w:val="008F2C4A"/>
    <w:rsid w:val="008F2DCA"/>
    <w:rsid w:val="008F2EE8"/>
    <w:rsid w:val="008F3335"/>
    <w:rsid w:val="008F3FD9"/>
    <w:rsid w:val="008F4010"/>
    <w:rsid w:val="008F40C8"/>
    <w:rsid w:val="008F4190"/>
    <w:rsid w:val="008F4285"/>
    <w:rsid w:val="008F446C"/>
    <w:rsid w:val="008F4569"/>
    <w:rsid w:val="008F49EE"/>
    <w:rsid w:val="008F4E6B"/>
    <w:rsid w:val="008F4F29"/>
    <w:rsid w:val="008F4FBB"/>
    <w:rsid w:val="008F4FFB"/>
    <w:rsid w:val="008F50C8"/>
    <w:rsid w:val="008F523F"/>
    <w:rsid w:val="008F55E3"/>
    <w:rsid w:val="008F5811"/>
    <w:rsid w:val="008F5C6E"/>
    <w:rsid w:val="008F5EAB"/>
    <w:rsid w:val="008F616A"/>
    <w:rsid w:val="008F62D6"/>
    <w:rsid w:val="008F658C"/>
    <w:rsid w:val="008F699F"/>
    <w:rsid w:val="008F708B"/>
    <w:rsid w:val="008F731A"/>
    <w:rsid w:val="008F749E"/>
    <w:rsid w:val="008F7639"/>
    <w:rsid w:val="008F77CF"/>
    <w:rsid w:val="008F78C9"/>
    <w:rsid w:val="008F7A34"/>
    <w:rsid w:val="008F7CB0"/>
    <w:rsid w:val="008F7E99"/>
    <w:rsid w:val="009001AC"/>
    <w:rsid w:val="00900507"/>
    <w:rsid w:val="00900AE8"/>
    <w:rsid w:val="00900BFA"/>
    <w:rsid w:val="00900D41"/>
    <w:rsid w:val="00900F86"/>
    <w:rsid w:val="0090144B"/>
    <w:rsid w:val="00901574"/>
    <w:rsid w:val="009022B9"/>
    <w:rsid w:val="00902403"/>
    <w:rsid w:val="009024EB"/>
    <w:rsid w:val="00902890"/>
    <w:rsid w:val="009029E6"/>
    <w:rsid w:val="00902BD1"/>
    <w:rsid w:val="00902CF3"/>
    <w:rsid w:val="00902D9B"/>
    <w:rsid w:val="00902EFE"/>
    <w:rsid w:val="00903392"/>
    <w:rsid w:val="009034A5"/>
    <w:rsid w:val="009034B6"/>
    <w:rsid w:val="00903836"/>
    <w:rsid w:val="0090398F"/>
    <w:rsid w:val="00903FAE"/>
    <w:rsid w:val="0090423C"/>
    <w:rsid w:val="0090447F"/>
    <w:rsid w:val="009046AC"/>
    <w:rsid w:val="0090470C"/>
    <w:rsid w:val="0090496D"/>
    <w:rsid w:val="00904A06"/>
    <w:rsid w:val="00904B36"/>
    <w:rsid w:val="00904D51"/>
    <w:rsid w:val="0090529F"/>
    <w:rsid w:val="00905330"/>
    <w:rsid w:val="00905357"/>
    <w:rsid w:val="0090538D"/>
    <w:rsid w:val="009054F4"/>
    <w:rsid w:val="009057B4"/>
    <w:rsid w:val="00905B3F"/>
    <w:rsid w:val="00905EEC"/>
    <w:rsid w:val="009060D5"/>
    <w:rsid w:val="00906400"/>
    <w:rsid w:val="0090655D"/>
    <w:rsid w:val="00906847"/>
    <w:rsid w:val="00906907"/>
    <w:rsid w:val="00906A51"/>
    <w:rsid w:val="00906DAA"/>
    <w:rsid w:val="00907185"/>
    <w:rsid w:val="009071CC"/>
    <w:rsid w:val="0090747F"/>
    <w:rsid w:val="00907511"/>
    <w:rsid w:val="00907857"/>
    <w:rsid w:val="00907D22"/>
    <w:rsid w:val="00910060"/>
    <w:rsid w:val="0091009B"/>
    <w:rsid w:val="009101B0"/>
    <w:rsid w:val="009102DC"/>
    <w:rsid w:val="00910566"/>
    <w:rsid w:val="009109FF"/>
    <w:rsid w:val="00910C02"/>
    <w:rsid w:val="00911008"/>
    <w:rsid w:val="00911292"/>
    <w:rsid w:val="00911313"/>
    <w:rsid w:val="009118A2"/>
    <w:rsid w:val="00911950"/>
    <w:rsid w:val="00911AB3"/>
    <w:rsid w:val="00911FAD"/>
    <w:rsid w:val="009123F4"/>
    <w:rsid w:val="00912447"/>
    <w:rsid w:val="00912870"/>
    <w:rsid w:val="0091296E"/>
    <w:rsid w:val="00912B1C"/>
    <w:rsid w:val="00912D4E"/>
    <w:rsid w:val="00912DFA"/>
    <w:rsid w:val="0091332B"/>
    <w:rsid w:val="00913342"/>
    <w:rsid w:val="0091367E"/>
    <w:rsid w:val="00913702"/>
    <w:rsid w:val="00913996"/>
    <w:rsid w:val="00913A18"/>
    <w:rsid w:val="00913DD4"/>
    <w:rsid w:val="009142A2"/>
    <w:rsid w:val="009142F7"/>
    <w:rsid w:val="0091480B"/>
    <w:rsid w:val="00914A96"/>
    <w:rsid w:val="00914B84"/>
    <w:rsid w:val="00914BB4"/>
    <w:rsid w:val="00914BDF"/>
    <w:rsid w:val="00914C4A"/>
    <w:rsid w:val="009151A2"/>
    <w:rsid w:val="009154C5"/>
    <w:rsid w:val="00915589"/>
    <w:rsid w:val="0091565F"/>
    <w:rsid w:val="00915770"/>
    <w:rsid w:val="00915A83"/>
    <w:rsid w:val="00915D8E"/>
    <w:rsid w:val="00915E07"/>
    <w:rsid w:val="00915F6F"/>
    <w:rsid w:val="00915FA3"/>
    <w:rsid w:val="0091603A"/>
    <w:rsid w:val="00916349"/>
    <w:rsid w:val="009163D0"/>
    <w:rsid w:val="009166DB"/>
    <w:rsid w:val="00916A92"/>
    <w:rsid w:val="00916AD4"/>
    <w:rsid w:val="00916B2E"/>
    <w:rsid w:val="00916EB5"/>
    <w:rsid w:val="00916EB8"/>
    <w:rsid w:val="00917004"/>
    <w:rsid w:val="00917527"/>
    <w:rsid w:val="0091775B"/>
    <w:rsid w:val="0091796A"/>
    <w:rsid w:val="00917E14"/>
    <w:rsid w:val="0092018A"/>
    <w:rsid w:val="00920259"/>
    <w:rsid w:val="009202DD"/>
    <w:rsid w:val="009203BC"/>
    <w:rsid w:val="00920FA9"/>
    <w:rsid w:val="0092177F"/>
    <w:rsid w:val="00921894"/>
    <w:rsid w:val="00921B60"/>
    <w:rsid w:val="009223EE"/>
    <w:rsid w:val="00922485"/>
    <w:rsid w:val="009224EE"/>
    <w:rsid w:val="0092283B"/>
    <w:rsid w:val="00922C2A"/>
    <w:rsid w:val="00922E45"/>
    <w:rsid w:val="00923452"/>
    <w:rsid w:val="009236C5"/>
    <w:rsid w:val="0092390E"/>
    <w:rsid w:val="00923A28"/>
    <w:rsid w:val="00923F51"/>
    <w:rsid w:val="00924230"/>
    <w:rsid w:val="009242EF"/>
    <w:rsid w:val="00924518"/>
    <w:rsid w:val="009249B7"/>
    <w:rsid w:val="00924B33"/>
    <w:rsid w:val="00924B51"/>
    <w:rsid w:val="00924F83"/>
    <w:rsid w:val="009250A7"/>
    <w:rsid w:val="00925233"/>
    <w:rsid w:val="0092559F"/>
    <w:rsid w:val="00925747"/>
    <w:rsid w:val="0092579C"/>
    <w:rsid w:val="0092588E"/>
    <w:rsid w:val="00925B74"/>
    <w:rsid w:val="00925C29"/>
    <w:rsid w:val="00925DE6"/>
    <w:rsid w:val="00925F23"/>
    <w:rsid w:val="009261CB"/>
    <w:rsid w:val="00926226"/>
    <w:rsid w:val="00926279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7A"/>
    <w:rsid w:val="00927D20"/>
    <w:rsid w:val="0093063E"/>
    <w:rsid w:val="009306E0"/>
    <w:rsid w:val="009306E7"/>
    <w:rsid w:val="00930748"/>
    <w:rsid w:val="009307C9"/>
    <w:rsid w:val="009307DA"/>
    <w:rsid w:val="00930956"/>
    <w:rsid w:val="00930AC7"/>
    <w:rsid w:val="00930F07"/>
    <w:rsid w:val="0093128C"/>
    <w:rsid w:val="009312CD"/>
    <w:rsid w:val="009312EE"/>
    <w:rsid w:val="009314D1"/>
    <w:rsid w:val="00931A15"/>
    <w:rsid w:val="00931A72"/>
    <w:rsid w:val="00931AF3"/>
    <w:rsid w:val="009320D9"/>
    <w:rsid w:val="00932579"/>
    <w:rsid w:val="0093286D"/>
    <w:rsid w:val="00932AAD"/>
    <w:rsid w:val="00932C66"/>
    <w:rsid w:val="00932C9B"/>
    <w:rsid w:val="00932CE6"/>
    <w:rsid w:val="00932D2A"/>
    <w:rsid w:val="00933087"/>
    <w:rsid w:val="00933288"/>
    <w:rsid w:val="0093335B"/>
    <w:rsid w:val="0093348B"/>
    <w:rsid w:val="009336DE"/>
    <w:rsid w:val="009336E3"/>
    <w:rsid w:val="00933F1A"/>
    <w:rsid w:val="00934201"/>
    <w:rsid w:val="00934355"/>
    <w:rsid w:val="0093436C"/>
    <w:rsid w:val="009347FA"/>
    <w:rsid w:val="00934FF6"/>
    <w:rsid w:val="00935104"/>
    <w:rsid w:val="0093519D"/>
    <w:rsid w:val="00935278"/>
    <w:rsid w:val="00935378"/>
    <w:rsid w:val="0093573D"/>
    <w:rsid w:val="009357E0"/>
    <w:rsid w:val="00935A2B"/>
    <w:rsid w:val="00935DE0"/>
    <w:rsid w:val="00935E1A"/>
    <w:rsid w:val="00936887"/>
    <w:rsid w:val="00936962"/>
    <w:rsid w:val="00936ECC"/>
    <w:rsid w:val="0093713F"/>
    <w:rsid w:val="0093745A"/>
    <w:rsid w:val="00937DF5"/>
    <w:rsid w:val="009400B3"/>
    <w:rsid w:val="009403F7"/>
    <w:rsid w:val="0094067B"/>
    <w:rsid w:val="009407AA"/>
    <w:rsid w:val="00940A13"/>
    <w:rsid w:val="00940CC3"/>
    <w:rsid w:val="00941062"/>
    <w:rsid w:val="0094121F"/>
    <w:rsid w:val="00941429"/>
    <w:rsid w:val="00941943"/>
    <w:rsid w:val="00941D7D"/>
    <w:rsid w:val="0094240B"/>
    <w:rsid w:val="0094251E"/>
    <w:rsid w:val="0094259E"/>
    <w:rsid w:val="009425FB"/>
    <w:rsid w:val="00942DC2"/>
    <w:rsid w:val="0094306B"/>
    <w:rsid w:val="00943287"/>
    <w:rsid w:val="009435C6"/>
    <w:rsid w:val="009437E8"/>
    <w:rsid w:val="00943861"/>
    <w:rsid w:val="00943879"/>
    <w:rsid w:val="00943ABA"/>
    <w:rsid w:val="00943BEA"/>
    <w:rsid w:val="0094404E"/>
    <w:rsid w:val="00944434"/>
    <w:rsid w:val="009444C8"/>
    <w:rsid w:val="009446A4"/>
    <w:rsid w:val="00944A8A"/>
    <w:rsid w:val="00944ECC"/>
    <w:rsid w:val="0094506A"/>
    <w:rsid w:val="0094551E"/>
    <w:rsid w:val="00945A77"/>
    <w:rsid w:val="00945F44"/>
    <w:rsid w:val="00946000"/>
    <w:rsid w:val="0094608D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503FB"/>
    <w:rsid w:val="00950B84"/>
    <w:rsid w:val="00950F4C"/>
    <w:rsid w:val="009511BF"/>
    <w:rsid w:val="009513F8"/>
    <w:rsid w:val="009514D7"/>
    <w:rsid w:val="0095180B"/>
    <w:rsid w:val="00951B15"/>
    <w:rsid w:val="00951CB0"/>
    <w:rsid w:val="00951EC2"/>
    <w:rsid w:val="00951F4D"/>
    <w:rsid w:val="009521A7"/>
    <w:rsid w:val="009522CD"/>
    <w:rsid w:val="009522E1"/>
    <w:rsid w:val="00952303"/>
    <w:rsid w:val="009523A2"/>
    <w:rsid w:val="00952538"/>
    <w:rsid w:val="0095282E"/>
    <w:rsid w:val="00952933"/>
    <w:rsid w:val="00952F7D"/>
    <w:rsid w:val="009530F4"/>
    <w:rsid w:val="00953146"/>
    <w:rsid w:val="00953712"/>
    <w:rsid w:val="00953816"/>
    <w:rsid w:val="009539C8"/>
    <w:rsid w:val="00953D24"/>
    <w:rsid w:val="00954AB5"/>
    <w:rsid w:val="00954ED6"/>
    <w:rsid w:val="009554AC"/>
    <w:rsid w:val="009556EC"/>
    <w:rsid w:val="00955E51"/>
    <w:rsid w:val="009560CF"/>
    <w:rsid w:val="00956437"/>
    <w:rsid w:val="009564ED"/>
    <w:rsid w:val="00956543"/>
    <w:rsid w:val="0095666C"/>
    <w:rsid w:val="00956746"/>
    <w:rsid w:val="00956BD5"/>
    <w:rsid w:val="00956D42"/>
    <w:rsid w:val="00957064"/>
    <w:rsid w:val="009571C2"/>
    <w:rsid w:val="009572C0"/>
    <w:rsid w:val="009573F4"/>
    <w:rsid w:val="009574B4"/>
    <w:rsid w:val="00957717"/>
    <w:rsid w:val="009579DB"/>
    <w:rsid w:val="00957BBA"/>
    <w:rsid w:val="00957C2A"/>
    <w:rsid w:val="00957D15"/>
    <w:rsid w:val="0096067D"/>
    <w:rsid w:val="00960740"/>
    <w:rsid w:val="009607EB"/>
    <w:rsid w:val="00960913"/>
    <w:rsid w:val="00960B90"/>
    <w:rsid w:val="00960E2F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877"/>
    <w:rsid w:val="0096287F"/>
    <w:rsid w:val="00962DC7"/>
    <w:rsid w:val="0096304D"/>
    <w:rsid w:val="0096328D"/>
    <w:rsid w:val="009632B5"/>
    <w:rsid w:val="009633DB"/>
    <w:rsid w:val="009635D8"/>
    <w:rsid w:val="009636B1"/>
    <w:rsid w:val="0096393B"/>
    <w:rsid w:val="00963961"/>
    <w:rsid w:val="00963A1F"/>
    <w:rsid w:val="00963DAD"/>
    <w:rsid w:val="00963F7E"/>
    <w:rsid w:val="009640F8"/>
    <w:rsid w:val="0096451C"/>
    <w:rsid w:val="00964580"/>
    <w:rsid w:val="00964860"/>
    <w:rsid w:val="00965562"/>
    <w:rsid w:val="009656EA"/>
    <w:rsid w:val="00965C8C"/>
    <w:rsid w:val="00965CC7"/>
    <w:rsid w:val="0096616D"/>
    <w:rsid w:val="009663E1"/>
    <w:rsid w:val="009666D4"/>
    <w:rsid w:val="00966B07"/>
    <w:rsid w:val="00966BFF"/>
    <w:rsid w:val="00966C00"/>
    <w:rsid w:val="00966DC4"/>
    <w:rsid w:val="00966DEC"/>
    <w:rsid w:val="00967089"/>
    <w:rsid w:val="00967322"/>
    <w:rsid w:val="0096734B"/>
    <w:rsid w:val="00967488"/>
    <w:rsid w:val="00967506"/>
    <w:rsid w:val="00967565"/>
    <w:rsid w:val="00967701"/>
    <w:rsid w:val="009679E2"/>
    <w:rsid w:val="00967B6A"/>
    <w:rsid w:val="00967DF3"/>
    <w:rsid w:val="00970635"/>
    <w:rsid w:val="009707EE"/>
    <w:rsid w:val="009708A6"/>
    <w:rsid w:val="00970A6E"/>
    <w:rsid w:val="00970BAE"/>
    <w:rsid w:val="00970D36"/>
    <w:rsid w:val="0097144B"/>
    <w:rsid w:val="0097158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6C"/>
    <w:rsid w:val="0097384E"/>
    <w:rsid w:val="00973BE6"/>
    <w:rsid w:val="00973CBD"/>
    <w:rsid w:val="00974001"/>
    <w:rsid w:val="00974155"/>
    <w:rsid w:val="00974696"/>
    <w:rsid w:val="00974C2B"/>
    <w:rsid w:val="00974DAA"/>
    <w:rsid w:val="00974E6A"/>
    <w:rsid w:val="00974FC5"/>
    <w:rsid w:val="00975143"/>
    <w:rsid w:val="00975481"/>
    <w:rsid w:val="009754AB"/>
    <w:rsid w:val="0097563A"/>
    <w:rsid w:val="009757B2"/>
    <w:rsid w:val="00975F3F"/>
    <w:rsid w:val="009764E1"/>
    <w:rsid w:val="009764EA"/>
    <w:rsid w:val="0097662E"/>
    <w:rsid w:val="00976DF0"/>
    <w:rsid w:val="00976E1C"/>
    <w:rsid w:val="009770E0"/>
    <w:rsid w:val="00977446"/>
    <w:rsid w:val="00977718"/>
    <w:rsid w:val="00977A1B"/>
    <w:rsid w:val="00977B61"/>
    <w:rsid w:val="00977D3B"/>
    <w:rsid w:val="009800EA"/>
    <w:rsid w:val="00980281"/>
    <w:rsid w:val="009804C6"/>
    <w:rsid w:val="009805FB"/>
    <w:rsid w:val="009806FB"/>
    <w:rsid w:val="0098084D"/>
    <w:rsid w:val="0098094B"/>
    <w:rsid w:val="00980CAB"/>
    <w:rsid w:val="0098109C"/>
    <w:rsid w:val="009814A1"/>
    <w:rsid w:val="00981E5A"/>
    <w:rsid w:val="00981E9D"/>
    <w:rsid w:val="00981EDC"/>
    <w:rsid w:val="00981F02"/>
    <w:rsid w:val="0098209B"/>
    <w:rsid w:val="009821A0"/>
    <w:rsid w:val="00982438"/>
    <w:rsid w:val="0098247B"/>
    <w:rsid w:val="0098260C"/>
    <w:rsid w:val="009827CC"/>
    <w:rsid w:val="00982877"/>
    <w:rsid w:val="0098288F"/>
    <w:rsid w:val="00982A95"/>
    <w:rsid w:val="00982AD0"/>
    <w:rsid w:val="00982B46"/>
    <w:rsid w:val="00982B5B"/>
    <w:rsid w:val="00982B74"/>
    <w:rsid w:val="009832D7"/>
    <w:rsid w:val="00983434"/>
    <w:rsid w:val="00983445"/>
    <w:rsid w:val="00983D1E"/>
    <w:rsid w:val="00983ED9"/>
    <w:rsid w:val="0098425A"/>
    <w:rsid w:val="0098434D"/>
    <w:rsid w:val="0098458F"/>
    <w:rsid w:val="009845CA"/>
    <w:rsid w:val="00984A2D"/>
    <w:rsid w:val="00984B74"/>
    <w:rsid w:val="0098508C"/>
    <w:rsid w:val="00985221"/>
    <w:rsid w:val="0098540E"/>
    <w:rsid w:val="009859F5"/>
    <w:rsid w:val="00985C25"/>
    <w:rsid w:val="00985C9B"/>
    <w:rsid w:val="00985DBA"/>
    <w:rsid w:val="00986B26"/>
    <w:rsid w:val="00986EC0"/>
    <w:rsid w:val="009870F3"/>
    <w:rsid w:val="009872E6"/>
    <w:rsid w:val="0098739F"/>
    <w:rsid w:val="009874C0"/>
    <w:rsid w:val="00987C51"/>
    <w:rsid w:val="0099012F"/>
    <w:rsid w:val="009901D9"/>
    <w:rsid w:val="009903A1"/>
    <w:rsid w:val="009904C9"/>
    <w:rsid w:val="009906E9"/>
    <w:rsid w:val="0099070E"/>
    <w:rsid w:val="00990E8B"/>
    <w:rsid w:val="00990F4B"/>
    <w:rsid w:val="009910E7"/>
    <w:rsid w:val="009915F2"/>
    <w:rsid w:val="009929C9"/>
    <w:rsid w:val="00992AFF"/>
    <w:rsid w:val="00992C67"/>
    <w:rsid w:val="00992DFE"/>
    <w:rsid w:val="00992EFD"/>
    <w:rsid w:val="009932D5"/>
    <w:rsid w:val="00993527"/>
    <w:rsid w:val="009935AE"/>
    <w:rsid w:val="009937C9"/>
    <w:rsid w:val="00993854"/>
    <w:rsid w:val="0099394C"/>
    <w:rsid w:val="00993A57"/>
    <w:rsid w:val="00993E38"/>
    <w:rsid w:val="00993FF3"/>
    <w:rsid w:val="00994264"/>
    <w:rsid w:val="0099434A"/>
    <w:rsid w:val="009945A6"/>
    <w:rsid w:val="00994662"/>
    <w:rsid w:val="0099494B"/>
    <w:rsid w:val="0099504D"/>
    <w:rsid w:val="00995373"/>
    <w:rsid w:val="00995615"/>
    <w:rsid w:val="0099583A"/>
    <w:rsid w:val="009958C8"/>
    <w:rsid w:val="0099594C"/>
    <w:rsid w:val="00995A53"/>
    <w:rsid w:val="00996006"/>
    <w:rsid w:val="0099608F"/>
    <w:rsid w:val="00996343"/>
    <w:rsid w:val="0099636C"/>
    <w:rsid w:val="00996484"/>
    <w:rsid w:val="0099689C"/>
    <w:rsid w:val="00996925"/>
    <w:rsid w:val="009969A8"/>
    <w:rsid w:val="009969B2"/>
    <w:rsid w:val="00996DBF"/>
    <w:rsid w:val="00996F5A"/>
    <w:rsid w:val="00997006"/>
    <w:rsid w:val="00997349"/>
    <w:rsid w:val="009973C3"/>
    <w:rsid w:val="00997859"/>
    <w:rsid w:val="00997FBD"/>
    <w:rsid w:val="009A00ED"/>
    <w:rsid w:val="009A0165"/>
    <w:rsid w:val="009A0459"/>
    <w:rsid w:val="009A0568"/>
    <w:rsid w:val="009A058C"/>
    <w:rsid w:val="009A08C6"/>
    <w:rsid w:val="009A0D64"/>
    <w:rsid w:val="009A11BA"/>
    <w:rsid w:val="009A11E2"/>
    <w:rsid w:val="009A131A"/>
    <w:rsid w:val="009A14B5"/>
    <w:rsid w:val="009A1AEA"/>
    <w:rsid w:val="009A1C40"/>
    <w:rsid w:val="009A1D75"/>
    <w:rsid w:val="009A1ED0"/>
    <w:rsid w:val="009A1EF9"/>
    <w:rsid w:val="009A2067"/>
    <w:rsid w:val="009A232C"/>
    <w:rsid w:val="009A24A7"/>
    <w:rsid w:val="009A2622"/>
    <w:rsid w:val="009A27CC"/>
    <w:rsid w:val="009A2C89"/>
    <w:rsid w:val="009A3048"/>
    <w:rsid w:val="009A3543"/>
    <w:rsid w:val="009A3794"/>
    <w:rsid w:val="009A37EA"/>
    <w:rsid w:val="009A3A1B"/>
    <w:rsid w:val="009A3C4F"/>
    <w:rsid w:val="009A3EB9"/>
    <w:rsid w:val="009A3F35"/>
    <w:rsid w:val="009A3F61"/>
    <w:rsid w:val="009A4592"/>
    <w:rsid w:val="009A4936"/>
    <w:rsid w:val="009A49D8"/>
    <w:rsid w:val="009A4A60"/>
    <w:rsid w:val="009A4B17"/>
    <w:rsid w:val="009A4E21"/>
    <w:rsid w:val="009A5302"/>
    <w:rsid w:val="009A5390"/>
    <w:rsid w:val="009A57B9"/>
    <w:rsid w:val="009A59C1"/>
    <w:rsid w:val="009A5CC1"/>
    <w:rsid w:val="009A5EF3"/>
    <w:rsid w:val="009A636F"/>
    <w:rsid w:val="009A676F"/>
    <w:rsid w:val="009A6F84"/>
    <w:rsid w:val="009A6FE4"/>
    <w:rsid w:val="009A72B0"/>
    <w:rsid w:val="009A7926"/>
    <w:rsid w:val="009A7BE0"/>
    <w:rsid w:val="009A7F91"/>
    <w:rsid w:val="009B054B"/>
    <w:rsid w:val="009B062F"/>
    <w:rsid w:val="009B0BB8"/>
    <w:rsid w:val="009B0CC8"/>
    <w:rsid w:val="009B0EFE"/>
    <w:rsid w:val="009B111E"/>
    <w:rsid w:val="009B12C7"/>
    <w:rsid w:val="009B15AE"/>
    <w:rsid w:val="009B1A48"/>
    <w:rsid w:val="009B1BB7"/>
    <w:rsid w:val="009B1D6D"/>
    <w:rsid w:val="009B1F0F"/>
    <w:rsid w:val="009B20EB"/>
    <w:rsid w:val="009B2177"/>
    <w:rsid w:val="009B22A7"/>
    <w:rsid w:val="009B235B"/>
    <w:rsid w:val="009B2528"/>
    <w:rsid w:val="009B272E"/>
    <w:rsid w:val="009B27EF"/>
    <w:rsid w:val="009B2B90"/>
    <w:rsid w:val="009B34D7"/>
    <w:rsid w:val="009B3821"/>
    <w:rsid w:val="009B4228"/>
    <w:rsid w:val="009B43C9"/>
    <w:rsid w:val="009B471B"/>
    <w:rsid w:val="009B4940"/>
    <w:rsid w:val="009B4F5C"/>
    <w:rsid w:val="009B506D"/>
    <w:rsid w:val="009B506E"/>
    <w:rsid w:val="009B5303"/>
    <w:rsid w:val="009B5386"/>
    <w:rsid w:val="009B53A7"/>
    <w:rsid w:val="009B55C0"/>
    <w:rsid w:val="009B55C7"/>
    <w:rsid w:val="009B55FE"/>
    <w:rsid w:val="009B587D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714A"/>
    <w:rsid w:val="009B7180"/>
    <w:rsid w:val="009B7183"/>
    <w:rsid w:val="009B726D"/>
    <w:rsid w:val="009B72AD"/>
    <w:rsid w:val="009B73B6"/>
    <w:rsid w:val="009B75B5"/>
    <w:rsid w:val="009B776E"/>
    <w:rsid w:val="009B7F6D"/>
    <w:rsid w:val="009B7F72"/>
    <w:rsid w:val="009B7FC7"/>
    <w:rsid w:val="009C0261"/>
    <w:rsid w:val="009C02E7"/>
    <w:rsid w:val="009C0419"/>
    <w:rsid w:val="009C08F7"/>
    <w:rsid w:val="009C0AFA"/>
    <w:rsid w:val="009C0B12"/>
    <w:rsid w:val="009C0BAB"/>
    <w:rsid w:val="009C0FF1"/>
    <w:rsid w:val="009C10CD"/>
    <w:rsid w:val="009C1331"/>
    <w:rsid w:val="009C1571"/>
    <w:rsid w:val="009C187E"/>
    <w:rsid w:val="009C192F"/>
    <w:rsid w:val="009C1933"/>
    <w:rsid w:val="009C1B92"/>
    <w:rsid w:val="009C205D"/>
    <w:rsid w:val="009C20AF"/>
    <w:rsid w:val="009C2210"/>
    <w:rsid w:val="009C267A"/>
    <w:rsid w:val="009C2A84"/>
    <w:rsid w:val="009C2C5A"/>
    <w:rsid w:val="009C2FD1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2F5"/>
    <w:rsid w:val="009C45D6"/>
    <w:rsid w:val="009C45DC"/>
    <w:rsid w:val="009C48D0"/>
    <w:rsid w:val="009C49A6"/>
    <w:rsid w:val="009C4ADF"/>
    <w:rsid w:val="009C4D91"/>
    <w:rsid w:val="009C500B"/>
    <w:rsid w:val="009C5031"/>
    <w:rsid w:val="009C5510"/>
    <w:rsid w:val="009C574C"/>
    <w:rsid w:val="009C6874"/>
    <w:rsid w:val="009C68C7"/>
    <w:rsid w:val="009C6C19"/>
    <w:rsid w:val="009C6C73"/>
    <w:rsid w:val="009C707E"/>
    <w:rsid w:val="009C728F"/>
    <w:rsid w:val="009C7674"/>
    <w:rsid w:val="009C7817"/>
    <w:rsid w:val="009C7AB3"/>
    <w:rsid w:val="009C7B02"/>
    <w:rsid w:val="009C7B82"/>
    <w:rsid w:val="009C7C61"/>
    <w:rsid w:val="009C7C9D"/>
    <w:rsid w:val="009C7D53"/>
    <w:rsid w:val="009D08C8"/>
    <w:rsid w:val="009D0B5B"/>
    <w:rsid w:val="009D0C15"/>
    <w:rsid w:val="009D0CA3"/>
    <w:rsid w:val="009D0D49"/>
    <w:rsid w:val="009D116E"/>
    <w:rsid w:val="009D1B57"/>
    <w:rsid w:val="009D1DE1"/>
    <w:rsid w:val="009D21E9"/>
    <w:rsid w:val="009D2232"/>
    <w:rsid w:val="009D260C"/>
    <w:rsid w:val="009D26A6"/>
    <w:rsid w:val="009D28A1"/>
    <w:rsid w:val="009D2957"/>
    <w:rsid w:val="009D2EF0"/>
    <w:rsid w:val="009D2FC2"/>
    <w:rsid w:val="009D3333"/>
    <w:rsid w:val="009D35FB"/>
    <w:rsid w:val="009D368D"/>
    <w:rsid w:val="009D3883"/>
    <w:rsid w:val="009D3CE6"/>
    <w:rsid w:val="009D403B"/>
    <w:rsid w:val="009D41F9"/>
    <w:rsid w:val="009D45CE"/>
    <w:rsid w:val="009D48F1"/>
    <w:rsid w:val="009D51CC"/>
    <w:rsid w:val="009D5230"/>
    <w:rsid w:val="009D54B8"/>
    <w:rsid w:val="009D57E8"/>
    <w:rsid w:val="009D5989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75BF"/>
    <w:rsid w:val="009D7633"/>
    <w:rsid w:val="009D765C"/>
    <w:rsid w:val="009D779C"/>
    <w:rsid w:val="009D7C11"/>
    <w:rsid w:val="009D7EA9"/>
    <w:rsid w:val="009E008F"/>
    <w:rsid w:val="009E06CB"/>
    <w:rsid w:val="009E06D6"/>
    <w:rsid w:val="009E0780"/>
    <w:rsid w:val="009E08E5"/>
    <w:rsid w:val="009E0C76"/>
    <w:rsid w:val="009E114B"/>
    <w:rsid w:val="009E123E"/>
    <w:rsid w:val="009E15DB"/>
    <w:rsid w:val="009E1BF3"/>
    <w:rsid w:val="009E1CD6"/>
    <w:rsid w:val="009E1E30"/>
    <w:rsid w:val="009E257B"/>
    <w:rsid w:val="009E285A"/>
    <w:rsid w:val="009E29FB"/>
    <w:rsid w:val="009E2AA3"/>
    <w:rsid w:val="009E2BCC"/>
    <w:rsid w:val="009E2C5A"/>
    <w:rsid w:val="009E2D98"/>
    <w:rsid w:val="009E3462"/>
    <w:rsid w:val="009E372F"/>
    <w:rsid w:val="009E3B79"/>
    <w:rsid w:val="009E3FA8"/>
    <w:rsid w:val="009E413B"/>
    <w:rsid w:val="009E4400"/>
    <w:rsid w:val="009E4BFC"/>
    <w:rsid w:val="009E4DC1"/>
    <w:rsid w:val="009E572B"/>
    <w:rsid w:val="009E5F31"/>
    <w:rsid w:val="009E69F4"/>
    <w:rsid w:val="009E6D9D"/>
    <w:rsid w:val="009E704C"/>
    <w:rsid w:val="009E73CD"/>
    <w:rsid w:val="009E7490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793"/>
    <w:rsid w:val="009F1897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17C"/>
    <w:rsid w:val="009F36A3"/>
    <w:rsid w:val="009F3794"/>
    <w:rsid w:val="009F3815"/>
    <w:rsid w:val="009F3962"/>
    <w:rsid w:val="009F3D7A"/>
    <w:rsid w:val="009F3DE1"/>
    <w:rsid w:val="009F3F8E"/>
    <w:rsid w:val="009F4524"/>
    <w:rsid w:val="009F45CD"/>
    <w:rsid w:val="009F491D"/>
    <w:rsid w:val="009F4BFF"/>
    <w:rsid w:val="009F4C24"/>
    <w:rsid w:val="009F4E69"/>
    <w:rsid w:val="009F5123"/>
    <w:rsid w:val="009F5874"/>
    <w:rsid w:val="009F5957"/>
    <w:rsid w:val="009F5A0B"/>
    <w:rsid w:val="009F5AEC"/>
    <w:rsid w:val="009F5B93"/>
    <w:rsid w:val="009F62DF"/>
    <w:rsid w:val="009F641C"/>
    <w:rsid w:val="009F677A"/>
    <w:rsid w:val="009F6CA3"/>
    <w:rsid w:val="009F6D4E"/>
    <w:rsid w:val="009F6EC8"/>
    <w:rsid w:val="009F75C6"/>
    <w:rsid w:val="009F7BC0"/>
    <w:rsid w:val="009F7D9C"/>
    <w:rsid w:val="00A0011B"/>
    <w:rsid w:val="00A001A3"/>
    <w:rsid w:val="00A002E1"/>
    <w:rsid w:val="00A00321"/>
    <w:rsid w:val="00A00364"/>
    <w:rsid w:val="00A00780"/>
    <w:rsid w:val="00A008E3"/>
    <w:rsid w:val="00A008ED"/>
    <w:rsid w:val="00A00B13"/>
    <w:rsid w:val="00A00DF2"/>
    <w:rsid w:val="00A00E0F"/>
    <w:rsid w:val="00A00EAF"/>
    <w:rsid w:val="00A00ED8"/>
    <w:rsid w:val="00A010FD"/>
    <w:rsid w:val="00A011B0"/>
    <w:rsid w:val="00A01218"/>
    <w:rsid w:val="00A0157B"/>
    <w:rsid w:val="00A015A1"/>
    <w:rsid w:val="00A0166D"/>
    <w:rsid w:val="00A016F8"/>
    <w:rsid w:val="00A0197C"/>
    <w:rsid w:val="00A01B81"/>
    <w:rsid w:val="00A01CA8"/>
    <w:rsid w:val="00A01D5E"/>
    <w:rsid w:val="00A0228B"/>
    <w:rsid w:val="00A025E6"/>
    <w:rsid w:val="00A02A62"/>
    <w:rsid w:val="00A02C97"/>
    <w:rsid w:val="00A02D8C"/>
    <w:rsid w:val="00A03123"/>
    <w:rsid w:val="00A032F8"/>
    <w:rsid w:val="00A0330F"/>
    <w:rsid w:val="00A033CE"/>
    <w:rsid w:val="00A033DD"/>
    <w:rsid w:val="00A0341A"/>
    <w:rsid w:val="00A0343D"/>
    <w:rsid w:val="00A034B4"/>
    <w:rsid w:val="00A03576"/>
    <w:rsid w:val="00A03F58"/>
    <w:rsid w:val="00A042A9"/>
    <w:rsid w:val="00A04465"/>
    <w:rsid w:val="00A046EC"/>
    <w:rsid w:val="00A0498B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626"/>
    <w:rsid w:val="00A0662C"/>
    <w:rsid w:val="00A06711"/>
    <w:rsid w:val="00A067DE"/>
    <w:rsid w:val="00A068E2"/>
    <w:rsid w:val="00A06A6A"/>
    <w:rsid w:val="00A06DCE"/>
    <w:rsid w:val="00A0723E"/>
    <w:rsid w:val="00A07469"/>
    <w:rsid w:val="00A074BB"/>
    <w:rsid w:val="00A076C6"/>
    <w:rsid w:val="00A076CD"/>
    <w:rsid w:val="00A0791A"/>
    <w:rsid w:val="00A07B33"/>
    <w:rsid w:val="00A102E9"/>
    <w:rsid w:val="00A104DA"/>
    <w:rsid w:val="00A10734"/>
    <w:rsid w:val="00A109E6"/>
    <w:rsid w:val="00A10CA5"/>
    <w:rsid w:val="00A10D55"/>
    <w:rsid w:val="00A10F9B"/>
    <w:rsid w:val="00A10FA9"/>
    <w:rsid w:val="00A1132F"/>
    <w:rsid w:val="00A113FE"/>
    <w:rsid w:val="00A11507"/>
    <w:rsid w:val="00A115F5"/>
    <w:rsid w:val="00A11639"/>
    <w:rsid w:val="00A12068"/>
    <w:rsid w:val="00A120BA"/>
    <w:rsid w:val="00A12133"/>
    <w:rsid w:val="00A1227F"/>
    <w:rsid w:val="00A12398"/>
    <w:rsid w:val="00A123A0"/>
    <w:rsid w:val="00A123CE"/>
    <w:rsid w:val="00A12688"/>
    <w:rsid w:val="00A12AB4"/>
    <w:rsid w:val="00A12BF1"/>
    <w:rsid w:val="00A12C30"/>
    <w:rsid w:val="00A12CEB"/>
    <w:rsid w:val="00A12D09"/>
    <w:rsid w:val="00A12DCD"/>
    <w:rsid w:val="00A12E2D"/>
    <w:rsid w:val="00A12FBB"/>
    <w:rsid w:val="00A13169"/>
    <w:rsid w:val="00A13495"/>
    <w:rsid w:val="00A139DD"/>
    <w:rsid w:val="00A13AC0"/>
    <w:rsid w:val="00A13B24"/>
    <w:rsid w:val="00A13CC8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B73"/>
    <w:rsid w:val="00A14D94"/>
    <w:rsid w:val="00A153D1"/>
    <w:rsid w:val="00A15961"/>
    <w:rsid w:val="00A15AB2"/>
    <w:rsid w:val="00A15AE4"/>
    <w:rsid w:val="00A15E17"/>
    <w:rsid w:val="00A15E8F"/>
    <w:rsid w:val="00A15EDA"/>
    <w:rsid w:val="00A162A2"/>
    <w:rsid w:val="00A16D34"/>
    <w:rsid w:val="00A16D51"/>
    <w:rsid w:val="00A16D89"/>
    <w:rsid w:val="00A16FA7"/>
    <w:rsid w:val="00A170FE"/>
    <w:rsid w:val="00A17415"/>
    <w:rsid w:val="00A17458"/>
    <w:rsid w:val="00A17506"/>
    <w:rsid w:val="00A1779A"/>
    <w:rsid w:val="00A17994"/>
    <w:rsid w:val="00A179A1"/>
    <w:rsid w:val="00A17B62"/>
    <w:rsid w:val="00A17C99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91D"/>
    <w:rsid w:val="00A21ABB"/>
    <w:rsid w:val="00A21DC3"/>
    <w:rsid w:val="00A222F1"/>
    <w:rsid w:val="00A222F9"/>
    <w:rsid w:val="00A22340"/>
    <w:rsid w:val="00A22929"/>
    <w:rsid w:val="00A2297F"/>
    <w:rsid w:val="00A22AA8"/>
    <w:rsid w:val="00A22D50"/>
    <w:rsid w:val="00A22D61"/>
    <w:rsid w:val="00A22DAF"/>
    <w:rsid w:val="00A22F3E"/>
    <w:rsid w:val="00A23156"/>
    <w:rsid w:val="00A2382E"/>
    <w:rsid w:val="00A23DAB"/>
    <w:rsid w:val="00A23DF0"/>
    <w:rsid w:val="00A23E76"/>
    <w:rsid w:val="00A242BC"/>
    <w:rsid w:val="00A24319"/>
    <w:rsid w:val="00A2445C"/>
    <w:rsid w:val="00A24560"/>
    <w:rsid w:val="00A24634"/>
    <w:rsid w:val="00A2477D"/>
    <w:rsid w:val="00A24A90"/>
    <w:rsid w:val="00A24A9C"/>
    <w:rsid w:val="00A24B6B"/>
    <w:rsid w:val="00A25041"/>
    <w:rsid w:val="00A253F0"/>
    <w:rsid w:val="00A254AC"/>
    <w:rsid w:val="00A25D54"/>
    <w:rsid w:val="00A25E6D"/>
    <w:rsid w:val="00A26089"/>
    <w:rsid w:val="00A26197"/>
    <w:rsid w:val="00A26365"/>
    <w:rsid w:val="00A2644D"/>
    <w:rsid w:val="00A26AF0"/>
    <w:rsid w:val="00A26B59"/>
    <w:rsid w:val="00A26C1F"/>
    <w:rsid w:val="00A26DD5"/>
    <w:rsid w:val="00A26E86"/>
    <w:rsid w:val="00A2734A"/>
    <w:rsid w:val="00A273A2"/>
    <w:rsid w:val="00A275E1"/>
    <w:rsid w:val="00A27781"/>
    <w:rsid w:val="00A27D46"/>
    <w:rsid w:val="00A27DCA"/>
    <w:rsid w:val="00A27F15"/>
    <w:rsid w:val="00A305A4"/>
    <w:rsid w:val="00A305BF"/>
    <w:rsid w:val="00A30991"/>
    <w:rsid w:val="00A30C16"/>
    <w:rsid w:val="00A30E2B"/>
    <w:rsid w:val="00A30FDA"/>
    <w:rsid w:val="00A3109B"/>
    <w:rsid w:val="00A312B2"/>
    <w:rsid w:val="00A31402"/>
    <w:rsid w:val="00A3187A"/>
    <w:rsid w:val="00A31B1A"/>
    <w:rsid w:val="00A31BED"/>
    <w:rsid w:val="00A31FC1"/>
    <w:rsid w:val="00A31FC4"/>
    <w:rsid w:val="00A3209E"/>
    <w:rsid w:val="00A3210D"/>
    <w:rsid w:val="00A32111"/>
    <w:rsid w:val="00A32150"/>
    <w:rsid w:val="00A323F5"/>
    <w:rsid w:val="00A3263E"/>
    <w:rsid w:val="00A326FB"/>
    <w:rsid w:val="00A32708"/>
    <w:rsid w:val="00A327C6"/>
    <w:rsid w:val="00A32822"/>
    <w:rsid w:val="00A32828"/>
    <w:rsid w:val="00A32CF3"/>
    <w:rsid w:val="00A32D38"/>
    <w:rsid w:val="00A32E8A"/>
    <w:rsid w:val="00A32FF5"/>
    <w:rsid w:val="00A334ED"/>
    <w:rsid w:val="00A334FD"/>
    <w:rsid w:val="00A336D1"/>
    <w:rsid w:val="00A336E7"/>
    <w:rsid w:val="00A337FF"/>
    <w:rsid w:val="00A33851"/>
    <w:rsid w:val="00A33CA3"/>
    <w:rsid w:val="00A33DEA"/>
    <w:rsid w:val="00A34112"/>
    <w:rsid w:val="00A341DD"/>
    <w:rsid w:val="00A34319"/>
    <w:rsid w:val="00A34A01"/>
    <w:rsid w:val="00A34BEE"/>
    <w:rsid w:val="00A34C46"/>
    <w:rsid w:val="00A34CEB"/>
    <w:rsid w:val="00A34CF7"/>
    <w:rsid w:val="00A35083"/>
    <w:rsid w:val="00A353A7"/>
    <w:rsid w:val="00A353BD"/>
    <w:rsid w:val="00A35707"/>
    <w:rsid w:val="00A3583C"/>
    <w:rsid w:val="00A35A51"/>
    <w:rsid w:val="00A35CCE"/>
    <w:rsid w:val="00A35DA6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55"/>
    <w:rsid w:val="00A36E20"/>
    <w:rsid w:val="00A370BF"/>
    <w:rsid w:val="00A370DE"/>
    <w:rsid w:val="00A37A72"/>
    <w:rsid w:val="00A37D0D"/>
    <w:rsid w:val="00A40274"/>
    <w:rsid w:val="00A40501"/>
    <w:rsid w:val="00A40577"/>
    <w:rsid w:val="00A4071E"/>
    <w:rsid w:val="00A408D6"/>
    <w:rsid w:val="00A40B45"/>
    <w:rsid w:val="00A40CDC"/>
    <w:rsid w:val="00A410C9"/>
    <w:rsid w:val="00A41637"/>
    <w:rsid w:val="00A418A3"/>
    <w:rsid w:val="00A41EDC"/>
    <w:rsid w:val="00A420FB"/>
    <w:rsid w:val="00A4216D"/>
    <w:rsid w:val="00A42348"/>
    <w:rsid w:val="00A42464"/>
    <w:rsid w:val="00A42505"/>
    <w:rsid w:val="00A42774"/>
    <w:rsid w:val="00A42B44"/>
    <w:rsid w:val="00A42B7F"/>
    <w:rsid w:val="00A43405"/>
    <w:rsid w:val="00A43571"/>
    <w:rsid w:val="00A43719"/>
    <w:rsid w:val="00A43731"/>
    <w:rsid w:val="00A43AC1"/>
    <w:rsid w:val="00A43C33"/>
    <w:rsid w:val="00A43EB9"/>
    <w:rsid w:val="00A43EC4"/>
    <w:rsid w:val="00A440C9"/>
    <w:rsid w:val="00A44281"/>
    <w:rsid w:val="00A445B8"/>
    <w:rsid w:val="00A44A5D"/>
    <w:rsid w:val="00A44C30"/>
    <w:rsid w:val="00A44CB5"/>
    <w:rsid w:val="00A44F0B"/>
    <w:rsid w:val="00A452E5"/>
    <w:rsid w:val="00A452EF"/>
    <w:rsid w:val="00A454C9"/>
    <w:rsid w:val="00A45518"/>
    <w:rsid w:val="00A455BA"/>
    <w:rsid w:val="00A4591E"/>
    <w:rsid w:val="00A459D9"/>
    <w:rsid w:val="00A45A52"/>
    <w:rsid w:val="00A45C6D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F4C"/>
    <w:rsid w:val="00A501E8"/>
    <w:rsid w:val="00A503BF"/>
    <w:rsid w:val="00A50500"/>
    <w:rsid w:val="00A507FF"/>
    <w:rsid w:val="00A50BE3"/>
    <w:rsid w:val="00A50CF2"/>
    <w:rsid w:val="00A50D0E"/>
    <w:rsid w:val="00A50D2E"/>
    <w:rsid w:val="00A50E42"/>
    <w:rsid w:val="00A515AA"/>
    <w:rsid w:val="00A518B1"/>
    <w:rsid w:val="00A51A2C"/>
    <w:rsid w:val="00A51B91"/>
    <w:rsid w:val="00A51BB3"/>
    <w:rsid w:val="00A51ECB"/>
    <w:rsid w:val="00A51F54"/>
    <w:rsid w:val="00A5233D"/>
    <w:rsid w:val="00A52647"/>
    <w:rsid w:val="00A526C3"/>
    <w:rsid w:val="00A52B3E"/>
    <w:rsid w:val="00A53210"/>
    <w:rsid w:val="00A5322A"/>
    <w:rsid w:val="00A5338F"/>
    <w:rsid w:val="00A533A3"/>
    <w:rsid w:val="00A53575"/>
    <w:rsid w:val="00A5358F"/>
    <w:rsid w:val="00A53692"/>
    <w:rsid w:val="00A53A1F"/>
    <w:rsid w:val="00A541B2"/>
    <w:rsid w:val="00A54B02"/>
    <w:rsid w:val="00A54BB9"/>
    <w:rsid w:val="00A55301"/>
    <w:rsid w:val="00A5543D"/>
    <w:rsid w:val="00A55511"/>
    <w:rsid w:val="00A556A9"/>
    <w:rsid w:val="00A5570E"/>
    <w:rsid w:val="00A55947"/>
    <w:rsid w:val="00A559CF"/>
    <w:rsid w:val="00A55A2D"/>
    <w:rsid w:val="00A55BF2"/>
    <w:rsid w:val="00A55D03"/>
    <w:rsid w:val="00A5615E"/>
    <w:rsid w:val="00A56212"/>
    <w:rsid w:val="00A5668A"/>
    <w:rsid w:val="00A56759"/>
    <w:rsid w:val="00A56CC8"/>
    <w:rsid w:val="00A56ED9"/>
    <w:rsid w:val="00A57050"/>
    <w:rsid w:val="00A57070"/>
    <w:rsid w:val="00A578DB"/>
    <w:rsid w:val="00A57B12"/>
    <w:rsid w:val="00A57E75"/>
    <w:rsid w:val="00A600BE"/>
    <w:rsid w:val="00A60114"/>
    <w:rsid w:val="00A6047D"/>
    <w:rsid w:val="00A606DB"/>
    <w:rsid w:val="00A60854"/>
    <w:rsid w:val="00A6085B"/>
    <w:rsid w:val="00A60E8A"/>
    <w:rsid w:val="00A60F73"/>
    <w:rsid w:val="00A61335"/>
    <w:rsid w:val="00A6136E"/>
    <w:rsid w:val="00A613B1"/>
    <w:rsid w:val="00A61420"/>
    <w:rsid w:val="00A6143A"/>
    <w:rsid w:val="00A6170C"/>
    <w:rsid w:val="00A6171C"/>
    <w:rsid w:val="00A6194A"/>
    <w:rsid w:val="00A61AEF"/>
    <w:rsid w:val="00A61B95"/>
    <w:rsid w:val="00A61C01"/>
    <w:rsid w:val="00A61F04"/>
    <w:rsid w:val="00A620D7"/>
    <w:rsid w:val="00A62200"/>
    <w:rsid w:val="00A623FB"/>
    <w:rsid w:val="00A62644"/>
    <w:rsid w:val="00A62656"/>
    <w:rsid w:val="00A628EE"/>
    <w:rsid w:val="00A62A33"/>
    <w:rsid w:val="00A62A54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813"/>
    <w:rsid w:val="00A64AD9"/>
    <w:rsid w:val="00A65105"/>
    <w:rsid w:val="00A65841"/>
    <w:rsid w:val="00A65895"/>
    <w:rsid w:val="00A65975"/>
    <w:rsid w:val="00A65D87"/>
    <w:rsid w:val="00A6642E"/>
    <w:rsid w:val="00A66552"/>
    <w:rsid w:val="00A666EB"/>
    <w:rsid w:val="00A6676D"/>
    <w:rsid w:val="00A66AEF"/>
    <w:rsid w:val="00A66EE9"/>
    <w:rsid w:val="00A67177"/>
    <w:rsid w:val="00A672A7"/>
    <w:rsid w:val="00A6769A"/>
    <w:rsid w:val="00A67726"/>
    <w:rsid w:val="00A6788E"/>
    <w:rsid w:val="00A6789E"/>
    <w:rsid w:val="00A678F6"/>
    <w:rsid w:val="00A67908"/>
    <w:rsid w:val="00A67A20"/>
    <w:rsid w:val="00A67CAB"/>
    <w:rsid w:val="00A67D20"/>
    <w:rsid w:val="00A67D5F"/>
    <w:rsid w:val="00A67E60"/>
    <w:rsid w:val="00A67E98"/>
    <w:rsid w:val="00A70AF6"/>
    <w:rsid w:val="00A70C87"/>
    <w:rsid w:val="00A70F9D"/>
    <w:rsid w:val="00A71126"/>
    <w:rsid w:val="00A713DB"/>
    <w:rsid w:val="00A71498"/>
    <w:rsid w:val="00A7170F"/>
    <w:rsid w:val="00A71A4A"/>
    <w:rsid w:val="00A72288"/>
    <w:rsid w:val="00A724FC"/>
    <w:rsid w:val="00A72795"/>
    <w:rsid w:val="00A72821"/>
    <w:rsid w:val="00A72BA3"/>
    <w:rsid w:val="00A73145"/>
    <w:rsid w:val="00A734C7"/>
    <w:rsid w:val="00A7362D"/>
    <w:rsid w:val="00A73C4A"/>
    <w:rsid w:val="00A73DEF"/>
    <w:rsid w:val="00A73E86"/>
    <w:rsid w:val="00A73F79"/>
    <w:rsid w:val="00A740D3"/>
    <w:rsid w:val="00A74598"/>
    <w:rsid w:val="00A7465D"/>
    <w:rsid w:val="00A746EC"/>
    <w:rsid w:val="00A748CD"/>
    <w:rsid w:val="00A74C19"/>
    <w:rsid w:val="00A7520C"/>
    <w:rsid w:val="00A75239"/>
    <w:rsid w:val="00A75393"/>
    <w:rsid w:val="00A75445"/>
    <w:rsid w:val="00A755E3"/>
    <w:rsid w:val="00A756BA"/>
    <w:rsid w:val="00A75714"/>
    <w:rsid w:val="00A762CC"/>
    <w:rsid w:val="00A769D7"/>
    <w:rsid w:val="00A76BE7"/>
    <w:rsid w:val="00A77225"/>
    <w:rsid w:val="00A774CC"/>
    <w:rsid w:val="00A80016"/>
    <w:rsid w:val="00A801E2"/>
    <w:rsid w:val="00A8043D"/>
    <w:rsid w:val="00A80737"/>
    <w:rsid w:val="00A807D6"/>
    <w:rsid w:val="00A80906"/>
    <w:rsid w:val="00A8098F"/>
    <w:rsid w:val="00A80CF8"/>
    <w:rsid w:val="00A80D27"/>
    <w:rsid w:val="00A80E17"/>
    <w:rsid w:val="00A81342"/>
    <w:rsid w:val="00A81410"/>
    <w:rsid w:val="00A81434"/>
    <w:rsid w:val="00A81442"/>
    <w:rsid w:val="00A81967"/>
    <w:rsid w:val="00A819BA"/>
    <w:rsid w:val="00A82344"/>
    <w:rsid w:val="00A8244D"/>
    <w:rsid w:val="00A82778"/>
    <w:rsid w:val="00A82E6E"/>
    <w:rsid w:val="00A830CF"/>
    <w:rsid w:val="00A83308"/>
    <w:rsid w:val="00A83445"/>
    <w:rsid w:val="00A8382F"/>
    <w:rsid w:val="00A83DD5"/>
    <w:rsid w:val="00A84011"/>
    <w:rsid w:val="00A840A5"/>
    <w:rsid w:val="00A840D7"/>
    <w:rsid w:val="00A844CF"/>
    <w:rsid w:val="00A844E7"/>
    <w:rsid w:val="00A84934"/>
    <w:rsid w:val="00A84B87"/>
    <w:rsid w:val="00A84F89"/>
    <w:rsid w:val="00A854C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733"/>
    <w:rsid w:val="00A868C7"/>
    <w:rsid w:val="00A86B14"/>
    <w:rsid w:val="00A86ED2"/>
    <w:rsid w:val="00A8718F"/>
    <w:rsid w:val="00A8732B"/>
    <w:rsid w:val="00A87594"/>
    <w:rsid w:val="00A87960"/>
    <w:rsid w:val="00A87E48"/>
    <w:rsid w:val="00A87F50"/>
    <w:rsid w:val="00A90145"/>
    <w:rsid w:val="00A90E52"/>
    <w:rsid w:val="00A9113C"/>
    <w:rsid w:val="00A916C6"/>
    <w:rsid w:val="00A917BF"/>
    <w:rsid w:val="00A91B53"/>
    <w:rsid w:val="00A91C4F"/>
    <w:rsid w:val="00A920A0"/>
    <w:rsid w:val="00A92326"/>
    <w:rsid w:val="00A9265A"/>
    <w:rsid w:val="00A92715"/>
    <w:rsid w:val="00A928AB"/>
    <w:rsid w:val="00A928E8"/>
    <w:rsid w:val="00A92A8E"/>
    <w:rsid w:val="00A92B2F"/>
    <w:rsid w:val="00A92DE7"/>
    <w:rsid w:val="00A933A5"/>
    <w:rsid w:val="00A934C3"/>
    <w:rsid w:val="00A93553"/>
    <w:rsid w:val="00A935DF"/>
    <w:rsid w:val="00A935EB"/>
    <w:rsid w:val="00A93805"/>
    <w:rsid w:val="00A93BC7"/>
    <w:rsid w:val="00A93C5F"/>
    <w:rsid w:val="00A93C78"/>
    <w:rsid w:val="00A93CFD"/>
    <w:rsid w:val="00A93E31"/>
    <w:rsid w:val="00A9407F"/>
    <w:rsid w:val="00A942D5"/>
    <w:rsid w:val="00A943D2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457"/>
    <w:rsid w:val="00A965EB"/>
    <w:rsid w:val="00A96619"/>
    <w:rsid w:val="00A966E8"/>
    <w:rsid w:val="00A96959"/>
    <w:rsid w:val="00A96B80"/>
    <w:rsid w:val="00A96E15"/>
    <w:rsid w:val="00A96EB7"/>
    <w:rsid w:val="00A970F6"/>
    <w:rsid w:val="00A971F1"/>
    <w:rsid w:val="00A972A9"/>
    <w:rsid w:val="00A9730F"/>
    <w:rsid w:val="00A97642"/>
    <w:rsid w:val="00A97EBA"/>
    <w:rsid w:val="00A97F1B"/>
    <w:rsid w:val="00AA04B5"/>
    <w:rsid w:val="00AA0A1D"/>
    <w:rsid w:val="00AA0B27"/>
    <w:rsid w:val="00AA0CA5"/>
    <w:rsid w:val="00AA0DC1"/>
    <w:rsid w:val="00AA148F"/>
    <w:rsid w:val="00AA1799"/>
    <w:rsid w:val="00AA1AAF"/>
    <w:rsid w:val="00AA1AC1"/>
    <w:rsid w:val="00AA1B1A"/>
    <w:rsid w:val="00AA1B67"/>
    <w:rsid w:val="00AA1B7F"/>
    <w:rsid w:val="00AA1B87"/>
    <w:rsid w:val="00AA1C55"/>
    <w:rsid w:val="00AA1FE9"/>
    <w:rsid w:val="00AA2175"/>
    <w:rsid w:val="00AA2548"/>
    <w:rsid w:val="00AA29B9"/>
    <w:rsid w:val="00AA2F7E"/>
    <w:rsid w:val="00AA3081"/>
    <w:rsid w:val="00AA32BD"/>
    <w:rsid w:val="00AA338B"/>
    <w:rsid w:val="00AA391B"/>
    <w:rsid w:val="00AA3924"/>
    <w:rsid w:val="00AA3F2F"/>
    <w:rsid w:val="00AA42CC"/>
    <w:rsid w:val="00AA4741"/>
    <w:rsid w:val="00AA4973"/>
    <w:rsid w:val="00AA4AB1"/>
    <w:rsid w:val="00AA4D8C"/>
    <w:rsid w:val="00AA4E5C"/>
    <w:rsid w:val="00AA50DB"/>
    <w:rsid w:val="00AA5136"/>
    <w:rsid w:val="00AA5402"/>
    <w:rsid w:val="00AA5416"/>
    <w:rsid w:val="00AA548E"/>
    <w:rsid w:val="00AA54A0"/>
    <w:rsid w:val="00AA56E5"/>
    <w:rsid w:val="00AA59CA"/>
    <w:rsid w:val="00AA5D79"/>
    <w:rsid w:val="00AA60FD"/>
    <w:rsid w:val="00AA622C"/>
    <w:rsid w:val="00AA64FA"/>
    <w:rsid w:val="00AA6691"/>
    <w:rsid w:val="00AA6828"/>
    <w:rsid w:val="00AA69A4"/>
    <w:rsid w:val="00AA69BB"/>
    <w:rsid w:val="00AA7069"/>
    <w:rsid w:val="00AA70B2"/>
    <w:rsid w:val="00AA77F4"/>
    <w:rsid w:val="00AA7B42"/>
    <w:rsid w:val="00AA7C82"/>
    <w:rsid w:val="00AA7F02"/>
    <w:rsid w:val="00AA7FDB"/>
    <w:rsid w:val="00AB03B0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07F"/>
    <w:rsid w:val="00AB3142"/>
    <w:rsid w:val="00AB34F1"/>
    <w:rsid w:val="00AB3770"/>
    <w:rsid w:val="00AB3856"/>
    <w:rsid w:val="00AB396F"/>
    <w:rsid w:val="00AB3D90"/>
    <w:rsid w:val="00AB3DE8"/>
    <w:rsid w:val="00AB3E19"/>
    <w:rsid w:val="00AB3E34"/>
    <w:rsid w:val="00AB41D5"/>
    <w:rsid w:val="00AB4514"/>
    <w:rsid w:val="00AB47EE"/>
    <w:rsid w:val="00AB4823"/>
    <w:rsid w:val="00AB4AC0"/>
    <w:rsid w:val="00AB4D32"/>
    <w:rsid w:val="00AB53BD"/>
    <w:rsid w:val="00AB5450"/>
    <w:rsid w:val="00AB5B01"/>
    <w:rsid w:val="00AB6044"/>
    <w:rsid w:val="00AB6171"/>
    <w:rsid w:val="00AB62DC"/>
    <w:rsid w:val="00AB663D"/>
    <w:rsid w:val="00AB668A"/>
    <w:rsid w:val="00AB675E"/>
    <w:rsid w:val="00AB68AC"/>
    <w:rsid w:val="00AB6B9E"/>
    <w:rsid w:val="00AB6BEA"/>
    <w:rsid w:val="00AB6CAE"/>
    <w:rsid w:val="00AB6F42"/>
    <w:rsid w:val="00AB6FAA"/>
    <w:rsid w:val="00AB713D"/>
    <w:rsid w:val="00AB71A5"/>
    <w:rsid w:val="00AB71E3"/>
    <w:rsid w:val="00AB7271"/>
    <w:rsid w:val="00AB73A7"/>
    <w:rsid w:val="00AB7761"/>
    <w:rsid w:val="00AB7D27"/>
    <w:rsid w:val="00AB7EC5"/>
    <w:rsid w:val="00AC00F0"/>
    <w:rsid w:val="00AC0154"/>
    <w:rsid w:val="00AC0382"/>
    <w:rsid w:val="00AC1005"/>
    <w:rsid w:val="00AC153F"/>
    <w:rsid w:val="00AC155B"/>
    <w:rsid w:val="00AC1B19"/>
    <w:rsid w:val="00AC1FBE"/>
    <w:rsid w:val="00AC1FDF"/>
    <w:rsid w:val="00AC2B4F"/>
    <w:rsid w:val="00AC3006"/>
    <w:rsid w:val="00AC30D6"/>
    <w:rsid w:val="00AC317E"/>
    <w:rsid w:val="00AC32F9"/>
    <w:rsid w:val="00AC352E"/>
    <w:rsid w:val="00AC362D"/>
    <w:rsid w:val="00AC36FD"/>
    <w:rsid w:val="00AC37A8"/>
    <w:rsid w:val="00AC38F7"/>
    <w:rsid w:val="00AC3A8C"/>
    <w:rsid w:val="00AC422D"/>
    <w:rsid w:val="00AC457B"/>
    <w:rsid w:val="00AC4620"/>
    <w:rsid w:val="00AC49B5"/>
    <w:rsid w:val="00AC4A07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A1F"/>
    <w:rsid w:val="00AC5A7F"/>
    <w:rsid w:val="00AC5B51"/>
    <w:rsid w:val="00AC5D3B"/>
    <w:rsid w:val="00AC5FD1"/>
    <w:rsid w:val="00AC6065"/>
    <w:rsid w:val="00AC623A"/>
    <w:rsid w:val="00AC623C"/>
    <w:rsid w:val="00AC6502"/>
    <w:rsid w:val="00AC6660"/>
    <w:rsid w:val="00AC688E"/>
    <w:rsid w:val="00AC6ACD"/>
    <w:rsid w:val="00AC7069"/>
    <w:rsid w:val="00AC72F6"/>
    <w:rsid w:val="00AC78D5"/>
    <w:rsid w:val="00AC7933"/>
    <w:rsid w:val="00AC7A27"/>
    <w:rsid w:val="00AD02E4"/>
    <w:rsid w:val="00AD0431"/>
    <w:rsid w:val="00AD043F"/>
    <w:rsid w:val="00AD04FF"/>
    <w:rsid w:val="00AD07C4"/>
    <w:rsid w:val="00AD0802"/>
    <w:rsid w:val="00AD0EFA"/>
    <w:rsid w:val="00AD1125"/>
    <w:rsid w:val="00AD1172"/>
    <w:rsid w:val="00AD17A9"/>
    <w:rsid w:val="00AD1996"/>
    <w:rsid w:val="00AD1CAD"/>
    <w:rsid w:val="00AD1D41"/>
    <w:rsid w:val="00AD1E1E"/>
    <w:rsid w:val="00AD2248"/>
    <w:rsid w:val="00AD23A1"/>
    <w:rsid w:val="00AD23E3"/>
    <w:rsid w:val="00AD24F4"/>
    <w:rsid w:val="00AD2665"/>
    <w:rsid w:val="00AD28D1"/>
    <w:rsid w:val="00AD2966"/>
    <w:rsid w:val="00AD2AE2"/>
    <w:rsid w:val="00AD2EA6"/>
    <w:rsid w:val="00AD2EFD"/>
    <w:rsid w:val="00AD3324"/>
    <w:rsid w:val="00AD3402"/>
    <w:rsid w:val="00AD376E"/>
    <w:rsid w:val="00AD3BC7"/>
    <w:rsid w:val="00AD3E77"/>
    <w:rsid w:val="00AD4091"/>
    <w:rsid w:val="00AD409C"/>
    <w:rsid w:val="00AD41E9"/>
    <w:rsid w:val="00AD4295"/>
    <w:rsid w:val="00AD46BB"/>
    <w:rsid w:val="00AD46D7"/>
    <w:rsid w:val="00AD48AD"/>
    <w:rsid w:val="00AD4C2A"/>
    <w:rsid w:val="00AD4DA0"/>
    <w:rsid w:val="00AD502F"/>
    <w:rsid w:val="00AD5064"/>
    <w:rsid w:val="00AD51F5"/>
    <w:rsid w:val="00AD526B"/>
    <w:rsid w:val="00AD55D3"/>
    <w:rsid w:val="00AD55F4"/>
    <w:rsid w:val="00AD5C0F"/>
    <w:rsid w:val="00AD5C99"/>
    <w:rsid w:val="00AD5DAF"/>
    <w:rsid w:val="00AD5F36"/>
    <w:rsid w:val="00AD634B"/>
    <w:rsid w:val="00AD6680"/>
    <w:rsid w:val="00AD6732"/>
    <w:rsid w:val="00AD6780"/>
    <w:rsid w:val="00AD6791"/>
    <w:rsid w:val="00AD6A8F"/>
    <w:rsid w:val="00AD6E61"/>
    <w:rsid w:val="00AD719E"/>
    <w:rsid w:val="00AD73B3"/>
    <w:rsid w:val="00AD753F"/>
    <w:rsid w:val="00AD7699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19D"/>
    <w:rsid w:val="00AE1758"/>
    <w:rsid w:val="00AE1822"/>
    <w:rsid w:val="00AE199A"/>
    <w:rsid w:val="00AE19D4"/>
    <w:rsid w:val="00AE19FD"/>
    <w:rsid w:val="00AE1C91"/>
    <w:rsid w:val="00AE1E5B"/>
    <w:rsid w:val="00AE2133"/>
    <w:rsid w:val="00AE2262"/>
    <w:rsid w:val="00AE2650"/>
    <w:rsid w:val="00AE26F9"/>
    <w:rsid w:val="00AE2794"/>
    <w:rsid w:val="00AE289D"/>
    <w:rsid w:val="00AE2D37"/>
    <w:rsid w:val="00AE2E18"/>
    <w:rsid w:val="00AE2F51"/>
    <w:rsid w:val="00AE3233"/>
    <w:rsid w:val="00AE3258"/>
    <w:rsid w:val="00AE33B0"/>
    <w:rsid w:val="00AE34F4"/>
    <w:rsid w:val="00AE350C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4FB7"/>
    <w:rsid w:val="00AE5190"/>
    <w:rsid w:val="00AE54CF"/>
    <w:rsid w:val="00AE5593"/>
    <w:rsid w:val="00AE560F"/>
    <w:rsid w:val="00AE57F7"/>
    <w:rsid w:val="00AE58C7"/>
    <w:rsid w:val="00AE5956"/>
    <w:rsid w:val="00AE5A0B"/>
    <w:rsid w:val="00AE5D5F"/>
    <w:rsid w:val="00AE60A4"/>
    <w:rsid w:val="00AE60FD"/>
    <w:rsid w:val="00AE64B9"/>
    <w:rsid w:val="00AE6912"/>
    <w:rsid w:val="00AE6C15"/>
    <w:rsid w:val="00AE6CC7"/>
    <w:rsid w:val="00AE6D91"/>
    <w:rsid w:val="00AE6E69"/>
    <w:rsid w:val="00AE7168"/>
    <w:rsid w:val="00AE7623"/>
    <w:rsid w:val="00AE7993"/>
    <w:rsid w:val="00AE7C2E"/>
    <w:rsid w:val="00AF005E"/>
    <w:rsid w:val="00AF0149"/>
    <w:rsid w:val="00AF01D0"/>
    <w:rsid w:val="00AF022B"/>
    <w:rsid w:val="00AF0307"/>
    <w:rsid w:val="00AF0445"/>
    <w:rsid w:val="00AF05BB"/>
    <w:rsid w:val="00AF09BE"/>
    <w:rsid w:val="00AF0D31"/>
    <w:rsid w:val="00AF0E9A"/>
    <w:rsid w:val="00AF0EC4"/>
    <w:rsid w:val="00AF12F7"/>
    <w:rsid w:val="00AF15F7"/>
    <w:rsid w:val="00AF1677"/>
    <w:rsid w:val="00AF1ADF"/>
    <w:rsid w:val="00AF1B1D"/>
    <w:rsid w:val="00AF1E32"/>
    <w:rsid w:val="00AF2053"/>
    <w:rsid w:val="00AF2799"/>
    <w:rsid w:val="00AF2A50"/>
    <w:rsid w:val="00AF2A90"/>
    <w:rsid w:val="00AF2B6F"/>
    <w:rsid w:val="00AF2CCB"/>
    <w:rsid w:val="00AF3000"/>
    <w:rsid w:val="00AF32B0"/>
    <w:rsid w:val="00AF32CA"/>
    <w:rsid w:val="00AF351A"/>
    <w:rsid w:val="00AF35E4"/>
    <w:rsid w:val="00AF3724"/>
    <w:rsid w:val="00AF37BB"/>
    <w:rsid w:val="00AF3937"/>
    <w:rsid w:val="00AF3B22"/>
    <w:rsid w:val="00AF3E26"/>
    <w:rsid w:val="00AF4190"/>
    <w:rsid w:val="00AF4675"/>
    <w:rsid w:val="00AF4749"/>
    <w:rsid w:val="00AF4832"/>
    <w:rsid w:val="00AF4B12"/>
    <w:rsid w:val="00AF4C46"/>
    <w:rsid w:val="00AF539E"/>
    <w:rsid w:val="00AF54E0"/>
    <w:rsid w:val="00AF595D"/>
    <w:rsid w:val="00AF5D75"/>
    <w:rsid w:val="00AF62D9"/>
    <w:rsid w:val="00AF6748"/>
    <w:rsid w:val="00AF6ABA"/>
    <w:rsid w:val="00AF6AE0"/>
    <w:rsid w:val="00AF6DE6"/>
    <w:rsid w:val="00AF6E44"/>
    <w:rsid w:val="00AF6EEE"/>
    <w:rsid w:val="00AF743D"/>
    <w:rsid w:val="00AF75F6"/>
    <w:rsid w:val="00AF767F"/>
    <w:rsid w:val="00B00637"/>
    <w:rsid w:val="00B00889"/>
    <w:rsid w:val="00B00969"/>
    <w:rsid w:val="00B00AB5"/>
    <w:rsid w:val="00B00E13"/>
    <w:rsid w:val="00B00EDF"/>
    <w:rsid w:val="00B00F7C"/>
    <w:rsid w:val="00B01B7B"/>
    <w:rsid w:val="00B01D5F"/>
    <w:rsid w:val="00B01D63"/>
    <w:rsid w:val="00B01D94"/>
    <w:rsid w:val="00B01ED0"/>
    <w:rsid w:val="00B0206B"/>
    <w:rsid w:val="00B02193"/>
    <w:rsid w:val="00B0264F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4D8"/>
    <w:rsid w:val="00B04659"/>
    <w:rsid w:val="00B0469A"/>
    <w:rsid w:val="00B04891"/>
    <w:rsid w:val="00B04B4F"/>
    <w:rsid w:val="00B04CF5"/>
    <w:rsid w:val="00B04D54"/>
    <w:rsid w:val="00B04E6D"/>
    <w:rsid w:val="00B04EAD"/>
    <w:rsid w:val="00B04FC0"/>
    <w:rsid w:val="00B0514A"/>
    <w:rsid w:val="00B05155"/>
    <w:rsid w:val="00B05165"/>
    <w:rsid w:val="00B051BA"/>
    <w:rsid w:val="00B051FF"/>
    <w:rsid w:val="00B0523C"/>
    <w:rsid w:val="00B055EB"/>
    <w:rsid w:val="00B05A29"/>
    <w:rsid w:val="00B06152"/>
    <w:rsid w:val="00B062C2"/>
    <w:rsid w:val="00B06463"/>
    <w:rsid w:val="00B0649C"/>
    <w:rsid w:val="00B064CD"/>
    <w:rsid w:val="00B06928"/>
    <w:rsid w:val="00B06A10"/>
    <w:rsid w:val="00B06ACF"/>
    <w:rsid w:val="00B06B67"/>
    <w:rsid w:val="00B06F85"/>
    <w:rsid w:val="00B07044"/>
    <w:rsid w:val="00B0734E"/>
    <w:rsid w:val="00B0752B"/>
    <w:rsid w:val="00B07627"/>
    <w:rsid w:val="00B07629"/>
    <w:rsid w:val="00B077BB"/>
    <w:rsid w:val="00B07854"/>
    <w:rsid w:val="00B079A7"/>
    <w:rsid w:val="00B07A67"/>
    <w:rsid w:val="00B10384"/>
    <w:rsid w:val="00B103C5"/>
    <w:rsid w:val="00B104F6"/>
    <w:rsid w:val="00B10EDC"/>
    <w:rsid w:val="00B10F73"/>
    <w:rsid w:val="00B11341"/>
    <w:rsid w:val="00B113B5"/>
    <w:rsid w:val="00B115FB"/>
    <w:rsid w:val="00B11CA8"/>
    <w:rsid w:val="00B1240D"/>
    <w:rsid w:val="00B12EC2"/>
    <w:rsid w:val="00B12FA3"/>
    <w:rsid w:val="00B131F9"/>
    <w:rsid w:val="00B139AA"/>
    <w:rsid w:val="00B13ADB"/>
    <w:rsid w:val="00B13D9B"/>
    <w:rsid w:val="00B1443F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827"/>
    <w:rsid w:val="00B15869"/>
    <w:rsid w:val="00B15C49"/>
    <w:rsid w:val="00B15E55"/>
    <w:rsid w:val="00B16477"/>
    <w:rsid w:val="00B1700E"/>
    <w:rsid w:val="00B17182"/>
    <w:rsid w:val="00B1741D"/>
    <w:rsid w:val="00B17F48"/>
    <w:rsid w:val="00B17F72"/>
    <w:rsid w:val="00B20163"/>
    <w:rsid w:val="00B202B9"/>
    <w:rsid w:val="00B2052D"/>
    <w:rsid w:val="00B205B2"/>
    <w:rsid w:val="00B20658"/>
    <w:rsid w:val="00B206C0"/>
    <w:rsid w:val="00B206D8"/>
    <w:rsid w:val="00B2093C"/>
    <w:rsid w:val="00B20A1D"/>
    <w:rsid w:val="00B20BDE"/>
    <w:rsid w:val="00B20C1F"/>
    <w:rsid w:val="00B20EBC"/>
    <w:rsid w:val="00B20FAA"/>
    <w:rsid w:val="00B2102D"/>
    <w:rsid w:val="00B21220"/>
    <w:rsid w:val="00B212B0"/>
    <w:rsid w:val="00B212E1"/>
    <w:rsid w:val="00B21373"/>
    <w:rsid w:val="00B2160F"/>
    <w:rsid w:val="00B2169F"/>
    <w:rsid w:val="00B2172E"/>
    <w:rsid w:val="00B217D4"/>
    <w:rsid w:val="00B21D5A"/>
    <w:rsid w:val="00B21E14"/>
    <w:rsid w:val="00B21E37"/>
    <w:rsid w:val="00B21E5F"/>
    <w:rsid w:val="00B220DE"/>
    <w:rsid w:val="00B22178"/>
    <w:rsid w:val="00B22248"/>
    <w:rsid w:val="00B222F4"/>
    <w:rsid w:val="00B2249F"/>
    <w:rsid w:val="00B22AA3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566"/>
    <w:rsid w:val="00B24ABC"/>
    <w:rsid w:val="00B24F32"/>
    <w:rsid w:val="00B252CA"/>
    <w:rsid w:val="00B2567D"/>
    <w:rsid w:val="00B257CE"/>
    <w:rsid w:val="00B25871"/>
    <w:rsid w:val="00B25952"/>
    <w:rsid w:val="00B25B02"/>
    <w:rsid w:val="00B25DAE"/>
    <w:rsid w:val="00B25F18"/>
    <w:rsid w:val="00B260E0"/>
    <w:rsid w:val="00B26203"/>
    <w:rsid w:val="00B26525"/>
    <w:rsid w:val="00B26A60"/>
    <w:rsid w:val="00B26B4F"/>
    <w:rsid w:val="00B26CAC"/>
    <w:rsid w:val="00B26CCC"/>
    <w:rsid w:val="00B26E14"/>
    <w:rsid w:val="00B26E85"/>
    <w:rsid w:val="00B27062"/>
    <w:rsid w:val="00B275CD"/>
    <w:rsid w:val="00B27A5B"/>
    <w:rsid w:val="00B27DA5"/>
    <w:rsid w:val="00B27FFA"/>
    <w:rsid w:val="00B3009E"/>
    <w:rsid w:val="00B301B6"/>
    <w:rsid w:val="00B301D9"/>
    <w:rsid w:val="00B30529"/>
    <w:rsid w:val="00B30636"/>
    <w:rsid w:val="00B30769"/>
    <w:rsid w:val="00B30870"/>
    <w:rsid w:val="00B309A4"/>
    <w:rsid w:val="00B30DD3"/>
    <w:rsid w:val="00B30F42"/>
    <w:rsid w:val="00B31226"/>
    <w:rsid w:val="00B31406"/>
    <w:rsid w:val="00B31996"/>
    <w:rsid w:val="00B31BAA"/>
    <w:rsid w:val="00B31E71"/>
    <w:rsid w:val="00B31E9F"/>
    <w:rsid w:val="00B31FDA"/>
    <w:rsid w:val="00B322AA"/>
    <w:rsid w:val="00B3284F"/>
    <w:rsid w:val="00B32B68"/>
    <w:rsid w:val="00B32D72"/>
    <w:rsid w:val="00B32E48"/>
    <w:rsid w:val="00B32F2F"/>
    <w:rsid w:val="00B334DC"/>
    <w:rsid w:val="00B339D8"/>
    <w:rsid w:val="00B33B54"/>
    <w:rsid w:val="00B33E9E"/>
    <w:rsid w:val="00B33EA1"/>
    <w:rsid w:val="00B34105"/>
    <w:rsid w:val="00B3411E"/>
    <w:rsid w:val="00B348AE"/>
    <w:rsid w:val="00B34B24"/>
    <w:rsid w:val="00B34C48"/>
    <w:rsid w:val="00B34DCD"/>
    <w:rsid w:val="00B34DE8"/>
    <w:rsid w:val="00B34EA0"/>
    <w:rsid w:val="00B34EC7"/>
    <w:rsid w:val="00B34F59"/>
    <w:rsid w:val="00B34F9A"/>
    <w:rsid w:val="00B35079"/>
    <w:rsid w:val="00B3534C"/>
    <w:rsid w:val="00B35C54"/>
    <w:rsid w:val="00B35E1D"/>
    <w:rsid w:val="00B36081"/>
    <w:rsid w:val="00B361F3"/>
    <w:rsid w:val="00B362BD"/>
    <w:rsid w:val="00B366CA"/>
    <w:rsid w:val="00B36AE1"/>
    <w:rsid w:val="00B36CD6"/>
    <w:rsid w:val="00B3757C"/>
    <w:rsid w:val="00B37A64"/>
    <w:rsid w:val="00B37EF2"/>
    <w:rsid w:val="00B37F48"/>
    <w:rsid w:val="00B400F6"/>
    <w:rsid w:val="00B40450"/>
    <w:rsid w:val="00B40645"/>
    <w:rsid w:val="00B40766"/>
    <w:rsid w:val="00B40A11"/>
    <w:rsid w:val="00B40CF9"/>
    <w:rsid w:val="00B41036"/>
    <w:rsid w:val="00B41095"/>
    <w:rsid w:val="00B412FF"/>
    <w:rsid w:val="00B41412"/>
    <w:rsid w:val="00B41D40"/>
    <w:rsid w:val="00B4221B"/>
    <w:rsid w:val="00B422C4"/>
    <w:rsid w:val="00B42622"/>
    <w:rsid w:val="00B42BC9"/>
    <w:rsid w:val="00B42F20"/>
    <w:rsid w:val="00B4314B"/>
    <w:rsid w:val="00B432E6"/>
    <w:rsid w:val="00B4333A"/>
    <w:rsid w:val="00B437B7"/>
    <w:rsid w:val="00B437C5"/>
    <w:rsid w:val="00B43A22"/>
    <w:rsid w:val="00B43AA0"/>
    <w:rsid w:val="00B43E51"/>
    <w:rsid w:val="00B44220"/>
    <w:rsid w:val="00B44388"/>
    <w:rsid w:val="00B444FC"/>
    <w:rsid w:val="00B447CD"/>
    <w:rsid w:val="00B44D53"/>
    <w:rsid w:val="00B44DBA"/>
    <w:rsid w:val="00B45083"/>
    <w:rsid w:val="00B45C5D"/>
    <w:rsid w:val="00B46433"/>
    <w:rsid w:val="00B4668D"/>
    <w:rsid w:val="00B46740"/>
    <w:rsid w:val="00B46B98"/>
    <w:rsid w:val="00B46C90"/>
    <w:rsid w:val="00B46F1C"/>
    <w:rsid w:val="00B46F46"/>
    <w:rsid w:val="00B470FE"/>
    <w:rsid w:val="00B47305"/>
    <w:rsid w:val="00B47632"/>
    <w:rsid w:val="00B47B4B"/>
    <w:rsid w:val="00B47BF5"/>
    <w:rsid w:val="00B47C57"/>
    <w:rsid w:val="00B500AB"/>
    <w:rsid w:val="00B5027F"/>
    <w:rsid w:val="00B50D51"/>
    <w:rsid w:val="00B50F62"/>
    <w:rsid w:val="00B51041"/>
    <w:rsid w:val="00B51089"/>
    <w:rsid w:val="00B510DF"/>
    <w:rsid w:val="00B51265"/>
    <w:rsid w:val="00B5147E"/>
    <w:rsid w:val="00B5155D"/>
    <w:rsid w:val="00B519BA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0C0"/>
    <w:rsid w:val="00B543CF"/>
    <w:rsid w:val="00B54D3A"/>
    <w:rsid w:val="00B55185"/>
    <w:rsid w:val="00B551AC"/>
    <w:rsid w:val="00B5548E"/>
    <w:rsid w:val="00B5557C"/>
    <w:rsid w:val="00B5593C"/>
    <w:rsid w:val="00B55B7D"/>
    <w:rsid w:val="00B55CC0"/>
    <w:rsid w:val="00B55D33"/>
    <w:rsid w:val="00B55D48"/>
    <w:rsid w:val="00B56353"/>
    <w:rsid w:val="00B563C2"/>
    <w:rsid w:val="00B566BD"/>
    <w:rsid w:val="00B56BAF"/>
    <w:rsid w:val="00B56F3C"/>
    <w:rsid w:val="00B56F79"/>
    <w:rsid w:val="00B571AF"/>
    <w:rsid w:val="00B571F9"/>
    <w:rsid w:val="00B57555"/>
    <w:rsid w:val="00B579B8"/>
    <w:rsid w:val="00B57F9F"/>
    <w:rsid w:val="00B60029"/>
    <w:rsid w:val="00B6049F"/>
    <w:rsid w:val="00B604D5"/>
    <w:rsid w:val="00B606A0"/>
    <w:rsid w:val="00B60B0E"/>
    <w:rsid w:val="00B60BD8"/>
    <w:rsid w:val="00B6111C"/>
    <w:rsid w:val="00B61260"/>
    <w:rsid w:val="00B616C0"/>
    <w:rsid w:val="00B6173C"/>
    <w:rsid w:val="00B6183F"/>
    <w:rsid w:val="00B61AB8"/>
    <w:rsid w:val="00B61C94"/>
    <w:rsid w:val="00B6214D"/>
    <w:rsid w:val="00B624E7"/>
    <w:rsid w:val="00B62B1E"/>
    <w:rsid w:val="00B62DDF"/>
    <w:rsid w:val="00B63228"/>
    <w:rsid w:val="00B632BE"/>
    <w:rsid w:val="00B635A4"/>
    <w:rsid w:val="00B63730"/>
    <w:rsid w:val="00B63A1F"/>
    <w:rsid w:val="00B63A3C"/>
    <w:rsid w:val="00B63F60"/>
    <w:rsid w:val="00B641A2"/>
    <w:rsid w:val="00B6420F"/>
    <w:rsid w:val="00B642A4"/>
    <w:rsid w:val="00B64704"/>
    <w:rsid w:val="00B647B9"/>
    <w:rsid w:val="00B64A2C"/>
    <w:rsid w:val="00B64A96"/>
    <w:rsid w:val="00B65104"/>
    <w:rsid w:val="00B657CD"/>
    <w:rsid w:val="00B65AB3"/>
    <w:rsid w:val="00B65AC8"/>
    <w:rsid w:val="00B65FAB"/>
    <w:rsid w:val="00B65FF7"/>
    <w:rsid w:val="00B66127"/>
    <w:rsid w:val="00B66223"/>
    <w:rsid w:val="00B6640E"/>
    <w:rsid w:val="00B66479"/>
    <w:rsid w:val="00B666A5"/>
    <w:rsid w:val="00B66702"/>
    <w:rsid w:val="00B66AB2"/>
    <w:rsid w:val="00B66DB2"/>
    <w:rsid w:val="00B66F63"/>
    <w:rsid w:val="00B66F80"/>
    <w:rsid w:val="00B6744A"/>
    <w:rsid w:val="00B67812"/>
    <w:rsid w:val="00B67932"/>
    <w:rsid w:val="00B679E9"/>
    <w:rsid w:val="00B67A66"/>
    <w:rsid w:val="00B67B4E"/>
    <w:rsid w:val="00B67D8D"/>
    <w:rsid w:val="00B67DE8"/>
    <w:rsid w:val="00B70190"/>
    <w:rsid w:val="00B701D3"/>
    <w:rsid w:val="00B7060C"/>
    <w:rsid w:val="00B70966"/>
    <w:rsid w:val="00B709F6"/>
    <w:rsid w:val="00B70AC2"/>
    <w:rsid w:val="00B70B6C"/>
    <w:rsid w:val="00B710B7"/>
    <w:rsid w:val="00B714D1"/>
    <w:rsid w:val="00B716BB"/>
    <w:rsid w:val="00B71794"/>
    <w:rsid w:val="00B7194B"/>
    <w:rsid w:val="00B71ABE"/>
    <w:rsid w:val="00B71C29"/>
    <w:rsid w:val="00B71D59"/>
    <w:rsid w:val="00B723CC"/>
    <w:rsid w:val="00B726D7"/>
    <w:rsid w:val="00B729D1"/>
    <w:rsid w:val="00B72BCE"/>
    <w:rsid w:val="00B72D1F"/>
    <w:rsid w:val="00B72F26"/>
    <w:rsid w:val="00B73026"/>
    <w:rsid w:val="00B73312"/>
    <w:rsid w:val="00B738AF"/>
    <w:rsid w:val="00B7395D"/>
    <w:rsid w:val="00B73D0F"/>
    <w:rsid w:val="00B73E86"/>
    <w:rsid w:val="00B7402B"/>
    <w:rsid w:val="00B7403B"/>
    <w:rsid w:val="00B74361"/>
    <w:rsid w:val="00B743D5"/>
    <w:rsid w:val="00B7441E"/>
    <w:rsid w:val="00B7448E"/>
    <w:rsid w:val="00B744FD"/>
    <w:rsid w:val="00B74A2C"/>
    <w:rsid w:val="00B74ABA"/>
    <w:rsid w:val="00B74D72"/>
    <w:rsid w:val="00B74E16"/>
    <w:rsid w:val="00B74E9A"/>
    <w:rsid w:val="00B74FF9"/>
    <w:rsid w:val="00B751F9"/>
    <w:rsid w:val="00B7536C"/>
    <w:rsid w:val="00B753BC"/>
    <w:rsid w:val="00B7541F"/>
    <w:rsid w:val="00B756C7"/>
    <w:rsid w:val="00B757BB"/>
    <w:rsid w:val="00B7581A"/>
    <w:rsid w:val="00B75E61"/>
    <w:rsid w:val="00B761AB"/>
    <w:rsid w:val="00B76211"/>
    <w:rsid w:val="00B76375"/>
    <w:rsid w:val="00B76480"/>
    <w:rsid w:val="00B76863"/>
    <w:rsid w:val="00B76969"/>
    <w:rsid w:val="00B769BD"/>
    <w:rsid w:val="00B76C3A"/>
    <w:rsid w:val="00B76DA9"/>
    <w:rsid w:val="00B7738F"/>
    <w:rsid w:val="00B773FE"/>
    <w:rsid w:val="00B7782B"/>
    <w:rsid w:val="00B77943"/>
    <w:rsid w:val="00B77A55"/>
    <w:rsid w:val="00B77A7F"/>
    <w:rsid w:val="00B77D90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2DE"/>
    <w:rsid w:val="00B8070F"/>
    <w:rsid w:val="00B80863"/>
    <w:rsid w:val="00B808A6"/>
    <w:rsid w:val="00B80CDC"/>
    <w:rsid w:val="00B80EDE"/>
    <w:rsid w:val="00B80FDB"/>
    <w:rsid w:val="00B81062"/>
    <w:rsid w:val="00B8111C"/>
    <w:rsid w:val="00B8128E"/>
    <w:rsid w:val="00B8132E"/>
    <w:rsid w:val="00B814F2"/>
    <w:rsid w:val="00B817A8"/>
    <w:rsid w:val="00B81D58"/>
    <w:rsid w:val="00B821C1"/>
    <w:rsid w:val="00B8228F"/>
    <w:rsid w:val="00B822DE"/>
    <w:rsid w:val="00B822E0"/>
    <w:rsid w:val="00B8268D"/>
    <w:rsid w:val="00B82763"/>
    <w:rsid w:val="00B82990"/>
    <w:rsid w:val="00B82CC6"/>
    <w:rsid w:val="00B833CE"/>
    <w:rsid w:val="00B83831"/>
    <w:rsid w:val="00B8395F"/>
    <w:rsid w:val="00B83984"/>
    <w:rsid w:val="00B83C6E"/>
    <w:rsid w:val="00B8402C"/>
    <w:rsid w:val="00B840D1"/>
    <w:rsid w:val="00B84191"/>
    <w:rsid w:val="00B84898"/>
    <w:rsid w:val="00B84ABD"/>
    <w:rsid w:val="00B84B2E"/>
    <w:rsid w:val="00B84E6A"/>
    <w:rsid w:val="00B84FA3"/>
    <w:rsid w:val="00B850E8"/>
    <w:rsid w:val="00B8532A"/>
    <w:rsid w:val="00B85FB2"/>
    <w:rsid w:val="00B86397"/>
    <w:rsid w:val="00B865EB"/>
    <w:rsid w:val="00B8678E"/>
    <w:rsid w:val="00B8681B"/>
    <w:rsid w:val="00B8689A"/>
    <w:rsid w:val="00B86BAC"/>
    <w:rsid w:val="00B86E0C"/>
    <w:rsid w:val="00B86EC1"/>
    <w:rsid w:val="00B86F8F"/>
    <w:rsid w:val="00B87082"/>
    <w:rsid w:val="00B870EE"/>
    <w:rsid w:val="00B87189"/>
    <w:rsid w:val="00B87B26"/>
    <w:rsid w:val="00B87DCA"/>
    <w:rsid w:val="00B87FB5"/>
    <w:rsid w:val="00B9029E"/>
    <w:rsid w:val="00B902BC"/>
    <w:rsid w:val="00B904B7"/>
    <w:rsid w:val="00B905CA"/>
    <w:rsid w:val="00B90771"/>
    <w:rsid w:val="00B90B60"/>
    <w:rsid w:val="00B90C49"/>
    <w:rsid w:val="00B90E6A"/>
    <w:rsid w:val="00B90FBF"/>
    <w:rsid w:val="00B91851"/>
    <w:rsid w:val="00B9189E"/>
    <w:rsid w:val="00B91F87"/>
    <w:rsid w:val="00B92031"/>
    <w:rsid w:val="00B9224B"/>
    <w:rsid w:val="00B92556"/>
    <w:rsid w:val="00B9260E"/>
    <w:rsid w:val="00B9286D"/>
    <w:rsid w:val="00B92EFB"/>
    <w:rsid w:val="00B9308A"/>
    <w:rsid w:val="00B93397"/>
    <w:rsid w:val="00B93781"/>
    <w:rsid w:val="00B94599"/>
    <w:rsid w:val="00B94913"/>
    <w:rsid w:val="00B94A08"/>
    <w:rsid w:val="00B94E7E"/>
    <w:rsid w:val="00B94EC0"/>
    <w:rsid w:val="00B94F91"/>
    <w:rsid w:val="00B94FB4"/>
    <w:rsid w:val="00B952BC"/>
    <w:rsid w:val="00B9561A"/>
    <w:rsid w:val="00B95BA8"/>
    <w:rsid w:val="00B95C35"/>
    <w:rsid w:val="00B95DBB"/>
    <w:rsid w:val="00B95F26"/>
    <w:rsid w:val="00B95F40"/>
    <w:rsid w:val="00B95F89"/>
    <w:rsid w:val="00B95F99"/>
    <w:rsid w:val="00B9632A"/>
    <w:rsid w:val="00B96343"/>
    <w:rsid w:val="00B964E3"/>
    <w:rsid w:val="00B9651A"/>
    <w:rsid w:val="00B96524"/>
    <w:rsid w:val="00B968C7"/>
    <w:rsid w:val="00B96907"/>
    <w:rsid w:val="00B96D2C"/>
    <w:rsid w:val="00B96D45"/>
    <w:rsid w:val="00B96E4B"/>
    <w:rsid w:val="00B9720F"/>
    <w:rsid w:val="00B97422"/>
    <w:rsid w:val="00B97438"/>
    <w:rsid w:val="00B97660"/>
    <w:rsid w:val="00B97B44"/>
    <w:rsid w:val="00B97E01"/>
    <w:rsid w:val="00BA0051"/>
    <w:rsid w:val="00BA0964"/>
    <w:rsid w:val="00BA0C24"/>
    <w:rsid w:val="00BA101B"/>
    <w:rsid w:val="00BA13D9"/>
    <w:rsid w:val="00BA1599"/>
    <w:rsid w:val="00BA1874"/>
    <w:rsid w:val="00BA1F6D"/>
    <w:rsid w:val="00BA1F95"/>
    <w:rsid w:val="00BA225C"/>
    <w:rsid w:val="00BA2693"/>
    <w:rsid w:val="00BA2719"/>
    <w:rsid w:val="00BA2A42"/>
    <w:rsid w:val="00BA2F5D"/>
    <w:rsid w:val="00BA3212"/>
    <w:rsid w:val="00BA322A"/>
    <w:rsid w:val="00BA3A11"/>
    <w:rsid w:val="00BA418B"/>
    <w:rsid w:val="00BA44A6"/>
    <w:rsid w:val="00BA46D0"/>
    <w:rsid w:val="00BA480C"/>
    <w:rsid w:val="00BA55E8"/>
    <w:rsid w:val="00BA5A58"/>
    <w:rsid w:val="00BA5D25"/>
    <w:rsid w:val="00BA5D5B"/>
    <w:rsid w:val="00BA62BF"/>
    <w:rsid w:val="00BA62F6"/>
    <w:rsid w:val="00BA6F6E"/>
    <w:rsid w:val="00BA7813"/>
    <w:rsid w:val="00BA7829"/>
    <w:rsid w:val="00BA7886"/>
    <w:rsid w:val="00BA7EB8"/>
    <w:rsid w:val="00BA7F8B"/>
    <w:rsid w:val="00BA7F98"/>
    <w:rsid w:val="00BB0262"/>
    <w:rsid w:val="00BB03A4"/>
    <w:rsid w:val="00BB0435"/>
    <w:rsid w:val="00BB06E4"/>
    <w:rsid w:val="00BB081B"/>
    <w:rsid w:val="00BB082B"/>
    <w:rsid w:val="00BB084D"/>
    <w:rsid w:val="00BB091C"/>
    <w:rsid w:val="00BB0BEC"/>
    <w:rsid w:val="00BB0C73"/>
    <w:rsid w:val="00BB0CED"/>
    <w:rsid w:val="00BB0D48"/>
    <w:rsid w:val="00BB100E"/>
    <w:rsid w:val="00BB19BB"/>
    <w:rsid w:val="00BB1BA5"/>
    <w:rsid w:val="00BB1CA4"/>
    <w:rsid w:val="00BB1DAF"/>
    <w:rsid w:val="00BB1DF0"/>
    <w:rsid w:val="00BB1E3E"/>
    <w:rsid w:val="00BB1E77"/>
    <w:rsid w:val="00BB20D6"/>
    <w:rsid w:val="00BB2979"/>
    <w:rsid w:val="00BB2A53"/>
    <w:rsid w:val="00BB2C7E"/>
    <w:rsid w:val="00BB3107"/>
    <w:rsid w:val="00BB3172"/>
    <w:rsid w:val="00BB343F"/>
    <w:rsid w:val="00BB34AC"/>
    <w:rsid w:val="00BB3501"/>
    <w:rsid w:val="00BB38DD"/>
    <w:rsid w:val="00BB39B4"/>
    <w:rsid w:val="00BB3A8D"/>
    <w:rsid w:val="00BB3CA5"/>
    <w:rsid w:val="00BB3DF2"/>
    <w:rsid w:val="00BB3FC4"/>
    <w:rsid w:val="00BB4278"/>
    <w:rsid w:val="00BB44AD"/>
    <w:rsid w:val="00BB456B"/>
    <w:rsid w:val="00BB4571"/>
    <w:rsid w:val="00BB460B"/>
    <w:rsid w:val="00BB4A56"/>
    <w:rsid w:val="00BB4C4A"/>
    <w:rsid w:val="00BB4CCC"/>
    <w:rsid w:val="00BB4DC2"/>
    <w:rsid w:val="00BB50D3"/>
    <w:rsid w:val="00BB5160"/>
    <w:rsid w:val="00BB53D6"/>
    <w:rsid w:val="00BB54D6"/>
    <w:rsid w:val="00BB58AD"/>
    <w:rsid w:val="00BB5987"/>
    <w:rsid w:val="00BB5CF0"/>
    <w:rsid w:val="00BB5D1B"/>
    <w:rsid w:val="00BB5E0E"/>
    <w:rsid w:val="00BB6058"/>
    <w:rsid w:val="00BB6222"/>
    <w:rsid w:val="00BB6359"/>
    <w:rsid w:val="00BB65F8"/>
    <w:rsid w:val="00BB691E"/>
    <w:rsid w:val="00BB69BA"/>
    <w:rsid w:val="00BB6FF8"/>
    <w:rsid w:val="00BB733C"/>
    <w:rsid w:val="00BB76C0"/>
    <w:rsid w:val="00BB790E"/>
    <w:rsid w:val="00BB7983"/>
    <w:rsid w:val="00BC01F5"/>
    <w:rsid w:val="00BC03B8"/>
    <w:rsid w:val="00BC0480"/>
    <w:rsid w:val="00BC04B4"/>
    <w:rsid w:val="00BC07B9"/>
    <w:rsid w:val="00BC0F52"/>
    <w:rsid w:val="00BC0FB7"/>
    <w:rsid w:val="00BC1177"/>
    <w:rsid w:val="00BC13D3"/>
    <w:rsid w:val="00BC13EE"/>
    <w:rsid w:val="00BC14D3"/>
    <w:rsid w:val="00BC1973"/>
    <w:rsid w:val="00BC19AB"/>
    <w:rsid w:val="00BC1E1B"/>
    <w:rsid w:val="00BC2251"/>
    <w:rsid w:val="00BC230B"/>
    <w:rsid w:val="00BC2521"/>
    <w:rsid w:val="00BC267E"/>
    <w:rsid w:val="00BC2ABA"/>
    <w:rsid w:val="00BC2CD8"/>
    <w:rsid w:val="00BC2DCD"/>
    <w:rsid w:val="00BC2E45"/>
    <w:rsid w:val="00BC2F16"/>
    <w:rsid w:val="00BC35B1"/>
    <w:rsid w:val="00BC37B7"/>
    <w:rsid w:val="00BC3AE6"/>
    <w:rsid w:val="00BC3B42"/>
    <w:rsid w:val="00BC3BE7"/>
    <w:rsid w:val="00BC3D7B"/>
    <w:rsid w:val="00BC4162"/>
    <w:rsid w:val="00BC43FA"/>
    <w:rsid w:val="00BC46F8"/>
    <w:rsid w:val="00BC4802"/>
    <w:rsid w:val="00BC4A81"/>
    <w:rsid w:val="00BC4CE5"/>
    <w:rsid w:val="00BC4DFF"/>
    <w:rsid w:val="00BC514B"/>
    <w:rsid w:val="00BC5221"/>
    <w:rsid w:val="00BC5745"/>
    <w:rsid w:val="00BC5D68"/>
    <w:rsid w:val="00BC60D6"/>
    <w:rsid w:val="00BC67EA"/>
    <w:rsid w:val="00BC6949"/>
    <w:rsid w:val="00BC696B"/>
    <w:rsid w:val="00BC69D8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75C"/>
    <w:rsid w:val="00BD086F"/>
    <w:rsid w:val="00BD0F2B"/>
    <w:rsid w:val="00BD0F88"/>
    <w:rsid w:val="00BD10BF"/>
    <w:rsid w:val="00BD1183"/>
    <w:rsid w:val="00BD11D6"/>
    <w:rsid w:val="00BD12A7"/>
    <w:rsid w:val="00BD13F9"/>
    <w:rsid w:val="00BD17AD"/>
    <w:rsid w:val="00BD1990"/>
    <w:rsid w:val="00BD1B94"/>
    <w:rsid w:val="00BD2053"/>
    <w:rsid w:val="00BD2061"/>
    <w:rsid w:val="00BD280D"/>
    <w:rsid w:val="00BD29DE"/>
    <w:rsid w:val="00BD2D54"/>
    <w:rsid w:val="00BD32EF"/>
    <w:rsid w:val="00BD330B"/>
    <w:rsid w:val="00BD346E"/>
    <w:rsid w:val="00BD3A10"/>
    <w:rsid w:val="00BD3BA1"/>
    <w:rsid w:val="00BD3BBE"/>
    <w:rsid w:val="00BD3C39"/>
    <w:rsid w:val="00BD43D6"/>
    <w:rsid w:val="00BD44E4"/>
    <w:rsid w:val="00BD456A"/>
    <w:rsid w:val="00BD4845"/>
    <w:rsid w:val="00BD4EC7"/>
    <w:rsid w:val="00BD52B4"/>
    <w:rsid w:val="00BD5369"/>
    <w:rsid w:val="00BD55E3"/>
    <w:rsid w:val="00BD5764"/>
    <w:rsid w:val="00BD5965"/>
    <w:rsid w:val="00BD5E88"/>
    <w:rsid w:val="00BD5EB7"/>
    <w:rsid w:val="00BD604A"/>
    <w:rsid w:val="00BD623F"/>
    <w:rsid w:val="00BD69AA"/>
    <w:rsid w:val="00BD6C53"/>
    <w:rsid w:val="00BD6E5E"/>
    <w:rsid w:val="00BD71C7"/>
    <w:rsid w:val="00BD746C"/>
    <w:rsid w:val="00BD7563"/>
    <w:rsid w:val="00BD765D"/>
    <w:rsid w:val="00BD7DC1"/>
    <w:rsid w:val="00BE05A6"/>
    <w:rsid w:val="00BE0897"/>
    <w:rsid w:val="00BE10FC"/>
    <w:rsid w:val="00BE11D0"/>
    <w:rsid w:val="00BE12C6"/>
    <w:rsid w:val="00BE13C4"/>
    <w:rsid w:val="00BE147A"/>
    <w:rsid w:val="00BE1573"/>
    <w:rsid w:val="00BE160D"/>
    <w:rsid w:val="00BE164A"/>
    <w:rsid w:val="00BE175D"/>
    <w:rsid w:val="00BE1E1A"/>
    <w:rsid w:val="00BE1E6B"/>
    <w:rsid w:val="00BE2186"/>
    <w:rsid w:val="00BE2855"/>
    <w:rsid w:val="00BE2B00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62C"/>
    <w:rsid w:val="00BE480B"/>
    <w:rsid w:val="00BE4C14"/>
    <w:rsid w:val="00BE4DB8"/>
    <w:rsid w:val="00BE4F10"/>
    <w:rsid w:val="00BE5026"/>
    <w:rsid w:val="00BE513E"/>
    <w:rsid w:val="00BE545B"/>
    <w:rsid w:val="00BE6069"/>
    <w:rsid w:val="00BE621F"/>
    <w:rsid w:val="00BE6274"/>
    <w:rsid w:val="00BE644D"/>
    <w:rsid w:val="00BE6D6A"/>
    <w:rsid w:val="00BE6DC7"/>
    <w:rsid w:val="00BE70CB"/>
    <w:rsid w:val="00BE78F9"/>
    <w:rsid w:val="00BE79DA"/>
    <w:rsid w:val="00BE7B21"/>
    <w:rsid w:val="00BF0258"/>
    <w:rsid w:val="00BF02C4"/>
    <w:rsid w:val="00BF064C"/>
    <w:rsid w:val="00BF075B"/>
    <w:rsid w:val="00BF07ED"/>
    <w:rsid w:val="00BF097C"/>
    <w:rsid w:val="00BF0BA0"/>
    <w:rsid w:val="00BF0CA1"/>
    <w:rsid w:val="00BF1055"/>
    <w:rsid w:val="00BF11F5"/>
    <w:rsid w:val="00BF13B8"/>
    <w:rsid w:val="00BF1572"/>
    <w:rsid w:val="00BF17DE"/>
    <w:rsid w:val="00BF237D"/>
    <w:rsid w:val="00BF250F"/>
    <w:rsid w:val="00BF253C"/>
    <w:rsid w:val="00BF25A9"/>
    <w:rsid w:val="00BF2A2A"/>
    <w:rsid w:val="00BF2A6C"/>
    <w:rsid w:val="00BF2B87"/>
    <w:rsid w:val="00BF2E26"/>
    <w:rsid w:val="00BF3263"/>
    <w:rsid w:val="00BF3652"/>
    <w:rsid w:val="00BF3720"/>
    <w:rsid w:val="00BF397C"/>
    <w:rsid w:val="00BF3B16"/>
    <w:rsid w:val="00BF3E2E"/>
    <w:rsid w:val="00BF4075"/>
    <w:rsid w:val="00BF40F2"/>
    <w:rsid w:val="00BF40FC"/>
    <w:rsid w:val="00BF4344"/>
    <w:rsid w:val="00BF4510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AD0"/>
    <w:rsid w:val="00BF5DF2"/>
    <w:rsid w:val="00BF5F91"/>
    <w:rsid w:val="00BF60AA"/>
    <w:rsid w:val="00BF612B"/>
    <w:rsid w:val="00BF62FB"/>
    <w:rsid w:val="00BF6476"/>
    <w:rsid w:val="00BF666F"/>
    <w:rsid w:val="00BF66CF"/>
    <w:rsid w:val="00BF67B1"/>
    <w:rsid w:val="00BF6997"/>
    <w:rsid w:val="00BF6CB9"/>
    <w:rsid w:val="00BF6D08"/>
    <w:rsid w:val="00BF6F3F"/>
    <w:rsid w:val="00BF71E9"/>
    <w:rsid w:val="00BF727C"/>
    <w:rsid w:val="00BF72BE"/>
    <w:rsid w:val="00BF75EA"/>
    <w:rsid w:val="00BF7886"/>
    <w:rsid w:val="00BF7B6A"/>
    <w:rsid w:val="00C00829"/>
    <w:rsid w:val="00C00951"/>
    <w:rsid w:val="00C00A31"/>
    <w:rsid w:val="00C00A45"/>
    <w:rsid w:val="00C00C8C"/>
    <w:rsid w:val="00C00EF3"/>
    <w:rsid w:val="00C00F68"/>
    <w:rsid w:val="00C00F72"/>
    <w:rsid w:val="00C01231"/>
    <w:rsid w:val="00C01B26"/>
    <w:rsid w:val="00C01D17"/>
    <w:rsid w:val="00C01F73"/>
    <w:rsid w:val="00C021F9"/>
    <w:rsid w:val="00C023F0"/>
    <w:rsid w:val="00C024DF"/>
    <w:rsid w:val="00C02941"/>
    <w:rsid w:val="00C02A74"/>
    <w:rsid w:val="00C02E0D"/>
    <w:rsid w:val="00C02F8E"/>
    <w:rsid w:val="00C0312B"/>
    <w:rsid w:val="00C03215"/>
    <w:rsid w:val="00C03354"/>
    <w:rsid w:val="00C03A3C"/>
    <w:rsid w:val="00C03E9D"/>
    <w:rsid w:val="00C03F76"/>
    <w:rsid w:val="00C04168"/>
    <w:rsid w:val="00C04340"/>
    <w:rsid w:val="00C04470"/>
    <w:rsid w:val="00C04587"/>
    <w:rsid w:val="00C04701"/>
    <w:rsid w:val="00C04916"/>
    <w:rsid w:val="00C04942"/>
    <w:rsid w:val="00C04A66"/>
    <w:rsid w:val="00C04C56"/>
    <w:rsid w:val="00C04F99"/>
    <w:rsid w:val="00C05631"/>
    <w:rsid w:val="00C05B04"/>
    <w:rsid w:val="00C05C7B"/>
    <w:rsid w:val="00C05D14"/>
    <w:rsid w:val="00C05F2A"/>
    <w:rsid w:val="00C06166"/>
    <w:rsid w:val="00C0695A"/>
    <w:rsid w:val="00C06E31"/>
    <w:rsid w:val="00C07332"/>
    <w:rsid w:val="00C07720"/>
    <w:rsid w:val="00C101C6"/>
    <w:rsid w:val="00C1023E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5"/>
    <w:rsid w:val="00C11B48"/>
    <w:rsid w:val="00C11EFF"/>
    <w:rsid w:val="00C11F04"/>
    <w:rsid w:val="00C12263"/>
    <w:rsid w:val="00C1242C"/>
    <w:rsid w:val="00C12731"/>
    <w:rsid w:val="00C12A2D"/>
    <w:rsid w:val="00C12C9C"/>
    <w:rsid w:val="00C12D03"/>
    <w:rsid w:val="00C12E59"/>
    <w:rsid w:val="00C12FED"/>
    <w:rsid w:val="00C13220"/>
    <w:rsid w:val="00C1346D"/>
    <w:rsid w:val="00C138FC"/>
    <w:rsid w:val="00C14065"/>
    <w:rsid w:val="00C142B3"/>
    <w:rsid w:val="00C142BF"/>
    <w:rsid w:val="00C14303"/>
    <w:rsid w:val="00C146E4"/>
    <w:rsid w:val="00C14B61"/>
    <w:rsid w:val="00C14D61"/>
    <w:rsid w:val="00C1507E"/>
    <w:rsid w:val="00C1551B"/>
    <w:rsid w:val="00C15959"/>
    <w:rsid w:val="00C1620D"/>
    <w:rsid w:val="00C162DE"/>
    <w:rsid w:val="00C1679C"/>
    <w:rsid w:val="00C168B8"/>
    <w:rsid w:val="00C168F0"/>
    <w:rsid w:val="00C16BDD"/>
    <w:rsid w:val="00C16E53"/>
    <w:rsid w:val="00C17118"/>
    <w:rsid w:val="00C17188"/>
    <w:rsid w:val="00C1725D"/>
    <w:rsid w:val="00C173F3"/>
    <w:rsid w:val="00C1759E"/>
    <w:rsid w:val="00C17644"/>
    <w:rsid w:val="00C178B6"/>
    <w:rsid w:val="00C17958"/>
    <w:rsid w:val="00C17998"/>
    <w:rsid w:val="00C17B30"/>
    <w:rsid w:val="00C17B5D"/>
    <w:rsid w:val="00C17CC0"/>
    <w:rsid w:val="00C17EAB"/>
    <w:rsid w:val="00C20084"/>
    <w:rsid w:val="00C205EB"/>
    <w:rsid w:val="00C20779"/>
    <w:rsid w:val="00C20833"/>
    <w:rsid w:val="00C20AF3"/>
    <w:rsid w:val="00C21040"/>
    <w:rsid w:val="00C21157"/>
    <w:rsid w:val="00C21288"/>
    <w:rsid w:val="00C212C7"/>
    <w:rsid w:val="00C21884"/>
    <w:rsid w:val="00C21957"/>
    <w:rsid w:val="00C21AF7"/>
    <w:rsid w:val="00C21C60"/>
    <w:rsid w:val="00C21E16"/>
    <w:rsid w:val="00C21EE4"/>
    <w:rsid w:val="00C221E1"/>
    <w:rsid w:val="00C2286C"/>
    <w:rsid w:val="00C229B4"/>
    <w:rsid w:val="00C229DF"/>
    <w:rsid w:val="00C22B1C"/>
    <w:rsid w:val="00C22C5E"/>
    <w:rsid w:val="00C22DDB"/>
    <w:rsid w:val="00C22EFD"/>
    <w:rsid w:val="00C2315C"/>
    <w:rsid w:val="00C234F1"/>
    <w:rsid w:val="00C23763"/>
    <w:rsid w:val="00C23765"/>
    <w:rsid w:val="00C237CB"/>
    <w:rsid w:val="00C23814"/>
    <w:rsid w:val="00C238F9"/>
    <w:rsid w:val="00C23DEC"/>
    <w:rsid w:val="00C23E3F"/>
    <w:rsid w:val="00C2415E"/>
    <w:rsid w:val="00C247B5"/>
    <w:rsid w:val="00C24E14"/>
    <w:rsid w:val="00C24E16"/>
    <w:rsid w:val="00C24E50"/>
    <w:rsid w:val="00C2506A"/>
    <w:rsid w:val="00C25338"/>
    <w:rsid w:val="00C253DA"/>
    <w:rsid w:val="00C25AA1"/>
    <w:rsid w:val="00C25DCD"/>
    <w:rsid w:val="00C25EE1"/>
    <w:rsid w:val="00C25F54"/>
    <w:rsid w:val="00C2636E"/>
    <w:rsid w:val="00C267B0"/>
    <w:rsid w:val="00C2685E"/>
    <w:rsid w:val="00C26C97"/>
    <w:rsid w:val="00C26FC3"/>
    <w:rsid w:val="00C27048"/>
    <w:rsid w:val="00C270B1"/>
    <w:rsid w:val="00C273D9"/>
    <w:rsid w:val="00C276C4"/>
    <w:rsid w:val="00C27751"/>
    <w:rsid w:val="00C277A0"/>
    <w:rsid w:val="00C278F1"/>
    <w:rsid w:val="00C279A1"/>
    <w:rsid w:val="00C27C55"/>
    <w:rsid w:val="00C27E20"/>
    <w:rsid w:val="00C30075"/>
    <w:rsid w:val="00C308A6"/>
    <w:rsid w:val="00C30DEF"/>
    <w:rsid w:val="00C30E3F"/>
    <w:rsid w:val="00C310AE"/>
    <w:rsid w:val="00C3119F"/>
    <w:rsid w:val="00C3135F"/>
    <w:rsid w:val="00C31453"/>
    <w:rsid w:val="00C31745"/>
    <w:rsid w:val="00C3257F"/>
    <w:rsid w:val="00C32670"/>
    <w:rsid w:val="00C326BF"/>
    <w:rsid w:val="00C32729"/>
    <w:rsid w:val="00C329D8"/>
    <w:rsid w:val="00C32B2E"/>
    <w:rsid w:val="00C3314B"/>
    <w:rsid w:val="00C3326A"/>
    <w:rsid w:val="00C332CE"/>
    <w:rsid w:val="00C33338"/>
    <w:rsid w:val="00C33402"/>
    <w:rsid w:val="00C33904"/>
    <w:rsid w:val="00C33B12"/>
    <w:rsid w:val="00C33DBC"/>
    <w:rsid w:val="00C33F9A"/>
    <w:rsid w:val="00C33FF9"/>
    <w:rsid w:val="00C34008"/>
    <w:rsid w:val="00C3405A"/>
    <w:rsid w:val="00C34078"/>
    <w:rsid w:val="00C34164"/>
    <w:rsid w:val="00C34497"/>
    <w:rsid w:val="00C345E6"/>
    <w:rsid w:val="00C3465E"/>
    <w:rsid w:val="00C34752"/>
    <w:rsid w:val="00C3487F"/>
    <w:rsid w:val="00C34A76"/>
    <w:rsid w:val="00C34BC0"/>
    <w:rsid w:val="00C34E85"/>
    <w:rsid w:val="00C35969"/>
    <w:rsid w:val="00C35993"/>
    <w:rsid w:val="00C35AF2"/>
    <w:rsid w:val="00C35C1E"/>
    <w:rsid w:val="00C35CB7"/>
    <w:rsid w:val="00C35EC2"/>
    <w:rsid w:val="00C360E3"/>
    <w:rsid w:val="00C361CC"/>
    <w:rsid w:val="00C36255"/>
    <w:rsid w:val="00C3644F"/>
    <w:rsid w:val="00C36466"/>
    <w:rsid w:val="00C36CD4"/>
    <w:rsid w:val="00C36DCD"/>
    <w:rsid w:val="00C370E8"/>
    <w:rsid w:val="00C371B6"/>
    <w:rsid w:val="00C379A1"/>
    <w:rsid w:val="00C37CE7"/>
    <w:rsid w:val="00C40486"/>
    <w:rsid w:val="00C40520"/>
    <w:rsid w:val="00C40B4F"/>
    <w:rsid w:val="00C40C3C"/>
    <w:rsid w:val="00C40FF0"/>
    <w:rsid w:val="00C4106E"/>
    <w:rsid w:val="00C41774"/>
    <w:rsid w:val="00C418EF"/>
    <w:rsid w:val="00C421F3"/>
    <w:rsid w:val="00C4248C"/>
    <w:rsid w:val="00C425C2"/>
    <w:rsid w:val="00C4265A"/>
    <w:rsid w:val="00C426D3"/>
    <w:rsid w:val="00C42879"/>
    <w:rsid w:val="00C42A9B"/>
    <w:rsid w:val="00C42B50"/>
    <w:rsid w:val="00C42C6F"/>
    <w:rsid w:val="00C42E51"/>
    <w:rsid w:val="00C4308B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2A"/>
    <w:rsid w:val="00C43E8D"/>
    <w:rsid w:val="00C44013"/>
    <w:rsid w:val="00C441EC"/>
    <w:rsid w:val="00C44349"/>
    <w:rsid w:val="00C4439E"/>
    <w:rsid w:val="00C443B2"/>
    <w:rsid w:val="00C445E6"/>
    <w:rsid w:val="00C4474E"/>
    <w:rsid w:val="00C45006"/>
    <w:rsid w:val="00C45021"/>
    <w:rsid w:val="00C45383"/>
    <w:rsid w:val="00C4540F"/>
    <w:rsid w:val="00C458DE"/>
    <w:rsid w:val="00C45998"/>
    <w:rsid w:val="00C45C68"/>
    <w:rsid w:val="00C45DC3"/>
    <w:rsid w:val="00C460AA"/>
    <w:rsid w:val="00C46107"/>
    <w:rsid w:val="00C46111"/>
    <w:rsid w:val="00C4615F"/>
    <w:rsid w:val="00C461E0"/>
    <w:rsid w:val="00C4661A"/>
    <w:rsid w:val="00C46ADE"/>
    <w:rsid w:val="00C46BBD"/>
    <w:rsid w:val="00C46E98"/>
    <w:rsid w:val="00C46F93"/>
    <w:rsid w:val="00C47154"/>
    <w:rsid w:val="00C47298"/>
    <w:rsid w:val="00C472CA"/>
    <w:rsid w:val="00C47481"/>
    <w:rsid w:val="00C47573"/>
    <w:rsid w:val="00C476C9"/>
    <w:rsid w:val="00C47A67"/>
    <w:rsid w:val="00C47B25"/>
    <w:rsid w:val="00C47CBF"/>
    <w:rsid w:val="00C47D0A"/>
    <w:rsid w:val="00C47E38"/>
    <w:rsid w:val="00C510F3"/>
    <w:rsid w:val="00C512CD"/>
    <w:rsid w:val="00C514C4"/>
    <w:rsid w:val="00C51670"/>
    <w:rsid w:val="00C51C98"/>
    <w:rsid w:val="00C51C9D"/>
    <w:rsid w:val="00C51D2D"/>
    <w:rsid w:val="00C51FDB"/>
    <w:rsid w:val="00C52329"/>
    <w:rsid w:val="00C5265F"/>
    <w:rsid w:val="00C52713"/>
    <w:rsid w:val="00C52775"/>
    <w:rsid w:val="00C5288E"/>
    <w:rsid w:val="00C528F4"/>
    <w:rsid w:val="00C52A1D"/>
    <w:rsid w:val="00C52BAB"/>
    <w:rsid w:val="00C52F58"/>
    <w:rsid w:val="00C52FE3"/>
    <w:rsid w:val="00C53475"/>
    <w:rsid w:val="00C535A8"/>
    <w:rsid w:val="00C5392D"/>
    <w:rsid w:val="00C53955"/>
    <w:rsid w:val="00C5398F"/>
    <w:rsid w:val="00C539E7"/>
    <w:rsid w:val="00C53D31"/>
    <w:rsid w:val="00C53DBE"/>
    <w:rsid w:val="00C53DED"/>
    <w:rsid w:val="00C53F13"/>
    <w:rsid w:val="00C54142"/>
    <w:rsid w:val="00C5435D"/>
    <w:rsid w:val="00C54869"/>
    <w:rsid w:val="00C54B12"/>
    <w:rsid w:val="00C54C2E"/>
    <w:rsid w:val="00C54FC4"/>
    <w:rsid w:val="00C5504E"/>
    <w:rsid w:val="00C550AB"/>
    <w:rsid w:val="00C55863"/>
    <w:rsid w:val="00C565B6"/>
    <w:rsid w:val="00C56651"/>
    <w:rsid w:val="00C56A00"/>
    <w:rsid w:val="00C56C4F"/>
    <w:rsid w:val="00C56E5F"/>
    <w:rsid w:val="00C56FEF"/>
    <w:rsid w:val="00C570B5"/>
    <w:rsid w:val="00C570B9"/>
    <w:rsid w:val="00C57202"/>
    <w:rsid w:val="00C57326"/>
    <w:rsid w:val="00C5740C"/>
    <w:rsid w:val="00C57575"/>
    <w:rsid w:val="00C578C6"/>
    <w:rsid w:val="00C5791F"/>
    <w:rsid w:val="00C57A51"/>
    <w:rsid w:val="00C57F77"/>
    <w:rsid w:val="00C6030A"/>
    <w:rsid w:val="00C60421"/>
    <w:rsid w:val="00C604E9"/>
    <w:rsid w:val="00C605E2"/>
    <w:rsid w:val="00C605E4"/>
    <w:rsid w:val="00C60791"/>
    <w:rsid w:val="00C60974"/>
    <w:rsid w:val="00C60D9A"/>
    <w:rsid w:val="00C610A0"/>
    <w:rsid w:val="00C61661"/>
    <w:rsid w:val="00C61680"/>
    <w:rsid w:val="00C61B84"/>
    <w:rsid w:val="00C61C89"/>
    <w:rsid w:val="00C61F81"/>
    <w:rsid w:val="00C622D9"/>
    <w:rsid w:val="00C625FD"/>
    <w:rsid w:val="00C627EE"/>
    <w:rsid w:val="00C62CF2"/>
    <w:rsid w:val="00C62F94"/>
    <w:rsid w:val="00C63045"/>
    <w:rsid w:val="00C63197"/>
    <w:rsid w:val="00C633C5"/>
    <w:rsid w:val="00C6364C"/>
    <w:rsid w:val="00C636CE"/>
    <w:rsid w:val="00C638D2"/>
    <w:rsid w:val="00C639E1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AB1"/>
    <w:rsid w:val="00C64B2F"/>
    <w:rsid w:val="00C64BB0"/>
    <w:rsid w:val="00C65267"/>
    <w:rsid w:val="00C65411"/>
    <w:rsid w:val="00C65629"/>
    <w:rsid w:val="00C65E7E"/>
    <w:rsid w:val="00C6602E"/>
    <w:rsid w:val="00C66361"/>
    <w:rsid w:val="00C66449"/>
    <w:rsid w:val="00C66BFF"/>
    <w:rsid w:val="00C66CD6"/>
    <w:rsid w:val="00C66EA2"/>
    <w:rsid w:val="00C671BE"/>
    <w:rsid w:val="00C6758D"/>
    <w:rsid w:val="00C67881"/>
    <w:rsid w:val="00C6797A"/>
    <w:rsid w:val="00C67A47"/>
    <w:rsid w:val="00C67ACC"/>
    <w:rsid w:val="00C67B82"/>
    <w:rsid w:val="00C67BB6"/>
    <w:rsid w:val="00C67C39"/>
    <w:rsid w:val="00C67C65"/>
    <w:rsid w:val="00C67CFF"/>
    <w:rsid w:val="00C67E11"/>
    <w:rsid w:val="00C67E9C"/>
    <w:rsid w:val="00C67ED2"/>
    <w:rsid w:val="00C7030D"/>
    <w:rsid w:val="00C70488"/>
    <w:rsid w:val="00C706AB"/>
    <w:rsid w:val="00C70BBE"/>
    <w:rsid w:val="00C70C8F"/>
    <w:rsid w:val="00C70F73"/>
    <w:rsid w:val="00C714BF"/>
    <w:rsid w:val="00C71659"/>
    <w:rsid w:val="00C718C5"/>
    <w:rsid w:val="00C71A33"/>
    <w:rsid w:val="00C720CE"/>
    <w:rsid w:val="00C7245A"/>
    <w:rsid w:val="00C727D5"/>
    <w:rsid w:val="00C72EE5"/>
    <w:rsid w:val="00C73058"/>
    <w:rsid w:val="00C7336C"/>
    <w:rsid w:val="00C73A77"/>
    <w:rsid w:val="00C73E75"/>
    <w:rsid w:val="00C73E8F"/>
    <w:rsid w:val="00C74001"/>
    <w:rsid w:val="00C74058"/>
    <w:rsid w:val="00C7439D"/>
    <w:rsid w:val="00C74469"/>
    <w:rsid w:val="00C746B8"/>
    <w:rsid w:val="00C747A1"/>
    <w:rsid w:val="00C749F5"/>
    <w:rsid w:val="00C74AC8"/>
    <w:rsid w:val="00C752FB"/>
    <w:rsid w:val="00C75841"/>
    <w:rsid w:val="00C75913"/>
    <w:rsid w:val="00C7596B"/>
    <w:rsid w:val="00C75B14"/>
    <w:rsid w:val="00C75D3E"/>
    <w:rsid w:val="00C75EE5"/>
    <w:rsid w:val="00C76267"/>
    <w:rsid w:val="00C76872"/>
    <w:rsid w:val="00C76A0E"/>
    <w:rsid w:val="00C76ACA"/>
    <w:rsid w:val="00C76CFA"/>
    <w:rsid w:val="00C76D42"/>
    <w:rsid w:val="00C77203"/>
    <w:rsid w:val="00C776F8"/>
    <w:rsid w:val="00C77774"/>
    <w:rsid w:val="00C77A23"/>
    <w:rsid w:val="00C77BC2"/>
    <w:rsid w:val="00C77CAA"/>
    <w:rsid w:val="00C802E5"/>
    <w:rsid w:val="00C806A0"/>
    <w:rsid w:val="00C80729"/>
    <w:rsid w:val="00C80946"/>
    <w:rsid w:val="00C80B0A"/>
    <w:rsid w:val="00C8105C"/>
    <w:rsid w:val="00C81082"/>
    <w:rsid w:val="00C810A9"/>
    <w:rsid w:val="00C817B7"/>
    <w:rsid w:val="00C81CC1"/>
    <w:rsid w:val="00C82141"/>
    <w:rsid w:val="00C82582"/>
    <w:rsid w:val="00C825F0"/>
    <w:rsid w:val="00C827F6"/>
    <w:rsid w:val="00C8282E"/>
    <w:rsid w:val="00C82A5F"/>
    <w:rsid w:val="00C82A75"/>
    <w:rsid w:val="00C82C6E"/>
    <w:rsid w:val="00C82D16"/>
    <w:rsid w:val="00C82FA3"/>
    <w:rsid w:val="00C83201"/>
    <w:rsid w:val="00C832A1"/>
    <w:rsid w:val="00C83448"/>
    <w:rsid w:val="00C839B3"/>
    <w:rsid w:val="00C839EB"/>
    <w:rsid w:val="00C83E00"/>
    <w:rsid w:val="00C83FDD"/>
    <w:rsid w:val="00C840A1"/>
    <w:rsid w:val="00C84303"/>
    <w:rsid w:val="00C845F3"/>
    <w:rsid w:val="00C84638"/>
    <w:rsid w:val="00C84A95"/>
    <w:rsid w:val="00C84AE4"/>
    <w:rsid w:val="00C84F69"/>
    <w:rsid w:val="00C84FBB"/>
    <w:rsid w:val="00C85572"/>
    <w:rsid w:val="00C856C9"/>
    <w:rsid w:val="00C85B18"/>
    <w:rsid w:val="00C85B70"/>
    <w:rsid w:val="00C85ED2"/>
    <w:rsid w:val="00C86086"/>
    <w:rsid w:val="00C869BB"/>
    <w:rsid w:val="00C869F4"/>
    <w:rsid w:val="00C86C23"/>
    <w:rsid w:val="00C86DCF"/>
    <w:rsid w:val="00C8756C"/>
    <w:rsid w:val="00C87765"/>
    <w:rsid w:val="00C87AD4"/>
    <w:rsid w:val="00C87CEB"/>
    <w:rsid w:val="00C90020"/>
    <w:rsid w:val="00C9003F"/>
    <w:rsid w:val="00C9014C"/>
    <w:rsid w:val="00C901CF"/>
    <w:rsid w:val="00C9058B"/>
    <w:rsid w:val="00C906DC"/>
    <w:rsid w:val="00C90829"/>
    <w:rsid w:val="00C90B75"/>
    <w:rsid w:val="00C90CD1"/>
    <w:rsid w:val="00C90CD8"/>
    <w:rsid w:val="00C90F6D"/>
    <w:rsid w:val="00C91395"/>
    <w:rsid w:val="00C91676"/>
    <w:rsid w:val="00C9199E"/>
    <w:rsid w:val="00C91AA8"/>
    <w:rsid w:val="00C91D65"/>
    <w:rsid w:val="00C91F15"/>
    <w:rsid w:val="00C91F72"/>
    <w:rsid w:val="00C91FA2"/>
    <w:rsid w:val="00C92189"/>
    <w:rsid w:val="00C92420"/>
    <w:rsid w:val="00C9260F"/>
    <w:rsid w:val="00C926C4"/>
    <w:rsid w:val="00C926EE"/>
    <w:rsid w:val="00C9277A"/>
    <w:rsid w:val="00C9287F"/>
    <w:rsid w:val="00C92BBF"/>
    <w:rsid w:val="00C92C43"/>
    <w:rsid w:val="00C92CBD"/>
    <w:rsid w:val="00C92E3B"/>
    <w:rsid w:val="00C92FFD"/>
    <w:rsid w:val="00C9321B"/>
    <w:rsid w:val="00C93537"/>
    <w:rsid w:val="00C937D7"/>
    <w:rsid w:val="00C93BD8"/>
    <w:rsid w:val="00C93FB5"/>
    <w:rsid w:val="00C93FB6"/>
    <w:rsid w:val="00C93FF3"/>
    <w:rsid w:val="00C9402D"/>
    <w:rsid w:val="00C94645"/>
    <w:rsid w:val="00C9484D"/>
    <w:rsid w:val="00C94A0C"/>
    <w:rsid w:val="00C94ACE"/>
    <w:rsid w:val="00C94C4C"/>
    <w:rsid w:val="00C94D1A"/>
    <w:rsid w:val="00C95615"/>
    <w:rsid w:val="00C95B33"/>
    <w:rsid w:val="00C95CE3"/>
    <w:rsid w:val="00C95EF9"/>
    <w:rsid w:val="00C95FB2"/>
    <w:rsid w:val="00C95FB3"/>
    <w:rsid w:val="00C96431"/>
    <w:rsid w:val="00C9648C"/>
    <w:rsid w:val="00C9690B"/>
    <w:rsid w:val="00C96DFD"/>
    <w:rsid w:val="00C9715C"/>
    <w:rsid w:val="00C9715E"/>
    <w:rsid w:val="00C97259"/>
    <w:rsid w:val="00C975AA"/>
    <w:rsid w:val="00C977EC"/>
    <w:rsid w:val="00C97D23"/>
    <w:rsid w:val="00C97F58"/>
    <w:rsid w:val="00CA01DE"/>
    <w:rsid w:val="00CA020D"/>
    <w:rsid w:val="00CA0299"/>
    <w:rsid w:val="00CA062C"/>
    <w:rsid w:val="00CA06CD"/>
    <w:rsid w:val="00CA0720"/>
    <w:rsid w:val="00CA07E8"/>
    <w:rsid w:val="00CA0EE4"/>
    <w:rsid w:val="00CA1315"/>
    <w:rsid w:val="00CA1414"/>
    <w:rsid w:val="00CA1501"/>
    <w:rsid w:val="00CA17D4"/>
    <w:rsid w:val="00CA1845"/>
    <w:rsid w:val="00CA1AB2"/>
    <w:rsid w:val="00CA1C77"/>
    <w:rsid w:val="00CA1EB2"/>
    <w:rsid w:val="00CA1EC9"/>
    <w:rsid w:val="00CA214F"/>
    <w:rsid w:val="00CA22CC"/>
    <w:rsid w:val="00CA2554"/>
    <w:rsid w:val="00CA25A6"/>
    <w:rsid w:val="00CA2937"/>
    <w:rsid w:val="00CA2BAC"/>
    <w:rsid w:val="00CA2E4B"/>
    <w:rsid w:val="00CA3176"/>
    <w:rsid w:val="00CA3277"/>
    <w:rsid w:val="00CA33C8"/>
    <w:rsid w:val="00CA347E"/>
    <w:rsid w:val="00CA35AE"/>
    <w:rsid w:val="00CA3758"/>
    <w:rsid w:val="00CA39C7"/>
    <w:rsid w:val="00CA3AD9"/>
    <w:rsid w:val="00CA3DBB"/>
    <w:rsid w:val="00CA3F94"/>
    <w:rsid w:val="00CA45A1"/>
    <w:rsid w:val="00CA4AE8"/>
    <w:rsid w:val="00CA4D37"/>
    <w:rsid w:val="00CA4D4E"/>
    <w:rsid w:val="00CA518D"/>
    <w:rsid w:val="00CA535A"/>
    <w:rsid w:val="00CA537F"/>
    <w:rsid w:val="00CA5489"/>
    <w:rsid w:val="00CA5512"/>
    <w:rsid w:val="00CA5638"/>
    <w:rsid w:val="00CA5741"/>
    <w:rsid w:val="00CA5AEB"/>
    <w:rsid w:val="00CA5F25"/>
    <w:rsid w:val="00CA623D"/>
    <w:rsid w:val="00CA639E"/>
    <w:rsid w:val="00CA6BBB"/>
    <w:rsid w:val="00CA6EA0"/>
    <w:rsid w:val="00CA6EFB"/>
    <w:rsid w:val="00CA71CA"/>
    <w:rsid w:val="00CA7281"/>
    <w:rsid w:val="00CA728B"/>
    <w:rsid w:val="00CA7583"/>
    <w:rsid w:val="00CA76FF"/>
    <w:rsid w:val="00CA7DE4"/>
    <w:rsid w:val="00CA7F5B"/>
    <w:rsid w:val="00CB0156"/>
    <w:rsid w:val="00CB01A0"/>
    <w:rsid w:val="00CB0783"/>
    <w:rsid w:val="00CB09E5"/>
    <w:rsid w:val="00CB0B47"/>
    <w:rsid w:val="00CB1042"/>
    <w:rsid w:val="00CB10BF"/>
    <w:rsid w:val="00CB1724"/>
    <w:rsid w:val="00CB1730"/>
    <w:rsid w:val="00CB1794"/>
    <w:rsid w:val="00CB252C"/>
    <w:rsid w:val="00CB2893"/>
    <w:rsid w:val="00CB298C"/>
    <w:rsid w:val="00CB2A0C"/>
    <w:rsid w:val="00CB2D2D"/>
    <w:rsid w:val="00CB2EC9"/>
    <w:rsid w:val="00CB3056"/>
    <w:rsid w:val="00CB3147"/>
    <w:rsid w:val="00CB3212"/>
    <w:rsid w:val="00CB32A0"/>
    <w:rsid w:val="00CB32DD"/>
    <w:rsid w:val="00CB34F2"/>
    <w:rsid w:val="00CB3702"/>
    <w:rsid w:val="00CB3761"/>
    <w:rsid w:val="00CB3A10"/>
    <w:rsid w:val="00CB3C29"/>
    <w:rsid w:val="00CB40D4"/>
    <w:rsid w:val="00CB42CD"/>
    <w:rsid w:val="00CB4618"/>
    <w:rsid w:val="00CB4764"/>
    <w:rsid w:val="00CB47DB"/>
    <w:rsid w:val="00CB490A"/>
    <w:rsid w:val="00CB4D3B"/>
    <w:rsid w:val="00CB5040"/>
    <w:rsid w:val="00CB509B"/>
    <w:rsid w:val="00CB51A6"/>
    <w:rsid w:val="00CB5340"/>
    <w:rsid w:val="00CB5AB2"/>
    <w:rsid w:val="00CB6350"/>
    <w:rsid w:val="00CB668E"/>
    <w:rsid w:val="00CB67B7"/>
    <w:rsid w:val="00CB6A57"/>
    <w:rsid w:val="00CB6DA1"/>
    <w:rsid w:val="00CB6FB4"/>
    <w:rsid w:val="00CB6FB5"/>
    <w:rsid w:val="00CB7079"/>
    <w:rsid w:val="00CB7131"/>
    <w:rsid w:val="00CB742F"/>
    <w:rsid w:val="00CB7730"/>
    <w:rsid w:val="00CB7D2F"/>
    <w:rsid w:val="00CC0252"/>
    <w:rsid w:val="00CC0254"/>
    <w:rsid w:val="00CC0431"/>
    <w:rsid w:val="00CC0487"/>
    <w:rsid w:val="00CC06DD"/>
    <w:rsid w:val="00CC0711"/>
    <w:rsid w:val="00CC0D70"/>
    <w:rsid w:val="00CC0DB6"/>
    <w:rsid w:val="00CC103A"/>
    <w:rsid w:val="00CC11AE"/>
    <w:rsid w:val="00CC1602"/>
    <w:rsid w:val="00CC193D"/>
    <w:rsid w:val="00CC1B13"/>
    <w:rsid w:val="00CC1BFE"/>
    <w:rsid w:val="00CC1D40"/>
    <w:rsid w:val="00CC1E75"/>
    <w:rsid w:val="00CC1F9C"/>
    <w:rsid w:val="00CC1FD8"/>
    <w:rsid w:val="00CC24C4"/>
    <w:rsid w:val="00CC2539"/>
    <w:rsid w:val="00CC2B4C"/>
    <w:rsid w:val="00CC319F"/>
    <w:rsid w:val="00CC31F0"/>
    <w:rsid w:val="00CC37F1"/>
    <w:rsid w:val="00CC3972"/>
    <w:rsid w:val="00CC397D"/>
    <w:rsid w:val="00CC3C31"/>
    <w:rsid w:val="00CC46C3"/>
    <w:rsid w:val="00CC4713"/>
    <w:rsid w:val="00CC47C7"/>
    <w:rsid w:val="00CC48A4"/>
    <w:rsid w:val="00CC498F"/>
    <w:rsid w:val="00CC4B35"/>
    <w:rsid w:val="00CC4F98"/>
    <w:rsid w:val="00CC51E9"/>
    <w:rsid w:val="00CC5427"/>
    <w:rsid w:val="00CC5BA9"/>
    <w:rsid w:val="00CC5F81"/>
    <w:rsid w:val="00CC6065"/>
    <w:rsid w:val="00CC62C9"/>
    <w:rsid w:val="00CC6385"/>
    <w:rsid w:val="00CC63FD"/>
    <w:rsid w:val="00CC64F0"/>
    <w:rsid w:val="00CC65D3"/>
    <w:rsid w:val="00CC65DB"/>
    <w:rsid w:val="00CC674E"/>
    <w:rsid w:val="00CC67A0"/>
    <w:rsid w:val="00CC67C7"/>
    <w:rsid w:val="00CC68E0"/>
    <w:rsid w:val="00CC6C53"/>
    <w:rsid w:val="00CC6CD8"/>
    <w:rsid w:val="00CC6ECA"/>
    <w:rsid w:val="00CC713F"/>
    <w:rsid w:val="00CC715C"/>
    <w:rsid w:val="00CC7189"/>
    <w:rsid w:val="00CC7255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690"/>
    <w:rsid w:val="00CD1D21"/>
    <w:rsid w:val="00CD1FCE"/>
    <w:rsid w:val="00CD2153"/>
    <w:rsid w:val="00CD2299"/>
    <w:rsid w:val="00CD2375"/>
    <w:rsid w:val="00CD2385"/>
    <w:rsid w:val="00CD2819"/>
    <w:rsid w:val="00CD29B8"/>
    <w:rsid w:val="00CD2B8D"/>
    <w:rsid w:val="00CD2C0F"/>
    <w:rsid w:val="00CD2EE4"/>
    <w:rsid w:val="00CD300B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6DD"/>
    <w:rsid w:val="00CD4971"/>
    <w:rsid w:val="00CD4F08"/>
    <w:rsid w:val="00CD4F17"/>
    <w:rsid w:val="00CD4F3D"/>
    <w:rsid w:val="00CD4FA9"/>
    <w:rsid w:val="00CD5177"/>
    <w:rsid w:val="00CD5331"/>
    <w:rsid w:val="00CD59C8"/>
    <w:rsid w:val="00CD5A71"/>
    <w:rsid w:val="00CD5C93"/>
    <w:rsid w:val="00CD5EA5"/>
    <w:rsid w:val="00CD5F3C"/>
    <w:rsid w:val="00CD60FA"/>
    <w:rsid w:val="00CD6144"/>
    <w:rsid w:val="00CD6193"/>
    <w:rsid w:val="00CD6672"/>
    <w:rsid w:val="00CD69F0"/>
    <w:rsid w:val="00CD6A5C"/>
    <w:rsid w:val="00CD6C67"/>
    <w:rsid w:val="00CD70EE"/>
    <w:rsid w:val="00CD717A"/>
    <w:rsid w:val="00CD7312"/>
    <w:rsid w:val="00CD743F"/>
    <w:rsid w:val="00CD74F4"/>
    <w:rsid w:val="00CD7553"/>
    <w:rsid w:val="00CD785D"/>
    <w:rsid w:val="00CD79D2"/>
    <w:rsid w:val="00CE05A5"/>
    <w:rsid w:val="00CE0ABB"/>
    <w:rsid w:val="00CE0BA0"/>
    <w:rsid w:val="00CE0D8A"/>
    <w:rsid w:val="00CE0DB2"/>
    <w:rsid w:val="00CE107C"/>
    <w:rsid w:val="00CE13FF"/>
    <w:rsid w:val="00CE1607"/>
    <w:rsid w:val="00CE1A6B"/>
    <w:rsid w:val="00CE1C09"/>
    <w:rsid w:val="00CE21F6"/>
    <w:rsid w:val="00CE22AC"/>
    <w:rsid w:val="00CE24C2"/>
    <w:rsid w:val="00CE268B"/>
    <w:rsid w:val="00CE2FF2"/>
    <w:rsid w:val="00CE307B"/>
    <w:rsid w:val="00CE31A4"/>
    <w:rsid w:val="00CE348F"/>
    <w:rsid w:val="00CE39DB"/>
    <w:rsid w:val="00CE3F07"/>
    <w:rsid w:val="00CE3F93"/>
    <w:rsid w:val="00CE44B6"/>
    <w:rsid w:val="00CE4A7C"/>
    <w:rsid w:val="00CE4AE4"/>
    <w:rsid w:val="00CE4B2B"/>
    <w:rsid w:val="00CE4C37"/>
    <w:rsid w:val="00CE4EA3"/>
    <w:rsid w:val="00CE4FC7"/>
    <w:rsid w:val="00CE5431"/>
    <w:rsid w:val="00CE572A"/>
    <w:rsid w:val="00CE5A40"/>
    <w:rsid w:val="00CE5BDC"/>
    <w:rsid w:val="00CE5BEE"/>
    <w:rsid w:val="00CE5C2B"/>
    <w:rsid w:val="00CE5D02"/>
    <w:rsid w:val="00CE6225"/>
    <w:rsid w:val="00CE6A53"/>
    <w:rsid w:val="00CE6C3C"/>
    <w:rsid w:val="00CE73EA"/>
    <w:rsid w:val="00CE751E"/>
    <w:rsid w:val="00CE787C"/>
    <w:rsid w:val="00CE7B1E"/>
    <w:rsid w:val="00CE7C02"/>
    <w:rsid w:val="00CE7C84"/>
    <w:rsid w:val="00CF010D"/>
    <w:rsid w:val="00CF0818"/>
    <w:rsid w:val="00CF08AD"/>
    <w:rsid w:val="00CF0930"/>
    <w:rsid w:val="00CF0B93"/>
    <w:rsid w:val="00CF0F3D"/>
    <w:rsid w:val="00CF111F"/>
    <w:rsid w:val="00CF1122"/>
    <w:rsid w:val="00CF16BC"/>
    <w:rsid w:val="00CF1759"/>
    <w:rsid w:val="00CF1DFD"/>
    <w:rsid w:val="00CF1ED0"/>
    <w:rsid w:val="00CF1FC4"/>
    <w:rsid w:val="00CF223D"/>
    <w:rsid w:val="00CF22D0"/>
    <w:rsid w:val="00CF22DD"/>
    <w:rsid w:val="00CF2567"/>
    <w:rsid w:val="00CF2637"/>
    <w:rsid w:val="00CF27E8"/>
    <w:rsid w:val="00CF2863"/>
    <w:rsid w:val="00CF2CC3"/>
    <w:rsid w:val="00CF2FAF"/>
    <w:rsid w:val="00CF32EF"/>
    <w:rsid w:val="00CF332B"/>
    <w:rsid w:val="00CF350F"/>
    <w:rsid w:val="00CF36A9"/>
    <w:rsid w:val="00CF380F"/>
    <w:rsid w:val="00CF39B2"/>
    <w:rsid w:val="00CF3B0D"/>
    <w:rsid w:val="00CF4291"/>
    <w:rsid w:val="00CF4658"/>
    <w:rsid w:val="00CF4916"/>
    <w:rsid w:val="00CF4E6C"/>
    <w:rsid w:val="00CF4F3E"/>
    <w:rsid w:val="00CF503E"/>
    <w:rsid w:val="00CF55BE"/>
    <w:rsid w:val="00CF59F6"/>
    <w:rsid w:val="00CF5D1B"/>
    <w:rsid w:val="00CF6234"/>
    <w:rsid w:val="00CF62E9"/>
    <w:rsid w:val="00CF6527"/>
    <w:rsid w:val="00CF652D"/>
    <w:rsid w:val="00CF6641"/>
    <w:rsid w:val="00CF6CA3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0E2D"/>
    <w:rsid w:val="00D01999"/>
    <w:rsid w:val="00D019BB"/>
    <w:rsid w:val="00D01D44"/>
    <w:rsid w:val="00D01DF7"/>
    <w:rsid w:val="00D02048"/>
    <w:rsid w:val="00D02351"/>
    <w:rsid w:val="00D02DC8"/>
    <w:rsid w:val="00D0312E"/>
    <w:rsid w:val="00D031FF"/>
    <w:rsid w:val="00D0344B"/>
    <w:rsid w:val="00D03562"/>
    <w:rsid w:val="00D03893"/>
    <w:rsid w:val="00D03A32"/>
    <w:rsid w:val="00D03A5E"/>
    <w:rsid w:val="00D03B4E"/>
    <w:rsid w:val="00D03DDF"/>
    <w:rsid w:val="00D03ED7"/>
    <w:rsid w:val="00D048C0"/>
    <w:rsid w:val="00D048D2"/>
    <w:rsid w:val="00D048DC"/>
    <w:rsid w:val="00D048E0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507"/>
    <w:rsid w:val="00D05826"/>
    <w:rsid w:val="00D05937"/>
    <w:rsid w:val="00D05B49"/>
    <w:rsid w:val="00D05B59"/>
    <w:rsid w:val="00D05EF8"/>
    <w:rsid w:val="00D063D5"/>
    <w:rsid w:val="00D066F0"/>
    <w:rsid w:val="00D0671C"/>
    <w:rsid w:val="00D068E0"/>
    <w:rsid w:val="00D06C04"/>
    <w:rsid w:val="00D06C37"/>
    <w:rsid w:val="00D06EF1"/>
    <w:rsid w:val="00D072CB"/>
    <w:rsid w:val="00D07C45"/>
    <w:rsid w:val="00D07FC2"/>
    <w:rsid w:val="00D10088"/>
    <w:rsid w:val="00D10230"/>
    <w:rsid w:val="00D102B1"/>
    <w:rsid w:val="00D10385"/>
    <w:rsid w:val="00D10604"/>
    <w:rsid w:val="00D10F57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1FB3"/>
    <w:rsid w:val="00D1225A"/>
    <w:rsid w:val="00D12517"/>
    <w:rsid w:val="00D12991"/>
    <w:rsid w:val="00D12AA9"/>
    <w:rsid w:val="00D12C0F"/>
    <w:rsid w:val="00D13007"/>
    <w:rsid w:val="00D13025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7EF"/>
    <w:rsid w:val="00D14881"/>
    <w:rsid w:val="00D14CA2"/>
    <w:rsid w:val="00D14D8A"/>
    <w:rsid w:val="00D1505D"/>
    <w:rsid w:val="00D1521A"/>
    <w:rsid w:val="00D1534B"/>
    <w:rsid w:val="00D15697"/>
    <w:rsid w:val="00D156EA"/>
    <w:rsid w:val="00D1572D"/>
    <w:rsid w:val="00D15E0F"/>
    <w:rsid w:val="00D162D3"/>
    <w:rsid w:val="00D166DA"/>
    <w:rsid w:val="00D1690D"/>
    <w:rsid w:val="00D16E22"/>
    <w:rsid w:val="00D16EEC"/>
    <w:rsid w:val="00D16F9C"/>
    <w:rsid w:val="00D1713B"/>
    <w:rsid w:val="00D172C8"/>
    <w:rsid w:val="00D17521"/>
    <w:rsid w:val="00D1779A"/>
    <w:rsid w:val="00D17C5D"/>
    <w:rsid w:val="00D17C7C"/>
    <w:rsid w:val="00D17D35"/>
    <w:rsid w:val="00D17F7B"/>
    <w:rsid w:val="00D2014F"/>
    <w:rsid w:val="00D2035F"/>
    <w:rsid w:val="00D203C0"/>
    <w:rsid w:val="00D203D4"/>
    <w:rsid w:val="00D2044A"/>
    <w:rsid w:val="00D2088F"/>
    <w:rsid w:val="00D20D5F"/>
    <w:rsid w:val="00D21F3E"/>
    <w:rsid w:val="00D2225B"/>
    <w:rsid w:val="00D2250D"/>
    <w:rsid w:val="00D22B5A"/>
    <w:rsid w:val="00D22E30"/>
    <w:rsid w:val="00D234CE"/>
    <w:rsid w:val="00D23CD0"/>
    <w:rsid w:val="00D23FDF"/>
    <w:rsid w:val="00D24093"/>
    <w:rsid w:val="00D243BC"/>
    <w:rsid w:val="00D243FD"/>
    <w:rsid w:val="00D2451E"/>
    <w:rsid w:val="00D2480E"/>
    <w:rsid w:val="00D24830"/>
    <w:rsid w:val="00D24B3D"/>
    <w:rsid w:val="00D24E19"/>
    <w:rsid w:val="00D258F2"/>
    <w:rsid w:val="00D25A2A"/>
    <w:rsid w:val="00D25BFF"/>
    <w:rsid w:val="00D25FF2"/>
    <w:rsid w:val="00D26246"/>
    <w:rsid w:val="00D26529"/>
    <w:rsid w:val="00D2668E"/>
    <w:rsid w:val="00D266A9"/>
    <w:rsid w:val="00D267BA"/>
    <w:rsid w:val="00D26862"/>
    <w:rsid w:val="00D26978"/>
    <w:rsid w:val="00D26A96"/>
    <w:rsid w:val="00D26B73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9A6"/>
    <w:rsid w:val="00D27D69"/>
    <w:rsid w:val="00D27E42"/>
    <w:rsid w:val="00D3007B"/>
    <w:rsid w:val="00D301C2"/>
    <w:rsid w:val="00D30448"/>
    <w:rsid w:val="00D3060E"/>
    <w:rsid w:val="00D306E9"/>
    <w:rsid w:val="00D30A50"/>
    <w:rsid w:val="00D30FC1"/>
    <w:rsid w:val="00D3130C"/>
    <w:rsid w:val="00D313A7"/>
    <w:rsid w:val="00D31485"/>
    <w:rsid w:val="00D31875"/>
    <w:rsid w:val="00D319FC"/>
    <w:rsid w:val="00D31C91"/>
    <w:rsid w:val="00D320A0"/>
    <w:rsid w:val="00D3212D"/>
    <w:rsid w:val="00D32187"/>
    <w:rsid w:val="00D32406"/>
    <w:rsid w:val="00D32E66"/>
    <w:rsid w:val="00D3302B"/>
    <w:rsid w:val="00D33102"/>
    <w:rsid w:val="00D3339C"/>
    <w:rsid w:val="00D336A3"/>
    <w:rsid w:val="00D33710"/>
    <w:rsid w:val="00D3419F"/>
    <w:rsid w:val="00D34244"/>
    <w:rsid w:val="00D34932"/>
    <w:rsid w:val="00D34972"/>
    <w:rsid w:val="00D3497A"/>
    <w:rsid w:val="00D34A27"/>
    <w:rsid w:val="00D34CC1"/>
    <w:rsid w:val="00D34FA9"/>
    <w:rsid w:val="00D353E5"/>
    <w:rsid w:val="00D354F4"/>
    <w:rsid w:val="00D359B0"/>
    <w:rsid w:val="00D35CD4"/>
    <w:rsid w:val="00D35E25"/>
    <w:rsid w:val="00D35FC8"/>
    <w:rsid w:val="00D361C3"/>
    <w:rsid w:val="00D36287"/>
    <w:rsid w:val="00D36411"/>
    <w:rsid w:val="00D364F2"/>
    <w:rsid w:val="00D3665C"/>
    <w:rsid w:val="00D367B8"/>
    <w:rsid w:val="00D36821"/>
    <w:rsid w:val="00D368A1"/>
    <w:rsid w:val="00D36C18"/>
    <w:rsid w:val="00D36F02"/>
    <w:rsid w:val="00D36F93"/>
    <w:rsid w:val="00D37268"/>
    <w:rsid w:val="00D37424"/>
    <w:rsid w:val="00D376C7"/>
    <w:rsid w:val="00D37D0C"/>
    <w:rsid w:val="00D37D97"/>
    <w:rsid w:val="00D37E02"/>
    <w:rsid w:val="00D400F3"/>
    <w:rsid w:val="00D4082F"/>
    <w:rsid w:val="00D40C31"/>
    <w:rsid w:val="00D40C58"/>
    <w:rsid w:val="00D40CA7"/>
    <w:rsid w:val="00D40D3C"/>
    <w:rsid w:val="00D40DEC"/>
    <w:rsid w:val="00D40E25"/>
    <w:rsid w:val="00D41902"/>
    <w:rsid w:val="00D41943"/>
    <w:rsid w:val="00D41C7E"/>
    <w:rsid w:val="00D421ED"/>
    <w:rsid w:val="00D42276"/>
    <w:rsid w:val="00D424B6"/>
    <w:rsid w:val="00D4276E"/>
    <w:rsid w:val="00D42C51"/>
    <w:rsid w:val="00D430E7"/>
    <w:rsid w:val="00D43127"/>
    <w:rsid w:val="00D43210"/>
    <w:rsid w:val="00D43360"/>
    <w:rsid w:val="00D434FB"/>
    <w:rsid w:val="00D437AD"/>
    <w:rsid w:val="00D43861"/>
    <w:rsid w:val="00D439CD"/>
    <w:rsid w:val="00D43A2F"/>
    <w:rsid w:val="00D43C1E"/>
    <w:rsid w:val="00D440BC"/>
    <w:rsid w:val="00D44363"/>
    <w:rsid w:val="00D443D3"/>
    <w:rsid w:val="00D445EA"/>
    <w:rsid w:val="00D44605"/>
    <w:rsid w:val="00D449B1"/>
    <w:rsid w:val="00D44B8A"/>
    <w:rsid w:val="00D44C16"/>
    <w:rsid w:val="00D44F36"/>
    <w:rsid w:val="00D45955"/>
    <w:rsid w:val="00D4598D"/>
    <w:rsid w:val="00D45ABA"/>
    <w:rsid w:val="00D45C71"/>
    <w:rsid w:val="00D461B4"/>
    <w:rsid w:val="00D462FD"/>
    <w:rsid w:val="00D465A2"/>
    <w:rsid w:val="00D46689"/>
    <w:rsid w:val="00D466C1"/>
    <w:rsid w:val="00D4670F"/>
    <w:rsid w:val="00D46B05"/>
    <w:rsid w:val="00D46D4F"/>
    <w:rsid w:val="00D46EBC"/>
    <w:rsid w:val="00D46F6A"/>
    <w:rsid w:val="00D46F81"/>
    <w:rsid w:val="00D47499"/>
    <w:rsid w:val="00D477FC"/>
    <w:rsid w:val="00D47987"/>
    <w:rsid w:val="00D47BF7"/>
    <w:rsid w:val="00D47CC6"/>
    <w:rsid w:val="00D47CE2"/>
    <w:rsid w:val="00D47E90"/>
    <w:rsid w:val="00D47F16"/>
    <w:rsid w:val="00D47FF6"/>
    <w:rsid w:val="00D5006B"/>
    <w:rsid w:val="00D500DF"/>
    <w:rsid w:val="00D50230"/>
    <w:rsid w:val="00D503D3"/>
    <w:rsid w:val="00D504EF"/>
    <w:rsid w:val="00D5084C"/>
    <w:rsid w:val="00D50CBB"/>
    <w:rsid w:val="00D50EC6"/>
    <w:rsid w:val="00D51276"/>
    <w:rsid w:val="00D514A6"/>
    <w:rsid w:val="00D51762"/>
    <w:rsid w:val="00D51891"/>
    <w:rsid w:val="00D5214B"/>
    <w:rsid w:val="00D523AC"/>
    <w:rsid w:val="00D52606"/>
    <w:rsid w:val="00D526C0"/>
    <w:rsid w:val="00D529BC"/>
    <w:rsid w:val="00D52BFA"/>
    <w:rsid w:val="00D53A90"/>
    <w:rsid w:val="00D53D97"/>
    <w:rsid w:val="00D547A7"/>
    <w:rsid w:val="00D54BBF"/>
    <w:rsid w:val="00D5502A"/>
    <w:rsid w:val="00D551D7"/>
    <w:rsid w:val="00D55568"/>
    <w:rsid w:val="00D55989"/>
    <w:rsid w:val="00D55DE7"/>
    <w:rsid w:val="00D55E38"/>
    <w:rsid w:val="00D5610B"/>
    <w:rsid w:val="00D5616F"/>
    <w:rsid w:val="00D5659D"/>
    <w:rsid w:val="00D5667D"/>
    <w:rsid w:val="00D56912"/>
    <w:rsid w:val="00D56AC3"/>
    <w:rsid w:val="00D570F2"/>
    <w:rsid w:val="00D570F5"/>
    <w:rsid w:val="00D57151"/>
    <w:rsid w:val="00D573A0"/>
    <w:rsid w:val="00D574DC"/>
    <w:rsid w:val="00D574F1"/>
    <w:rsid w:val="00D57626"/>
    <w:rsid w:val="00D57672"/>
    <w:rsid w:val="00D57A0A"/>
    <w:rsid w:val="00D57A2F"/>
    <w:rsid w:val="00D57DA6"/>
    <w:rsid w:val="00D57DE2"/>
    <w:rsid w:val="00D6010A"/>
    <w:rsid w:val="00D60267"/>
    <w:rsid w:val="00D60344"/>
    <w:rsid w:val="00D6042D"/>
    <w:rsid w:val="00D605D4"/>
    <w:rsid w:val="00D607B0"/>
    <w:rsid w:val="00D60C54"/>
    <w:rsid w:val="00D613F1"/>
    <w:rsid w:val="00D6163D"/>
    <w:rsid w:val="00D618F8"/>
    <w:rsid w:val="00D62572"/>
    <w:rsid w:val="00D625CE"/>
    <w:rsid w:val="00D6270E"/>
    <w:rsid w:val="00D627B5"/>
    <w:rsid w:val="00D62AD5"/>
    <w:rsid w:val="00D62CED"/>
    <w:rsid w:val="00D62D26"/>
    <w:rsid w:val="00D62F13"/>
    <w:rsid w:val="00D63108"/>
    <w:rsid w:val="00D63279"/>
    <w:rsid w:val="00D63A84"/>
    <w:rsid w:val="00D63E40"/>
    <w:rsid w:val="00D6402E"/>
    <w:rsid w:val="00D640C8"/>
    <w:rsid w:val="00D642D8"/>
    <w:rsid w:val="00D644BB"/>
    <w:rsid w:val="00D64C31"/>
    <w:rsid w:val="00D64C64"/>
    <w:rsid w:val="00D64D95"/>
    <w:rsid w:val="00D64F93"/>
    <w:rsid w:val="00D64FA0"/>
    <w:rsid w:val="00D65078"/>
    <w:rsid w:val="00D65141"/>
    <w:rsid w:val="00D65338"/>
    <w:rsid w:val="00D655D6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B30"/>
    <w:rsid w:val="00D67C27"/>
    <w:rsid w:val="00D67F0E"/>
    <w:rsid w:val="00D70789"/>
    <w:rsid w:val="00D70D07"/>
    <w:rsid w:val="00D70D76"/>
    <w:rsid w:val="00D7120D"/>
    <w:rsid w:val="00D7146B"/>
    <w:rsid w:val="00D71504"/>
    <w:rsid w:val="00D715CE"/>
    <w:rsid w:val="00D718F4"/>
    <w:rsid w:val="00D72177"/>
    <w:rsid w:val="00D7272B"/>
    <w:rsid w:val="00D72B61"/>
    <w:rsid w:val="00D72BC5"/>
    <w:rsid w:val="00D73066"/>
    <w:rsid w:val="00D730FB"/>
    <w:rsid w:val="00D7376C"/>
    <w:rsid w:val="00D73986"/>
    <w:rsid w:val="00D73A2A"/>
    <w:rsid w:val="00D73AD7"/>
    <w:rsid w:val="00D73C39"/>
    <w:rsid w:val="00D73CDE"/>
    <w:rsid w:val="00D73DE7"/>
    <w:rsid w:val="00D73F60"/>
    <w:rsid w:val="00D73FC2"/>
    <w:rsid w:val="00D740B7"/>
    <w:rsid w:val="00D744B7"/>
    <w:rsid w:val="00D74E42"/>
    <w:rsid w:val="00D74EF9"/>
    <w:rsid w:val="00D74FA3"/>
    <w:rsid w:val="00D750DE"/>
    <w:rsid w:val="00D750F8"/>
    <w:rsid w:val="00D754EA"/>
    <w:rsid w:val="00D757E4"/>
    <w:rsid w:val="00D75BA8"/>
    <w:rsid w:val="00D75EBB"/>
    <w:rsid w:val="00D75F41"/>
    <w:rsid w:val="00D75FE6"/>
    <w:rsid w:val="00D75FF3"/>
    <w:rsid w:val="00D76130"/>
    <w:rsid w:val="00D76469"/>
    <w:rsid w:val="00D76C53"/>
    <w:rsid w:val="00D76E99"/>
    <w:rsid w:val="00D770EA"/>
    <w:rsid w:val="00D77122"/>
    <w:rsid w:val="00D7719E"/>
    <w:rsid w:val="00D77530"/>
    <w:rsid w:val="00D7761D"/>
    <w:rsid w:val="00D77AB4"/>
    <w:rsid w:val="00D77C35"/>
    <w:rsid w:val="00D77DE8"/>
    <w:rsid w:val="00D77E75"/>
    <w:rsid w:val="00D77F96"/>
    <w:rsid w:val="00D77FBC"/>
    <w:rsid w:val="00D800C8"/>
    <w:rsid w:val="00D801C0"/>
    <w:rsid w:val="00D8024A"/>
    <w:rsid w:val="00D80335"/>
    <w:rsid w:val="00D804FC"/>
    <w:rsid w:val="00D80677"/>
    <w:rsid w:val="00D808A9"/>
    <w:rsid w:val="00D808E4"/>
    <w:rsid w:val="00D80B44"/>
    <w:rsid w:val="00D80C4D"/>
    <w:rsid w:val="00D80C66"/>
    <w:rsid w:val="00D80DF8"/>
    <w:rsid w:val="00D813EC"/>
    <w:rsid w:val="00D81873"/>
    <w:rsid w:val="00D81979"/>
    <w:rsid w:val="00D81A37"/>
    <w:rsid w:val="00D81BF3"/>
    <w:rsid w:val="00D8210E"/>
    <w:rsid w:val="00D8216C"/>
    <w:rsid w:val="00D82273"/>
    <w:rsid w:val="00D8240A"/>
    <w:rsid w:val="00D8266F"/>
    <w:rsid w:val="00D826F3"/>
    <w:rsid w:val="00D82722"/>
    <w:rsid w:val="00D82A3E"/>
    <w:rsid w:val="00D82B59"/>
    <w:rsid w:val="00D82EBF"/>
    <w:rsid w:val="00D82F1C"/>
    <w:rsid w:val="00D8306E"/>
    <w:rsid w:val="00D830B2"/>
    <w:rsid w:val="00D834D1"/>
    <w:rsid w:val="00D834E4"/>
    <w:rsid w:val="00D8390C"/>
    <w:rsid w:val="00D83969"/>
    <w:rsid w:val="00D839BF"/>
    <w:rsid w:val="00D83C8D"/>
    <w:rsid w:val="00D83CB2"/>
    <w:rsid w:val="00D83E6F"/>
    <w:rsid w:val="00D83F52"/>
    <w:rsid w:val="00D83FF5"/>
    <w:rsid w:val="00D843D6"/>
    <w:rsid w:val="00D84533"/>
    <w:rsid w:val="00D8479B"/>
    <w:rsid w:val="00D8494A"/>
    <w:rsid w:val="00D84B84"/>
    <w:rsid w:val="00D84D15"/>
    <w:rsid w:val="00D85559"/>
    <w:rsid w:val="00D8584F"/>
    <w:rsid w:val="00D85A43"/>
    <w:rsid w:val="00D85E70"/>
    <w:rsid w:val="00D85F63"/>
    <w:rsid w:val="00D861CC"/>
    <w:rsid w:val="00D86225"/>
    <w:rsid w:val="00D8631F"/>
    <w:rsid w:val="00D86639"/>
    <w:rsid w:val="00D869BC"/>
    <w:rsid w:val="00D869C1"/>
    <w:rsid w:val="00D86A70"/>
    <w:rsid w:val="00D86A84"/>
    <w:rsid w:val="00D86B49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EC"/>
    <w:rsid w:val="00D87C2A"/>
    <w:rsid w:val="00D87CC1"/>
    <w:rsid w:val="00D87FE9"/>
    <w:rsid w:val="00D90055"/>
    <w:rsid w:val="00D90080"/>
    <w:rsid w:val="00D90095"/>
    <w:rsid w:val="00D90446"/>
    <w:rsid w:val="00D907DD"/>
    <w:rsid w:val="00D90C21"/>
    <w:rsid w:val="00D90C5E"/>
    <w:rsid w:val="00D90E58"/>
    <w:rsid w:val="00D91238"/>
    <w:rsid w:val="00D916F7"/>
    <w:rsid w:val="00D91B93"/>
    <w:rsid w:val="00D91EC2"/>
    <w:rsid w:val="00D9204D"/>
    <w:rsid w:val="00D925D1"/>
    <w:rsid w:val="00D9290C"/>
    <w:rsid w:val="00D92AD1"/>
    <w:rsid w:val="00D931BF"/>
    <w:rsid w:val="00D93B4A"/>
    <w:rsid w:val="00D93C91"/>
    <w:rsid w:val="00D93FAB"/>
    <w:rsid w:val="00D941CE"/>
    <w:rsid w:val="00D946E4"/>
    <w:rsid w:val="00D94951"/>
    <w:rsid w:val="00D94A96"/>
    <w:rsid w:val="00D94E14"/>
    <w:rsid w:val="00D94E27"/>
    <w:rsid w:val="00D94F13"/>
    <w:rsid w:val="00D94F66"/>
    <w:rsid w:val="00D94FC6"/>
    <w:rsid w:val="00D95100"/>
    <w:rsid w:val="00D95368"/>
    <w:rsid w:val="00D95578"/>
    <w:rsid w:val="00D9565F"/>
    <w:rsid w:val="00D95C64"/>
    <w:rsid w:val="00D95E54"/>
    <w:rsid w:val="00D960EC"/>
    <w:rsid w:val="00D962D2"/>
    <w:rsid w:val="00D96437"/>
    <w:rsid w:val="00D965FC"/>
    <w:rsid w:val="00D96773"/>
    <w:rsid w:val="00D968F1"/>
    <w:rsid w:val="00D96992"/>
    <w:rsid w:val="00D9709E"/>
    <w:rsid w:val="00D973BA"/>
    <w:rsid w:val="00D974AB"/>
    <w:rsid w:val="00D9782B"/>
    <w:rsid w:val="00D97DDB"/>
    <w:rsid w:val="00D97FD9"/>
    <w:rsid w:val="00DA0056"/>
    <w:rsid w:val="00DA007F"/>
    <w:rsid w:val="00DA0090"/>
    <w:rsid w:val="00DA0152"/>
    <w:rsid w:val="00DA0299"/>
    <w:rsid w:val="00DA0370"/>
    <w:rsid w:val="00DA0BD5"/>
    <w:rsid w:val="00DA0E16"/>
    <w:rsid w:val="00DA0EE4"/>
    <w:rsid w:val="00DA116B"/>
    <w:rsid w:val="00DA1289"/>
    <w:rsid w:val="00DA1475"/>
    <w:rsid w:val="00DA163E"/>
    <w:rsid w:val="00DA1EAF"/>
    <w:rsid w:val="00DA20A2"/>
    <w:rsid w:val="00DA23C4"/>
    <w:rsid w:val="00DA2582"/>
    <w:rsid w:val="00DA25AF"/>
    <w:rsid w:val="00DA2628"/>
    <w:rsid w:val="00DA27B1"/>
    <w:rsid w:val="00DA2A90"/>
    <w:rsid w:val="00DA2C59"/>
    <w:rsid w:val="00DA2C65"/>
    <w:rsid w:val="00DA2C74"/>
    <w:rsid w:val="00DA2F28"/>
    <w:rsid w:val="00DA336F"/>
    <w:rsid w:val="00DA33E2"/>
    <w:rsid w:val="00DA3401"/>
    <w:rsid w:val="00DA3479"/>
    <w:rsid w:val="00DA367B"/>
    <w:rsid w:val="00DA3D8C"/>
    <w:rsid w:val="00DA3D90"/>
    <w:rsid w:val="00DA3FE8"/>
    <w:rsid w:val="00DA402B"/>
    <w:rsid w:val="00DA4136"/>
    <w:rsid w:val="00DA4166"/>
    <w:rsid w:val="00DA45FA"/>
    <w:rsid w:val="00DA472E"/>
    <w:rsid w:val="00DA4855"/>
    <w:rsid w:val="00DA49A9"/>
    <w:rsid w:val="00DA4D56"/>
    <w:rsid w:val="00DA50B1"/>
    <w:rsid w:val="00DA5688"/>
    <w:rsid w:val="00DA572E"/>
    <w:rsid w:val="00DA5B07"/>
    <w:rsid w:val="00DA5BBF"/>
    <w:rsid w:val="00DA5C29"/>
    <w:rsid w:val="00DA5CC5"/>
    <w:rsid w:val="00DA5DC6"/>
    <w:rsid w:val="00DA6485"/>
    <w:rsid w:val="00DA680C"/>
    <w:rsid w:val="00DA690F"/>
    <w:rsid w:val="00DA6926"/>
    <w:rsid w:val="00DA6991"/>
    <w:rsid w:val="00DA6A31"/>
    <w:rsid w:val="00DA6D43"/>
    <w:rsid w:val="00DA7221"/>
    <w:rsid w:val="00DA7255"/>
    <w:rsid w:val="00DA740C"/>
    <w:rsid w:val="00DA786E"/>
    <w:rsid w:val="00DA7C09"/>
    <w:rsid w:val="00DA7DD7"/>
    <w:rsid w:val="00DA7E7D"/>
    <w:rsid w:val="00DB0793"/>
    <w:rsid w:val="00DB08ED"/>
    <w:rsid w:val="00DB0A5F"/>
    <w:rsid w:val="00DB0C4A"/>
    <w:rsid w:val="00DB0CAD"/>
    <w:rsid w:val="00DB0D33"/>
    <w:rsid w:val="00DB121E"/>
    <w:rsid w:val="00DB1255"/>
    <w:rsid w:val="00DB17FF"/>
    <w:rsid w:val="00DB1B78"/>
    <w:rsid w:val="00DB2055"/>
    <w:rsid w:val="00DB2593"/>
    <w:rsid w:val="00DB2676"/>
    <w:rsid w:val="00DB27CB"/>
    <w:rsid w:val="00DB2AB2"/>
    <w:rsid w:val="00DB2B33"/>
    <w:rsid w:val="00DB312D"/>
    <w:rsid w:val="00DB3609"/>
    <w:rsid w:val="00DB3D18"/>
    <w:rsid w:val="00DB3E92"/>
    <w:rsid w:val="00DB3FAB"/>
    <w:rsid w:val="00DB3FFC"/>
    <w:rsid w:val="00DB4188"/>
    <w:rsid w:val="00DB430D"/>
    <w:rsid w:val="00DB4362"/>
    <w:rsid w:val="00DB49DA"/>
    <w:rsid w:val="00DB4EF2"/>
    <w:rsid w:val="00DB50AC"/>
    <w:rsid w:val="00DB50AE"/>
    <w:rsid w:val="00DB50DD"/>
    <w:rsid w:val="00DB51FB"/>
    <w:rsid w:val="00DB5394"/>
    <w:rsid w:val="00DB53E1"/>
    <w:rsid w:val="00DB5409"/>
    <w:rsid w:val="00DB561B"/>
    <w:rsid w:val="00DB5904"/>
    <w:rsid w:val="00DB5AFC"/>
    <w:rsid w:val="00DB5B4E"/>
    <w:rsid w:val="00DB5B71"/>
    <w:rsid w:val="00DB5CAB"/>
    <w:rsid w:val="00DB5D64"/>
    <w:rsid w:val="00DB6037"/>
    <w:rsid w:val="00DB60FE"/>
    <w:rsid w:val="00DB6170"/>
    <w:rsid w:val="00DB61E4"/>
    <w:rsid w:val="00DB6297"/>
    <w:rsid w:val="00DB62F9"/>
    <w:rsid w:val="00DB63CE"/>
    <w:rsid w:val="00DB6A33"/>
    <w:rsid w:val="00DB706B"/>
    <w:rsid w:val="00DB725A"/>
    <w:rsid w:val="00DB7283"/>
    <w:rsid w:val="00DB77F2"/>
    <w:rsid w:val="00DC02D4"/>
    <w:rsid w:val="00DC02F4"/>
    <w:rsid w:val="00DC0435"/>
    <w:rsid w:val="00DC046D"/>
    <w:rsid w:val="00DC071B"/>
    <w:rsid w:val="00DC0A11"/>
    <w:rsid w:val="00DC0A29"/>
    <w:rsid w:val="00DC0F43"/>
    <w:rsid w:val="00DC1835"/>
    <w:rsid w:val="00DC1E40"/>
    <w:rsid w:val="00DC2053"/>
    <w:rsid w:val="00DC261E"/>
    <w:rsid w:val="00DC2725"/>
    <w:rsid w:val="00DC2B0B"/>
    <w:rsid w:val="00DC2D33"/>
    <w:rsid w:val="00DC2DAB"/>
    <w:rsid w:val="00DC31D4"/>
    <w:rsid w:val="00DC3484"/>
    <w:rsid w:val="00DC3565"/>
    <w:rsid w:val="00DC358F"/>
    <w:rsid w:val="00DC36D0"/>
    <w:rsid w:val="00DC3A8C"/>
    <w:rsid w:val="00DC3DDF"/>
    <w:rsid w:val="00DC4060"/>
    <w:rsid w:val="00DC4539"/>
    <w:rsid w:val="00DC46B6"/>
    <w:rsid w:val="00DC473B"/>
    <w:rsid w:val="00DC47BC"/>
    <w:rsid w:val="00DC4CBB"/>
    <w:rsid w:val="00DC5226"/>
    <w:rsid w:val="00DC552B"/>
    <w:rsid w:val="00DC55AD"/>
    <w:rsid w:val="00DC5615"/>
    <w:rsid w:val="00DC5820"/>
    <w:rsid w:val="00DC59A3"/>
    <w:rsid w:val="00DC5D0A"/>
    <w:rsid w:val="00DC636A"/>
    <w:rsid w:val="00DC6A03"/>
    <w:rsid w:val="00DC6A18"/>
    <w:rsid w:val="00DC6D96"/>
    <w:rsid w:val="00DC6F2D"/>
    <w:rsid w:val="00DC70ED"/>
    <w:rsid w:val="00DC74AE"/>
    <w:rsid w:val="00DC76E1"/>
    <w:rsid w:val="00DC7752"/>
    <w:rsid w:val="00DC78C0"/>
    <w:rsid w:val="00DC7BF9"/>
    <w:rsid w:val="00DC7E7E"/>
    <w:rsid w:val="00DD02BE"/>
    <w:rsid w:val="00DD02FC"/>
    <w:rsid w:val="00DD039B"/>
    <w:rsid w:val="00DD056B"/>
    <w:rsid w:val="00DD063C"/>
    <w:rsid w:val="00DD06D0"/>
    <w:rsid w:val="00DD0835"/>
    <w:rsid w:val="00DD0A4A"/>
    <w:rsid w:val="00DD0D0F"/>
    <w:rsid w:val="00DD0D78"/>
    <w:rsid w:val="00DD10E2"/>
    <w:rsid w:val="00DD11DB"/>
    <w:rsid w:val="00DD1541"/>
    <w:rsid w:val="00DD16DB"/>
    <w:rsid w:val="00DD1863"/>
    <w:rsid w:val="00DD19DB"/>
    <w:rsid w:val="00DD1B71"/>
    <w:rsid w:val="00DD1FD4"/>
    <w:rsid w:val="00DD22D4"/>
    <w:rsid w:val="00DD26E2"/>
    <w:rsid w:val="00DD2DD5"/>
    <w:rsid w:val="00DD31A7"/>
    <w:rsid w:val="00DD31DF"/>
    <w:rsid w:val="00DD31EB"/>
    <w:rsid w:val="00DD3278"/>
    <w:rsid w:val="00DD3A12"/>
    <w:rsid w:val="00DD3E0F"/>
    <w:rsid w:val="00DD3F7A"/>
    <w:rsid w:val="00DD3FED"/>
    <w:rsid w:val="00DD436D"/>
    <w:rsid w:val="00DD43B3"/>
    <w:rsid w:val="00DD4492"/>
    <w:rsid w:val="00DD4527"/>
    <w:rsid w:val="00DD45BF"/>
    <w:rsid w:val="00DD4944"/>
    <w:rsid w:val="00DD4BA5"/>
    <w:rsid w:val="00DD4F69"/>
    <w:rsid w:val="00DD5176"/>
    <w:rsid w:val="00DD5369"/>
    <w:rsid w:val="00DD543B"/>
    <w:rsid w:val="00DD54F5"/>
    <w:rsid w:val="00DD590C"/>
    <w:rsid w:val="00DD59A4"/>
    <w:rsid w:val="00DD5AC5"/>
    <w:rsid w:val="00DD5AD7"/>
    <w:rsid w:val="00DD5E76"/>
    <w:rsid w:val="00DD60C8"/>
    <w:rsid w:val="00DD6352"/>
    <w:rsid w:val="00DD6487"/>
    <w:rsid w:val="00DD648E"/>
    <w:rsid w:val="00DD64BC"/>
    <w:rsid w:val="00DD66F7"/>
    <w:rsid w:val="00DD6A56"/>
    <w:rsid w:val="00DD6DF8"/>
    <w:rsid w:val="00DD6E13"/>
    <w:rsid w:val="00DD7646"/>
    <w:rsid w:val="00DD7678"/>
    <w:rsid w:val="00DD77C2"/>
    <w:rsid w:val="00DD77D8"/>
    <w:rsid w:val="00DD7CBD"/>
    <w:rsid w:val="00DE03E2"/>
    <w:rsid w:val="00DE05AD"/>
    <w:rsid w:val="00DE07B7"/>
    <w:rsid w:val="00DE0CFA"/>
    <w:rsid w:val="00DE0E22"/>
    <w:rsid w:val="00DE11F8"/>
    <w:rsid w:val="00DE1311"/>
    <w:rsid w:val="00DE1495"/>
    <w:rsid w:val="00DE1920"/>
    <w:rsid w:val="00DE19F4"/>
    <w:rsid w:val="00DE19FE"/>
    <w:rsid w:val="00DE1B5C"/>
    <w:rsid w:val="00DE1E42"/>
    <w:rsid w:val="00DE1FDE"/>
    <w:rsid w:val="00DE20D5"/>
    <w:rsid w:val="00DE2312"/>
    <w:rsid w:val="00DE245D"/>
    <w:rsid w:val="00DE29C9"/>
    <w:rsid w:val="00DE2A57"/>
    <w:rsid w:val="00DE31A3"/>
    <w:rsid w:val="00DE33D6"/>
    <w:rsid w:val="00DE35A7"/>
    <w:rsid w:val="00DE36BD"/>
    <w:rsid w:val="00DE36E4"/>
    <w:rsid w:val="00DE3AB8"/>
    <w:rsid w:val="00DE3AC3"/>
    <w:rsid w:val="00DE405F"/>
    <w:rsid w:val="00DE417D"/>
    <w:rsid w:val="00DE43F1"/>
    <w:rsid w:val="00DE458B"/>
    <w:rsid w:val="00DE46D9"/>
    <w:rsid w:val="00DE492A"/>
    <w:rsid w:val="00DE4AC6"/>
    <w:rsid w:val="00DE4DE0"/>
    <w:rsid w:val="00DE4DEF"/>
    <w:rsid w:val="00DE4FEC"/>
    <w:rsid w:val="00DE54B0"/>
    <w:rsid w:val="00DE552C"/>
    <w:rsid w:val="00DE5561"/>
    <w:rsid w:val="00DE5601"/>
    <w:rsid w:val="00DE575A"/>
    <w:rsid w:val="00DE5951"/>
    <w:rsid w:val="00DE5A38"/>
    <w:rsid w:val="00DE5B4A"/>
    <w:rsid w:val="00DE625F"/>
    <w:rsid w:val="00DE6329"/>
    <w:rsid w:val="00DE6398"/>
    <w:rsid w:val="00DE6447"/>
    <w:rsid w:val="00DE6509"/>
    <w:rsid w:val="00DE6732"/>
    <w:rsid w:val="00DE6806"/>
    <w:rsid w:val="00DE6CF4"/>
    <w:rsid w:val="00DE7015"/>
    <w:rsid w:val="00DE7938"/>
    <w:rsid w:val="00DE7AE6"/>
    <w:rsid w:val="00DE7B47"/>
    <w:rsid w:val="00DE7F3F"/>
    <w:rsid w:val="00DF021C"/>
    <w:rsid w:val="00DF02B1"/>
    <w:rsid w:val="00DF03F5"/>
    <w:rsid w:val="00DF04B3"/>
    <w:rsid w:val="00DF0820"/>
    <w:rsid w:val="00DF0957"/>
    <w:rsid w:val="00DF0C13"/>
    <w:rsid w:val="00DF0C5C"/>
    <w:rsid w:val="00DF0DFF"/>
    <w:rsid w:val="00DF0E6E"/>
    <w:rsid w:val="00DF0E8C"/>
    <w:rsid w:val="00DF0F75"/>
    <w:rsid w:val="00DF15AF"/>
    <w:rsid w:val="00DF177F"/>
    <w:rsid w:val="00DF1EFA"/>
    <w:rsid w:val="00DF2086"/>
    <w:rsid w:val="00DF2127"/>
    <w:rsid w:val="00DF230F"/>
    <w:rsid w:val="00DF2659"/>
    <w:rsid w:val="00DF26AA"/>
    <w:rsid w:val="00DF2A18"/>
    <w:rsid w:val="00DF2C3D"/>
    <w:rsid w:val="00DF2C64"/>
    <w:rsid w:val="00DF2D3E"/>
    <w:rsid w:val="00DF2EA2"/>
    <w:rsid w:val="00DF3202"/>
    <w:rsid w:val="00DF396C"/>
    <w:rsid w:val="00DF3C6C"/>
    <w:rsid w:val="00DF3D2C"/>
    <w:rsid w:val="00DF3DED"/>
    <w:rsid w:val="00DF3FD2"/>
    <w:rsid w:val="00DF4313"/>
    <w:rsid w:val="00DF460E"/>
    <w:rsid w:val="00DF4AD7"/>
    <w:rsid w:val="00DF5339"/>
    <w:rsid w:val="00DF53EC"/>
    <w:rsid w:val="00DF579D"/>
    <w:rsid w:val="00DF57E8"/>
    <w:rsid w:val="00DF58DA"/>
    <w:rsid w:val="00DF5C90"/>
    <w:rsid w:val="00DF5F18"/>
    <w:rsid w:val="00DF6078"/>
    <w:rsid w:val="00DF6406"/>
    <w:rsid w:val="00DF65D0"/>
    <w:rsid w:val="00DF67DE"/>
    <w:rsid w:val="00DF6846"/>
    <w:rsid w:val="00DF6945"/>
    <w:rsid w:val="00DF6A6E"/>
    <w:rsid w:val="00DF6AAA"/>
    <w:rsid w:val="00DF6C4F"/>
    <w:rsid w:val="00DF6CB5"/>
    <w:rsid w:val="00DF6E00"/>
    <w:rsid w:val="00DF70F2"/>
    <w:rsid w:val="00DF7546"/>
    <w:rsid w:val="00DF7969"/>
    <w:rsid w:val="00DF7FC1"/>
    <w:rsid w:val="00E0024D"/>
    <w:rsid w:val="00E0038B"/>
    <w:rsid w:val="00E00400"/>
    <w:rsid w:val="00E008CA"/>
    <w:rsid w:val="00E00B9F"/>
    <w:rsid w:val="00E01977"/>
    <w:rsid w:val="00E019AC"/>
    <w:rsid w:val="00E01C23"/>
    <w:rsid w:val="00E01CB1"/>
    <w:rsid w:val="00E01E8C"/>
    <w:rsid w:val="00E01EE5"/>
    <w:rsid w:val="00E02192"/>
    <w:rsid w:val="00E021C3"/>
    <w:rsid w:val="00E02A82"/>
    <w:rsid w:val="00E02B48"/>
    <w:rsid w:val="00E02B54"/>
    <w:rsid w:val="00E02CBD"/>
    <w:rsid w:val="00E02E10"/>
    <w:rsid w:val="00E03137"/>
    <w:rsid w:val="00E033D8"/>
    <w:rsid w:val="00E03633"/>
    <w:rsid w:val="00E036EF"/>
    <w:rsid w:val="00E03B4A"/>
    <w:rsid w:val="00E03C35"/>
    <w:rsid w:val="00E0440A"/>
    <w:rsid w:val="00E04807"/>
    <w:rsid w:val="00E04BB0"/>
    <w:rsid w:val="00E04DF0"/>
    <w:rsid w:val="00E04F35"/>
    <w:rsid w:val="00E05196"/>
    <w:rsid w:val="00E05205"/>
    <w:rsid w:val="00E05488"/>
    <w:rsid w:val="00E05531"/>
    <w:rsid w:val="00E058E8"/>
    <w:rsid w:val="00E05C1E"/>
    <w:rsid w:val="00E05F36"/>
    <w:rsid w:val="00E05FEA"/>
    <w:rsid w:val="00E06423"/>
    <w:rsid w:val="00E065D3"/>
    <w:rsid w:val="00E069B0"/>
    <w:rsid w:val="00E06A84"/>
    <w:rsid w:val="00E06C18"/>
    <w:rsid w:val="00E06EAB"/>
    <w:rsid w:val="00E06F7F"/>
    <w:rsid w:val="00E07298"/>
    <w:rsid w:val="00E07933"/>
    <w:rsid w:val="00E0799E"/>
    <w:rsid w:val="00E07BD7"/>
    <w:rsid w:val="00E07CB1"/>
    <w:rsid w:val="00E10142"/>
    <w:rsid w:val="00E10A73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B4"/>
    <w:rsid w:val="00E120C9"/>
    <w:rsid w:val="00E1242E"/>
    <w:rsid w:val="00E12487"/>
    <w:rsid w:val="00E127D4"/>
    <w:rsid w:val="00E1288D"/>
    <w:rsid w:val="00E12982"/>
    <w:rsid w:val="00E12A0A"/>
    <w:rsid w:val="00E12BDC"/>
    <w:rsid w:val="00E12E8E"/>
    <w:rsid w:val="00E12FD2"/>
    <w:rsid w:val="00E12FD6"/>
    <w:rsid w:val="00E1301F"/>
    <w:rsid w:val="00E13087"/>
    <w:rsid w:val="00E13316"/>
    <w:rsid w:val="00E1338B"/>
    <w:rsid w:val="00E134C8"/>
    <w:rsid w:val="00E134F4"/>
    <w:rsid w:val="00E13613"/>
    <w:rsid w:val="00E13666"/>
    <w:rsid w:val="00E13992"/>
    <w:rsid w:val="00E1419A"/>
    <w:rsid w:val="00E14585"/>
    <w:rsid w:val="00E14C23"/>
    <w:rsid w:val="00E14EC8"/>
    <w:rsid w:val="00E14F34"/>
    <w:rsid w:val="00E14FE0"/>
    <w:rsid w:val="00E15062"/>
    <w:rsid w:val="00E15346"/>
    <w:rsid w:val="00E1546A"/>
    <w:rsid w:val="00E15693"/>
    <w:rsid w:val="00E15738"/>
    <w:rsid w:val="00E1581D"/>
    <w:rsid w:val="00E15902"/>
    <w:rsid w:val="00E15910"/>
    <w:rsid w:val="00E15EB3"/>
    <w:rsid w:val="00E16512"/>
    <w:rsid w:val="00E16564"/>
    <w:rsid w:val="00E16838"/>
    <w:rsid w:val="00E16ABF"/>
    <w:rsid w:val="00E16D44"/>
    <w:rsid w:val="00E16DCA"/>
    <w:rsid w:val="00E16E6C"/>
    <w:rsid w:val="00E1703F"/>
    <w:rsid w:val="00E17445"/>
    <w:rsid w:val="00E1753F"/>
    <w:rsid w:val="00E17B0D"/>
    <w:rsid w:val="00E17BB1"/>
    <w:rsid w:val="00E17E24"/>
    <w:rsid w:val="00E17ED9"/>
    <w:rsid w:val="00E2030C"/>
    <w:rsid w:val="00E204BE"/>
    <w:rsid w:val="00E20564"/>
    <w:rsid w:val="00E20832"/>
    <w:rsid w:val="00E20D2E"/>
    <w:rsid w:val="00E21125"/>
    <w:rsid w:val="00E21B38"/>
    <w:rsid w:val="00E21E5F"/>
    <w:rsid w:val="00E22251"/>
    <w:rsid w:val="00E2237B"/>
    <w:rsid w:val="00E22599"/>
    <w:rsid w:val="00E22A69"/>
    <w:rsid w:val="00E22B1C"/>
    <w:rsid w:val="00E22F94"/>
    <w:rsid w:val="00E231CA"/>
    <w:rsid w:val="00E231E5"/>
    <w:rsid w:val="00E23401"/>
    <w:rsid w:val="00E23507"/>
    <w:rsid w:val="00E235F0"/>
    <w:rsid w:val="00E23610"/>
    <w:rsid w:val="00E23773"/>
    <w:rsid w:val="00E23789"/>
    <w:rsid w:val="00E2378D"/>
    <w:rsid w:val="00E23BFE"/>
    <w:rsid w:val="00E23C53"/>
    <w:rsid w:val="00E23E1A"/>
    <w:rsid w:val="00E23EDB"/>
    <w:rsid w:val="00E2439A"/>
    <w:rsid w:val="00E246E0"/>
    <w:rsid w:val="00E24E6F"/>
    <w:rsid w:val="00E25068"/>
    <w:rsid w:val="00E25654"/>
    <w:rsid w:val="00E25867"/>
    <w:rsid w:val="00E25D28"/>
    <w:rsid w:val="00E25E9D"/>
    <w:rsid w:val="00E25ED1"/>
    <w:rsid w:val="00E26817"/>
    <w:rsid w:val="00E26833"/>
    <w:rsid w:val="00E26D16"/>
    <w:rsid w:val="00E277E3"/>
    <w:rsid w:val="00E2780A"/>
    <w:rsid w:val="00E2782F"/>
    <w:rsid w:val="00E27A44"/>
    <w:rsid w:val="00E30006"/>
    <w:rsid w:val="00E301C4"/>
    <w:rsid w:val="00E302AF"/>
    <w:rsid w:val="00E30344"/>
    <w:rsid w:val="00E30609"/>
    <w:rsid w:val="00E3095C"/>
    <w:rsid w:val="00E309B1"/>
    <w:rsid w:val="00E30A8F"/>
    <w:rsid w:val="00E30BB9"/>
    <w:rsid w:val="00E30D08"/>
    <w:rsid w:val="00E31486"/>
    <w:rsid w:val="00E3172E"/>
    <w:rsid w:val="00E317FB"/>
    <w:rsid w:val="00E31A3B"/>
    <w:rsid w:val="00E31CC3"/>
    <w:rsid w:val="00E31FD5"/>
    <w:rsid w:val="00E3214C"/>
    <w:rsid w:val="00E32439"/>
    <w:rsid w:val="00E325AF"/>
    <w:rsid w:val="00E32989"/>
    <w:rsid w:val="00E329FF"/>
    <w:rsid w:val="00E32A20"/>
    <w:rsid w:val="00E32ACF"/>
    <w:rsid w:val="00E32B5F"/>
    <w:rsid w:val="00E32D5A"/>
    <w:rsid w:val="00E32D9C"/>
    <w:rsid w:val="00E32F44"/>
    <w:rsid w:val="00E330C6"/>
    <w:rsid w:val="00E3383C"/>
    <w:rsid w:val="00E338FC"/>
    <w:rsid w:val="00E33ACD"/>
    <w:rsid w:val="00E33B51"/>
    <w:rsid w:val="00E343BB"/>
    <w:rsid w:val="00E349DD"/>
    <w:rsid w:val="00E34CDB"/>
    <w:rsid w:val="00E3505A"/>
    <w:rsid w:val="00E3508B"/>
    <w:rsid w:val="00E350DF"/>
    <w:rsid w:val="00E35230"/>
    <w:rsid w:val="00E35355"/>
    <w:rsid w:val="00E35358"/>
    <w:rsid w:val="00E3596C"/>
    <w:rsid w:val="00E35BFF"/>
    <w:rsid w:val="00E35C18"/>
    <w:rsid w:val="00E360D5"/>
    <w:rsid w:val="00E363F1"/>
    <w:rsid w:val="00E3655D"/>
    <w:rsid w:val="00E3686F"/>
    <w:rsid w:val="00E3692D"/>
    <w:rsid w:val="00E36B1D"/>
    <w:rsid w:val="00E36BD7"/>
    <w:rsid w:val="00E36D70"/>
    <w:rsid w:val="00E370EC"/>
    <w:rsid w:val="00E37189"/>
    <w:rsid w:val="00E371FC"/>
    <w:rsid w:val="00E37466"/>
    <w:rsid w:val="00E37553"/>
    <w:rsid w:val="00E375DF"/>
    <w:rsid w:val="00E3797B"/>
    <w:rsid w:val="00E379E8"/>
    <w:rsid w:val="00E379FD"/>
    <w:rsid w:val="00E37E63"/>
    <w:rsid w:val="00E4018D"/>
    <w:rsid w:val="00E4020B"/>
    <w:rsid w:val="00E402E2"/>
    <w:rsid w:val="00E40376"/>
    <w:rsid w:val="00E40645"/>
    <w:rsid w:val="00E40AA5"/>
    <w:rsid w:val="00E40B03"/>
    <w:rsid w:val="00E40B84"/>
    <w:rsid w:val="00E40C2E"/>
    <w:rsid w:val="00E40F62"/>
    <w:rsid w:val="00E40F79"/>
    <w:rsid w:val="00E410B0"/>
    <w:rsid w:val="00E418B5"/>
    <w:rsid w:val="00E41AC6"/>
    <w:rsid w:val="00E41BCB"/>
    <w:rsid w:val="00E4200A"/>
    <w:rsid w:val="00E42313"/>
    <w:rsid w:val="00E42444"/>
    <w:rsid w:val="00E42586"/>
    <w:rsid w:val="00E427F3"/>
    <w:rsid w:val="00E42D2E"/>
    <w:rsid w:val="00E42D35"/>
    <w:rsid w:val="00E42DA9"/>
    <w:rsid w:val="00E436B3"/>
    <w:rsid w:val="00E44248"/>
    <w:rsid w:val="00E449DA"/>
    <w:rsid w:val="00E44B2C"/>
    <w:rsid w:val="00E44DE3"/>
    <w:rsid w:val="00E45053"/>
    <w:rsid w:val="00E450AA"/>
    <w:rsid w:val="00E450C8"/>
    <w:rsid w:val="00E45634"/>
    <w:rsid w:val="00E456CB"/>
    <w:rsid w:val="00E45C22"/>
    <w:rsid w:val="00E462D1"/>
    <w:rsid w:val="00E465B6"/>
    <w:rsid w:val="00E4660F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E51"/>
    <w:rsid w:val="00E51F76"/>
    <w:rsid w:val="00E52212"/>
    <w:rsid w:val="00E52237"/>
    <w:rsid w:val="00E523D3"/>
    <w:rsid w:val="00E52598"/>
    <w:rsid w:val="00E525C6"/>
    <w:rsid w:val="00E52A05"/>
    <w:rsid w:val="00E52AF2"/>
    <w:rsid w:val="00E53416"/>
    <w:rsid w:val="00E53626"/>
    <w:rsid w:val="00E5379B"/>
    <w:rsid w:val="00E53ACF"/>
    <w:rsid w:val="00E53B48"/>
    <w:rsid w:val="00E53BAD"/>
    <w:rsid w:val="00E5448C"/>
    <w:rsid w:val="00E54517"/>
    <w:rsid w:val="00E54641"/>
    <w:rsid w:val="00E546D5"/>
    <w:rsid w:val="00E54BE9"/>
    <w:rsid w:val="00E54CED"/>
    <w:rsid w:val="00E54D2E"/>
    <w:rsid w:val="00E54EC2"/>
    <w:rsid w:val="00E55319"/>
    <w:rsid w:val="00E55421"/>
    <w:rsid w:val="00E55635"/>
    <w:rsid w:val="00E5587C"/>
    <w:rsid w:val="00E55E80"/>
    <w:rsid w:val="00E55EEB"/>
    <w:rsid w:val="00E5623A"/>
    <w:rsid w:val="00E565AD"/>
    <w:rsid w:val="00E56771"/>
    <w:rsid w:val="00E569CB"/>
    <w:rsid w:val="00E56C78"/>
    <w:rsid w:val="00E56C8F"/>
    <w:rsid w:val="00E57180"/>
    <w:rsid w:val="00E576D2"/>
    <w:rsid w:val="00E57BDE"/>
    <w:rsid w:val="00E57F55"/>
    <w:rsid w:val="00E600EC"/>
    <w:rsid w:val="00E6019A"/>
    <w:rsid w:val="00E602A4"/>
    <w:rsid w:val="00E60318"/>
    <w:rsid w:val="00E60560"/>
    <w:rsid w:val="00E60577"/>
    <w:rsid w:val="00E606B8"/>
    <w:rsid w:val="00E6070A"/>
    <w:rsid w:val="00E60BE2"/>
    <w:rsid w:val="00E60D38"/>
    <w:rsid w:val="00E6111A"/>
    <w:rsid w:val="00E6134A"/>
    <w:rsid w:val="00E61354"/>
    <w:rsid w:val="00E616CB"/>
    <w:rsid w:val="00E618BC"/>
    <w:rsid w:val="00E61963"/>
    <w:rsid w:val="00E61FBC"/>
    <w:rsid w:val="00E6208E"/>
    <w:rsid w:val="00E621FD"/>
    <w:rsid w:val="00E62543"/>
    <w:rsid w:val="00E628A0"/>
    <w:rsid w:val="00E62929"/>
    <w:rsid w:val="00E62C02"/>
    <w:rsid w:val="00E62C13"/>
    <w:rsid w:val="00E62F37"/>
    <w:rsid w:val="00E630EB"/>
    <w:rsid w:val="00E634DD"/>
    <w:rsid w:val="00E63A26"/>
    <w:rsid w:val="00E63A7E"/>
    <w:rsid w:val="00E63BF3"/>
    <w:rsid w:val="00E63CF2"/>
    <w:rsid w:val="00E63E93"/>
    <w:rsid w:val="00E64158"/>
    <w:rsid w:val="00E642AE"/>
    <w:rsid w:val="00E643BF"/>
    <w:rsid w:val="00E64527"/>
    <w:rsid w:val="00E646E3"/>
    <w:rsid w:val="00E647E3"/>
    <w:rsid w:val="00E64806"/>
    <w:rsid w:val="00E64A3A"/>
    <w:rsid w:val="00E64CB2"/>
    <w:rsid w:val="00E65028"/>
    <w:rsid w:val="00E65044"/>
    <w:rsid w:val="00E653D7"/>
    <w:rsid w:val="00E6586A"/>
    <w:rsid w:val="00E65A5F"/>
    <w:rsid w:val="00E65C7C"/>
    <w:rsid w:val="00E65CC1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FA2"/>
    <w:rsid w:val="00E701A6"/>
    <w:rsid w:val="00E70260"/>
    <w:rsid w:val="00E70345"/>
    <w:rsid w:val="00E703E1"/>
    <w:rsid w:val="00E704F0"/>
    <w:rsid w:val="00E706A2"/>
    <w:rsid w:val="00E706C1"/>
    <w:rsid w:val="00E707E3"/>
    <w:rsid w:val="00E7085D"/>
    <w:rsid w:val="00E70C04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EC1"/>
    <w:rsid w:val="00E72FA9"/>
    <w:rsid w:val="00E73BB5"/>
    <w:rsid w:val="00E73CAF"/>
    <w:rsid w:val="00E73E27"/>
    <w:rsid w:val="00E73EC7"/>
    <w:rsid w:val="00E74071"/>
    <w:rsid w:val="00E7413D"/>
    <w:rsid w:val="00E7431E"/>
    <w:rsid w:val="00E7442D"/>
    <w:rsid w:val="00E747C2"/>
    <w:rsid w:val="00E74803"/>
    <w:rsid w:val="00E74A43"/>
    <w:rsid w:val="00E7537E"/>
    <w:rsid w:val="00E7552D"/>
    <w:rsid w:val="00E75759"/>
    <w:rsid w:val="00E75BB5"/>
    <w:rsid w:val="00E75C82"/>
    <w:rsid w:val="00E75D71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6E0"/>
    <w:rsid w:val="00E777DC"/>
    <w:rsid w:val="00E77ABE"/>
    <w:rsid w:val="00E77D0E"/>
    <w:rsid w:val="00E77F15"/>
    <w:rsid w:val="00E80065"/>
    <w:rsid w:val="00E801E4"/>
    <w:rsid w:val="00E803DC"/>
    <w:rsid w:val="00E807D3"/>
    <w:rsid w:val="00E80953"/>
    <w:rsid w:val="00E80D03"/>
    <w:rsid w:val="00E80F8C"/>
    <w:rsid w:val="00E81218"/>
    <w:rsid w:val="00E818E6"/>
    <w:rsid w:val="00E81918"/>
    <w:rsid w:val="00E81A26"/>
    <w:rsid w:val="00E81CED"/>
    <w:rsid w:val="00E81DC1"/>
    <w:rsid w:val="00E81FF3"/>
    <w:rsid w:val="00E8225D"/>
    <w:rsid w:val="00E829A8"/>
    <w:rsid w:val="00E82ADD"/>
    <w:rsid w:val="00E82B00"/>
    <w:rsid w:val="00E82BA4"/>
    <w:rsid w:val="00E8334C"/>
    <w:rsid w:val="00E834CC"/>
    <w:rsid w:val="00E83797"/>
    <w:rsid w:val="00E8385C"/>
    <w:rsid w:val="00E83A91"/>
    <w:rsid w:val="00E83ACD"/>
    <w:rsid w:val="00E83BAE"/>
    <w:rsid w:val="00E83C73"/>
    <w:rsid w:val="00E83CE4"/>
    <w:rsid w:val="00E83D73"/>
    <w:rsid w:val="00E83DAF"/>
    <w:rsid w:val="00E83F01"/>
    <w:rsid w:val="00E83FB6"/>
    <w:rsid w:val="00E8417E"/>
    <w:rsid w:val="00E8432F"/>
    <w:rsid w:val="00E843DB"/>
    <w:rsid w:val="00E84499"/>
    <w:rsid w:val="00E8451B"/>
    <w:rsid w:val="00E849EB"/>
    <w:rsid w:val="00E84CB3"/>
    <w:rsid w:val="00E84D12"/>
    <w:rsid w:val="00E84E4F"/>
    <w:rsid w:val="00E85645"/>
    <w:rsid w:val="00E85669"/>
    <w:rsid w:val="00E856F1"/>
    <w:rsid w:val="00E856F5"/>
    <w:rsid w:val="00E85798"/>
    <w:rsid w:val="00E859BE"/>
    <w:rsid w:val="00E85ABB"/>
    <w:rsid w:val="00E85E4A"/>
    <w:rsid w:val="00E862AE"/>
    <w:rsid w:val="00E864C1"/>
    <w:rsid w:val="00E868D9"/>
    <w:rsid w:val="00E86F18"/>
    <w:rsid w:val="00E87572"/>
    <w:rsid w:val="00E87725"/>
    <w:rsid w:val="00E8775D"/>
    <w:rsid w:val="00E877E6"/>
    <w:rsid w:val="00E87D92"/>
    <w:rsid w:val="00E87E10"/>
    <w:rsid w:val="00E904AB"/>
    <w:rsid w:val="00E9064D"/>
    <w:rsid w:val="00E90A94"/>
    <w:rsid w:val="00E90C1C"/>
    <w:rsid w:val="00E90DB4"/>
    <w:rsid w:val="00E91284"/>
    <w:rsid w:val="00E91324"/>
    <w:rsid w:val="00E91565"/>
    <w:rsid w:val="00E9208E"/>
    <w:rsid w:val="00E9223E"/>
    <w:rsid w:val="00E92512"/>
    <w:rsid w:val="00E92552"/>
    <w:rsid w:val="00E929B0"/>
    <w:rsid w:val="00E92A2F"/>
    <w:rsid w:val="00E93099"/>
    <w:rsid w:val="00E93223"/>
    <w:rsid w:val="00E93331"/>
    <w:rsid w:val="00E934CD"/>
    <w:rsid w:val="00E93544"/>
    <w:rsid w:val="00E939C3"/>
    <w:rsid w:val="00E93B4D"/>
    <w:rsid w:val="00E9412F"/>
    <w:rsid w:val="00E94219"/>
    <w:rsid w:val="00E9449C"/>
    <w:rsid w:val="00E94E1D"/>
    <w:rsid w:val="00E94E36"/>
    <w:rsid w:val="00E95160"/>
    <w:rsid w:val="00E951B6"/>
    <w:rsid w:val="00E9559A"/>
    <w:rsid w:val="00E95743"/>
    <w:rsid w:val="00E95A64"/>
    <w:rsid w:val="00E95B9B"/>
    <w:rsid w:val="00E95C41"/>
    <w:rsid w:val="00E95E70"/>
    <w:rsid w:val="00E95F0A"/>
    <w:rsid w:val="00E95FB3"/>
    <w:rsid w:val="00E96216"/>
    <w:rsid w:val="00E96431"/>
    <w:rsid w:val="00E9645B"/>
    <w:rsid w:val="00E96D50"/>
    <w:rsid w:val="00E96EE3"/>
    <w:rsid w:val="00E96F4E"/>
    <w:rsid w:val="00E96F6B"/>
    <w:rsid w:val="00E974F1"/>
    <w:rsid w:val="00E97710"/>
    <w:rsid w:val="00E977E4"/>
    <w:rsid w:val="00E97A93"/>
    <w:rsid w:val="00E97F4C"/>
    <w:rsid w:val="00EA00F1"/>
    <w:rsid w:val="00EA02D9"/>
    <w:rsid w:val="00EA093A"/>
    <w:rsid w:val="00EA0973"/>
    <w:rsid w:val="00EA0AF1"/>
    <w:rsid w:val="00EA0C46"/>
    <w:rsid w:val="00EA0E89"/>
    <w:rsid w:val="00EA0F9D"/>
    <w:rsid w:val="00EA1436"/>
    <w:rsid w:val="00EA1839"/>
    <w:rsid w:val="00EA1C12"/>
    <w:rsid w:val="00EA1DAA"/>
    <w:rsid w:val="00EA1DD1"/>
    <w:rsid w:val="00EA1DF7"/>
    <w:rsid w:val="00EA2062"/>
    <w:rsid w:val="00EA22A5"/>
    <w:rsid w:val="00EA251A"/>
    <w:rsid w:val="00EA25CE"/>
    <w:rsid w:val="00EA33B1"/>
    <w:rsid w:val="00EA33CC"/>
    <w:rsid w:val="00EA34F5"/>
    <w:rsid w:val="00EA3680"/>
    <w:rsid w:val="00EA4121"/>
    <w:rsid w:val="00EA4126"/>
    <w:rsid w:val="00EA4161"/>
    <w:rsid w:val="00EA4438"/>
    <w:rsid w:val="00EA46E3"/>
    <w:rsid w:val="00EA49B6"/>
    <w:rsid w:val="00EA4B1C"/>
    <w:rsid w:val="00EA4B9F"/>
    <w:rsid w:val="00EA5868"/>
    <w:rsid w:val="00EA588D"/>
    <w:rsid w:val="00EA59DB"/>
    <w:rsid w:val="00EA5D20"/>
    <w:rsid w:val="00EA5D2B"/>
    <w:rsid w:val="00EA5D8A"/>
    <w:rsid w:val="00EA6291"/>
    <w:rsid w:val="00EA641F"/>
    <w:rsid w:val="00EA6957"/>
    <w:rsid w:val="00EA6C67"/>
    <w:rsid w:val="00EA6D1B"/>
    <w:rsid w:val="00EA6E83"/>
    <w:rsid w:val="00EA6F24"/>
    <w:rsid w:val="00EA723A"/>
    <w:rsid w:val="00EA73AE"/>
    <w:rsid w:val="00EA73FD"/>
    <w:rsid w:val="00EA7417"/>
    <w:rsid w:val="00EA748D"/>
    <w:rsid w:val="00EA74F6"/>
    <w:rsid w:val="00EA7781"/>
    <w:rsid w:val="00EA7C98"/>
    <w:rsid w:val="00EA7EFB"/>
    <w:rsid w:val="00EB00A6"/>
    <w:rsid w:val="00EB02A5"/>
    <w:rsid w:val="00EB02C0"/>
    <w:rsid w:val="00EB0729"/>
    <w:rsid w:val="00EB07F9"/>
    <w:rsid w:val="00EB10C9"/>
    <w:rsid w:val="00EB14BA"/>
    <w:rsid w:val="00EB1598"/>
    <w:rsid w:val="00EB1769"/>
    <w:rsid w:val="00EB17DD"/>
    <w:rsid w:val="00EB1865"/>
    <w:rsid w:val="00EB186E"/>
    <w:rsid w:val="00EB189E"/>
    <w:rsid w:val="00EB1902"/>
    <w:rsid w:val="00EB1C4F"/>
    <w:rsid w:val="00EB1CF6"/>
    <w:rsid w:val="00EB1DA5"/>
    <w:rsid w:val="00EB1DDC"/>
    <w:rsid w:val="00EB2138"/>
    <w:rsid w:val="00EB22B3"/>
    <w:rsid w:val="00EB2435"/>
    <w:rsid w:val="00EB25A5"/>
    <w:rsid w:val="00EB2651"/>
    <w:rsid w:val="00EB2869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B5A"/>
    <w:rsid w:val="00EB3CAF"/>
    <w:rsid w:val="00EB3FE3"/>
    <w:rsid w:val="00EB44BA"/>
    <w:rsid w:val="00EB48B7"/>
    <w:rsid w:val="00EB4975"/>
    <w:rsid w:val="00EB4DD2"/>
    <w:rsid w:val="00EB4DF9"/>
    <w:rsid w:val="00EB4F68"/>
    <w:rsid w:val="00EB53C4"/>
    <w:rsid w:val="00EB5BA7"/>
    <w:rsid w:val="00EB63F4"/>
    <w:rsid w:val="00EB646B"/>
    <w:rsid w:val="00EB672B"/>
    <w:rsid w:val="00EB67C2"/>
    <w:rsid w:val="00EB696B"/>
    <w:rsid w:val="00EB7301"/>
    <w:rsid w:val="00EB76A8"/>
    <w:rsid w:val="00EB7910"/>
    <w:rsid w:val="00EB79DF"/>
    <w:rsid w:val="00EB7C67"/>
    <w:rsid w:val="00EC0044"/>
    <w:rsid w:val="00EC01C1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9F2"/>
    <w:rsid w:val="00EC1C68"/>
    <w:rsid w:val="00EC21EC"/>
    <w:rsid w:val="00EC2785"/>
    <w:rsid w:val="00EC2B6D"/>
    <w:rsid w:val="00EC2C42"/>
    <w:rsid w:val="00EC2CAC"/>
    <w:rsid w:val="00EC33F1"/>
    <w:rsid w:val="00EC3490"/>
    <w:rsid w:val="00EC34E2"/>
    <w:rsid w:val="00EC3A5A"/>
    <w:rsid w:val="00EC3BE8"/>
    <w:rsid w:val="00EC3CEE"/>
    <w:rsid w:val="00EC3EAC"/>
    <w:rsid w:val="00EC3F00"/>
    <w:rsid w:val="00EC4274"/>
    <w:rsid w:val="00EC434F"/>
    <w:rsid w:val="00EC49EA"/>
    <w:rsid w:val="00EC4AC6"/>
    <w:rsid w:val="00EC4B55"/>
    <w:rsid w:val="00EC4F4A"/>
    <w:rsid w:val="00EC4FC0"/>
    <w:rsid w:val="00EC4FE4"/>
    <w:rsid w:val="00EC5293"/>
    <w:rsid w:val="00EC5679"/>
    <w:rsid w:val="00EC56A9"/>
    <w:rsid w:val="00EC59D6"/>
    <w:rsid w:val="00EC5A2F"/>
    <w:rsid w:val="00EC5CD5"/>
    <w:rsid w:val="00EC5CD7"/>
    <w:rsid w:val="00EC5D1A"/>
    <w:rsid w:val="00EC675B"/>
    <w:rsid w:val="00EC678E"/>
    <w:rsid w:val="00EC67FF"/>
    <w:rsid w:val="00EC6894"/>
    <w:rsid w:val="00EC6936"/>
    <w:rsid w:val="00EC6D85"/>
    <w:rsid w:val="00EC7ABA"/>
    <w:rsid w:val="00ED04D3"/>
    <w:rsid w:val="00ED07D9"/>
    <w:rsid w:val="00ED07EF"/>
    <w:rsid w:val="00ED0847"/>
    <w:rsid w:val="00ED0A2B"/>
    <w:rsid w:val="00ED0A4E"/>
    <w:rsid w:val="00ED131E"/>
    <w:rsid w:val="00ED1703"/>
    <w:rsid w:val="00ED18CD"/>
    <w:rsid w:val="00ED194C"/>
    <w:rsid w:val="00ED1AA3"/>
    <w:rsid w:val="00ED1B21"/>
    <w:rsid w:val="00ED211B"/>
    <w:rsid w:val="00ED21B0"/>
    <w:rsid w:val="00ED2358"/>
    <w:rsid w:val="00ED2591"/>
    <w:rsid w:val="00ED263A"/>
    <w:rsid w:val="00ED2666"/>
    <w:rsid w:val="00ED29F6"/>
    <w:rsid w:val="00ED2BAD"/>
    <w:rsid w:val="00ED2C2C"/>
    <w:rsid w:val="00ED2E4E"/>
    <w:rsid w:val="00ED31D4"/>
    <w:rsid w:val="00ED35E3"/>
    <w:rsid w:val="00ED3C6E"/>
    <w:rsid w:val="00ED41AC"/>
    <w:rsid w:val="00ED4266"/>
    <w:rsid w:val="00ED44B6"/>
    <w:rsid w:val="00ED4895"/>
    <w:rsid w:val="00ED4FE7"/>
    <w:rsid w:val="00ED5047"/>
    <w:rsid w:val="00ED5155"/>
    <w:rsid w:val="00ED518C"/>
    <w:rsid w:val="00ED5902"/>
    <w:rsid w:val="00ED59A9"/>
    <w:rsid w:val="00ED6181"/>
    <w:rsid w:val="00ED61D6"/>
    <w:rsid w:val="00ED627A"/>
    <w:rsid w:val="00ED6690"/>
    <w:rsid w:val="00ED66A8"/>
    <w:rsid w:val="00ED68DE"/>
    <w:rsid w:val="00ED6A16"/>
    <w:rsid w:val="00ED6B80"/>
    <w:rsid w:val="00ED6C2F"/>
    <w:rsid w:val="00ED6ED8"/>
    <w:rsid w:val="00ED6F34"/>
    <w:rsid w:val="00ED6F68"/>
    <w:rsid w:val="00ED6FA6"/>
    <w:rsid w:val="00ED6FDF"/>
    <w:rsid w:val="00ED714D"/>
    <w:rsid w:val="00ED74F9"/>
    <w:rsid w:val="00ED7814"/>
    <w:rsid w:val="00ED7A54"/>
    <w:rsid w:val="00ED7A7B"/>
    <w:rsid w:val="00ED7AC4"/>
    <w:rsid w:val="00ED7E7B"/>
    <w:rsid w:val="00EE03D7"/>
    <w:rsid w:val="00EE0481"/>
    <w:rsid w:val="00EE0653"/>
    <w:rsid w:val="00EE091C"/>
    <w:rsid w:val="00EE0DCB"/>
    <w:rsid w:val="00EE0F09"/>
    <w:rsid w:val="00EE1179"/>
    <w:rsid w:val="00EE1478"/>
    <w:rsid w:val="00EE1521"/>
    <w:rsid w:val="00EE15A1"/>
    <w:rsid w:val="00EE16AA"/>
    <w:rsid w:val="00EE1871"/>
    <w:rsid w:val="00EE1984"/>
    <w:rsid w:val="00EE19C6"/>
    <w:rsid w:val="00EE1BDD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BE0"/>
    <w:rsid w:val="00EE2D48"/>
    <w:rsid w:val="00EE3011"/>
    <w:rsid w:val="00EE306F"/>
    <w:rsid w:val="00EE30E3"/>
    <w:rsid w:val="00EE3518"/>
    <w:rsid w:val="00EE35AB"/>
    <w:rsid w:val="00EE413C"/>
    <w:rsid w:val="00EE434C"/>
    <w:rsid w:val="00EE43BE"/>
    <w:rsid w:val="00EE4ACC"/>
    <w:rsid w:val="00EE50D4"/>
    <w:rsid w:val="00EE50EB"/>
    <w:rsid w:val="00EE5341"/>
    <w:rsid w:val="00EE5964"/>
    <w:rsid w:val="00EE59A5"/>
    <w:rsid w:val="00EE5B3C"/>
    <w:rsid w:val="00EE5D0B"/>
    <w:rsid w:val="00EE5D31"/>
    <w:rsid w:val="00EE5EB3"/>
    <w:rsid w:val="00EE623D"/>
    <w:rsid w:val="00EE6282"/>
    <w:rsid w:val="00EE65A4"/>
    <w:rsid w:val="00EE676A"/>
    <w:rsid w:val="00EE6868"/>
    <w:rsid w:val="00EE6AF9"/>
    <w:rsid w:val="00EE6D30"/>
    <w:rsid w:val="00EE6E58"/>
    <w:rsid w:val="00EE73BA"/>
    <w:rsid w:val="00EE77D1"/>
    <w:rsid w:val="00EE7844"/>
    <w:rsid w:val="00EE78C8"/>
    <w:rsid w:val="00EE7E43"/>
    <w:rsid w:val="00EE7E8B"/>
    <w:rsid w:val="00EF00D2"/>
    <w:rsid w:val="00EF010B"/>
    <w:rsid w:val="00EF02E9"/>
    <w:rsid w:val="00EF043A"/>
    <w:rsid w:val="00EF05C9"/>
    <w:rsid w:val="00EF05CB"/>
    <w:rsid w:val="00EF06FB"/>
    <w:rsid w:val="00EF0734"/>
    <w:rsid w:val="00EF0967"/>
    <w:rsid w:val="00EF0A90"/>
    <w:rsid w:val="00EF0CBC"/>
    <w:rsid w:val="00EF0D7B"/>
    <w:rsid w:val="00EF0F34"/>
    <w:rsid w:val="00EF1116"/>
    <w:rsid w:val="00EF128B"/>
    <w:rsid w:val="00EF19C8"/>
    <w:rsid w:val="00EF1CAE"/>
    <w:rsid w:val="00EF1FDB"/>
    <w:rsid w:val="00EF22A7"/>
    <w:rsid w:val="00EF2314"/>
    <w:rsid w:val="00EF24E8"/>
    <w:rsid w:val="00EF26A3"/>
    <w:rsid w:val="00EF2878"/>
    <w:rsid w:val="00EF292D"/>
    <w:rsid w:val="00EF2977"/>
    <w:rsid w:val="00EF2A02"/>
    <w:rsid w:val="00EF2C2C"/>
    <w:rsid w:val="00EF2DE6"/>
    <w:rsid w:val="00EF303A"/>
    <w:rsid w:val="00EF3383"/>
    <w:rsid w:val="00EF35A6"/>
    <w:rsid w:val="00EF392A"/>
    <w:rsid w:val="00EF392C"/>
    <w:rsid w:val="00EF3CAA"/>
    <w:rsid w:val="00EF3F9E"/>
    <w:rsid w:val="00EF43B9"/>
    <w:rsid w:val="00EF43BC"/>
    <w:rsid w:val="00EF43E0"/>
    <w:rsid w:val="00EF4C47"/>
    <w:rsid w:val="00EF4CED"/>
    <w:rsid w:val="00EF4E24"/>
    <w:rsid w:val="00EF4E6D"/>
    <w:rsid w:val="00EF4F44"/>
    <w:rsid w:val="00EF5622"/>
    <w:rsid w:val="00EF5D4F"/>
    <w:rsid w:val="00EF65A6"/>
    <w:rsid w:val="00EF6646"/>
    <w:rsid w:val="00EF671E"/>
    <w:rsid w:val="00EF6747"/>
    <w:rsid w:val="00EF67F8"/>
    <w:rsid w:val="00EF6854"/>
    <w:rsid w:val="00EF6930"/>
    <w:rsid w:val="00EF6E31"/>
    <w:rsid w:val="00EF7135"/>
    <w:rsid w:val="00EF7199"/>
    <w:rsid w:val="00EF71F6"/>
    <w:rsid w:val="00EF72A7"/>
    <w:rsid w:val="00EF72BE"/>
    <w:rsid w:val="00EF73A0"/>
    <w:rsid w:val="00EF7421"/>
    <w:rsid w:val="00EF74D9"/>
    <w:rsid w:val="00EF7A7E"/>
    <w:rsid w:val="00EF7B32"/>
    <w:rsid w:val="00EF7B63"/>
    <w:rsid w:val="00EF7BA9"/>
    <w:rsid w:val="00EF7E38"/>
    <w:rsid w:val="00F005F0"/>
    <w:rsid w:val="00F005F7"/>
    <w:rsid w:val="00F008CF"/>
    <w:rsid w:val="00F0131D"/>
    <w:rsid w:val="00F015F7"/>
    <w:rsid w:val="00F0208B"/>
    <w:rsid w:val="00F020A0"/>
    <w:rsid w:val="00F02126"/>
    <w:rsid w:val="00F0226D"/>
    <w:rsid w:val="00F02579"/>
    <w:rsid w:val="00F026E7"/>
    <w:rsid w:val="00F028A7"/>
    <w:rsid w:val="00F03152"/>
    <w:rsid w:val="00F035A9"/>
    <w:rsid w:val="00F03F7D"/>
    <w:rsid w:val="00F04288"/>
    <w:rsid w:val="00F048DF"/>
    <w:rsid w:val="00F04B07"/>
    <w:rsid w:val="00F05258"/>
    <w:rsid w:val="00F05443"/>
    <w:rsid w:val="00F05581"/>
    <w:rsid w:val="00F057A2"/>
    <w:rsid w:val="00F05881"/>
    <w:rsid w:val="00F05AE0"/>
    <w:rsid w:val="00F05B30"/>
    <w:rsid w:val="00F0610B"/>
    <w:rsid w:val="00F06264"/>
    <w:rsid w:val="00F065D0"/>
    <w:rsid w:val="00F0673F"/>
    <w:rsid w:val="00F067D8"/>
    <w:rsid w:val="00F067E2"/>
    <w:rsid w:val="00F0687F"/>
    <w:rsid w:val="00F06B3B"/>
    <w:rsid w:val="00F06B95"/>
    <w:rsid w:val="00F06C1A"/>
    <w:rsid w:val="00F0751D"/>
    <w:rsid w:val="00F075FE"/>
    <w:rsid w:val="00F076AD"/>
    <w:rsid w:val="00F07B9F"/>
    <w:rsid w:val="00F07C86"/>
    <w:rsid w:val="00F07E5D"/>
    <w:rsid w:val="00F07FA9"/>
    <w:rsid w:val="00F104CB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19"/>
    <w:rsid w:val="00F11FD6"/>
    <w:rsid w:val="00F12738"/>
    <w:rsid w:val="00F12A3A"/>
    <w:rsid w:val="00F12D27"/>
    <w:rsid w:val="00F12FD0"/>
    <w:rsid w:val="00F1312D"/>
    <w:rsid w:val="00F136AC"/>
    <w:rsid w:val="00F1372D"/>
    <w:rsid w:val="00F138AB"/>
    <w:rsid w:val="00F13C5B"/>
    <w:rsid w:val="00F13D55"/>
    <w:rsid w:val="00F1490F"/>
    <w:rsid w:val="00F14B62"/>
    <w:rsid w:val="00F14FA0"/>
    <w:rsid w:val="00F15291"/>
    <w:rsid w:val="00F1531B"/>
    <w:rsid w:val="00F157A9"/>
    <w:rsid w:val="00F15941"/>
    <w:rsid w:val="00F159E8"/>
    <w:rsid w:val="00F15A16"/>
    <w:rsid w:val="00F15A8D"/>
    <w:rsid w:val="00F15B27"/>
    <w:rsid w:val="00F15C94"/>
    <w:rsid w:val="00F15D94"/>
    <w:rsid w:val="00F15F15"/>
    <w:rsid w:val="00F160FE"/>
    <w:rsid w:val="00F1621E"/>
    <w:rsid w:val="00F165E3"/>
    <w:rsid w:val="00F1679E"/>
    <w:rsid w:val="00F167E7"/>
    <w:rsid w:val="00F16B3B"/>
    <w:rsid w:val="00F16BB0"/>
    <w:rsid w:val="00F172FD"/>
    <w:rsid w:val="00F1748A"/>
    <w:rsid w:val="00F175A6"/>
    <w:rsid w:val="00F175AD"/>
    <w:rsid w:val="00F1775D"/>
    <w:rsid w:val="00F1795E"/>
    <w:rsid w:val="00F17A75"/>
    <w:rsid w:val="00F20261"/>
    <w:rsid w:val="00F204D2"/>
    <w:rsid w:val="00F204FC"/>
    <w:rsid w:val="00F20862"/>
    <w:rsid w:val="00F20B35"/>
    <w:rsid w:val="00F20E2C"/>
    <w:rsid w:val="00F213F5"/>
    <w:rsid w:val="00F2146D"/>
    <w:rsid w:val="00F2165C"/>
    <w:rsid w:val="00F21F33"/>
    <w:rsid w:val="00F21F46"/>
    <w:rsid w:val="00F220C4"/>
    <w:rsid w:val="00F2247A"/>
    <w:rsid w:val="00F224CC"/>
    <w:rsid w:val="00F2291A"/>
    <w:rsid w:val="00F22B1F"/>
    <w:rsid w:val="00F22E43"/>
    <w:rsid w:val="00F23012"/>
    <w:rsid w:val="00F2310E"/>
    <w:rsid w:val="00F23386"/>
    <w:rsid w:val="00F2392E"/>
    <w:rsid w:val="00F23A89"/>
    <w:rsid w:val="00F23CA9"/>
    <w:rsid w:val="00F23CB2"/>
    <w:rsid w:val="00F23CD1"/>
    <w:rsid w:val="00F23D64"/>
    <w:rsid w:val="00F23ED8"/>
    <w:rsid w:val="00F23F78"/>
    <w:rsid w:val="00F243DB"/>
    <w:rsid w:val="00F24B4F"/>
    <w:rsid w:val="00F24CBC"/>
    <w:rsid w:val="00F251F7"/>
    <w:rsid w:val="00F259B8"/>
    <w:rsid w:val="00F25A68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7BA"/>
    <w:rsid w:val="00F268F8"/>
    <w:rsid w:val="00F26AAF"/>
    <w:rsid w:val="00F26B62"/>
    <w:rsid w:val="00F2701E"/>
    <w:rsid w:val="00F27194"/>
    <w:rsid w:val="00F2755E"/>
    <w:rsid w:val="00F2769B"/>
    <w:rsid w:val="00F2773E"/>
    <w:rsid w:val="00F27A26"/>
    <w:rsid w:val="00F27AC8"/>
    <w:rsid w:val="00F27CB7"/>
    <w:rsid w:val="00F27D81"/>
    <w:rsid w:val="00F300AA"/>
    <w:rsid w:val="00F305B9"/>
    <w:rsid w:val="00F3068D"/>
    <w:rsid w:val="00F30795"/>
    <w:rsid w:val="00F30AD2"/>
    <w:rsid w:val="00F317F9"/>
    <w:rsid w:val="00F318D4"/>
    <w:rsid w:val="00F31B51"/>
    <w:rsid w:val="00F31C0F"/>
    <w:rsid w:val="00F31E10"/>
    <w:rsid w:val="00F3201E"/>
    <w:rsid w:val="00F32244"/>
    <w:rsid w:val="00F32BBE"/>
    <w:rsid w:val="00F32F78"/>
    <w:rsid w:val="00F33102"/>
    <w:rsid w:val="00F334B6"/>
    <w:rsid w:val="00F33A74"/>
    <w:rsid w:val="00F33D18"/>
    <w:rsid w:val="00F3426E"/>
    <w:rsid w:val="00F34297"/>
    <w:rsid w:val="00F34362"/>
    <w:rsid w:val="00F34511"/>
    <w:rsid w:val="00F34B0B"/>
    <w:rsid w:val="00F34BAD"/>
    <w:rsid w:val="00F352B8"/>
    <w:rsid w:val="00F3552C"/>
    <w:rsid w:val="00F35648"/>
    <w:rsid w:val="00F35825"/>
    <w:rsid w:val="00F35856"/>
    <w:rsid w:val="00F35A17"/>
    <w:rsid w:val="00F35F88"/>
    <w:rsid w:val="00F36052"/>
    <w:rsid w:val="00F361F5"/>
    <w:rsid w:val="00F362CB"/>
    <w:rsid w:val="00F367D9"/>
    <w:rsid w:val="00F3710B"/>
    <w:rsid w:val="00F37133"/>
    <w:rsid w:val="00F37179"/>
    <w:rsid w:val="00F372B7"/>
    <w:rsid w:val="00F375D5"/>
    <w:rsid w:val="00F37627"/>
    <w:rsid w:val="00F378B2"/>
    <w:rsid w:val="00F37903"/>
    <w:rsid w:val="00F37A7E"/>
    <w:rsid w:val="00F37C12"/>
    <w:rsid w:val="00F37D23"/>
    <w:rsid w:val="00F37D91"/>
    <w:rsid w:val="00F37F4B"/>
    <w:rsid w:val="00F37F7B"/>
    <w:rsid w:val="00F400D0"/>
    <w:rsid w:val="00F401E9"/>
    <w:rsid w:val="00F4027D"/>
    <w:rsid w:val="00F40461"/>
    <w:rsid w:val="00F40479"/>
    <w:rsid w:val="00F40A6B"/>
    <w:rsid w:val="00F4104D"/>
    <w:rsid w:val="00F417D7"/>
    <w:rsid w:val="00F41A62"/>
    <w:rsid w:val="00F41B8F"/>
    <w:rsid w:val="00F41CC2"/>
    <w:rsid w:val="00F42157"/>
    <w:rsid w:val="00F4215D"/>
    <w:rsid w:val="00F42213"/>
    <w:rsid w:val="00F42358"/>
    <w:rsid w:val="00F4292B"/>
    <w:rsid w:val="00F42A49"/>
    <w:rsid w:val="00F42B2A"/>
    <w:rsid w:val="00F42BAE"/>
    <w:rsid w:val="00F42E4A"/>
    <w:rsid w:val="00F42EEC"/>
    <w:rsid w:val="00F431FA"/>
    <w:rsid w:val="00F43319"/>
    <w:rsid w:val="00F43AF2"/>
    <w:rsid w:val="00F43DCF"/>
    <w:rsid w:val="00F44F09"/>
    <w:rsid w:val="00F44F49"/>
    <w:rsid w:val="00F44FBF"/>
    <w:rsid w:val="00F44FFC"/>
    <w:rsid w:val="00F4504A"/>
    <w:rsid w:val="00F45809"/>
    <w:rsid w:val="00F45A28"/>
    <w:rsid w:val="00F45D70"/>
    <w:rsid w:val="00F461B2"/>
    <w:rsid w:val="00F462FD"/>
    <w:rsid w:val="00F464FA"/>
    <w:rsid w:val="00F46657"/>
    <w:rsid w:val="00F46743"/>
    <w:rsid w:val="00F46840"/>
    <w:rsid w:val="00F468B8"/>
    <w:rsid w:val="00F46D8C"/>
    <w:rsid w:val="00F47106"/>
    <w:rsid w:val="00F472A3"/>
    <w:rsid w:val="00F476BC"/>
    <w:rsid w:val="00F4770E"/>
    <w:rsid w:val="00F47789"/>
    <w:rsid w:val="00F47915"/>
    <w:rsid w:val="00F47A06"/>
    <w:rsid w:val="00F47B08"/>
    <w:rsid w:val="00F47BE9"/>
    <w:rsid w:val="00F47CCD"/>
    <w:rsid w:val="00F47F70"/>
    <w:rsid w:val="00F504A2"/>
    <w:rsid w:val="00F50570"/>
    <w:rsid w:val="00F5058B"/>
    <w:rsid w:val="00F505AE"/>
    <w:rsid w:val="00F50725"/>
    <w:rsid w:val="00F50860"/>
    <w:rsid w:val="00F50996"/>
    <w:rsid w:val="00F50A8A"/>
    <w:rsid w:val="00F50C63"/>
    <w:rsid w:val="00F512A5"/>
    <w:rsid w:val="00F513B3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E46"/>
    <w:rsid w:val="00F52FAB"/>
    <w:rsid w:val="00F5306B"/>
    <w:rsid w:val="00F5326D"/>
    <w:rsid w:val="00F532CD"/>
    <w:rsid w:val="00F53727"/>
    <w:rsid w:val="00F53B35"/>
    <w:rsid w:val="00F53E5E"/>
    <w:rsid w:val="00F53E83"/>
    <w:rsid w:val="00F54153"/>
    <w:rsid w:val="00F5422C"/>
    <w:rsid w:val="00F5451A"/>
    <w:rsid w:val="00F5532A"/>
    <w:rsid w:val="00F553CA"/>
    <w:rsid w:val="00F555B0"/>
    <w:rsid w:val="00F5582B"/>
    <w:rsid w:val="00F558D6"/>
    <w:rsid w:val="00F558F1"/>
    <w:rsid w:val="00F5591C"/>
    <w:rsid w:val="00F5594F"/>
    <w:rsid w:val="00F55A9D"/>
    <w:rsid w:val="00F55BAB"/>
    <w:rsid w:val="00F55D24"/>
    <w:rsid w:val="00F55D28"/>
    <w:rsid w:val="00F55EB6"/>
    <w:rsid w:val="00F560D6"/>
    <w:rsid w:val="00F56339"/>
    <w:rsid w:val="00F56929"/>
    <w:rsid w:val="00F56F5E"/>
    <w:rsid w:val="00F57217"/>
    <w:rsid w:val="00F57485"/>
    <w:rsid w:val="00F57638"/>
    <w:rsid w:val="00F57893"/>
    <w:rsid w:val="00F57D8B"/>
    <w:rsid w:val="00F603C4"/>
    <w:rsid w:val="00F6056B"/>
    <w:rsid w:val="00F60876"/>
    <w:rsid w:val="00F60DFC"/>
    <w:rsid w:val="00F6141B"/>
    <w:rsid w:val="00F615EA"/>
    <w:rsid w:val="00F61718"/>
    <w:rsid w:val="00F617AD"/>
    <w:rsid w:val="00F61983"/>
    <w:rsid w:val="00F61BB9"/>
    <w:rsid w:val="00F61DE4"/>
    <w:rsid w:val="00F61F1F"/>
    <w:rsid w:val="00F620C9"/>
    <w:rsid w:val="00F623DB"/>
    <w:rsid w:val="00F6242D"/>
    <w:rsid w:val="00F624FE"/>
    <w:rsid w:val="00F62781"/>
    <w:rsid w:val="00F629E5"/>
    <w:rsid w:val="00F62BC7"/>
    <w:rsid w:val="00F62C06"/>
    <w:rsid w:val="00F62ED6"/>
    <w:rsid w:val="00F634FA"/>
    <w:rsid w:val="00F63C76"/>
    <w:rsid w:val="00F63DB1"/>
    <w:rsid w:val="00F64099"/>
    <w:rsid w:val="00F6424E"/>
    <w:rsid w:val="00F647B3"/>
    <w:rsid w:val="00F649A2"/>
    <w:rsid w:val="00F64A78"/>
    <w:rsid w:val="00F654CC"/>
    <w:rsid w:val="00F65FE4"/>
    <w:rsid w:val="00F65FFA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6CC"/>
    <w:rsid w:val="00F70D61"/>
    <w:rsid w:val="00F71130"/>
    <w:rsid w:val="00F7164D"/>
    <w:rsid w:val="00F71686"/>
    <w:rsid w:val="00F71688"/>
    <w:rsid w:val="00F7194E"/>
    <w:rsid w:val="00F71BDD"/>
    <w:rsid w:val="00F71CAA"/>
    <w:rsid w:val="00F720EB"/>
    <w:rsid w:val="00F72124"/>
    <w:rsid w:val="00F7218D"/>
    <w:rsid w:val="00F7228E"/>
    <w:rsid w:val="00F722E5"/>
    <w:rsid w:val="00F724DA"/>
    <w:rsid w:val="00F724E9"/>
    <w:rsid w:val="00F72B17"/>
    <w:rsid w:val="00F72B61"/>
    <w:rsid w:val="00F72F0D"/>
    <w:rsid w:val="00F737CA"/>
    <w:rsid w:val="00F73904"/>
    <w:rsid w:val="00F73AFC"/>
    <w:rsid w:val="00F73CC4"/>
    <w:rsid w:val="00F73F3D"/>
    <w:rsid w:val="00F74213"/>
    <w:rsid w:val="00F74764"/>
    <w:rsid w:val="00F74B15"/>
    <w:rsid w:val="00F74B1E"/>
    <w:rsid w:val="00F74D16"/>
    <w:rsid w:val="00F752C2"/>
    <w:rsid w:val="00F756D2"/>
    <w:rsid w:val="00F75887"/>
    <w:rsid w:val="00F75CCE"/>
    <w:rsid w:val="00F75DFD"/>
    <w:rsid w:val="00F76092"/>
    <w:rsid w:val="00F760CC"/>
    <w:rsid w:val="00F7622F"/>
    <w:rsid w:val="00F76563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590"/>
    <w:rsid w:val="00F7790F"/>
    <w:rsid w:val="00F779A8"/>
    <w:rsid w:val="00F779E3"/>
    <w:rsid w:val="00F77D4D"/>
    <w:rsid w:val="00F80096"/>
    <w:rsid w:val="00F801F0"/>
    <w:rsid w:val="00F803D5"/>
    <w:rsid w:val="00F804E6"/>
    <w:rsid w:val="00F80639"/>
    <w:rsid w:val="00F8063E"/>
    <w:rsid w:val="00F809DE"/>
    <w:rsid w:val="00F809FB"/>
    <w:rsid w:val="00F80B9E"/>
    <w:rsid w:val="00F80E80"/>
    <w:rsid w:val="00F8207A"/>
    <w:rsid w:val="00F82A1C"/>
    <w:rsid w:val="00F82FDA"/>
    <w:rsid w:val="00F8351E"/>
    <w:rsid w:val="00F8367C"/>
    <w:rsid w:val="00F83901"/>
    <w:rsid w:val="00F83D15"/>
    <w:rsid w:val="00F83DE1"/>
    <w:rsid w:val="00F8490C"/>
    <w:rsid w:val="00F8490F"/>
    <w:rsid w:val="00F84A72"/>
    <w:rsid w:val="00F85438"/>
    <w:rsid w:val="00F85863"/>
    <w:rsid w:val="00F8586B"/>
    <w:rsid w:val="00F85A35"/>
    <w:rsid w:val="00F85CE4"/>
    <w:rsid w:val="00F85EE1"/>
    <w:rsid w:val="00F8694D"/>
    <w:rsid w:val="00F86EF0"/>
    <w:rsid w:val="00F8709E"/>
    <w:rsid w:val="00F8757D"/>
    <w:rsid w:val="00F87828"/>
    <w:rsid w:val="00F87870"/>
    <w:rsid w:val="00F87984"/>
    <w:rsid w:val="00F87DEF"/>
    <w:rsid w:val="00F87EBC"/>
    <w:rsid w:val="00F901A8"/>
    <w:rsid w:val="00F9020A"/>
    <w:rsid w:val="00F903E9"/>
    <w:rsid w:val="00F9090A"/>
    <w:rsid w:val="00F90AF3"/>
    <w:rsid w:val="00F90C08"/>
    <w:rsid w:val="00F90E84"/>
    <w:rsid w:val="00F913CC"/>
    <w:rsid w:val="00F916BD"/>
    <w:rsid w:val="00F917F8"/>
    <w:rsid w:val="00F918AA"/>
    <w:rsid w:val="00F918FD"/>
    <w:rsid w:val="00F91D1C"/>
    <w:rsid w:val="00F92246"/>
    <w:rsid w:val="00F9231A"/>
    <w:rsid w:val="00F92341"/>
    <w:rsid w:val="00F92344"/>
    <w:rsid w:val="00F923BB"/>
    <w:rsid w:val="00F92903"/>
    <w:rsid w:val="00F929AB"/>
    <w:rsid w:val="00F92C7D"/>
    <w:rsid w:val="00F92E3E"/>
    <w:rsid w:val="00F9302E"/>
    <w:rsid w:val="00F93102"/>
    <w:rsid w:val="00F9313B"/>
    <w:rsid w:val="00F9330C"/>
    <w:rsid w:val="00F934AA"/>
    <w:rsid w:val="00F93528"/>
    <w:rsid w:val="00F939FB"/>
    <w:rsid w:val="00F93A70"/>
    <w:rsid w:val="00F93B7F"/>
    <w:rsid w:val="00F9476E"/>
    <w:rsid w:val="00F9489D"/>
    <w:rsid w:val="00F94AD4"/>
    <w:rsid w:val="00F94B09"/>
    <w:rsid w:val="00F94D51"/>
    <w:rsid w:val="00F951A2"/>
    <w:rsid w:val="00F9533E"/>
    <w:rsid w:val="00F954CD"/>
    <w:rsid w:val="00F95911"/>
    <w:rsid w:val="00F9599F"/>
    <w:rsid w:val="00F95CFD"/>
    <w:rsid w:val="00F95D07"/>
    <w:rsid w:val="00F9633C"/>
    <w:rsid w:val="00F96398"/>
    <w:rsid w:val="00F965F1"/>
    <w:rsid w:val="00F96829"/>
    <w:rsid w:val="00F96D38"/>
    <w:rsid w:val="00F96FB0"/>
    <w:rsid w:val="00F97130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66F"/>
    <w:rsid w:val="00FA1E23"/>
    <w:rsid w:val="00FA2155"/>
    <w:rsid w:val="00FA225F"/>
    <w:rsid w:val="00FA23C7"/>
    <w:rsid w:val="00FA23F2"/>
    <w:rsid w:val="00FA24D0"/>
    <w:rsid w:val="00FA25D0"/>
    <w:rsid w:val="00FA27F4"/>
    <w:rsid w:val="00FA29A7"/>
    <w:rsid w:val="00FA2C48"/>
    <w:rsid w:val="00FA2DE7"/>
    <w:rsid w:val="00FA2E7F"/>
    <w:rsid w:val="00FA2EC5"/>
    <w:rsid w:val="00FA302B"/>
    <w:rsid w:val="00FA35C3"/>
    <w:rsid w:val="00FA3845"/>
    <w:rsid w:val="00FA3D72"/>
    <w:rsid w:val="00FA4714"/>
    <w:rsid w:val="00FA478E"/>
    <w:rsid w:val="00FA48E6"/>
    <w:rsid w:val="00FA4B87"/>
    <w:rsid w:val="00FA4C11"/>
    <w:rsid w:val="00FA5273"/>
    <w:rsid w:val="00FA5542"/>
    <w:rsid w:val="00FA5796"/>
    <w:rsid w:val="00FA5820"/>
    <w:rsid w:val="00FA5CB7"/>
    <w:rsid w:val="00FA5DD5"/>
    <w:rsid w:val="00FA5F7F"/>
    <w:rsid w:val="00FA6333"/>
    <w:rsid w:val="00FA6340"/>
    <w:rsid w:val="00FA6474"/>
    <w:rsid w:val="00FA653D"/>
    <w:rsid w:val="00FA6702"/>
    <w:rsid w:val="00FA6F81"/>
    <w:rsid w:val="00FA7195"/>
    <w:rsid w:val="00FA728A"/>
    <w:rsid w:val="00FA73F5"/>
    <w:rsid w:val="00FA7420"/>
    <w:rsid w:val="00FA7747"/>
    <w:rsid w:val="00FA7B99"/>
    <w:rsid w:val="00FA7BA2"/>
    <w:rsid w:val="00FA7C88"/>
    <w:rsid w:val="00FB00F4"/>
    <w:rsid w:val="00FB0AD7"/>
    <w:rsid w:val="00FB0B9D"/>
    <w:rsid w:val="00FB0E31"/>
    <w:rsid w:val="00FB0EF0"/>
    <w:rsid w:val="00FB100F"/>
    <w:rsid w:val="00FB13B6"/>
    <w:rsid w:val="00FB158A"/>
    <w:rsid w:val="00FB15D7"/>
    <w:rsid w:val="00FB186B"/>
    <w:rsid w:val="00FB1C9D"/>
    <w:rsid w:val="00FB1E80"/>
    <w:rsid w:val="00FB200D"/>
    <w:rsid w:val="00FB217E"/>
    <w:rsid w:val="00FB22F5"/>
    <w:rsid w:val="00FB2584"/>
    <w:rsid w:val="00FB261C"/>
    <w:rsid w:val="00FB27EF"/>
    <w:rsid w:val="00FB2B85"/>
    <w:rsid w:val="00FB2ED3"/>
    <w:rsid w:val="00FB31FC"/>
    <w:rsid w:val="00FB346C"/>
    <w:rsid w:val="00FB361C"/>
    <w:rsid w:val="00FB379F"/>
    <w:rsid w:val="00FB3AD8"/>
    <w:rsid w:val="00FB3E91"/>
    <w:rsid w:val="00FB3EAD"/>
    <w:rsid w:val="00FB431E"/>
    <w:rsid w:val="00FB4429"/>
    <w:rsid w:val="00FB46AA"/>
    <w:rsid w:val="00FB49A4"/>
    <w:rsid w:val="00FB4ACA"/>
    <w:rsid w:val="00FB4BD7"/>
    <w:rsid w:val="00FB4C0E"/>
    <w:rsid w:val="00FB4CAB"/>
    <w:rsid w:val="00FB4ECA"/>
    <w:rsid w:val="00FB4EE2"/>
    <w:rsid w:val="00FB53B2"/>
    <w:rsid w:val="00FB5446"/>
    <w:rsid w:val="00FB5507"/>
    <w:rsid w:val="00FB5991"/>
    <w:rsid w:val="00FB5B09"/>
    <w:rsid w:val="00FB5B6E"/>
    <w:rsid w:val="00FB5C3F"/>
    <w:rsid w:val="00FB5E14"/>
    <w:rsid w:val="00FB618C"/>
    <w:rsid w:val="00FB658D"/>
    <w:rsid w:val="00FB6613"/>
    <w:rsid w:val="00FB6820"/>
    <w:rsid w:val="00FB68C3"/>
    <w:rsid w:val="00FB6FDB"/>
    <w:rsid w:val="00FB710F"/>
    <w:rsid w:val="00FB7227"/>
    <w:rsid w:val="00FB7333"/>
    <w:rsid w:val="00FB77D8"/>
    <w:rsid w:val="00FB781A"/>
    <w:rsid w:val="00FB799A"/>
    <w:rsid w:val="00FC0344"/>
    <w:rsid w:val="00FC0516"/>
    <w:rsid w:val="00FC09EF"/>
    <w:rsid w:val="00FC0A8C"/>
    <w:rsid w:val="00FC0CA1"/>
    <w:rsid w:val="00FC1033"/>
    <w:rsid w:val="00FC10E7"/>
    <w:rsid w:val="00FC12DE"/>
    <w:rsid w:val="00FC14AC"/>
    <w:rsid w:val="00FC1566"/>
    <w:rsid w:val="00FC1697"/>
    <w:rsid w:val="00FC17F1"/>
    <w:rsid w:val="00FC18B2"/>
    <w:rsid w:val="00FC1D0B"/>
    <w:rsid w:val="00FC1E21"/>
    <w:rsid w:val="00FC1E24"/>
    <w:rsid w:val="00FC20EF"/>
    <w:rsid w:val="00FC228C"/>
    <w:rsid w:val="00FC22D4"/>
    <w:rsid w:val="00FC2DF4"/>
    <w:rsid w:val="00FC2E79"/>
    <w:rsid w:val="00FC3158"/>
    <w:rsid w:val="00FC345C"/>
    <w:rsid w:val="00FC3D10"/>
    <w:rsid w:val="00FC3D39"/>
    <w:rsid w:val="00FC3DC5"/>
    <w:rsid w:val="00FC3F35"/>
    <w:rsid w:val="00FC4180"/>
    <w:rsid w:val="00FC43D4"/>
    <w:rsid w:val="00FC454D"/>
    <w:rsid w:val="00FC45C5"/>
    <w:rsid w:val="00FC4CDE"/>
    <w:rsid w:val="00FC5624"/>
    <w:rsid w:val="00FC5774"/>
    <w:rsid w:val="00FC581F"/>
    <w:rsid w:val="00FC5923"/>
    <w:rsid w:val="00FC5C64"/>
    <w:rsid w:val="00FC5FAC"/>
    <w:rsid w:val="00FC625A"/>
    <w:rsid w:val="00FC665F"/>
    <w:rsid w:val="00FC6809"/>
    <w:rsid w:val="00FC68BD"/>
    <w:rsid w:val="00FC6B2D"/>
    <w:rsid w:val="00FC7831"/>
    <w:rsid w:val="00FC7A88"/>
    <w:rsid w:val="00FC7A8F"/>
    <w:rsid w:val="00FC7DB3"/>
    <w:rsid w:val="00FC7F4E"/>
    <w:rsid w:val="00FD0226"/>
    <w:rsid w:val="00FD06BE"/>
    <w:rsid w:val="00FD0738"/>
    <w:rsid w:val="00FD0AA3"/>
    <w:rsid w:val="00FD0CBA"/>
    <w:rsid w:val="00FD0E2A"/>
    <w:rsid w:val="00FD1334"/>
    <w:rsid w:val="00FD137E"/>
    <w:rsid w:val="00FD1422"/>
    <w:rsid w:val="00FD1439"/>
    <w:rsid w:val="00FD1C68"/>
    <w:rsid w:val="00FD1D22"/>
    <w:rsid w:val="00FD1E87"/>
    <w:rsid w:val="00FD226D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593"/>
    <w:rsid w:val="00FD3709"/>
    <w:rsid w:val="00FD374C"/>
    <w:rsid w:val="00FD3B00"/>
    <w:rsid w:val="00FD41D9"/>
    <w:rsid w:val="00FD4306"/>
    <w:rsid w:val="00FD43F2"/>
    <w:rsid w:val="00FD441F"/>
    <w:rsid w:val="00FD463B"/>
    <w:rsid w:val="00FD4640"/>
    <w:rsid w:val="00FD497E"/>
    <w:rsid w:val="00FD4BD9"/>
    <w:rsid w:val="00FD4EAE"/>
    <w:rsid w:val="00FD4FC2"/>
    <w:rsid w:val="00FD50AA"/>
    <w:rsid w:val="00FD593E"/>
    <w:rsid w:val="00FD59EA"/>
    <w:rsid w:val="00FD5A2D"/>
    <w:rsid w:val="00FD5C5F"/>
    <w:rsid w:val="00FD5D4A"/>
    <w:rsid w:val="00FD5DDD"/>
    <w:rsid w:val="00FD5F1A"/>
    <w:rsid w:val="00FD6549"/>
    <w:rsid w:val="00FD678F"/>
    <w:rsid w:val="00FD69FF"/>
    <w:rsid w:val="00FD6DB7"/>
    <w:rsid w:val="00FD6DE8"/>
    <w:rsid w:val="00FD6EF3"/>
    <w:rsid w:val="00FD78C0"/>
    <w:rsid w:val="00FD7941"/>
    <w:rsid w:val="00FD7C9C"/>
    <w:rsid w:val="00FD7DA1"/>
    <w:rsid w:val="00FE03D4"/>
    <w:rsid w:val="00FE0BBD"/>
    <w:rsid w:val="00FE0EE6"/>
    <w:rsid w:val="00FE0F94"/>
    <w:rsid w:val="00FE0FC2"/>
    <w:rsid w:val="00FE1409"/>
    <w:rsid w:val="00FE17D7"/>
    <w:rsid w:val="00FE2076"/>
    <w:rsid w:val="00FE2380"/>
    <w:rsid w:val="00FE23F9"/>
    <w:rsid w:val="00FE24DF"/>
    <w:rsid w:val="00FE2550"/>
    <w:rsid w:val="00FE2EA7"/>
    <w:rsid w:val="00FE2F1B"/>
    <w:rsid w:val="00FE2F24"/>
    <w:rsid w:val="00FE33B9"/>
    <w:rsid w:val="00FE37AF"/>
    <w:rsid w:val="00FE3C89"/>
    <w:rsid w:val="00FE41B2"/>
    <w:rsid w:val="00FE421B"/>
    <w:rsid w:val="00FE4240"/>
    <w:rsid w:val="00FE4887"/>
    <w:rsid w:val="00FE4D22"/>
    <w:rsid w:val="00FE4F1A"/>
    <w:rsid w:val="00FE503A"/>
    <w:rsid w:val="00FE50C1"/>
    <w:rsid w:val="00FE55BB"/>
    <w:rsid w:val="00FE56B1"/>
    <w:rsid w:val="00FE5831"/>
    <w:rsid w:val="00FE606B"/>
    <w:rsid w:val="00FE608D"/>
    <w:rsid w:val="00FE6102"/>
    <w:rsid w:val="00FE61D9"/>
    <w:rsid w:val="00FE64E9"/>
    <w:rsid w:val="00FE6608"/>
    <w:rsid w:val="00FE661F"/>
    <w:rsid w:val="00FE69B0"/>
    <w:rsid w:val="00FE6A40"/>
    <w:rsid w:val="00FE6ABE"/>
    <w:rsid w:val="00FE702B"/>
    <w:rsid w:val="00FE71CC"/>
    <w:rsid w:val="00FE76AA"/>
    <w:rsid w:val="00FE7726"/>
    <w:rsid w:val="00FE79BB"/>
    <w:rsid w:val="00FE7DA1"/>
    <w:rsid w:val="00FF027A"/>
    <w:rsid w:val="00FF0574"/>
    <w:rsid w:val="00FF0E74"/>
    <w:rsid w:val="00FF11F0"/>
    <w:rsid w:val="00FF13FB"/>
    <w:rsid w:val="00FF142D"/>
    <w:rsid w:val="00FF1A73"/>
    <w:rsid w:val="00FF1BF3"/>
    <w:rsid w:val="00FF1CFB"/>
    <w:rsid w:val="00FF1E7F"/>
    <w:rsid w:val="00FF2230"/>
    <w:rsid w:val="00FF25FC"/>
    <w:rsid w:val="00FF2648"/>
    <w:rsid w:val="00FF28BF"/>
    <w:rsid w:val="00FF2C66"/>
    <w:rsid w:val="00FF2CEE"/>
    <w:rsid w:val="00FF2E8C"/>
    <w:rsid w:val="00FF2F0F"/>
    <w:rsid w:val="00FF30A5"/>
    <w:rsid w:val="00FF3615"/>
    <w:rsid w:val="00FF39FD"/>
    <w:rsid w:val="00FF3AE2"/>
    <w:rsid w:val="00FF3C8F"/>
    <w:rsid w:val="00FF3D00"/>
    <w:rsid w:val="00FF40F9"/>
    <w:rsid w:val="00FF4184"/>
    <w:rsid w:val="00FF42BC"/>
    <w:rsid w:val="00FF4653"/>
    <w:rsid w:val="00FF4884"/>
    <w:rsid w:val="00FF4895"/>
    <w:rsid w:val="00FF4C60"/>
    <w:rsid w:val="00FF4FF3"/>
    <w:rsid w:val="00FF50B2"/>
    <w:rsid w:val="00FF5236"/>
    <w:rsid w:val="00FF5369"/>
    <w:rsid w:val="00FF5465"/>
    <w:rsid w:val="00FF556D"/>
    <w:rsid w:val="00FF55B9"/>
    <w:rsid w:val="00FF5713"/>
    <w:rsid w:val="00FF5752"/>
    <w:rsid w:val="00FF5A79"/>
    <w:rsid w:val="00FF5BB4"/>
    <w:rsid w:val="00FF5CD4"/>
    <w:rsid w:val="00FF5D4A"/>
    <w:rsid w:val="00FF5E21"/>
    <w:rsid w:val="00FF65A1"/>
    <w:rsid w:val="00FF6A79"/>
    <w:rsid w:val="00FF6AE8"/>
    <w:rsid w:val="00FF6B3C"/>
    <w:rsid w:val="00FF6B81"/>
    <w:rsid w:val="00FF6BA6"/>
    <w:rsid w:val="00FF6C61"/>
    <w:rsid w:val="00FF6C99"/>
    <w:rsid w:val="00FF7185"/>
    <w:rsid w:val="00FF72EF"/>
    <w:rsid w:val="00FF7366"/>
    <w:rsid w:val="00FF73E0"/>
    <w:rsid w:val="00FF78C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588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1FF780D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A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uiPriority w:val="99"/>
    <w:rsid w:val="00D718F4"/>
    <w:pPr>
      <w:spacing w:after="120"/>
    </w:pPr>
  </w:style>
  <w:style w:type="paragraph" w:styleId="Header">
    <w:name w:val="header"/>
    <w:basedOn w:val="Normal"/>
    <w:link w:val="HeaderChar"/>
    <w:uiPriority w:val="99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18F4"/>
    <w:pPr>
      <w:ind w:left="284"/>
    </w:pPr>
  </w:style>
  <w:style w:type="paragraph" w:customStyle="1" w:styleId="AAFrameAddress">
    <w:name w:val="AA Frame Address"/>
    <w:basedOn w:val="Heading1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semiHidden/>
    <w:rsid w:val="00D718F4"/>
    <w:pPr>
      <w:ind w:left="1134"/>
    </w:pPr>
  </w:style>
  <w:style w:type="paragraph" w:styleId="TOC6">
    <w:name w:val="toc 6"/>
    <w:basedOn w:val="Normal"/>
    <w:next w:val="Normal"/>
    <w:semiHidden/>
    <w:rsid w:val="00D718F4"/>
    <w:pPr>
      <w:ind w:left="1418"/>
    </w:pPr>
  </w:style>
  <w:style w:type="paragraph" w:styleId="TOC7">
    <w:name w:val="toc 7"/>
    <w:basedOn w:val="Normal"/>
    <w:next w:val="Normal"/>
    <w:semiHidden/>
    <w:rsid w:val="00D718F4"/>
    <w:pPr>
      <w:ind w:left="1701"/>
    </w:pPr>
  </w:style>
  <w:style w:type="paragraph" w:styleId="TOC8">
    <w:name w:val="toc 8"/>
    <w:basedOn w:val="Normal"/>
    <w:next w:val="Normal"/>
    <w:semiHidden/>
    <w:rsid w:val="00D718F4"/>
    <w:pPr>
      <w:ind w:left="1985"/>
    </w:pPr>
  </w:style>
  <w:style w:type="paragraph" w:styleId="TOC9">
    <w:name w:val="toc 9"/>
    <w:basedOn w:val="Normal"/>
    <w:next w:val="Normal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semiHidden/>
    <w:rsid w:val="00D718F4"/>
    <w:pPr>
      <w:ind w:left="567" w:hanging="567"/>
    </w:pPr>
  </w:style>
  <w:style w:type="paragraph" w:styleId="ListBullet5">
    <w:name w:val="List Bullet 5"/>
    <w:basedOn w:val="Normal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D718F4"/>
    <w:pPr>
      <w:ind w:firstLine="284"/>
    </w:pPr>
  </w:style>
  <w:style w:type="paragraph" w:styleId="BodyTextIndent">
    <w:name w:val="Body Text Indent"/>
    <w:aliases w:val="i"/>
    <w:basedOn w:val="Normal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D718F4"/>
    <w:pPr>
      <w:ind w:left="284" w:firstLine="284"/>
    </w:pPr>
  </w:style>
  <w:style w:type="character" w:styleId="Strong">
    <w:name w:val="Strong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rsid w:val="00D718F4"/>
    <w:pPr>
      <w:framePr w:h="443" w:wrap="around" w:y="8223"/>
    </w:pPr>
  </w:style>
  <w:style w:type="paragraph" w:customStyle="1" w:styleId="a">
    <w:name w:val="¢éÍ¤ÇÒ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718F4"/>
  </w:style>
  <w:style w:type="paragraph" w:customStyle="1" w:styleId="ASSETS">
    <w:name w:val="ASSETS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paragraph" w:customStyle="1" w:styleId="AccountingPolicy">
    <w:name w:val="Accounting Policy"/>
    <w:basedOn w:val="Normal"/>
    <w:link w:val="AccountingPolicyChar1"/>
    <w:rsid w:val="00521F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21FC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21FC7"/>
    <w:rPr>
      <w:rFonts w:ascii="Arial" w:hAnsi="Arial"/>
      <w:sz w:val="18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621C70"/>
    <w:rPr>
      <w:rFonts w:ascii="Book Antiqua" w:hAnsi="Book Antiqua"/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rsid w:val="00421DE5"/>
    <w:rPr>
      <w:rFonts w:ascii="Tahoma" w:hAnsi="Tahoma" w:cs="Tahoma"/>
      <w:shd w:val="clear" w:color="auto" w:fill="00008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0C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0C4E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555D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ocked/>
    <w:rsid w:val="00CC1BFE"/>
    <w:rPr>
      <w:rFonts w:ascii="Times New Roman" w:hAnsi="Times New Roman"/>
      <w:sz w:val="22"/>
      <w:lang w:eastAsia="en-US" w:bidi="ar-SA"/>
    </w:rPr>
  </w:style>
  <w:style w:type="paragraph" w:styleId="NormalWeb">
    <w:name w:val="Normal (Web)"/>
    <w:basedOn w:val="Normal"/>
    <w:uiPriority w:val="99"/>
    <w:unhideWhenUsed/>
    <w:rsid w:val="009A0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ED41AC"/>
    <w:rPr>
      <w:rFonts w:ascii="Arial" w:hAnsi="Arial" w:cs="Times New Roman"/>
      <w:sz w:val="22"/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22AA3"/>
    <w:rPr>
      <w:rFonts w:cs="Eucros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6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C8E1B-0AC3-4D1F-824A-0D3ABFAEA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64</Pages>
  <Words>14934</Words>
  <Characters>61243</Characters>
  <Application>Microsoft Office Word</Application>
  <DocSecurity>0</DocSecurity>
  <Lines>510</Lines>
  <Paragraphs>152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76025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Suvicha, Nitungkorn</cp:lastModifiedBy>
  <cp:revision>6</cp:revision>
  <cp:lastPrinted>2022-02-22T06:57:00Z</cp:lastPrinted>
  <dcterms:created xsi:type="dcterms:W3CDTF">2022-02-23T09:25:00Z</dcterms:created>
  <dcterms:modified xsi:type="dcterms:W3CDTF">2022-02-24T11:51:00Z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