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56530F25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F835E4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F835E4">
        <w:rPr>
          <w:rFonts w:ascii="Angsana New" w:hAnsi="Angsana New" w:hint="cs"/>
          <w:sz w:val="28"/>
          <w:szCs w:val="28"/>
          <w:cs/>
        </w:rPr>
        <w:t>งบการเงิน</w:t>
      </w:r>
      <w:r w:rsidR="00F835E4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F835E4">
        <w:rPr>
          <w:rFonts w:ascii="Angsana New" w:hAnsi="Angsana New" w:hint="cs"/>
          <w:sz w:val="28"/>
          <w:szCs w:val="28"/>
          <w:cs/>
        </w:rPr>
        <w:t>งบการเงิน</w:t>
      </w:r>
      <w:r w:rsidR="00F835E4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ADC4584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BB9DC24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FABF2DB" w14:textId="77777777" w:rsidR="00440798" w:rsidRPr="00952B49" w:rsidRDefault="0069739F" w:rsidP="00440798">
      <w:pPr>
        <w:spacing w:before="120" w:after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C446E1">
        <w:rPr>
          <w:rFonts w:ascii="Angsana New" w:hAnsi="Angsana New"/>
          <w:sz w:val="28"/>
          <w:szCs w:val="28"/>
          <w:cs/>
        </w:rPr>
        <w:t xml:space="preserve">บริษัทมีผลขาดทุนสะสม ณ </w:t>
      </w:r>
      <w:r w:rsidRPr="00C446E1">
        <w:rPr>
          <w:rFonts w:ascii="Angsana New" w:hAnsi="Angsana New" w:hint="cs"/>
          <w:sz w:val="28"/>
          <w:szCs w:val="28"/>
          <w:cs/>
        </w:rPr>
        <w:t>วันที่</w:t>
      </w:r>
      <w:r w:rsidRPr="00C446E1">
        <w:rPr>
          <w:rFonts w:ascii="Angsana New" w:hAnsi="Angsana New"/>
          <w:sz w:val="28"/>
          <w:szCs w:val="28"/>
        </w:rPr>
        <w:t xml:space="preserve"> </w:t>
      </w:r>
      <w:r w:rsidR="00EA438A" w:rsidRPr="00C446E1">
        <w:rPr>
          <w:rFonts w:ascii="Angsana New" w:hAnsi="Angsana New"/>
          <w:sz w:val="28"/>
          <w:szCs w:val="28"/>
        </w:rPr>
        <w:t>3</w:t>
      </w:r>
      <w:r w:rsidR="00E74EAD">
        <w:rPr>
          <w:rFonts w:ascii="Angsana New" w:hAnsi="Angsana New"/>
          <w:sz w:val="28"/>
          <w:szCs w:val="28"/>
        </w:rPr>
        <w:t xml:space="preserve">1 </w:t>
      </w:r>
      <w:r w:rsidR="00E74EAD">
        <w:rPr>
          <w:rFonts w:ascii="Angsana New" w:hAnsi="Angsana New" w:hint="cs"/>
          <w:sz w:val="28"/>
          <w:szCs w:val="28"/>
          <w:cs/>
        </w:rPr>
        <w:t>ธันวาคม</w:t>
      </w:r>
      <w:r w:rsidR="00EA438A" w:rsidRPr="00C446E1">
        <w:rPr>
          <w:rFonts w:ascii="Angsana New" w:hAnsi="Angsana New"/>
          <w:sz w:val="28"/>
          <w:szCs w:val="28"/>
          <w:cs/>
        </w:rPr>
        <w:t xml:space="preserve"> </w:t>
      </w:r>
      <w:r w:rsidRPr="00C446E1">
        <w:rPr>
          <w:rFonts w:ascii="Angsana New" w:hAnsi="Angsana New"/>
          <w:sz w:val="28"/>
          <w:szCs w:val="28"/>
        </w:rPr>
        <w:t>2564</w:t>
      </w:r>
      <w:r w:rsidRPr="00C44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C446E1">
        <w:rPr>
          <w:rFonts w:ascii="Angsana New" w:hAnsi="Angsana New"/>
          <w:sz w:val="28"/>
          <w:szCs w:val="28"/>
          <w:cs/>
        </w:rPr>
        <w:t xml:space="preserve"> </w:t>
      </w:r>
      <w:r w:rsidRPr="00F34A32">
        <w:rPr>
          <w:rFonts w:ascii="Angsana New" w:hAnsi="Angsana New"/>
          <w:sz w:val="28"/>
          <w:szCs w:val="28"/>
        </w:rPr>
        <w:t xml:space="preserve">2563 </w:t>
      </w:r>
      <w:r w:rsidRPr="00F34A32">
        <w:rPr>
          <w:rFonts w:ascii="Angsana New" w:hAnsi="Angsana New" w:hint="cs"/>
          <w:sz w:val="28"/>
          <w:szCs w:val="28"/>
          <w:cs/>
        </w:rPr>
        <w:t>เป็น</w:t>
      </w:r>
      <w:r w:rsidRPr="00F34A32">
        <w:rPr>
          <w:rFonts w:ascii="Angsana New" w:hAnsi="Angsana New"/>
          <w:sz w:val="28"/>
          <w:szCs w:val="28"/>
          <w:cs/>
        </w:rPr>
        <w:t>จำนวนเงิน</w:t>
      </w:r>
      <w:r w:rsidR="00057D2D" w:rsidRPr="00F34A32">
        <w:rPr>
          <w:rFonts w:ascii="Angsana New" w:hAnsi="Angsana New"/>
          <w:sz w:val="28"/>
          <w:szCs w:val="28"/>
        </w:rPr>
        <w:t xml:space="preserve"> </w:t>
      </w:r>
      <w:r w:rsidR="008C6C7C">
        <w:rPr>
          <w:rFonts w:ascii="Angsana New" w:hAnsi="Angsana New"/>
          <w:sz w:val="28"/>
          <w:szCs w:val="28"/>
        </w:rPr>
        <w:t>688.1</w:t>
      </w:r>
      <w:r w:rsidRPr="00F34A32">
        <w:rPr>
          <w:rFonts w:ascii="Angsana New" w:hAnsi="Angsana New" w:hint="cs"/>
          <w:sz w:val="28"/>
          <w:szCs w:val="28"/>
          <w:cs/>
        </w:rPr>
        <w:t xml:space="preserve"> </w:t>
      </w:r>
      <w:r w:rsidRPr="00F34A32">
        <w:rPr>
          <w:rFonts w:ascii="Angsana New" w:hAnsi="Angsana New"/>
          <w:sz w:val="28"/>
          <w:szCs w:val="28"/>
          <w:cs/>
        </w:rPr>
        <w:t>ล้านบาท</w:t>
      </w:r>
      <w:r w:rsidRPr="00057D2D">
        <w:rPr>
          <w:rFonts w:ascii="Angsana New" w:hAnsi="Angsana New"/>
          <w:sz w:val="28"/>
          <w:szCs w:val="28"/>
          <w:cs/>
        </w:rPr>
        <w:t xml:space="preserve"> </w:t>
      </w:r>
      <w:r w:rsidRPr="004A67AA">
        <w:rPr>
          <w:rFonts w:ascii="Angsana New" w:hAnsi="Angsana New"/>
          <w:sz w:val="28"/>
          <w:szCs w:val="28"/>
          <w:cs/>
        </w:rPr>
        <w:t>และ</w:t>
      </w:r>
      <w:r w:rsidR="00F34A32">
        <w:rPr>
          <w:rFonts w:ascii="Angsana New" w:hAnsi="Angsana New"/>
          <w:sz w:val="28"/>
          <w:szCs w:val="28"/>
        </w:rPr>
        <w:t xml:space="preserve"> 627.7</w:t>
      </w:r>
      <w:r w:rsidRPr="004A67AA">
        <w:rPr>
          <w:rFonts w:ascii="Angsana New" w:hAnsi="Angsana New"/>
          <w:sz w:val="28"/>
          <w:szCs w:val="28"/>
        </w:rPr>
        <w:t xml:space="preserve"> </w:t>
      </w:r>
      <w:r w:rsidRPr="004A67AA">
        <w:rPr>
          <w:rFonts w:ascii="Angsana New" w:hAnsi="Angsana New"/>
          <w:sz w:val="28"/>
          <w:szCs w:val="28"/>
          <w:cs/>
        </w:rPr>
        <w:t>ล้านบาท</w:t>
      </w:r>
      <w:r w:rsidRPr="00C446E1">
        <w:rPr>
          <w:rFonts w:ascii="Angsana New" w:hAnsi="Angsana New"/>
          <w:sz w:val="28"/>
          <w:szCs w:val="28"/>
          <w:cs/>
        </w:rPr>
        <w:t xml:space="preserve"> </w:t>
      </w:r>
      <w:r w:rsidRPr="00F238A5">
        <w:rPr>
          <w:rFonts w:ascii="Angsana New" w:hAnsi="Angsana New"/>
          <w:spacing w:val="6"/>
          <w:sz w:val="28"/>
          <w:szCs w:val="28"/>
          <w:cs/>
        </w:rPr>
        <w:t>ตามลำดับ</w:t>
      </w:r>
      <w:r w:rsidRPr="00F238A5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440798" w:rsidRPr="00E46D7F">
        <w:rPr>
          <w:rFonts w:ascii="Angsana New" w:hAnsi="Angsana New"/>
          <w:sz w:val="28"/>
          <w:szCs w:val="28"/>
          <w:cs/>
        </w:rPr>
        <w:t xml:space="preserve">และมีผลขาดทุนจากการดำเนินงานอย่างต่อเนื่อง </w:t>
      </w:r>
      <w:r w:rsidR="00440798" w:rsidRPr="00C446E1">
        <w:rPr>
          <w:rFonts w:ascii="Angsana New" w:hAnsi="Angsana New"/>
          <w:sz w:val="28"/>
          <w:szCs w:val="28"/>
          <w:cs/>
        </w:rPr>
        <w:t>ปัจจัย</w:t>
      </w:r>
      <w:r w:rsidR="00440798" w:rsidRPr="00C446E1">
        <w:rPr>
          <w:rFonts w:ascii="Angsana New" w:hAnsi="Angsana New" w:hint="cs"/>
          <w:sz w:val="28"/>
          <w:szCs w:val="28"/>
          <w:cs/>
        </w:rPr>
        <w:t>เหล่านี้อาจ</w:t>
      </w:r>
      <w:r w:rsidR="00440798" w:rsidRPr="00C446E1">
        <w:rPr>
          <w:rFonts w:ascii="Angsana New" w:hAnsi="Angsana New"/>
          <w:sz w:val="28"/>
          <w:szCs w:val="28"/>
          <w:cs/>
        </w:rPr>
        <w:t>แสดงว่ามีความไม่แน่นอนเกี่ยวกับความสามารถในการดำเนินงานต่อเนื่องของ</w:t>
      </w:r>
      <w:r w:rsidR="00440798" w:rsidRPr="009359A1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="00440798" w:rsidRPr="009359A1">
        <w:rPr>
          <w:rFonts w:ascii="Angsana New" w:hAnsi="Angsana New" w:hint="cs"/>
          <w:spacing w:val="2"/>
          <w:sz w:val="28"/>
          <w:szCs w:val="28"/>
          <w:cs/>
        </w:rPr>
        <w:t>อย่างไรก็ตามบริษัทได้มีความพยายามดำเนินการแก้ไขปัญหาดังกล่าวอย่างต่อเนื่อง</w:t>
      </w:r>
      <w:r w:rsidR="00440798">
        <w:rPr>
          <w:rFonts w:ascii="Angsana New" w:hAnsi="Angsana New" w:hint="cs"/>
          <w:spacing w:val="2"/>
          <w:sz w:val="28"/>
          <w:szCs w:val="28"/>
          <w:cs/>
        </w:rPr>
        <w:t>โดยการขยายและเพิ่มการขยายผลิตภัณฑ์ในส่วนของ</w:t>
      </w:r>
      <w:r w:rsidR="00440798" w:rsidRPr="00952B49">
        <w:rPr>
          <w:rFonts w:ascii="Angsana New" w:hAnsi="Angsana New"/>
          <w:spacing w:val="2"/>
          <w:sz w:val="28"/>
          <w:szCs w:val="28"/>
          <w:cs/>
        </w:rPr>
        <w:t>เบี้ย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>ประกันภัยรับ</w:t>
      </w:r>
      <w:r w:rsidR="00440798">
        <w:rPr>
          <w:rFonts w:ascii="Angsana New" w:hAnsi="Angsana New" w:hint="cs"/>
          <w:spacing w:val="-6"/>
          <w:sz w:val="28"/>
          <w:szCs w:val="28"/>
          <w:cs/>
        </w:rPr>
        <w:t>ของผลิตภัณฑ์</w:t>
      </w:r>
      <w:r w:rsidR="00440798" w:rsidRPr="00EE51D0">
        <w:rPr>
          <w:rFonts w:ascii="Angsana New" w:hAnsi="Angsana New" w:hint="cs"/>
          <w:spacing w:val="-6"/>
          <w:sz w:val="28"/>
          <w:szCs w:val="28"/>
          <w:cs/>
        </w:rPr>
        <w:t>ที่ไม่ใช่</w:t>
      </w:r>
      <w:r w:rsidR="00440798">
        <w:rPr>
          <w:rFonts w:ascii="Angsana New" w:hAnsi="Angsana New" w:hint="cs"/>
          <w:spacing w:val="-6"/>
          <w:sz w:val="28"/>
          <w:szCs w:val="28"/>
          <w:cs/>
        </w:rPr>
        <w:t>ประกันภัย</w:t>
      </w:r>
      <w:r w:rsidR="00440798" w:rsidRPr="00EE51D0">
        <w:rPr>
          <w:rFonts w:ascii="Angsana New" w:hAnsi="Angsana New" w:hint="cs"/>
          <w:spacing w:val="-6"/>
          <w:sz w:val="28"/>
          <w:szCs w:val="28"/>
          <w:cs/>
        </w:rPr>
        <w:t>รถยนต์ โดยเฉพาะอย่างยิ่ง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>งานประกัน</w:t>
      </w:r>
      <w:r w:rsidR="00440798" w:rsidRPr="00EE51D0">
        <w:rPr>
          <w:rFonts w:ascii="Angsana New" w:hAnsi="Angsana New" w:hint="cs"/>
          <w:spacing w:val="-6"/>
          <w:sz w:val="28"/>
          <w:szCs w:val="28"/>
          <w:cs/>
        </w:rPr>
        <w:t>ภัย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>ประเภท</w:t>
      </w:r>
      <w:r w:rsidR="00440798">
        <w:rPr>
          <w:rFonts w:ascii="Angsana New" w:hAnsi="Angsana New" w:hint="cs"/>
          <w:spacing w:val="-6"/>
          <w:sz w:val="28"/>
          <w:szCs w:val="28"/>
          <w:cs/>
        </w:rPr>
        <w:t>เบ็ดเตล็ด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 xml:space="preserve">อื่น </w:t>
      </w:r>
      <w:r w:rsidR="00440798" w:rsidRPr="00EE51D0">
        <w:rPr>
          <w:rFonts w:ascii="Angsana New" w:hAnsi="Angsana New" w:hint="cs"/>
          <w:spacing w:val="-6"/>
          <w:sz w:val="28"/>
          <w:szCs w:val="28"/>
          <w:cs/>
        </w:rPr>
        <w:t>นอกจากนี้</w:t>
      </w:r>
      <w:r w:rsidR="0044079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40798" w:rsidRPr="00EE51D0">
        <w:rPr>
          <w:rFonts w:ascii="Angsana New" w:hAnsi="Angsana New" w:hint="cs"/>
          <w:spacing w:val="-6"/>
          <w:sz w:val="28"/>
          <w:szCs w:val="28"/>
          <w:cs/>
        </w:rPr>
        <w:t>บริษัทยังมี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>การ</w:t>
      </w:r>
      <w:r w:rsidR="00440798">
        <w:rPr>
          <w:rFonts w:ascii="Angsana New" w:hAnsi="Angsana New" w:hint="cs"/>
          <w:spacing w:val="-6"/>
          <w:sz w:val="28"/>
          <w:szCs w:val="28"/>
          <w:cs/>
        </w:rPr>
        <w:t>เพิ่มจำนวน</w:t>
      </w:r>
      <w:r w:rsidR="00440798" w:rsidRPr="00EE51D0">
        <w:rPr>
          <w:rFonts w:ascii="Angsana New" w:hAnsi="Angsana New"/>
          <w:spacing w:val="-6"/>
          <w:sz w:val="28"/>
          <w:szCs w:val="28"/>
          <w:cs/>
        </w:rPr>
        <w:t>ตัว</w:t>
      </w:r>
      <w:r w:rsidR="00440798" w:rsidRPr="00952B49">
        <w:rPr>
          <w:rFonts w:ascii="Angsana New" w:hAnsi="Angsana New"/>
          <w:spacing w:val="2"/>
          <w:sz w:val="28"/>
          <w:szCs w:val="28"/>
          <w:cs/>
        </w:rPr>
        <w:t>แทน</w:t>
      </w:r>
      <w:r w:rsidR="00440798" w:rsidRPr="00EE51D0">
        <w:rPr>
          <w:rFonts w:ascii="Angsana New" w:hAnsi="Angsana New"/>
          <w:spacing w:val="-4"/>
          <w:sz w:val="28"/>
          <w:szCs w:val="28"/>
          <w:cs/>
        </w:rPr>
        <w:t>และบริหารค่าใช้จ่ายในส่วนงานต่าง ๆ ให้มีประสิทธิภาพมากขึ้น</w:t>
      </w:r>
      <w:r w:rsidR="004407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40798" w:rsidRPr="00EE51D0">
        <w:rPr>
          <w:rFonts w:ascii="Angsana New" w:hAnsi="Angsana New"/>
          <w:spacing w:val="-4"/>
          <w:sz w:val="28"/>
          <w:szCs w:val="28"/>
          <w:cs/>
        </w:rPr>
        <w:t>ดังนั้น ผู้บริหารของบริษัทพิจารณาว่าการจัดทำ</w:t>
      </w:r>
      <w:r w:rsidR="00440798" w:rsidRPr="00EE51D0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="00440798" w:rsidRPr="00A03381">
        <w:rPr>
          <w:rFonts w:ascii="Angsana New" w:hAnsi="Angsana New" w:hint="cs"/>
          <w:sz w:val="28"/>
          <w:szCs w:val="28"/>
          <w:cs/>
        </w:rPr>
        <w:t>การเงิน</w:t>
      </w:r>
      <w:r w:rsidR="00440798" w:rsidRPr="00A03381">
        <w:rPr>
          <w:rFonts w:ascii="Angsana New" w:hAnsi="Angsana New"/>
          <w:sz w:val="28"/>
          <w:szCs w:val="28"/>
          <w:cs/>
        </w:rPr>
        <w:t>สำหรับ</w:t>
      </w:r>
      <w:r w:rsidR="00440798" w:rsidRPr="00A03381">
        <w:rPr>
          <w:rFonts w:ascii="Angsana New" w:hAnsi="Angsana New" w:hint="cs"/>
          <w:sz w:val="28"/>
          <w:szCs w:val="28"/>
          <w:cs/>
        </w:rPr>
        <w:t>ปี</w:t>
      </w:r>
      <w:r w:rsidR="00440798" w:rsidRPr="00A0338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40798" w:rsidRPr="00A03381">
        <w:rPr>
          <w:rFonts w:ascii="Angsana New" w:hAnsi="Angsana New"/>
          <w:sz w:val="28"/>
          <w:szCs w:val="28"/>
        </w:rPr>
        <w:t>31</w:t>
      </w:r>
      <w:r w:rsidR="00440798" w:rsidRPr="00A0338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40798" w:rsidRPr="00A03381">
        <w:rPr>
          <w:rFonts w:ascii="Angsana New" w:hAnsi="Angsana New"/>
          <w:sz w:val="28"/>
          <w:szCs w:val="28"/>
        </w:rPr>
        <w:t>256</w:t>
      </w:r>
      <w:r w:rsidR="00440798">
        <w:rPr>
          <w:rFonts w:ascii="Angsana New" w:hAnsi="Angsana New"/>
          <w:sz w:val="28"/>
          <w:szCs w:val="28"/>
        </w:rPr>
        <w:t>4</w:t>
      </w:r>
      <w:r w:rsidR="00440798" w:rsidRPr="00C446E1">
        <w:rPr>
          <w:rFonts w:ascii="Angsana New" w:hAnsi="Angsana New" w:hint="cs"/>
          <w:sz w:val="28"/>
          <w:szCs w:val="28"/>
          <w:cs/>
        </w:rPr>
        <w:t xml:space="preserve"> </w:t>
      </w:r>
      <w:r w:rsidR="00440798" w:rsidRPr="00C446E1">
        <w:rPr>
          <w:rFonts w:ascii="Angsana New" w:hAnsi="Angsana New"/>
          <w:sz w:val="28"/>
          <w:szCs w:val="28"/>
          <w:cs/>
        </w:rPr>
        <w:t xml:space="preserve"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</w:t>
      </w:r>
      <w:r w:rsidR="00440798">
        <w:rPr>
          <w:rFonts w:ascii="Angsana New" w:hAnsi="Angsana New" w:hint="cs"/>
          <w:sz w:val="28"/>
          <w:szCs w:val="28"/>
          <w:cs/>
        </w:rPr>
        <w:t>งบการเงิน</w:t>
      </w:r>
      <w:r w:rsidR="00440798" w:rsidRPr="00A03381">
        <w:rPr>
          <w:rFonts w:ascii="Angsana New" w:hAnsi="Angsana New"/>
          <w:sz w:val="28"/>
          <w:szCs w:val="28"/>
          <w:cs/>
        </w:rPr>
        <w:t>ดังกล่าวจึงไม่ได้รวมรายการปรับปรุง</w:t>
      </w:r>
      <w:r w:rsidR="00440798" w:rsidRPr="00C446E1">
        <w:rPr>
          <w:rFonts w:ascii="Angsana New" w:hAnsi="Angsana New"/>
          <w:sz w:val="28"/>
          <w:szCs w:val="28"/>
          <w:cs/>
        </w:rPr>
        <w:t>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11EF7A2" w14:textId="03DBA9F5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>
        <w:rPr>
          <w:b/>
          <w:bCs/>
          <w:u w:val="none"/>
          <w:lang w:val="en-US"/>
        </w:rPr>
        <w:t>1.2</w:t>
      </w:r>
      <w:r w:rsidRPr="00F31A75">
        <w:rPr>
          <w:b/>
          <w:bCs/>
          <w:u w:val="none"/>
          <w:cs/>
          <w:lang w:val="en-US"/>
        </w:rPr>
        <w:t xml:space="preserve"> </w:t>
      </w:r>
      <w:r w:rsidRPr="00F31A75">
        <w:rPr>
          <w:rFonts w:hint="cs"/>
          <w:b/>
          <w:bCs/>
          <w:u w:val="none"/>
          <w:cs/>
          <w:lang w:val="en-US"/>
        </w:rPr>
        <w:t xml:space="preserve">      </w:t>
      </w:r>
      <w:r w:rsidR="0069739F" w:rsidRPr="00F31A75">
        <w:rPr>
          <w:b/>
          <w:bCs/>
          <w:u w:val="none"/>
          <w:cs/>
          <w:lang w:val="en-US"/>
        </w:rPr>
        <w:t>การระบาดของโรคติดเชื้อไวรัสโคโรนา 2019</w:t>
      </w:r>
    </w:p>
    <w:p w14:paraId="6C0EB540" w14:textId="40B0D0C8" w:rsidR="0069739F" w:rsidRDefault="0069739F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9739F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69739F">
        <w:rPr>
          <w:rFonts w:ascii="Angsana New" w:hAnsi="Angsana New"/>
          <w:sz w:val="28"/>
          <w:szCs w:val="28"/>
        </w:rPr>
        <w:t>2019</w:t>
      </w:r>
      <w:r w:rsidRPr="0069739F">
        <w:rPr>
          <w:rFonts w:ascii="Angsana New" w:hAnsi="Angsana New"/>
          <w:sz w:val="28"/>
          <w:szCs w:val="28"/>
          <w:cs/>
        </w:rPr>
        <w:t xml:space="preserve"> (</w:t>
      </w:r>
      <w:r w:rsidRPr="0069739F">
        <w:rPr>
          <w:rFonts w:ascii="Angsana New" w:hAnsi="Angsana New"/>
          <w:sz w:val="28"/>
          <w:szCs w:val="28"/>
        </w:rPr>
        <w:t>COVID</w:t>
      </w:r>
      <w:r w:rsidRPr="0069739F">
        <w:rPr>
          <w:rFonts w:ascii="Angsana New" w:hAnsi="Angsana New"/>
          <w:sz w:val="28"/>
          <w:szCs w:val="28"/>
          <w:cs/>
        </w:rPr>
        <w:t>-</w:t>
      </w:r>
      <w:r w:rsidRPr="0069739F">
        <w:rPr>
          <w:rFonts w:ascii="Angsana New" w:hAnsi="Angsana New"/>
          <w:sz w:val="28"/>
          <w:szCs w:val="28"/>
        </w:rPr>
        <w:t>19)</w:t>
      </w:r>
      <w:r w:rsidRPr="0069739F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69739F">
        <w:rPr>
          <w:rFonts w:ascii="Angsana New" w:hAnsi="Angsana New"/>
          <w:sz w:val="28"/>
          <w:szCs w:val="28"/>
          <w:cs/>
        </w:rPr>
        <w:t>และหนี้สินที่อาจเกิดขึ้นอย่างต่อเนื่อง</w:t>
      </w:r>
      <w:r w:rsidR="00813BB5">
        <w:rPr>
          <w:rFonts w:ascii="Angsana New" w:hAnsi="Angsana New" w:hint="cs"/>
          <w:sz w:val="28"/>
          <w:szCs w:val="28"/>
          <w:cs/>
        </w:rPr>
        <w:t xml:space="preserve"> และไม่พบว่ามีผลกระทบอย่างเป็นสาระสำคัญต่องบการเงินของบริษัท</w:t>
      </w:r>
      <w:r w:rsidRPr="0069739F">
        <w:rPr>
          <w:rFonts w:ascii="Angsana New" w:hAnsi="Angsana New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359F1DB4" w14:textId="34435F01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4E174306" w14:textId="77777777" w:rsidR="00692C93" w:rsidRDefault="00692C93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7A07053" w14:textId="0101D428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3E34B841" w14:textId="078D7886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595562A0" w14:textId="1344BC58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4EFA49BE" w14:textId="77777777" w:rsidR="00440798" w:rsidRDefault="00440798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66910C13" w14:textId="77777777" w:rsidR="00235C09" w:rsidRDefault="00235C0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3779AE08" w14:textId="571E2C40" w:rsidR="00F8661B" w:rsidRPr="0012000D" w:rsidRDefault="00F8661B" w:rsidP="00440798">
      <w:pPr>
        <w:pStyle w:val="ListParagraph"/>
        <w:widowControl w:val="0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2000D">
        <w:rPr>
          <w:rFonts w:ascii="Angsana New" w:hAnsi="Angsana New" w:hint="cs"/>
          <w:spacing w:val="-4"/>
          <w:sz w:val="28"/>
          <w:szCs w:val="28"/>
          <w:cs/>
        </w:rPr>
        <w:t>งบการเงินนี้จัดทำ</w:t>
      </w:r>
      <w:r w:rsidRPr="0012000D">
        <w:rPr>
          <w:rFonts w:ascii="Angsana New" w:hAnsi="Angsana New"/>
          <w:spacing w:val="-4"/>
          <w:sz w:val="28"/>
          <w:szCs w:val="28"/>
          <w:cs/>
        </w:rPr>
        <w:t>เป็นเงินบาทและเป็นภาษาไทยตามมาตรฐานการรายงานทางการเงินและวิธีการบัญชีเกี่ยวกับการประกันภัย</w:t>
      </w:r>
      <w:r w:rsidRPr="0012000D">
        <w:rPr>
          <w:rFonts w:ascii="Angsana New" w:hAnsi="Angsana New"/>
          <w:sz w:val="28"/>
          <w:szCs w:val="28"/>
          <w:cs/>
        </w:rPr>
        <w:t>ในประเทศไทยและหลักเกณฑ์ที่เกี่ยวข้อง ซึ่งกำหนดโดยสำนักงาน</w:t>
      </w:r>
      <w:r w:rsidRPr="0012000D">
        <w:rPr>
          <w:rFonts w:ascii="Angsana New" w:hAnsi="Angsana New" w:hint="cs"/>
          <w:sz w:val="28"/>
          <w:szCs w:val="28"/>
          <w:cs/>
        </w:rPr>
        <w:t>คณะกรรมการกำกับและส่งเสริมการประกอบธุรกิจ</w:t>
      </w:r>
      <w:r w:rsidRPr="00440798">
        <w:rPr>
          <w:rFonts w:ascii="Angsana New" w:hAnsi="Angsana New" w:hint="cs"/>
          <w:spacing w:val="4"/>
          <w:sz w:val="28"/>
          <w:szCs w:val="28"/>
          <w:cs/>
        </w:rPr>
        <w:t>ประกันภัย (“คปภ.”)</w:t>
      </w:r>
      <w:r w:rsidRPr="00440798">
        <w:rPr>
          <w:rFonts w:ascii="Angsana New" w:hAnsi="Angsana New"/>
          <w:spacing w:val="4"/>
          <w:sz w:val="28"/>
          <w:szCs w:val="28"/>
          <w:cs/>
        </w:rPr>
        <w:t xml:space="preserve"> ทั้งนี้ </w:t>
      </w:r>
      <w:r w:rsidRPr="00440798">
        <w:rPr>
          <w:rFonts w:ascii="Angsana New" w:hAnsi="Angsana New" w:hint="cs"/>
          <w:spacing w:val="4"/>
          <w:sz w:val="28"/>
          <w:szCs w:val="28"/>
          <w:cs/>
        </w:rPr>
        <w:t>งบการเงิน</w:t>
      </w:r>
      <w:r w:rsidRPr="00440798">
        <w:rPr>
          <w:rFonts w:ascii="Angsana New" w:hAnsi="Angsana New"/>
          <w:spacing w:val="4"/>
          <w:sz w:val="28"/>
          <w:szCs w:val="28"/>
          <w:cs/>
        </w:rPr>
        <w:t>ของบริษัทมีวัตถุประสงค์เพื่อแสดงฐานะการเงิน ผลการดำเนินงาน</w:t>
      </w:r>
      <w:r w:rsidRPr="0044079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440798">
        <w:rPr>
          <w:rFonts w:ascii="Angsana New" w:hAnsi="Angsana New"/>
          <w:spacing w:val="4"/>
          <w:sz w:val="28"/>
          <w:szCs w:val="28"/>
          <w:cs/>
        </w:rPr>
        <w:t>และกระแสเงิน</w:t>
      </w:r>
      <w:r w:rsidRPr="0012000D">
        <w:rPr>
          <w:rFonts w:ascii="Angsana New" w:hAnsi="Angsana New"/>
          <w:sz w:val="28"/>
          <w:szCs w:val="28"/>
          <w:cs/>
        </w:rPr>
        <w:t>สดตามมาตรฐานการรายงานทางการเงินของประเทศไทยเท่านั้น</w:t>
      </w:r>
    </w:p>
    <w:p w14:paraId="52164212" w14:textId="0157C081" w:rsidR="00F8661B" w:rsidRPr="0012000D" w:rsidRDefault="00F8661B" w:rsidP="00440798">
      <w:pPr>
        <w:pStyle w:val="ListParagraph"/>
        <w:widowControl w:val="0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12000D">
        <w:rPr>
          <w:rFonts w:ascii="Angsana New" w:hAnsi="Angsana New"/>
          <w:spacing w:val="-4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14:paraId="1684FBA6" w14:textId="7CAA55A8" w:rsidR="00DF5D77" w:rsidRPr="0061791C" w:rsidRDefault="00F8661B" w:rsidP="006179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CD41C2">
        <w:rPr>
          <w:rFonts w:ascii="Angsana New" w:hAnsi="Angsana New"/>
          <w:spacing w:val="2"/>
          <w:sz w:val="28"/>
          <w:szCs w:val="28"/>
          <w:cs/>
        </w:rPr>
        <w:t>เพื่อความสะดวกของผู้อ่านงบการเงิน บริษัทได้จัดทำ</w:t>
      </w:r>
      <w:r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ฉบับภาษาอังกฤษโดยแปลขึ้นจาก</w:t>
      </w:r>
      <w:r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37E69B0E" w14:textId="4B91388E" w:rsidR="00A60C60" w:rsidRPr="0012000D" w:rsidRDefault="00A60C60" w:rsidP="0012000D">
      <w:pPr>
        <w:pStyle w:val="ListParagraph"/>
        <w:widowControl w:val="0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12000D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4D7405A" w14:textId="77777777" w:rsidR="00A60C60" w:rsidRPr="00AF0DAF" w:rsidRDefault="00A60C60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0DAF">
        <w:rPr>
          <w:rFonts w:ascii="Angsana New" w:hAnsi="Angsana New"/>
          <w:sz w:val="28"/>
          <w:szCs w:val="28"/>
          <w:cs/>
        </w:rPr>
        <w:t>ในระหว่างปี บริษัทได้นำมาตรฐานการรายงานทางการเงินฉบับปรับปรุงและกรอบแนวคิดสำหรับการรายงานทางการเงิน</w:t>
      </w:r>
      <w:r w:rsidRPr="00AF0DAF">
        <w:rPr>
          <w:rFonts w:ascii="Angsana New" w:hAnsi="Angsana New"/>
          <w:spacing w:val="-4"/>
          <w:sz w:val="28"/>
          <w:szCs w:val="28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F0DAF">
        <w:rPr>
          <w:rFonts w:ascii="Angsana New" w:hAnsi="Angsana New"/>
          <w:spacing w:val="-4"/>
          <w:sz w:val="28"/>
          <w:szCs w:val="28"/>
        </w:rPr>
        <w:t>1</w:t>
      </w:r>
      <w:r w:rsidRPr="00AF0DAF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AF0DAF">
        <w:rPr>
          <w:rFonts w:ascii="Angsana New" w:hAnsi="Angsana New"/>
          <w:spacing w:val="-4"/>
          <w:sz w:val="28"/>
          <w:szCs w:val="28"/>
        </w:rPr>
        <w:t>2564</w:t>
      </w:r>
      <w:r w:rsidRPr="00AF0DAF">
        <w:rPr>
          <w:rFonts w:ascii="Angsana New" w:hAnsi="Angsana New"/>
          <w:spacing w:val="-4"/>
          <w:sz w:val="28"/>
          <w:szCs w:val="28"/>
          <w:cs/>
        </w:rPr>
        <w:t xml:space="preserve"> มาถือปฏิบัติ</w:t>
      </w:r>
      <w:r w:rsidRPr="00AF0DAF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</w:t>
      </w:r>
      <w:r w:rsidRPr="00AF0DAF">
        <w:rPr>
          <w:rFonts w:ascii="Angsana New" w:hAnsi="Angsana New"/>
          <w:spacing w:val="2"/>
          <w:sz w:val="28"/>
          <w:szCs w:val="28"/>
          <w:cs/>
        </w:rPr>
        <w:t>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</w:t>
      </w:r>
      <w:r w:rsidRPr="00AF0DAF">
        <w:rPr>
          <w:rFonts w:ascii="Angsana New" w:hAnsi="Angsana New"/>
          <w:sz w:val="28"/>
          <w:szCs w:val="28"/>
          <w:cs/>
        </w:rPr>
        <w:t xml:space="preserve">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2017BF12" w14:textId="63DC95B4" w:rsidR="00A60C60" w:rsidRPr="0012000D" w:rsidRDefault="00A60C60" w:rsidP="0012000D">
      <w:pPr>
        <w:pStyle w:val="ListParagraph"/>
        <w:widowControl w:val="0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12000D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A09E2DD" w14:textId="13DD786F" w:rsidR="00A60C60" w:rsidRDefault="00A60C60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0DAF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AF0DAF">
        <w:rPr>
          <w:rFonts w:ascii="Angsana New" w:hAnsi="Angsana New"/>
          <w:sz w:val="28"/>
          <w:szCs w:val="28"/>
        </w:rPr>
        <w:t>16</w:t>
      </w:r>
      <w:r w:rsidRPr="00AF0DAF">
        <w:rPr>
          <w:rFonts w:ascii="Angsana New" w:hAnsi="Angsana New"/>
          <w:sz w:val="28"/>
          <w:szCs w:val="28"/>
          <w:cs/>
        </w:rPr>
        <w:t xml:space="preserve"> เรื่อง สัญญาเช่า (“</w:t>
      </w:r>
      <w:r w:rsidRPr="00AF0DAF">
        <w:rPr>
          <w:rFonts w:ascii="Angsana New" w:hAnsi="Angsana New"/>
          <w:sz w:val="28"/>
          <w:szCs w:val="28"/>
        </w:rPr>
        <w:t xml:space="preserve">TFRS 16”) </w:t>
      </w:r>
      <w:r w:rsidRPr="00AF0DAF">
        <w:rPr>
          <w:rFonts w:ascii="Angsana New" w:hAnsi="Angsana New"/>
          <w:sz w:val="28"/>
          <w:szCs w:val="28"/>
          <w:cs/>
        </w:rPr>
        <w:t xml:space="preserve">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>
        <w:rPr>
          <w:rFonts w:ascii="Angsana New" w:hAnsi="Angsana New"/>
          <w:sz w:val="28"/>
          <w:szCs w:val="28"/>
        </w:rPr>
        <w:t>2</w:t>
      </w:r>
      <w:r w:rsidRPr="00AF0DAF">
        <w:rPr>
          <w:rFonts w:ascii="Angsana New" w:hAnsi="Angsana New"/>
          <w:sz w:val="28"/>
          <w:szCs w:val="28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AF0DAF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2565</w:t>
      </w:r>
      <w:r w:rsidRPr="00AF0DAF">
        <w:rPr>
          <w:rFonts w:ascii="Angsana New" w:hAnsi="Angsana New"/>
          <w:sz w:val="28"/>
          <w:szCs w:val="28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AF0DAF">
        <w:rPr>
          <w:rFonts w:ascii="Angsana New" w:hAnsi="Angsana New"/>
          <w:sz w:val="28"/>
          <w:szCs w:val="28"/>
        </w:rPr>
        <w:t>TFRS 16</w:t>
      </w:r>
      <w:r w:rsidRPr="00AF0DAF">
        <w:rPr>
          <w:rFonts w:ascii="Angsana New" w:hAnsi="Angsana New"/>
          <w:sz w:val="28"/>
          <w:szCs w:val="28"/>
          <w:cs/>
        </w:rPr>
        <w:t xml:space="preserve"> ฉบับปรับปรุงนี้ได้ประกาศในราชกิจจานุเบกษาแล้วเมื่อวันที่ </w:t>
      </w:r>
      <w:r>
        <w:rPr>
          <w:rFonts w:ascii="Angsana New" w:hAnsi="Angsana New"/>
          <w:sz w:val="28"/>
          <w:szCs w:val="28"/>
        </w:rPr>
        <w:t>27</w:t>
      </w:r>
      <w:r w:rsidRPr="00AF0DAF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2564</w:t>
      </w:r>
    </w:p>
    <w:p w14:paraId="78512381" w14:textId="575BFB90" w:rsidR="00A60C60" w:rsidRDefault="00A60C60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0DAF">
        <w:rPr>
          <w:rFonts w:ascii="Angsana New" w:hAnsi="Angsana New"/>
          <w:sz w:val="28"/>
          <w:szCs w:val="28"/>
          <w:cs/>
        </w:rPr>
        <w:t xml:space="preserve">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Pr="00AF0DAF">
        <w:rPr>
          <w:rFonts w:ascii="Angsana New" w:hAnsi="Angsana New"/>
          <w:sz w:val="28"/>
          <w:szCs w:val="28"/>
        </w:rPr>
        <w:t>4</w:t>
      </w:r>
      <w:r w:rsidRPr="00AF0DAF">
        <w:rPr>
          <w:rFonts w:ascii="Angsana New" w:hAnsi="Angsana New"/>
          <w:sz w:val="28"/>
          <w:szCs w:val="28"/>
          <w:cs/>
        </w:rPr>
        <w:t xml:space="preserve"> เรื่อง สัญญาประกันภัย มาตรฐานการรายงานทางการเงิน </w:t>
      </w:r>
      <w:r w:rsidRPr="00D90C99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D90C99">
        <w:rPr>
          <w:rFonts w:ascii="Angsana New" w:hAnsi="Angsana New"/>
          <w:sz w:val="28"/>
          <w:szCs w:val="28"/>
        </w:rPr>
        <w:t>7</w:t>
      </w:r>
      <w:r w:rsidRPr="00D90C99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Pr="00D90C99">
        <w:rPr>
          <w:rFonts w:ascii="Angsana New" w:hAnsi="Angsana New"/>
          <w:sz w:val="28"/>
          <w:szCs w:val="28"/>
        </w:rPr>
        <w:t>9</w:t>
      </w:r>
      <w:r w:rsidRPr="00D90C99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</w:t>
      </w:r>
      <w:r w:rsidRPr="00AF0DAF">
        <w:rPr>
          <w:rFonts w:ascii="Angsana New" w:hAnsi="Angsana New"/>
          <w:sz w:val="28"/>
          <w:szCs w:val="28"/>
          <w:cs/>
        </w:rPr>
        <w:t xml:space="preserve"> ซึ่งได้ประกาศใน</w:t>
      </w:r>
      <w:r w:rsidR="006B7D94">
        <w:rPr>
          <w:rFonts w:ascii="Angsana New" w:hAnsi="Angsana New"/>
          <w:sz w:val="28"/>
          <w:szCs w:val="28"/>
          <w:cs/>
        </w:rPr>
        <w:br/>
      </w:r>
      <w:r w:rsidRPr="00AF0DAF">
        <w:rPr>
          <w:rFonts w:ascii="Angsana New" w:hAnsi="Angsana New"/>
          <w:sz w:val="28"/>
          <w:szCs w:val="28"/>
          <w:cs/>
        </w:rPr>
        <w:t xml:space="preserve">ราชกิจจานุเบกษาแล้วเมื่อวันที่ </w:t>
      </w:r>
      <w:r w:rsidRPr="00AF0DAF">
        <w:rPr>
          <w:rFonts w:ascii="Angsana New" w:hAnsi="Angsana New"/>
          <w:sz w:val="28"/>
          <w:szCs w:val="28"/>
        </w:rPr>
        <w:t>28</w:t>
      </w:r>
      <w:r w:rsidRPr="00AF0DAF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AF0DAF">
        <w:rPr>
          <w:rFonts w:ascii="Angsana New" w:hAnsi="Angsana New"/>
          <w:sz w:val="28"/>
          <w:szCs w:val="28"/>
        </w:rPr>
        <w:t>2564</w:t>
      </w:r>
      <w:r w:rsidRPr="00AF0DAF">
        <w:rPr>
          <w:rFonts w:ascii="Angsana New" w:hAnsi="Angsana New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AF0DAF">
        <w:rPr>
          <w:rFonts w:ascii="Angsana New" w:hAnsi="Angsana New"/>
          <w:sz w:val="28"/>
          <w:szCs w:val="28"/>
        </w:rPr>
        <w:t>1</w:t>
      </w:r>
      <w:r w:rsidRPr="00AF0DAF">
        <w:rPr>
          <w:rFonts w:ascii="Angsana New" w:hAnsi="Angsana New"/>
          <w:sz w:val="28"/>
          <w:szCs w:val="28"/>
          <w:cs/>
        </w:rPr>
        <w:t xml:space="preserve"> มกราคม </w:t>
      </w:r>
      <w:r w:rsidRPr="00AF0DAF">
        <w:rPr>
          <w:rFonts w:ascii="Angsana New" w:hAnsi="Angsana New"/>
          <w:sz w:val="28"/>
          <w:szCs w:val="28"/>
        </w:rPr>
        <w:t>2565</w:t>
      </w:r>
      <w:r w:rsidRPr="00AF0DAF">
        <w:rPr>
          <w:rFonts w:ascii="Angsana New" w:hAnsi="Angsana New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Pr="00AF0DAF">
        <w:rPr>
          <w:rFonts w:ascii="Angsana New" w:hAnsi="Angsana New"/>
          <w:sz w:val="28"/>
          <w:szCs w:val="28"/>
        </w:rPr>
        <w:t>2</w:t>
      </w:r>
      <w:r w:rsidRPr="00AF0DAF">
        <w:rPr>
          <w:rFonts w:ascii="Angsana New" w:hAnsi="Angsana New"/>
          <w:sz w:val="28"/>
          <w:szCs w:val="28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AF0DAF">
        <w:rPr>
          <w:rFonts w:ascii="Angsana New" w:hAnsi="Angsana New"/>
          <w:sz w:val="28"/>
          <w:szCs w:val="28"/>
        </w:rPr>
        <w:t>TFRS 7</w:t>
      </w:r>
    </w:p>
    <w:p w14:paraId="7ECE9CB3" w14:textId="575E739D" w:rsidR="00813BB5" w:rsidRDefault="00813BB5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864026" w14:textId="77777777" w:rsidR="00813BB5" w:rsidRPr="00AF0DAF" w:rsidRDefault="00813BB5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BCC094B" w14:textId="77777777" w:rsidR="00A60C60" w:rsidRPr="00AF0DAF" w:rsidRDefault="00A60C60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0DAF">
        <w:rPr>
          <w:rFonts w:ascii="Angsana New" w:hAnsi="Angsana New"/>
          <w:sz w:val="28"/>
          <w:szCs w:val="28"/>
          <w:cs/>
        </w:rPr>
        <w:lastRenderedPageBreak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ซึ่งได้ประกาศในราชกิจจานุเบกษาแล้วเมื่อวันที่ </w:t>
      </w:r>
      <w:r w:rsidRPr="00AF0DAF">
        <w:rPr>
          <w:rFonts w:ascii="Angsana New" w:hAnsi="Angsana New"/>
          <w:sz w:val="28"/>
          <w:szCs w:val="28"/>
        </w:rPr>
        <w:t>22</w:t>
      </w:r>
      <w:r w:rsidRPr="00AF0DA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F0DAF">
        <w:rPr>
          <w:rFonts w:ascii="Angsana New" w:hAnsi="Angsana New"/>
          <w:sz w:val="28"/>
          <w:szCs w:val="28"/>
        </w:rPr>
        <w:t>2564</w:t>
      </w:r>
      <w:r w:rsidRPr="00AF0DAF">
        <w:rPr>
          <w:rFonts w:ascii="Angsana New" w:hAnsi="Angsana New"/>
          <w:sz w:val="28"/>
          <w:szCs w:val="28"/>
          <w:cs/>
        </w:rPr>
        <w:t xml:space="preserve"> ได้แก่ </w:t>
      </w:r>
    </w:p>
    <w:p w14:paraId="3D8D5EC8" w14:textId="77777777" w:rsidR="00A60C60" w:rsidRPr="001B10EB" w:rsidRDefault="00A60C60" w:rsidP="00A60C60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Pr="001B10EB">
        <w:rPr>
          <w:rFonts w:ascii="Angsana New" w:hAnsi="Angsana New"/>
          <w:spacing w:val="-2"/>
          <w:sz w:val="28"/>
          <w:szCs w:val="28"/>
        </w:rPr>
        <w:t>1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Pr="001B10EB">
        <w:rPr>
          <w:rFonts w:ascii="Angsana New" w:hAnsi="Angsana New"/>
          <w:spacing w:val="-2"/>
          <w:sz w:val="28"/>
          <w:szCs w:val="28"/>
        </w:rPr>
        <w:t>1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1B10EB">
        <w:rPr>
          <w:rFonts w:ascii="Angsana New" w:hAnsi="Angsana New"/>
          <w:spacing w:val="-2"/>
          <w:sz w:val="28"/>
          <w:szCs w:val="28"/>
        </w:rPr>
        <w:t>2565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เป็นต้นไป </w:t>
      </w:r>
    </w:p>
    <w:p w14:paraId="737A0501" w14:textId="77777777" w:rsidR="00A60C60" w:rsidRDefault="00A60C60" w:rsidP="00A60C60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Pr="001B10EB">
        <w:rPr>
          <w:rFonts w:ascii="Angsana New" w:hAnsi="Angsana New"/>
          <w:spacing w:val="-2"/>
          <w:sz w:val="28"/>
          <w:szCs w:val="28"/>
        </w:rPr>
        <w:t>6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เรื่อง การสำรวจและการประเมินค่าแหล่งทรัพยากรแร่ มีผลบังคับใช้สำหรับงบการเงินที่มีรอบระยะเวลาบัญชีที่เริ่มในหรือหลังวันที่ </w:t>
      </w:r>
      <w:r w:rsidRPr="001B10EB">
        <w:rPr>
          <w:rFonts w:ascii="Angsana New" w:hAnsi="Angsana New"/>
          <w:spacing w:val="-2"/>
          <w:sz w:val="28"/>
          <w:szCs w:val="28"/>
        </w:rPr>
        <w:t>1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1B10EB">
        <w:rPr>
          <w:rFonts w:ascii="Angsana New" w:hAnsi="Angsana New"/>
          <w:spacing w:val="-2"/>
          <w:sz w:val="28"/>
          <w:szCs w:val="28"/>
        </w:rPr>
        <w:t>2565</w:t>
      </w:r>
      <w:r w:rsidRPr="001B10EB">
        <w:rPr>
          <w:rFonts w:ascii="Angsana New" w:hAnsi="Angsana New"/>
          <w:spacing w:val="-2"/>
          <w:sz w:val="28"/>
          <w:szCs w:val="28"/>
          <w:cs/>
        </w:rPr>
        <w:t xml:space="preserve"> เป็นต้นไป </w:t>
      </w:r>
    </w:p>
    <w:p w14:paraId="72762FE4" w14:textId="479E1F13" w:rsidR="00A60C60" w:rsidRPr="001B10EB" w:rsidRDefault="00A60C60" w:rsidP="00A60C60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B10EB">
        <w:rPr>
          <w:rFonts w:ascii="Angsana New" w:hAnsi="Angsana New"/>
          <w:spacing w:val="-2"/>
          <w:sz w:val="28"/>
          <w:szCs w:val="28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1B10EB">
        <w:rPr>
          <w:rFonts w:ascii="Angsana New" w:hAnsi="Angsana New"/>
          <w:sz w:val="28"/>
          <w:szCs w:val="28"/>
          <w:cs/>
        </w:rPr>
        <w:t xml:space="preserve"> </w:t>
      </w:r>
      <w:r w:rsidRPr="001B10EB">
        <w:rPr>
          <w:rFonts w:ascii="Angsana New" w:hAnsi="Angsana New"/>
          <w:sz w:val="28"/>
          <w:szCs w:val="28"/>
        </w:rPr>
        <w:t>2019</w:t>
      </w:r>
      <w:r w:rsidRPr="001B10EB">
        <w:rPr>
          <w:rFonts w:ascii="Angsana New" w:hAnsi="Angsana New"/>
          <w:sz w:val="28"/>
          <w:szCs w:val="28"/>
          <w:cs/>
        </w:rPr>
        <w:t xml:space="preserve">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Pr="001B10EB">
        <w:rPr>
          <w:rFonts w:ascii="Angsana New" w:hAnsi="Angsana New"/>
          <w:sz w:val="28"/>
          <w:szCs w:val="28"/>
        </w:rPr>
        <w:t>2019</w:t>
      </w:r>
      <w:r w:rsidRPr="001B10EB">
        <w:rPr>
          <w:rFonts w:ascii="Angsana New" w:hAnsi="Angsana New"/>
          <w:sz w:val="28"/>
          <w:szCs w:val="28"/>
          <w:cs/>
        </w:rPr>
        <w:t xml:space="preserve"> โดยมีการให้ความช่วยเหลือลูกหนี้ดังกล่าวระหว่างวันที่ </w:t>
      </w:r>
      <w:r w:rsidRPr="001B10EB">
        <w:rPr>
          <w:rFonts w:ascii="Angsana New" w:hAnsi="Angsana New"/>
          <w:sz w:val="28"/>
          <w:szCs w:val="28"/>
        </w:rPr>
        <w:t>1</w:t>
      </w:r>
      <w:r w:rsidRPr="001B10EB">
        <w:rPr>
          <w:rFonts w:ascii="Angsana New" w:hAnsi="Angsana New"/>
          <w:sz w:val="28"/>
          <w:szCs w:val="28"/>
          <w:cs/>
        </w:rPr>
        <w:t xml:space="preserve"> มกราคม </w:t>
      </w:r>
      <w:r w:rsidRPr="001B10EB">
        <w:rPr>
          <w:rFonts w:ascii="Angsana New" w:hAnsi="Angsana New"/>
          <w:sz w:val="28"/>
          <w:szCs w:val="28"/>
        </w:rPr>
        <w:t>2565</w:t>
      </w:r>
      <w:r w:rsidRPr="001B10E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1B10EB">
        <w:rPr>
          <w:rFonts w:ascii="Angsana New" w:hAnsi="Angsana New"/>
          <w:sz w:val="28"/>
          <w:szCs w:val="28"/>
        </w:rPr>
        <w:t>31</w:t>
      </w:r>
      <w:r w:rsidRPr="001B10E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B10EB">
        <w:rPr>
          <w:rFonts w:ascii="Angsana New" w:hAnsi="Angsana New"/>
          <w:sz w:val="28"/>
          <w:szCs w:val="28"/>
        </w:rPr>
        <w:t>2566</w:t>
      </w:r>
      <w:r w:rsidRPr="001B10EB">
        <w:rPr>
          <w:rFonts w:ascii="Angsana New" w:hAnsi="Angsana New"/>
          <w:sz w:val="28"/>
          <w:szCs w:val="28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กิจการที่เลือกใช้มาตรการผ่อนปรนชั่วคราวตามแนวปฏิบัติทางการบัญชีฉบับนี้ ต้องเปิดเผยข้อมูลตามที่กำหนดไว้</w:t>
      </w:r>
    </w:p>
    <w:p w14:paraId="2BC8ADF6" w14:textId="67845A31" w:rsidR="00A60C60" w:rsidRDefault="00A60C60" w:rsidP="00A60C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F0DAF">
        <w:rPr>
          <w:rFonts w:ascii="Angsana New" w:hAnsi="Angsana New"/>
          <w:sz w:val="28"/>
          <w:szCs w:val="28"/>
          <w:cs/>
        </w:rPr>
        <w:t>ผู้บริหารของบริษัท 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7E97A860" w14:textId="61856623" w:rsidR="00BD6745" w:rsidRPr="004A67AA" w:rsidRDefault="00BD6745" w:rsidP="00227C13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4A67AA">
        <w:rPr>
          <w:rFonts w:asciiTheme="majorBidi" w:hAnsiTheme="majorBidi" w:cstheme="majorBidi"/>
          <w:b/>
          <w:bCs/>
          <w:u w:val="none"/>
          <w:cs/>
        </w:rPr>
        <w:t>นโยบายการบัญชีที่สำคัญ</w:t>
      </w:r>
    </w:p>
    <w:p w14:paraId="3E1F2F97" w14:textId="77777777" w:rsidR="00122C38" w:rsidRPr="00D52C52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4D7178F0" w14:textId="181B01E2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-2"/>
          <w:sz w:val="28"/>
          <w:szCs w:val="28"/>
          <w:cs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</w:t>
      </w:r>
      <w:r w:rsidRPr="008768FC">
        <w:rPr>
          <w:rFonts w:ascii="Angsana New" w:hAnsi="Angsana New"/>
          <w:spacing w:val="2"/>
          <w:sz w:val="28"/>
          <w:szCs w:val="28"/>
          <w:cs/>
        </w:rPr>
        <w:t>รายวัน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768FC">
        <w:rPr>
          <w:rFonts w:ascii="Angsana New" w:hAnsi="Angsana New"/>
          <w:spacing w:val="2"/>
          <w:sz w:val="28"/>
          <w:szCs w:val="28"/>
          <w:cs/>
        </w:rPr>
        <w:t>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</w:t>
      </w:r>
      <w:r w:rsidRPr="008768FC">
        <w:rPr>
          <w:rFonts w:ascii="Angsana New" w:hAnsi="Angsana New"/>
          <w:sz w:val="28"/>
          <w:szCs w:val="28"/>
          <w:cs/>
        </w:rPr>
        <w:t>ความเสี่ยงในการเปลี่ยนแปลงมูลค่าน้อย</w:t>
      </w:r>
    </w:p>
    <w:p w14:paraId="15397B29" w14:textId="77777777" w:rsidR="00122C38" w:rsidRPr="00A02040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02040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203B47EA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1D4291CF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</w:t>
      </w:r>
      <w:r w:rsidRPr="004D6163">
        <w:rPr>
          <w:rFonts w:ascii="Angsana New" w:hAnsi="Angsana New"/>
          <w:spacing w:val="2"/>
          <w:sz w:val="28"/>
          <w:szCs w:val="28"/>
          <w:cs/>
        </w:rPr>
        <w:t>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</w:t>
      </w: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DE075B6" w14:textId="77777777" w:rsidR="00122C38" w:rsidRPr="000309F7" w:rsidRDefault="00122C38" w:rsidP="00A505C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สินทรัพย์ทางการเงิน</w:t>
      </w:r>
    </w:p>
    <w:p w14:paraId="471093D8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2049F4E" w14:textId="58BD9C14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lastRenderedPageBreak/>
        <w:t>การจัดประเภทรายการของสินทรัพย์ทางการเงิน</w:t>
      </w:r>
    </w:p>
    <w:p w14:paraId="66606B5E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1C03F4E7" w14:textId="77777777" w:rsidR="00122C38" w:rsidRPr="00CE7BED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</w:t>
      </w:r>
      <w:r w:rsidRPr="00CE7BED">
        <w:rPr>
          <w:rFonts w:ascii="Angsana New" w:hAnsi="Angsana New"/>
          <w:sz w:val="28"/>
          <w:szCs w:val="28"/>
          <w:cs/>
        </w:rPr>
        <w:t>ตามสัญญา และ</w:t>
      </w:r>
    </w:p>
    <w:p w14:paraId="5ED71024" w14:textId="77777777" w:rsidR="00122C38" w:rsidRPr="00CE7BED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7BE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B932731" w14:textId="6D5206B9" w:rsidR="00122C38" w:rsidRPr="00B4518A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Pr="009359A1">
        <w:rPr>
          <w:rFonts w:ascii="Angsana New" w:hAnsi="Angsana New"/>
          <w:spacing w:val="2"/>
          <w:sz w:val="28"/>
          <w:szCs w:val="28"/>
        </w:rPr>
        <w:t xml:space="preserve"> </w:t>
      </w:r>
      <w:r w:rsidRPr="009359A1">
        <w:rPr>
          <w:rFonts w:ascii="Angsana New" w:hAnsi="Angsana New"/>
          <w:spacing w:val="2"/>
          <w:sz w:val="28"/>
          <w:szCs w:val="28"/>
          <w:cs/>
        </w:rPr>
        <w:t>เว้นแต่ที่กล่าวไว้ก่อนหน้า</w:t>
      </w:r>
      <w:r w:rsidRPr="00B4518A">
        <w:rPr>
          <w:rFonts w:ascii="Angsana New" w:hAnsi="Angsana New"/>
          <w:sz w:val="28"/>
          <w:szCs w:val="28"/>
          <w:cs/>
        </w:rPr>
        <w:t xml:space="preserve">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57537524" w14:textId="77777777" w:rsidR="00122C38" w:rsidRPr="00B4518A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518A">
        <w:rPr>
          <w:rFonts w:ascii="Angsana New" w:hAnsi="Angsana New"/>
          <w:spacing w:val="-2"/>
          <w:sz w:val="28"/>
          <w:szCs w:val="28"/>
          <w:cs/>
        </w:rPr>
        <w:t>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2)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 และ</w:t>
      </w:r>
    </w:p>
    <w:p w14:paraId="37C1C71C" w14:textId="77777777" w:rsidR="00122C38" w:rsidRPr="00B4518A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7370C4">
        <w:rPr>
          <w:rFonts w:ascii="Angsana New" w:hAnsi="Angsana New"/>
          <w:spacing w:val="-4"/>
          <w:sz w:val="28"/>
          <w:szCs w:val="28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</w:t>
      </w:r>
      <w:r w:rsidRPr="00B4518A">
        <w:rPr>
          <w:rFonts w:ascii="Angsana New" w:hAnsi="Angsana New"/>
          <w:spacing w:val="-2"/>
          <w:sz w:val="28"/>
          <w:szCs w:val="28"/>
          <w:cs/>
        </w:rPr>
        <w:t xml:space="preserve">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3)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</w:t>
      </w:r>
    </w:p>
    <w:p w14:paraId="496170E4" w14:textId="77777777" w:rsidR="00122C38" w:rsidRPr="00B4518A" w:rsidRDefault="00122C38" w:rsidP="00C667F4">
      <w:pPr>
        <w:pStyle w:val="ListParagraph"/>
        <w:widowControl w:val="0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ราคาทุนตัดจำหน่ายและวิธีดอกเบี้ยที่แท้จริง</w:t>
      </w:r>
    </w:p>
    <w:p w14:paraId="3A34A6A8" w14:textId="77777777" w:rsidR="00122C38" w:rsidRPr="00B4518A" w:rsidRDefault="00122C38" w:rsidP="00C84D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0EA4DFB" w14:textId="148349B8" w:rsidR="00122C38" w:rsidRDefault="00122C38" w:rsidP="00D3382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ดอกเบี้ยรับ รับรู้ในกำไรหรือขาดทุนและรวมในรายการ “รายได้จากการลงทุน”</w:t>
      </w:r>
    </w:p>
    <w:p w14:paraId="07BE4C96" w14:textId="77777777" w:rsidR="00122C38" w:rsidRPr="00B4518A" w:rsidRDefault="00122C38" w:rsidP="00C667F4">
      <w:pPr>
        <w:pStyle w:val="ListParagraph"/>
        <w:widowControl w:val="0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2A8CC506" w14:textId="77777777" w:rsidR="00122C38" w:rsidRPr="00B4518A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756F494C" w14:textId="77777777" w:rsidR="00122C38" w:rsidRPr="00B4518A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Pr="00B4518A">
        <w:rPr>
          <w:rFonts w:ascii="Angsana New" w:hAnsi="Angsana New"/>
          <w:sz w:val="28"/>
          <w:szCs w:val="28"/>
        </w:rPr>
        <w:t xml:space="preserve"> </w:t>
      </w:r>
    </w:p>
    <w:p w14:paraId="495BEBCF" w14:textId="5019CD82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  <w:r w:rsidRPr="00B4518A">
        <w:rPr>
          <w:rFonts w:ascii="Angsana New" w:hAnsi="Angsana New"/>
          <w:sz w:val="28"/>
          <w:szCs w:val="28"/>
        </w:rPr>
        <w:t xml:space="preserve"> </w:t>
      </w:r>
      <w:r w:rsidRPr="00B4518A">
        <w:rPr>
          <w:rFonts w:ascii="Angsana New" w:hAnsi="Angsana New"/>
          <w:sz w:val="28"/>
          <w:szCs w:val="28"/>
          <w:cs/>
        </w:rPr>
        <w:t xml:space="preserve">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B4518A">
        <w:rPr>
          <w:rFonts w:ascii="Angsana New" w:hAnsi="Angsana New"/>
          <w:sz w:val="28"/>
          <w:szCs w:val="28"/>
        </w:rPr>
        <w:t xml:space="preserve">TFRS 9 </w:t>
      </w:r>
      <w:r w:rsidRPr="00B4518A">
        <w:rPr>
          <w:rFonts w:ascii="Angsana New" w:hAnsi="Angsana New"/>
          <w:sz w:val="28"/>
          <w:szCs w:val="28"/>
          <w:cs/>
        </w:rPr>
        <w:t>มาปฏิบัติใช้ครั้งแรก</w:t>
      </w:r>
    </w:p>
    <w:p w14:paraId="08EDC767" w14:textId="77777777" w:rsidR="00813BB5" w:rsidRDefault="00813BB5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724022" w14:textId="77777777" w:rsidR="00122C38" w:rsidRPr="00B4518A" w:rsidRDefault="00122C38" w:rsidP="00C667F4">
      <w:pPr>
        <w:pStyle w:val="ListParagraph"/>
        <w:widowControl w:val="0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481353AF" w14:textId="77777777" w:rsidR="00122C38" w:rsidRPr="00B4518A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</w:p>
    <w:p w14:paraId="287E39AA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</w:t>
      </w:r>
      <w:r w:rsidRPr="004D6163">
        <w:rPr>
          <w:rFonts w:ascii="Angsana New" w:hAnsi="Angsana New"/>
          <w:sz w:val="28"/>
          <w:szCs w:val="28"/>
          <w:cs/>
        </w:rPr>
        <w:t xml:space="preserve"> </w:t>
      </w:r>
    </w:p>
    <w:p w14:paraId="0D77077A" w14:textId="6C9C206A" w:rsidR="00122C38" w:rsidRPr="000309F7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การด้อยค่าของสินทรัพย์ทางการเงิน</w:t>
      </w:r>
    </w:p>
    <w:p w14:paraId="2A668932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รับรู้ค่าเผื่อผลขาดทุนสำหรับผลขาดทุนด้านเครดิตที่คาดว่าจะเกิดขึ้นกับสินทรัพย์ทางการเงินตราสารหนี้และเงินให้กู้ยืม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AAA0DA5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</w:t>
      </w:r>
      <w:r w:rsidRPr="000309F7">
        <w:rPr>
          <w:rFonts w:ascii="Angsana New" w:hAnsi="Angsana New"/>
          <w:spacing w:val="4"/>
          <w:sz w:val="28"/>
          <w:szCs w:val="28"/>
          <w:cs/>
        </w:rPr>
        <w:t>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</w:t>
      </w:r>
      <w:r w:rsidRPr="004D6163">
        <w:rPr>
          <w:rFonts w:ascii="Angsana New" w:hAnsi="Angsana New"/>
          <w:sz w:val="28"/>
          <w:szCs w:val="28"/>
          <w:cs/>
        </w:rPr>
        <w:t>ทาง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</w:t>
      </w:r>
      <w:r w:rsidRPr="004D6163">
        <w:rPr>
          <w:rFonts w:ascii="Angsana New" w:hAnsi="Angsana New"/>
          <w:sz w:val="28"/>
          <w:szCs w:val="28"/>
          <w:cs/>
        </w:rPr>
        <w:t>ความเหมาะสม</w:t>
      </w:r>
    </w:p>
    <w:p w14:paraId="572B4412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2"/>
          <w:sz w:val="28"/>
          <w:szCs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4D6163">
        <w:rPr>
          <w:rFonts w:ascii="Angsana New" w:hAnsi="Angsana New"/>
          <w:sz w:val="28"/>
          <w:szCs w:val="28"/>
          <w:cs/>
        </w:rPr>
        <w:t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</w:t>
      </w:r>
      <w:r w:rsidRPr="000309F7">
        <w:rPr>
          <w:rFonts w:ascii="Angsana New" w:hAnsi="Angsana New"/>
          <w:spacing w:val="4"/>
          <w:sz w:val="28"/>
          <w:szCs w:val="28"/>
          <w:cs/>
        </w:rPr>
        <w:t xml:space="preserve">ที่คาดว่าจะเกิดขึ้นใน </w:t>
      </w:r>
      <w:r w:rsidRPr="000309F7">
        <w:rPr>
          <w:rFonts w:ascii="Angsana New" w:hAnsi="Angsana New"/>
          <w:spacing w:val="4"/>
          <w:sz w:val="28"/>
          <w:szCs w:val="28"/>
        </w:rPr>
        <w:t xml:space="preserve">12 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</w:t>
      </w:r>
      <w:r w:rsidRPr="004D6163">
        <w:rPr>
          <w:rFonts w:ascii="Angsana New" w:hAnsi="Angsana New"/>
          <w:sz w:val="28"/>
          <w:szCs w:val="28"/>
          <w:cs/>
        </w:rPr>
        <w:t xml:space="preserve">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เดือนหลังจากวันที่รายงาน</w:t>
      </w:r>
    </w:p>
    <w:p w14:paraId="31DF5B0E" w14:textId="77777777" w:rsidR="00122C38" w:rsidRPr="004D6163" w:rsidRDefault="00122C38" w:rsidP="00C667F4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นโยบายการตัดรายการ</w:t>
      </w:r>
    </w:p>
    <w:p w14:paraId="60B4ECDE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17EFF71D" w14:textId="77777777" w:rsidR="00122C38" w:rsidRPr="004D6163" w:rsidRDefault="00122C38" w:rsidP="00C667F4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6BE7CDAD" w14:textId="25075F5C" w:rsidR="00122C38" w:rsidRDefault="00122C38" w:rsidP="004953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8284F">
        <w:rPr>
          <w:rFonts w:ascii="Angsana New" w:hAnsi="Angsana New"/>
          <w:spacing w:val="2"/>
          <w:sz w:val="28"/>
          <w:szCs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</w:t>
      </w:r>
      <w:r w:rsidRPr="007370C4">
        <w:rPr>
          <w:rFonts w:ascii="Angsana New" w:hAnsi="Angsana New"/>
          <w:spacing w:val="-4"/>
          <w:sz w:val="28"/>
          <w:szCs w:val="28"/>
          <w:cs/>
        </w:rPr>
        <w:t>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</w:t>
      </w:r>
      <w:r w:rsidRPr="000309F7">
        <w:rPr>
          <w:rFonts w:ascii="Angsana New" w:hAnsi="Angsana New"/>
          <w:spacing w:val="-2"/>
          <w:sz w:val="28"/>
          <w:szCs w:val="28"/>
          <w:cs/>
        </w:rPr>
        <w:t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</w:t>
      </w:r>
      <w:r w:rsidRPr="004D6163">
        <w:rPr>
          <w:rFonts w:ascii="Angsana New" w:hAnsi="Angsana New"/>
          <w:sz w:val="28"/>
          <w:szCs w:val="28"/>
          <w:cs/>
        </w:rPr>
        <w:t>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26E214F4" w14:textId="77777777" w:rsidR="00813BB5" w:rsidRPr="0049533F" w:rsidRDefault="00813BB5" w:rsidP="004953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6CA6441" w14:textId="04CD4A8D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lastRenderedPageBreak/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</w:t>
      </w:r>
      <w:r w:rsidRPr="004D6163">
        <w:rPr>
          <w:rFonts w:ascii="Angsana New" w:hAnsi="Angsana New"/>
          <w:sz w:val="28"/>
          <w:szCs w:val="28"/>
          <w:cs/>
        </w:rPr>
        <w:t xml:space="preserve">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0D74D594" w14:textId="77777777" w:rsidR="00122C38" w:rsidRPr="000309F7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หนี้สินทางการเงิน</w:t>
      </w:r>
    </w:p>
    <w:p w14:paraId="56323893" w14:textId="2DC0DCA6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5FB146E0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2EF8F9A9" w14:textId="77777777" w:rsidR="00122C38" w:rsidRPr="000309F7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08E8CA8" w14:textId="77777777" w:rsidR="00122C38" w:rsidRPr="009C0667" w:rsidRDefault="00122C38" w:rsidP="00C667F4">
      <w:pPr>
        <w:pStyle w:val="ListParagraph"/>
        <w:widowControl w:val="0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667">
        <w:rPr>
          <w:rFonts w:ascii="Angsana New" w:hAnsi="Angsana New"/>
          <w:spacing w:val="-2"/>
          <w:sz w:val="28"/>
          <w:szCs w:val="28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</w:t>
      </w:r>
      <w:r w:rsidRPr="009C0667">
        <w:rPr>
          <w:rFonts w:ascii="Angsana New" w:hAnsi="Angsana New"/>
          <w:spacing w:val="-2"/>
          <w:sz w:val="28"/>
          <w:szCs w:val="28"/>
        </w:rPr>
        <w:t xml:space="preserve"> </w:t>
      </w:r>
      <w:r w:rsidRPr="009C0667">
        <w:rPr>
          <w:rFonts w:ascii="Angsana New" w:hAnsi="Angsana New"/>
          <w:spacing w:val="-2"/>
          <w:sz w:val="28"/>
          <w:szCs w:val="28"/>
          <w:cs/>
        </w:rPr>
        <w:t>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4E48F17F" w14:textId="77777777" w:rsidR="00122C38" w:rsidRPr="004D61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5F65739F" w14:textId="40152A66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52117679" w14:textId="77777777" w:rsidR="00122C38" w:rsidRPr="000309F7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ตราสารอนุพันธ์ทางการเงิน</w:t>
      </w:r>
    </w:p>
    <w:p w14:paraId="02FAE663" w14:textId="77777777" w:rsidR="00122C38" w:rsidRPr="000309F7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6E65230D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4C3013">
        <w:rPr>
          <w:rFonts w:ascii="Angsana New" w:hAnsi="Angsana New"/>
          <w:spacing w:val="4"/>
          <w:sz w:val="28"/>
          <w:szCs w:val="28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</w:t>
      </w:r>
      <w:r w:rsidRPr="004C3013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0309F7">
        <w:rPr>
          <w:rFonts w:ascii="Angsana New" w:hAnsi="Angsana New"/>
          <w:spacing w:val="-4"/>
          <w:sz w:val="28"/>
          <w:szCs w:val="28"/>
          <w:cs/>
        </w:rPr>
        <w:t xml:space="preserve"> อนุพันธ์จะไม่หักกลบในงบการเงิน</w:t>
      </w:r>
    </w:p>
    <w:p w14:paraId="3769660A" w14:textId="77777777" w:rsidR="00122C38" w:rsidRPr="00960DE6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เบี้ยประกันภัยค้างรับและค่าเผื่อหนี้สงสัยจะสูญ</w:t>
      </w:r>
    </w:p>
    <w:p w14:paraId="617C50C4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14:paraId="793365D0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</w:t>
      </w:r>
    </w:p>
    <w:p w14:paraId="43D5CB02" w14:textId="77777777" w:rsidR="00122C38" w:rsidRPr="00960DE6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สินทรัพย์จากการประกันภัยต่อและเจ้าหนี้บริษัทประกันภัยต่อ</w:t>
      </w:r>
    </w:p>
    <w:p w14:paraId="7BD9DBAC" w14:textId="77777777" w:rsidR="00122C38" w:rsidRPr="00DA6A0D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B1043">
        <w:rPr>
          <w:rFonts w:ascii="Angsana New" w:hAnsi="Angsana New"/>
          <w:spacing w:val="-2"/>
          <w:sz w:val="28"/>
          <w:szCs w:val="28"/>
          <w:cs/>
        </w:rPr>
        <w:t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</w:t>
      </w:r>
      <w:r w:rsidRPr="00DA6A0D">
        <w:rPr>
          <w:rFonts w:ascii="Angsana New" w:hAnsi="Angsana New"/>
          <w:sz w:val="28"/>
          <w:szCs w:val="28"/>
          <w:cs/>
        </w:rPr>
        <w:t xml:space="preserve"> และสำรองประกันภัยส่วนที่เรียกคืนจากการประกันภัยต่อ </w:t>
      </w:r>
    </w:p>
    <w:p w14:paraId="6FCD4E6B" w14:textId="77777777" w:rsidR="00122C38" w:rsidRPr="00960DE6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Pr="00960DE6">
        <w:rPr>
          <w:rFonts w:ascii="Angsana New" w:hAnsi="Angsana New"/>
          <w:sz w:val="28"/>
          <w:szCs w:val="28"/>
          <w:cs/>
        </w:rPr>
        <w:t xml:space="preserve"> 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32463F4E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สำรองประกันภัยส่วนที่เรียกคืน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4BF7647C" w14:textId="44BA6C97" w:rsidR="00122C38" w:rsidRPr="008038E7" w:rsidRDefault="00E5566B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</w:t>
      </w:r>
      <w:r w:rsidR="00122C38" w:rsidRPr="008038E7">
        <w:rPr>
          <w:rFonts w:ascii="Angsana New" w:hAnsi="Angsana New"/>
          <w:sz w:val="28"/>
          <w:szCs w:val="28"/>
          <w:cs/>
        </w:rPr>
        <w:t>จ้าหนี้บริษัทประกันภัยต่อแสดงด้วยจำนว</w:t>
      </w:r>
      <w:r w:rsidR="00122C38">
        <w:rPr>
          <w:rFonts w:ascii="Angsana New" w:hAnsi="Angsana New"/>
          <w:sz w:val="28"/>
          <w:szCs w:val="28"/>
          <w:cs/>
        </w:rPr>
        <w:t>นเงินค้างจ่ายจากการประกันภัยต่อ</w:t>
      </w:r>
      <w:r w:rsidR="00122C38" w:rsidRPr="008038E7">
        <w:rPr>
          <w:rFonts w:ascii="Angsana New" w:hAnsi="Angsana New"/>
          <w:sz w:val="28"/>
          <w:szCs w:val="28"/>
          <w:cs/>
        </w:rPr>
        <w:t>และเงินมัดจำที่บริษัทถือไว้จากการเอาประกันภัยต่อ</w:t>
      </w:r>
    </w:p>
    <w:p w14:paraId="6CD6B805" w14:textId="77777777" w:rsidR="00122C38" w:rsidRPr="00960DE6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2D1">
        <w:rPr>
          <w:rFonts w:ascii="Angsana New" w:hAnsi="Angsana New"/>
          <w:spacing w:val="-2"/>
          <w:sz w:val="28"/>
          <w:szCs w:val="28"/>
          <w:cs/>
        </w:rPr>
        <w:t>เงินค้างจ่ายจากบริษัทประกันภัยต่อประกอบด้วยเบี้ยประกันภัยต่อจ่าย</w:t>
      </w:r>
      <w:r w:rsidRPr="00C252D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252D1">
        <w:rPr>
          <w:rFonts w:ascii="Angsana New" w:hAnsi="Angsana New"/>
          <w:spacing w:val="-2"/>
          <w:sz w:val="28"/>
          <w:szCs w:val="28"/>
          <w:cs/>
        </w:rPr>
        <w:t>และรายการค้างจ่ายอื่น ๆ ให้กับบริษัทประกันภัยต่อ</w:t>
      </w:r>
      <w:r w:rsidRPr="00960DE6">
        <w:rPr>
          <w:rFonts w:ascii="Angsana New" w:hAnsi="Angsana New"/>
          <w:sz w:val="28"/>
          <w:szCs w:val="28"/>
          <w:cs/>
        </w:rPr>
        <w:t xml:space="preserve"> ยกเว้นค่าสินไหมทดแทน</w:t>
      </w:r>
    </w:p>
    <w:p w14:paraId="271F2C69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</w:t>
      </w:r>
      <w:r w:rsidRPr="00960DE6">
        <w:rPr>
          <w:rFonts w:ascii="Angsana New" w:hAnsi="Angsana New"/>
          <w:sz w:val="28"/>
          <w:szCs w:val="28"/>
          <w:cs/>
        </w:rPr>
        <w:t xml:space="preserve"> เมื่อเข้าเงื่อนไขการหักกลบทุกข้อดังต่อไปนี้</w:t>
      </w:r>
    </w:p>
    <w:p w14:paraId="71F77FEC" w14:textId="77777777" w:rsidR="00122C38" w:rsidRPr="001922B2" w:rsidRDefault="00122C38" w:rsidP="00C667F4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3EF38163" w14:textId="77777777" w:rsidR="00122C38" w:rsidRDefault="00122C38" w:rsidP="00C667F4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1EB78829" w14:textId="77777777" w:rsidR="00122C38" w:rsidRPr="00A312BA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312BA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เงินให้กู้ยืมและค่าเผื่อ</w:t>
      </w:r>
      <w:r w:rsidRPr="00A312BA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01EF5488" w14:textId="77777777" w:rsidR="00122C38" w:rsidRPr="00A312BA" w:rsidRDefault="00122C38" w:rsidP="00122C38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เงินให้กู้ยืมแสดงด้วยมูลค่าสุทธิที่จะได้รับ บริษัทฯตั้งค่าเผื่อผลขาดทุนด้านเครดิตที่คาดว่าจะเกิดขึ้นโดยใช้วิธีการทั่วไป</w:t>
      </w:r>
      <w:r>
        <w:rPr>
          <w:rFonts w:ascii="Angsana New" w:hAnsi="Angsana New"/>
          <w:spacing w:val="-4"/>
          <w:sz w:val="28"/>
          <w:szCs w:val="28"/>
        </w:rPr>
        <w:br/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ในการพิจารณาค่าเผื่อผลขาดทุนที่คาดว่าจะเกิดขึ้นตลอดอายุ</w:t>
      </w:r>
    </w:p>
    <w:p w14:paraId="558A8B65" w14:textId="77777777" w:rsidR="00122C38" w:rsidRDefault="00122C38" w:rsidP="00122C38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3F127F0E" w14:textId="77777777" w:rsidR="00122C38" w:rsidRPr="001922B2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ที่ดิน อาคาร</w:t>
      </w:r>
      <w:r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 </w:t>
      </w: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และอุปกรณ์</w:t>
      </w:r>
    </w:p>
    <w:p w14:paraId="43A11301" w14:textId="7E4B441D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2881094B" w14:textId="794E465A" w:rsidR="00813BB5" w:rsidRDefault="00813BB5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AEDEF2B" w14:textId="77777777" w:rsidR="00813BB5" w:rsidRDefault="00813BB5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562DBD1" w14:textId="776F3886" w:rsidR="00122C38" w:rsidRPr="00FF779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lastRenderedPageBreak/>
        <w:t>บริษัทบันทึกส่วนต่างซึ่งเกิดจากการตีราคาสินทรัพย์ดังต่อไปนี้</w:t>
      </w:r>
    </w:p>
    <w:p w14:paraId="0C979B39" w14:textId="77777777" w:rsidR="00122C38" w:rsidRPr="00FF7793" w:rsidRDefault="00122C38" w:rsidP="00C667F4">
      <w:pPr>
        <w:pStyle w:val="ListParagraph"/>
        <w:widowControl w:val="0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บริษัทบันทึกราคาตามบัญชีของสินทรัพย์ที่เพิ่มขึ้นจากการตีราคาใหม่ในบัญชี “ส่วนเกินทุนจากการตีราคาสินทรัพย์”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งวดก่อนแล้ว</w:t>
      </w:r>
    </w:p>
    <w:p w14:paraId="2F2A9953" w14:textId="77777777" w:rsidR="00122C38" w:rsidRDefault="00122C38" w:rsidP="00C667F4">
      <w:pPr>
        <w:pStyle w:val="ListParagraph"/>
        <w:widowControl w:val="0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0204">
        <w:rPr>
          <w:rFonts w:ascii="Angsana New" w:hAnsi="Angsana New"/>
          <w:spacing w:val="2"/>
          <w:sz w:val="28"/>
          <w:szCs w:val="28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 อย่างไรก็ตาม </w:t>
      </w:r>
      <w:r w:rsidRPr="001922B2">
        <w:rPr>
          <w:rFonts w:ascii="Angsana New" w:hAnsi="Angsana New"/>
          <w:sz w:val="28"/>
          <w:szCs w:val="28"/>
          <w:cs/>
        </w:rPr>
        <w:t>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</w:t>
      </w:r>
      <w:r w:rsidRPr="00552B88">
        <w:rPr>
          <w:rFonts w:ascii="Angsana New" w:hAnsi="Angsana New"/>
          <w:spacing w:val="-6"/>
          <w:sz w:val="28"/>
          <w:szCs w:val="28"/>
          <w:cs/>
        </w:rPr>
        <w:t>ในส่วนของผู้ถือหุ้น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“ส่วนเกินทุนจากการตีราคาสินทรัพย์” ไม่เกิน</w:t>
      </w:r>
      <w:r w:rsidRPr="001922B2">
        <w:rPr>
          <w:rFonts w:ascii="Angsana New" w:hAnsi="Angsana New"/>
          <w:sz w:val="28"/>
          <w:szCs w:val="28"/>
          <w:cs/>
        </w:rPr>
        <w:t>จำนวนซึ่งเคยตีราคาเพิ่มขึ้นของสินทรัพย์ชนิดเดียวกัน</w:t>
      </w:r>
    </w:p>
    <w:p w14:paraId="1048C0CC" w14:textId="58EE0788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ส่วนเกินทุนจากการตีราคาสินทรัพย์นี้จะนำไปจ่ายเป็นเงินปันผลไม่ได้</w:t>
      </w:r>
    </w:p>
    <w:p w14:paraId="52191C10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เมื่อมีการจำหน่ายหรือใช้ที่ดิน อาคาร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 xml:space="preserve">และอุปกรณ์ที่มีการประเมินราคา บริษัทจะตัดบัญชีส่วนเกินทุนจากการตีราคาที่ดิน </w:t>
      </w:r>
      <w:bookmarkStart w:id="1" w:name="_Hlk94012168"/>
      <w:r w:rsidRPr="00FD52CB">
        <w:rPr>
          <w:rFonts w:ascii="Angsana New" w:hAnsi="Angsana New"/>
          <w:sz w:val="28"/>
          <w:szCs w:val="28"/>
          <w:cs/>
        </w:rPr>
        <w:t>อาคาร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และอุปกรณ์ที่เกี่ยวข้องที่ได้บันทึกไว้จากการประเมินราคาที่ผ่านมาไปยังกำไรสะสม</w:t>
      </w:r>
    </w:p>
    <w:p w14:paraId="3010821A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bookmarkEnd w:id="1"/>
    <w:p w14:paraId="460E95FF" w14:textId="73D7163B" w:rsidR="00142B07" w:rsidRPr="00FD52CB" w:rsidRDefault="00122C38" w:rsidP="00FF11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45F0A">
        <w:rPr>
          <w:rFonts w:ascii="Angsana New" w:hAnsi="Angsana New"/>
          <w:sz w:val="28"/>
          <w:szCs w:val="28"/>
          <w:cs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tblpX="648" w:tblpY="1"/>
        <w:tblOverlap w:val="never"/>
        <w:tblW w:w="594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10"/>
      </w:tblGrid>
      <w:tr w:rsidR="00122C38" w:rsidRPr="00186D57" w14:paraId="2A721E1B" w14:textId="77777777" w:rsidTr="00A755DB">
        <w:tc>
          <w:tcPr>
            <w:tcW w:w="4050" w:type="dxa"/>
          </w:tcPr>
          <w:p w14:paraId="57D3330D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5C5A68B1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136F2884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22C38" w:rsidRPr="00186D57" w14:paraId="5338BCBC" w14:textId="77777777" w:rsidTr="00A755DB">
        <w:tc>
          <w:tcPr>
            <w:tcW w:w="4050" w:type="dxa"/>
          </w:tcPr>
          <w:p w14:paraId="76F9B697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64DEB551" w14:textId="3C82B98D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F1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370C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5FA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810" w:type="dxa"/>
          </w:tcPr>
          <w:p w14:paraId="4EDEC502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22C38" w:rsidRPr="00186D57" w14:paraId="7F778F89" w14:textId="77777777" w:rsidTr="00A755DB">
        <w:tc>
          <w:tcPr>
            <w:tcW w:w="4050" w:type="dxa"/>
          </w:tcPr>
          <w:p w14:paraId="42AD5E6D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</w:tcPr>
          <w:p w14:paraId="100C452E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41C6B76C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22C38" w:rsidRPr="00186D57" w14:paraId="7F51E8B4" w14:textId="77777777" w:rsidTr="00A755DB">
        <w:tc>
          <w:tcPr>
            <w:tcW w:w="4050" w:type="dxa"/>
          </w:tcPr>
          <w:p w14:paraId="28CA6ACA" w14:textId="77777777" w:rsidR="00122C38" w:rsidRPr="00FD52CB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86F9023" w14:textId="1C827284" w:rsidR="00122C38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1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1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6AF976DD" w14:textId="77777777" w:rsidR="00122C38" w:rsidRDefault="00122C38" w:rsidP="008D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271090EB" w14:textId="4194415E" w:rsidR="00FF113B" w:rsidRDefault="00FF113B" w:rsidP="00FF11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6F9C7D40" w14:textId="617DF2BD" w:rsidR="00FF113B" w:rsidRDefault="00FF113B" w:rsidP="00FF11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37D62B7B" w14:textId="19A9824C" w:rsidR="00FF113B" w:rsidRDefault="00FF113B" w:rsidP="00FF11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16F8702F" w14:textId="003DFE0D" w:rsidR="00A669D5" w:rsidRDefault="001364AF" w:rsidP="00FF11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="00A669D5" w:rsidRPr="00A669D5">
        <w:rPr>
          <w:rFonts w:ascii="Angsana New" w:hAnsi="Angsana New" w:hint="cs"/>
          <w:sz w:val="28"/>
          <w:szCs w:val="28"/>
          <w:cs/>
        </w:rPr>
        <w:t>ไม่คิดค่าเสื่อมราคาสำหรับที่ดินและ</w:t>
      </w:r>
      <w:r w:rsidR="002716A2">
        <w:rPr>
          <w:rFonts w:ascii="Angsana New" w:hAnsi="Angsana New" w:hint="cs"/>
          <w:sz w:val="28"/>
          <w:szCs w:val="28"/>
          <w:cs/>
        </w:rPr>
        <w:t>งาน</w:t>
      </w:r>
      <w:r w:rsidR="00A669D5" w:rsidRPr="00A669D5">
        <w:rPr>
          <w:rFonts w:ascii="Angsana New" w:hAnsi="Angsana New" w:hint="cs"/>
          <w:sz w:val="28"/>
          <w:szCs w:val="28"/>
          <w:cs/>
        </w:rPr>
        <w:t>ระหว่างก่อสร้าง</w:t>
      </w:r>
    </w:p>
    <w:p w14:paraId="2C2268BE" w14:textId="03B4810B" w:rsidR="00122C38" w:rsidRPr="00FD52CB" w:rsidRDefault="00122C38" w:rsidP="00A669D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3F1905BC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โปรแกรมคอมพิวเตอร์และค่าตัดจำหน่าย</w:t>
      </w:r>
    </w:p>
    <w:p w14:paraId="3DFDC66D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โปรแกรมคอมพิวเตอร์ที่บริษัทได้มาแสดงในราคาทุนหักค่าตัดจำหน่ายสะสมและค่าเผื่อการด้อยค่า (ถ้ามี)</w:t>
      </w:r>
    </w:p>
    <w:p w14:paraId="4BB2283A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Pr="00FD52CB">
        <w:rPr>
          <w:rFonts w:ascii="Angsana New" w:hAnsi="Angsana New"/>
          <w:sz w:val="28"/>
          <w:szCs w:val="28"/>
        </w:rPr>
        <w:t>5</w:t>
      </w:r>
      <w:r w:rsidRPr="00FD52CB">
        <w:rPr>
          <w:rFonts w:ascii="Angsana New" w:hAnsi="Angsana New"/>
          <w:sz w:val="28"/>
          <w:szCs w:val="28"/>
          <w:cs/>
        </w:rPr>
        <w:t xml:space="preserve"> ปี</w:t>
      </w:r>
    </w:p>
    <w:p w14:paraId="0CBE10BD" w14:textId="77777777" w:rsidR="00122C38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84B3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สินทรัพย์สิทธิการใช้และหนี้สินตามสัญญาเช่า</w:t>
      </w:r>
    </w:p>
    <w:p w14:paraId="55E46BFC" w14:textId="77777777" w:rsidR="00122C38" w:rsidRPr="00F84B32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สินทรัพย์สิทธิการใช้</w:t>
      </w:r>
    </w:p>
    <w:p w14:paraId="370F8C46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บริษัทรับรู้สินทรัพย์สิทธิการใช้จากสัญญาที่มีอายุสัญญาเช่าเท่ากับหรือมากกว่า </w:t>
      </w:r>
      <w:r w:rsidRPr="00F84B32">
        <w:rPr>
          <w:rFonts w:ascii="Angsana New" w:hAnsi="Angsana New"/>
          <w:sz w:val="28"/>
          <w:szCs w:val="28"/>
        </w:rPr>
        <w:t>12</w:t>
      </w:r>
      <w:r w:rsidRPr="00F84B32">
        <w:rPr>
          <w:rFonts w:ascii="Angsana New" w:hAnsi="Angsana New"/>
          <w:sz w:val="28"/>
          <w:szCs w:val="28"/>
          <w:cs/>
        </w:rPr>
        <w:t xml:space="preserve"> เดือน โดย ณ วันที่สัญญาเช่าเริ่มมีผล สินทรัพย์สิทธิการใช้จะถูกวัดมูลค่าด้วยราคาทุนหักค่าเสื่อมราคาสะสม และค่าเผื่อการด้อยค่าสะสม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A851838" w14:textId="77777777" w:rsidR="00122C38" w:rsidRPr="00F84B32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lastRenderedPageBreak/>
        <w:t>เมื่อบริษัทมีประมาณการต้นทุนที่จะเกิดขึ้นในการรื้อและการขนย้ายสินทรัพย์อ้างอิง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 xml:space="preserve">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37</w:t>
      </w:r>
      <w:r w:rsidRPr="00F84B32">
        <w:rPr>
          <w:rFonts w:ascii="Angsana New" w:hAnsi="Angsana New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0EFEFE6E" w14:textId="7958A67C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90438D2" w14:textId="1AB77675" w:rsidR="00122C38" w:rsidRPr="00F84B32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</w:t>
      </w:r>
      <w:r w:rsidR="00FA1D2E">
        <w:rPr>
          <w:rFonts w:ascii="Angsana New" w:hAnsi="Angsana New" w:hint="cs"/>
          <w:sz w:val="28"/>
          <w:szCs w:val="28"/>
          <w:cs/>
        </w:rPr>
        <w:t>การให้ประโยชน์โดยประมาณของสินทรัพย์</w:t>
      </w:r>
      <w:r w:rsidR="00FA1D2E" w:rsidRPr="00F84B32">
        <w:rPr>
          <w:rFonts w:ascii="Angsana New" w:hAnsi="Angsana New"/>
          <w:sz w:val="28"/>
          <w:szCs w:val="28"/>
          <w:cs/>
        </w:rPr>
        <w:t>สิทธิการใช้</w:t>
      </w:r>
      <w:r w:rsidRPr="00F84B32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810"/>
      </w:tblGrid>
      <w:tr w:rsidR="00CC3A4E" w:rsidRPr="005F6C49" w14:paraId="7E1A12C7" w14:textId="77777777" w:rsidTr="00355FB0">
        <w:trPr>
          <w:trHeight w:val="268"/>
        </w:trPr>
        <w:tc>
          <w:tcPr>
            <w:tcW w:w="4050" w:type="dxa"/>
          </w:tcPr>
          <w:p w14:paraId="281E44C5" w14:textId="77777777" w:rsidR="00CC3A4E" w:rsidRPr="003510F9" w:rsidRDefault="00CC3A4E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</w:t>
            </w: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080" w:type="dxa"/>
          </w:tcPr>
          <w:p w14:paraId="2C40F882" w14:textId="16B391D5" w:rsidR="00CC3A4E" w:rsidRPr="003510F9" w:rsidRDefault="00D850F9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2 - 6</w:t>
            </w:r>
          </w:p>
        </w:tc>
        <w:tc>
          <w:tcPr>
            <w:tcW w:w="810" w:type="dxa"/>
          </w:tcPr>
          <w:p w14:paraId="538A5CE1" w14:textId="77777777" w:rsidR="00CC3A4E" w:rsidRPr="005F6C49" w:rsidRDefault="00CC3A4E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CC3A4E" w14:paraId="2892E772" w14:textId="77777777" w:rsidTr="00355FB0">
        <w:trPr>
          <w:trHeight w:val="83"/>
        </w:trPr>
        <w:tc>
          <w:tcPr>
            <w:tcW w:w="4050" w:type="dxa"/>
          </w:tcPr>
          <w:p w14:paraId="2C94ADBF" w14:textId="77777777" w:rsidR="00CC3A4E" w:rsidRPr="00FE46BF" w:rsidRDefault="00CC3A4E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EDA4EC7" w14:textId="074489E4" w:rsidR="00CC3A4E" w:rsidRPr="003510F9" w:rsidRDefault="00CC3A4E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0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780D12B0" w14:textId="77777777" w:rsidR="00CC3A4E" w:rsidRPr="00FE46BF" w:rsidRDefault="00CC3A4E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6A6F6FA7" w14:textId="7637B9EA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บริษัทปฏิบัติตามมาตรฐานการบัญชีฉบับที่ </w:t>
      </w:r>
      <w:r w:rsidRPr="00F84B32">
        <w:rPr>
          <w:rFonts w:ascii="Angsana New" w:hAnsi="Angsana New"/>
          <w:sz w:val="28"/>
          <w:szCs w:val="28"/>
        </w:rPr>
        <w:t xml:space="preserve">36 </w:t>
      </w:r>
      <w:r w:rsidRPr="00F84B32">
        <w:rPr>
          <w:rFonts w:ascii="Angsana New" w:hAnsi="Angsana New"/>
          <w:sz w:val="28"/>
          <w:szCs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 และบันทึกผลขาดทุนจากการด้อยค่าใด ๆ ที่ระบุได้ตามที่กล่าวในนโยบายเรื่อง “การด้อยค่า”</w:t>
      </w:r>
    </w:p>
    <w:p w14:paraId="501B4317" w14:textId="77777777" w:rsidR="00122C38" w:rsidRPr="00F84B32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หนี้สินตามสัญญาเช่า</w:t>
      </w:r>
    </w:p>
    <w:p w14:paraId="40E9B900" w14:textId="77777777" w:rsidR="00122C38" w:rsidRPr="00F84B32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370C4">
        <w:rPr>
          <w:rFonts w:ascii="Angsana New" w:hAnsi="Angsana New"/>
          <w:spacing w:val="-2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</w:t>
      </w:r>
      <w:r w:rsidRPr="00F84B32">
        <w:rPr>
          <w:rFonts w:ascii="Angsana New" w:hAnsi="Angsana New"/>
          <w:sz w:val="28"/>
          <w:szCs w:val="28"/>
          <w:cs/>
        </w:rPr>
        <w:t>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60CD0513" w14:textId="77777777" w:rsidR="00122C38" w:rsidRPr="00FF7793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F779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การด้อยค่า</w:t>
      </w:r>
      <w:r w:rsidRPr="003F5910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34488F22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</w:t>
      </w:r>
      <w:r w:rsidRPr="00576061">
        <w:rPr>
          <w:rFonts w:ascii="Angsana New" w:hAnsi="Angsana New"/>
          <w:spacing w:val="4"/>
          <w:sz w:val="28"/>
          <w:szCs w:val="28"/>
          <w:cs/>
        </w:rPr>
        <w:t>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</w:t>
      </w:r>
      <w:r w:rsidRPr="00FD52CB">
        <w:rPr>
          <w:rFonts w:ascii="Angsana New" w:hAnsi="Angsana New"/>
          <w:sz w:val="28"/>
          <w:szCs w:val="28"/>
          <w:cs/>
        </w:rPr>
        <w:t>สดแล้วแต่กรณี</w:t>
      </w:r>
    </w:p>
    <w:p w14:paraId="12C92EE8" w14:textId="22B71569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</w:t>
      </w:r>
      <w:r>
        <w:rPr>
          <w:rFonts w:ascii="Angsana New" w:hAnsi="Angsana New"/>
          <w:sz w:val="28"/>
          <w:szCs w:val="28"/>
          <w:cs/>
        </w:rPr>
        <w:t>ึกการปรับลดมูลค่าในงบกำไรขาดทุน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4BD2B98" w14:textId="483E46E0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831E55B" w14:textId="77777777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192DC2" w14:textId="77777777" w:rsidR="00122C38" w:rsidRPr="00FD52CB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สำรองเบี้ยประกันภัย</w:t>
      </w:r>
    </w:p>
    <w:p w14:paraId="1FFD3D27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สำรองเบี้ยประกันภัยประกอบด้วย</w:t>
      </w:r>
      <w:r w:rsidRPr="00FD52CB">
        <w:rPr>
          <w:rFonts w:ascii="Angsana New" w:hAnsi="Angsana New"/>
          <w:sz w:val="28"/>
          <w:szCs w:val="28"/>
          <w:cs/>
        </w:rPr>
        <w:t>สำรองเบี้ย</w:t>
      </w:r>
      <w:r>
        <w:rPr>
          <w:rFonts w:ascii="Angsana New" w:hAnsi="Angsana New"/>
          <w:sz w:val="28"/>
          <w:szCs w:val="28"/>
          <w:cs/>
        </w:rPr>
        <w:t>ประกันภัยที่ยังไม่ถือเป็นรายได้</w:t>
      </w:r>
      <w:r w:rsidRPr="00FD52CB">
        <w:rPr>
          <w:rFonts w:ascii="Angsana New" w:hAnsi="Angsana New"/>
          <w:sz w:val="28"/>
          <w:szCs w:val="28"/>
          <w:cs/>
        </w:rPr>
        <w:t>และสำรองความเสี่ยงภัยที่ยังไม่สิ้นสุด</w:t>
      </w:r>
    </w:p>
    <w:p w14:paraId="511FB432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680"/>
      </w:tblGrid>
      <w:tr w:rsidR="00122C38" w:rsidRPr="00160077" w14:paraId="3D21C99B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50B064" w14:textId="77777777" w:rsidR="00122C38" w:rsidRPr="00160077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 w:type="page"/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การประกันอัคคีภัย ตัวเรือ รถยนต์ อุบัติเหตุส่วนบุคคล</w:t>
            </w:r>
            <w:r w:rsidRPr="0016007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  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ภัยเบ็ดเตล็ด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8BB814" w14:textId="77777777" w:rsidR="00122C38" w:rsidRPr="00160077" w:rsidRDefault="00122C38" w:rsidP="0076314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วิธีเฉลี่ยราย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(วิธีเศษหนึ่งส่วน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สามร้อยหกสิบห้าวัน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122C38" w:rsidRPr="00160077" w14:paraId="4DEE3B6E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4402031" w14:textId="77777777" w:rsidR="00122C38" w:rsidRPr="00160077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การประกันภัยทางทะเลและขนส่ง (เฉพาะเที่ยว) และ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การประกันภัยอุบัติเหตุการเดินทาง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B1FCC52" w14:textId="77777777" w:rsidR="00122C38" w:rsidRPr="00160077" w:rsidRDefault="00122C38" w:rsidP="00763144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22C38" w:rsidRPr="00160077" w14:paraId="428BB664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6ADC67" w14:textId="77777777" w:rsidR="00122C38" w:rsidRPr="00160077" w:rsidRDefault="00122C38" w:rsidP="00763144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ที่มีระยะเวลาคุ้มครองไม่เกิน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963568" w14:textId="77777777" w:rsidR="00122C38" w:rsidRPr="00160077" w:rsidRDefault="00122C38" w:rsidP="00763144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ร้อยละ</w:t>
            </w:r>
            <w:r w:rsidRPr="00160077">
              <w:rPr>
                <w:rFonts w:asciiTheme="majorBidi" w:hAnsiTheme="majorBidi" w:cstheme="majorBidi"/>
                <w:sz w:val="28"/>
                <w:szCs w:val="28"/>
              </w:rPr>
              <w:t xml:space="preserve"> 100 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122C38" w:rsidRPr="00160077" w14:paraId="49E50651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E0EB7B" w14:textId="77777777" w:rsidR="00122C38" w:rsidRPr="00160077" w:rsidRDefault="00122C38" w:rsidP="00763144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B6764B" w14:textId="77777777" w:rsidR="00122C38" w:rsidRPr="00160077" w:rsidRDefault="00122C38" w:rsidP="00763144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122C38" w:rsidRPr="00160077" w14:paraId="26D143BE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3040EB" w14:textId="77777777" w:rsidR="00122C38" w:rsidRPr="00160077" w:rsidRDefault="00122C38" w:rsidP="00763144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375C00" w14:textId="77777777" w:rsidR="00122C38" w:rsidRPr="00160077" w:rsidRDefault="00122C38" w:rsidP="00763144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122C38" w:rsidRPr="00160077" w14:paraId="5EAFCB1F" w14:textId="77777777" w:rsidTr="007631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209E66" w14:textId="77777777" w:rsidR="00122C38" w:rsidRPr="00160077" w:rsidRDefault="00122C38" w:rsidP="00763144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ที่มีระยะเวลาคุ้มครองที่เกิน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F6988BF" w14:textId="77777777" w:rsidR="00122C38" w:rsidRPr="00160077" w:rsidRDefault="00122C38" w:rsidP="0076314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</w:t>
            </w:r>
            <w:r w:rsidRPr="001600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รายวัน (วิธีเศษหนึ่งส่วนสามร้อยหกสิบห้าวัน)</w:t>
            </w:r>
          </w:p>
        </w:tc>
      </w:tr>
    </w:tbl>
    <w:p w14:paraId="191045E5" w14:textId="762ECD1D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F7793">
        <w:rPr>
          <w:rFonts w:ascii="Angsana New" w:hAnsi="Angsana New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F7793">
        <w:rPr>
          <w:rFonts w:ascii="Angsana New" w:hAnsi="Angsana New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D52CB">
        <w:rPr>
          <w:rFonts w:ascii="Angsana New" w:hAnsi="Angsana New"/>
          <w:sz w:val="28"/>
          <w:szCs w:val="28"/>
          <w:cs/>
        </w:rPr>
        <w:t>อดีต</w:t>
      </w:r>
    </w:p>
    <w:p w14:paraId="20562FAB" w14:textId="1784B0D2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256F85EB" w14:textId="77777777" w:rsidR="00122C38" w:rsidRPr="000B0863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42715732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2B88">
        <w:rPr>
          <w:rFonts w:ascii="Angsana New" w:hAnsi="Angsana New"/>
          <w:spacing w:val="6"/>
          <w:sz w:val="28"/>
          <w:szCs w:val="28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</w:t>
      </w:r>
      <w:r w:rsidRPr="00FD52CB">
        <w:rPr>
          <w:rFonts w:ascii="Angsana New" w:hAnsi="Angsana New"/>
          <w:sz w:val="28"/>
          <w:szCs w:val="28"/>
          <w:cs/>
        </w:rPr>
        <w:t>คำเรียกร้องค่าเสียหายจากผู้เอาประกันภั</w:t>
      </w:r>
      <w:r>
        <w:rPr>
          <w:rFonts w:ascii="Angsana New" w:hAnsi="Angsana New"/>
          <w:sz w:val="28"/>
          <w:szCs w:val="28"/>
          <w:cs/>
        </w:rPr>
        <w:t>ยตามจำนวนที่ผู้เอาประกันภัยแจ้ง</w:t>
      </w:r>
      <w:r w:rsidRPr="00FD52CB">
        <w:rPr>
          <w:rFonts w:ascii="Angsana New" w:hAnsi="Angsana New"/>
          <w:sz w:val="28"/>
          <w:szCs w:val="28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20CD8B8B" w14:textId="4D388FB3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D52CB">
        <w:rPr>
          <w:rFonts w:ascii="Angsana New" w:hAnsi="Angsana New"/>
          <w:sz w:val="28"/>
          <w:szCs w:val="28"/>
        </w:rPr>
        <w:t xml:space="preserve">Incurred but not </w:t>
      </w:r>
      <w:r w:rsidRPr="004D280E">
        <w:rPr>
          <w:rFonts w:ascii="Angsana New" w:hAnsi="Angsana New"/>
          <w:spacing w:val="8"/>
          <w:sz w:val="28"/>
          <w:szCs w:val="28"/>
        </w:rPr>
        <w:t xml:space="preserve">reported claims: IBNR) </w:t>
      </w:r>
      <w:r w:rsidRPr="004D280E">
        <w:rPr>
          <w:rFonts w:ascii="Angsana New" w:hAnsi="Angsana New"/>
          <w:spacing w:val="8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</w:t>
      </w:r>
      <w:r w:rsidRPr="00552B88">
        <w:rPr>
          <w:rFonts w:ascii="Angsana New" w:hAnsi="Angsana New"/>
          <w:spacing w:val="6"/>
          <w:sz w:val="28"/>
          <w:szCs w:val="28"/>
          <w:cs/>
        </w:rPr>
        <w:t xml:space="preserve">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</w:t>
      </w:r>
      <w:r w:rsidRPr="004D280E">
        <w:rPr>
          <w:rFonts w:ascii="Angsana New" w:hAnsi="Angsana New"/>
          <w:spacing w:val="6"/>
          <w:sz w:val="28"/>
          <w:szCs w:val="28"/>
          <w:cs/>
        </w:rPr>
        <w:t>วันที่รอบระยะเวลารายงาน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</w:t>
      </w:r>
      <w:r w:rsidRPr="004D280E">
        <w:rPr>
          <w:rFonts w:ascii="Angsana New" w:hAnsi="Angsana New"/>
          <w:sz w:val="28"/>
          <w:szCs w:val="28"/>
          <w:cs/>
        </w:rPr>
        <w:t>สินไหมทดแทนที่ได้รับรู้ไปแล้วใน</w:t>
      </w:r>
      <w:r w:rsidRPr="004D280E">
        <w:rPr>
          <w:rFonts w:ascii="Angsana New" w:hAnsi="Angsana New" w:hint="cs"/>
          <w:sz w:val="28"/>
          <w:szCs w:val="28"/>
          <w:cs/>
        </w:rPr>
        <w:t>งบการเงิน</w:t>
      </w:r>
    </w:p>
    <w:p w14:paraId="0DEDB659" w14:textId="73793285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B940F62" w14:textId="4A1EC7D7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9E56783" w14:textId="77777777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6F1DC1" w14:textId="77777777" w:rsidR="00122C38" w:rsidRPr="000B0863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ประมาณการหนี้สิน</w:t>
      </w:r>
    </w:p>
    <w:p w14:paraId="29D528D1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</w:t>
      </w:r>
      <w:r w:rsidRPr="0035121F">
        <w:rPr>
          <w:rFonts w:ascii="Angsana New" w:hAnsi="Angsana New"/>
          <w:spacing w:val="-2"/>
          <w:sz w:val="28"/>
          <w:szCs w:val="28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</w:t>
      </w:r>
      <w:r w:rsidRPr="00FD52CB">
        <w:rPr>
          <w:rFonts w:ascii="Angsana New" w:hAnsi="Angsana New"/>
          <w:sz w:val="28"/>
          <w:szCs w:val="28"/>
          <w:cs/>
        </w:rPr>
        <w:t>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718B9A23" w14:textId="77777777" w:rsidR="00122C38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04F89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13A5241C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</w:t>
      </w:r>
      <w:r w:rsidRPr="00160077">
        <w:rPr>
          <w:rFonts w:ascii="Angsana New" w:hAnsi="Angsana New"/>
          <w:spacing w:val="-4"/>
          <w:sz w:val="28"/>
          <w:szCs w:val="28"/>
          <w:cs/>
        </w:rPr>
        <w:t>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</w:t>
      </w:r>
      <w:r w:rsidRPr="00FD52CB">
        <w:rPr>
          <w:rFonts w:ascii="Angsana New" w:hAnsi="Angsana New"/>
          <w:sz w:val="28"/>
          <w:szCs w:val="28"/>
          <w:cs/>
        </w:rPr>
        <w:t>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</w:t>
      </w:r>
      <w:r>
        <w:rPr>
          <w:rFonts w:ascii="Angsana New" w:hAnsi="Angsana New"/>
          <w:sz w:val="28"/>
          <w:szCs w:val="28"/>
          <w:cs/>
        </w:rPr>
        <w:t>มขึ้น</w:t>
      </w:r>
      <w:r w:rsidRPr="00FD52CB">
        <w:rPr>
          <w:rFonts w:ascii="Angsana New" w:hAnsi="Angsana New"/>
          <w:sz w:val="28"/>
          <w:szCs w:val="28"/>
          <w:cs/>
        </w:rPr>
        <w:t>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4166EF28" w14:textId="77777777" w:rsidR="00122C38" w:rsidRPr="000B0863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24F1B916" w14:textId="05714982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167406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8563584" w14:textId="77777777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z w:val="28"/>
          <w:szCs w:val="28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การเปลี่ยนแปลง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</w:t>
      </w:r>
      <w:r w:rsidRPr="00FD52CB">
        <w:rPr>
          <w:rFonts w:ascii="Angsana New" w:hAnsi="Angsana New"/>
          <w:sz w:val="28"/>
          <w:szCs w:val="28"/>
          <w:cs/>
        </w:rPr>
        <w:t>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5EE64C8" w14:textId="47BC1679" w:rsidR="00122C38" w:rsidRPr="000B08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การใช้วิจารณญาณ</w:t>
      </w:r>
    </w:p>
    <w:p w14:paraId="659D33FB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6"/>
          <w:sz w:val="28"/>
          <w:szCs w:val="28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</w:t>
      </w:r>
      <w:r w:rsidRPr="00FD52CB">
        <w:rPr>
          <w:rFonts w:ascii="Angsana New" w:hAnsi="Angsana New"/>
          <w:sz w:val="28"/>
          <w:szCs w:val="28"/>
          <w:cs/>
        </w:rPr>
        <w:t xml:space="preserve">การเงิน ประกอบด้วย </w:t>
      </w:r>
    </w:p>
    <w:p w14:paraId="5AE01087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การจัดประเภท</w:t>
      </w:r>
      <w:r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0B0863">
        <w:rPr>
          <w:rFonts w:ascii="Angsana New" w:hAnsi="Angsana New"/>
          <w:sz w:val="28"/>
          <w:szCs w:val="28"/>
          <w:cs/>
        </w:rPr>
        <w:t xml:space="preserve"> </w:t>
      </w:r>
    </w:p>
    <w:p w14:paraId="60E6FDE8" w14:textId="10C0CF5B" w:rsidR="00122C38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การแสดงมูลค่าที่ดิน อาคาร และอุปกรณ์</w:t>
      </w:r>
    </w:p>
    <w:p w14:paraId="4FDF8377" w14:textId="77777777" w:rsidR="00E55FA2" w:rsidRPr="00FD52CB" w:rsidRDefault="00E55FA2" w:rsidP="00E55FA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8A79895" w14:textId="24DAAF43" w:rsidR="00122C38" w:rsidRPr="000B0863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lastRenderedPageBreak/>
        <w:t>ข้อสมมติฐานและความไม่แน่นอนของการประมาณการ</w:t>
      </w:r>
    </w:p>
    <w:p w14:paraId="709543CC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956E7BD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การด้อยค่าของเบี้ยประกันภัยค้างรับ</w:t>
      </w:r>
    </w:p>
    <w:p w14:paraId="0605169B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การแสดงมูลค่าของเครื่องมือทางการเงิน</w:t>
      </w:r>
    </w:p>
    <w:p w14:paraId="0C40DCBA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การแสดงมูลค่าของที่ดิน อาคารและอุปกรณ์</w:t>
      </w:r>
    </w:p>
    <w:p w14:paraId="2F6089B0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</w:p>
    <w:p w14:paraId="258EEEAB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การใช้ประโยชน์ของขาดทุนทางภาษี</w:t>
      </w:r>
    </w:p>
    <w:p w14:paraId="7766E5C4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418993A1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การวัดมูลค่า</w:t>
      </w:r>
      <w:r>
        <w:rPr>
          <w:rFonts w:ascii="Angsana New" w:hAnsi="Angsana New" w:hint="cs"/>
          <w:sz w:val="28"/>
          <w:szCs w:val="28"/>
          <w:cs/>
        </w:rPr>
        <w:t>ภาระผูกพันผลประโยชน์พนักงาน</w:t>
      </w:r>
    </w:p>
    <w:p w14:paraId="55F1520A" w14:textId="77777777" w:rsidR="00122C38" w:rsidRPr="000B0863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ข้อสมมติฐานสำหรับการประมาณการในการคิดลดกระแสเงินสดในอนาคต</w:t>
      </w:r>
    </w:p>
    <w:p w14:paraId="25E53F92" w14:textId="77777777" w:rsidR="00122C38" w:rsidRDefault="00122C38" w:rsidP="00C667F4">
      <w:pPr>
        <w:pStyle w:val="ListParagraph"/>
        <w:widowControl w:val="0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ประมาณการหนี้สินและหนี้สินที่อาจเกิดขึ้น</w:t>
      </w:r>
    </w:p>
    <w:p w14:paraId="66C49A21" w14:textId="77777777" w:rsidR="00122C38" w:rsidRPr="000B0863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การจัดประเภทสัญญาประกันภัย</w:t>
      </w:r>
    </w:p>
    <w:p w14:paraId="1F59D8E1" w14:textId="77777777" w:rsidR="00122C38" w:rsidRPr="00FD52CB" w:rsidRDefault="00122C38" w:rsidP="001200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7370C4">
        <w:rPr>
          <w:rFonts w:ascii="Angsana New" w:hAnsi="Angsana New"/>
          <w:spacing w:val="2"/>
          <w:sz w:val="28"/>
          <w:szCs w:val="28"/>
          <w:cs/>
        </w:rPr>
        <w:t xml:space="preserve">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</w:t>
      </w:r>
      <w:r w:rsidRPr="007370C4">
        <w:rPr>
          <w:rFonts w:ascii="Angsana New" w:hAnsi="Angsana New"/>
          <w:spacing w:val="-4"/>
          <w:sz w:val="28"/>
          <w:szCs w:val="28"/>
          <w:cs/>
        </w:rPr>
        <w:t>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FD52CB">
        <w:rPr>
          <w:rFonts w:ascii="Angsana New" w:hAnsi="Angsana New"/>
          <w:sz w:val="28"/>
          <w:szCs w:val="28"/>
          <w:cs/>
        </w:rPr>
        <w:t xml:space="preserve">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</w:t>
      </w:r>
      <w:r w:rsidRPr="00380203">
        <w:rPr>
          <w:rFonts w:ascii="Angsana New" w:hAnsi="Angsana New"/>
          <w:spacing w:val="2"/>
          <w:sz w:val="28"/>
          <w:szCs w:val="28"/>
          <w:cs/>
        </w:rPr>
        <w:t>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</w:t>
      </w:r>
      <w:r w:rsidRPr="00FD52CB">
        <w:rPr>
          <w:rFonts w:ascii="Angsana New" w:hAnsi="Angsana New"/>
          <w:sz w:val="28"/>
          <w:szCs w:val="28"/>
          <w:cs/>
        </w:rPr>
        <w:t>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</w:t>
      </w:r>
      <w:r w:rsidRPr="00FD52CB">
        <w:rPr>
          <w:rFonts w:ascii="Angsana New" w:hAnsi="Angsana New"/>
          <w:sz w:val="28"/>
          <w:szCs w:val="28"/>
          <w:cs/>
        </w:rPr>
        <w:t xml:space="preserve"> หรือราคา</w:t>
      </w:r>
    </w:p>
    <w:p w14:paraId="54E1F100" w14:textId="5B187A64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pacing w:val="-4"/>
          <w:sz w:val="28"/>
          <w:szCs w:val="28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FD52CB">
        <w:rPr>
          <w:rFonts w:ascii="Angsana New" w:hAnsi="Angsana New"/>
          <w:sz w:val="28"/>
          <w:szCs w:val="28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551C3EDF" w14:textId="37A4C41C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7042A82" w14:textId="05DF89E2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B94F9B" w14:textId="3F2FE977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1C5352" w14:textId="55B54981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D1B61A" w14:textId="77777777" w:rsidR="00E55FA2" w:rsidRDefault="00E55FA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94A9F1" w14:textId="77777777" w:rsidR="00122C38" w:rsidRPr="000B0863" w:rsidRDefault="00122C38" w:rsidP="0044079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การรับรู้รายได้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660"/>
      </w:tblGrid>
      <w:tr w:rsidR="00122C38" w:rsidRPr="000B0863" w14:paraId="5848553D" w14:textId="77777777" w:rsidTr="00763144">
        <w:tc>
          <w:tcPr>
            <w:tcW w:w="2430" w:type="dxa"/>
          </w:tcPr>
          <w:p w14:paraId="3148490F" w14:textId="539CFA12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="00E55FA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ที่ถือเป็นรายได้</w:t>
            </w:r>
          </w:p>
        </w:tc>
        <w:tc>
          <w:tcPr>
            <w:tcW w:w="360" w:type="dxa"/>
          </w:tcPr>
          <w:p w14:paraId="3D279B5E" w14:textId="77777777" w:rsidR="00122C38" w:rsidRPr="000B0863" w:rsidRDefault="00122C38" w:rsidP="00763144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33803399" w14:textId="77777777" w:rsidR="00122C38" w:rsidRPr="0038020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80203">
              <w:rPr>
                <w:rFonts w:asciiTheme="majorBidi" w:hAnsiTheme="majorBidi" w:cstheme="majorBidi"/>
                <w:b w:val="0"/>
                <w:bCs w:val="0"/>
                <w:spacing w:val="2"/>
                <w:sz w:val="28"/>
                <w:szCs w:val="28"/>
                <w:cs/>
              </w:rPr>
              <w:t>เบี้ยประกันภัยรับประกอบด้วยเบี้ยประกันภัยรับโดยตรงจากผู้เอาประกันภัย และ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4"/>
                <w:sz w:val="28"/>
                <w:szCs w:val="28"/>
                <w:cs/>
              </w:rPr>
              <w:t>เบี้ย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ประกันภัยต่อรับ หักด้วยมูลค่าของกรมธรรม์ที่ยกเลิกและการส่งคืนเบี้ยประกันภัย</w:t>
            </w:r>
            <w:r w:rsidRPr="0038020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และปรับปรุงด้วยสำรองเบี้ยประกันภัยที่ยังไม่ถือเป็นรายได้</w:t>
            </w:r>
          </w:p>
        </w:tc>
      </w:tr>
      <w:tr w:rsidR="00122C38" w:rsidRPr="000B0863" w14:paraId="49965773" w14:textId="77777777" w:rsidTr="00763144">
        <w:trPr>
          <w:trHeight w:hRule="exact" w:val="144"/>
        </w:trPr>
        <w:tc>
          <w:tcPr>
            <w:tcW w:w="2430" w:type="dxa"/>
          </w:tcPr>
          <w:p w14:paraId="69FAEB23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A1B7FB8" w14:textId="77777777" w:rsidR="00122C38" w:rsidRPr="000B0863" w:rsidRDefault="00122C38" w:rsidP="00763144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BFFA629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40041D69" w14:textId="77777777" w:rsidTr="00763144">
        <w:tc>
          <w:tcPr>
            <w:tcW w:w="2430" w:type="dxa"/>
          </w:tcPr>
          <w:p w14:paraId="27A5A7A0" w14:textId="77777777" w:rsidR="00122C38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เบี้ยประกันภัยรับโดยตรงจาก</w:t>
            </w:r>
          </w:p>
          <w:p w14:paraId="191C7E98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360" w:type="dxa"/>
          </w:tcPr>
          <w:p w14:paraId="75313C0C" w14:textId="77777777" w:rsidR="00122C38" w:rsidRPr="000B0863" w:rsidRDefault="00122C38" w:rsidP="00763144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7CD9865A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ปีจะบันทึก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122C38" w:rsidRPr="000B0863" w14:paraId="4AF87FFF" w14:textId="77777777" w:rsidTr="00763144">
        <w:trPr>
          <w:trHeight w:hRule="exact" w:val="144"/>
        </w:trPr>
        <w:tc>
          <w:tcPr>
            <w:tcW w:w="2430" w:type="dxa"/>
          </w:tcPr>
          <w:p w14:paraId="78E92294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2E07503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17F5C7A3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335C6E33" w14:textId="77777777" w:rsidTr="00763144">
        <w:tc>
          <w:tcPr>
            <w:tcW w:w="2430" w:type="dxa"/>
          </w:tcPr>
          <w:p w14:paraId="3A5333ED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360" w:type="dxa"/>
          </w:tcPr>
          <w:p w14:paraId="24FBE038" w14:textId="77777777" w:rsidR="00122C38" w:rsidRPr="000B0863" w:rsidRDefault="00122C38" w:rsidP="00763144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6DD58501" w14:textId="77777777" w:rsidR="00122C38" w:rsidRPr="00D33367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br/>
            </w: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การประกันภัยต่อจากบริษัทผู้เอาประกันภัยต่อ</w:t>
            </w:r>
          </w:p>
        </w:tc>
      </w:tr>
      <w:tr w:rsidR="00122C38" w:rsidRPr="000B0863" w14:paraId="5FA27A19" w14:textId="77777777" w:rsidTr="00763144">
        <w:trPr>
          <w:trHeight w:hRule="exact" w:val="144"/>
        </w:trPr>
        <w:tc>
          <w:tcPr>
            <w:tcW w:w="2430" w:type="dxa"/>
          </w:tcPr>
          <w:p w14:paraId="7BFC77A9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F878622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D318405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220CF9A0" w14:textId="77777777" w:rsidTr="00763144">
        <w:tc>
          <w:tcPr>
            <w:tcW w:w="2430" w:type="dxa"/>
          </w:tcPr>
          <w:p w14:paraId="7732F974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360" w:type="dxa"/>
          </w:tcPr>
          <w:p w14:paraId="7998D850" w14:textId="77777777" w:rsidR="00122C38" w:rsidRPr="000B0863" w:rsidRDefault="00122C38" w:rsidP="00763144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77AF7AF5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122C38" w:rsidRPr="000B0863" w14:paraId="056A796D" w14:textId="77777777" w:rsidTr="00763144">
        <w:trPr>
          <w:trHeight w:hRule="exact" w:val="144"/>
        </w:trPr>
        <w:tc>
          <w:tcPr>
            <w:tcW w:w="2430" w:type="dxa"/>
          </w:tcPr>
          <w:p w14:paraId="66D122E6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034BF1B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0294115B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6E2D3B80" w14:textId="77777777" w:rsidTr="00763144">
        <w:tc>
          <w:tcPr>
            <w:tcW w:w="2430" w:type="dxa"/>
          </w:tcPr>
          <w:p w14:paraId="60C0F046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60" w:type="dxa"/>
          </w:tcPr>
          <w:p w14:paraId="64CE9564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64460B52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122C38" w:rsidRPr="000B0863" w14:paraId="6DE07D6D" w14:textId="77777777" w:rsidTr="00763144">
        <w:trPr>
          <w:trHeight w:hRule="exact" w:val="144"/>
        </w:trPr>
        <w:tc>
          <w:tcPr>
            <w:tcW w:w="2430" w:type="dxa"/>
          </w:tcPr>
          <w:p w14:paraId="5850A139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845EE23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1DCD73CF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6541E8DD" w14:textId="77777777" w:rsidTr="00763144">
        <w:tc>
          <w:tcPr>
            <w:tcW w:w="2430" w:type="dxa"/>
          </w:tcPr>
          <w:p w14:paraId="5838A566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102E1BFD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53F47BE5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122C38" w:rsidRPr="000B0863" w14:paraId="6F371A4A" w14:textId="77777777" w:rsidTr="00763144">
        <w:trPr>
          <w:trHeight w:hRule="exact" w:val="144"/>
        </w:trPr>
        <w:tc>
          <w:tcPr>
            <w:tcW w:w="2430" w:type="dxa"/>
          </w:tcPr>
          <w:p w14:paraId="2C8F5CF9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2EE8B82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46AC5E7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2112B0B7" w14:textId="77777777" w:rsidTr="00763144">
        <w:tc>
          <w:tcPr>
            <w:tcW w:w="2430" w:type="dxa"/>
          </w:tcPr>
          <w:p w14:paraId="2FF86DE3" w14:textId="77777777" w:rsidR="00122C38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</w:t>
            </w:r>
          </w:p>
          <w:p w14:paraId="689C719B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360" w:type="dxa"/>
          </w:tcPr>
          <w:p w14:paraId="54BF46D6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490D5F6D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122C38" w:rsidRPr="000B0863" w14:paraId="13EFB2A7" w14:textId="77777777" w:rsidTr="00763144">
        <w:trPr>
          <w:trHeight w:hRule="exact" w:val="144"/>
        </w:trPr>
        <w:tc>
          <w:tcPr>
            <w:tcW w:w="2430" w:type="dxa"/>
          </w:tcPr>
          <w:p w14:paraId="65122755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47BD354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1D670320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B0863" w14:paraId="69F89753" w14:textId="77777777" w:rsidTr="00763144">
        <w:tc>
          <w:tcPr>
            <w:tcW w:w="2430" w:type="dxa"/>
          </w:tcPr>
          <w:p w14:paraId="6DA563D7" w14:textId="77777777" w:rsidR="00122C38" w:rsidRPr="000B0863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0" w:type="dxa"/>
          </w:tcPr>
          <w:p w14:paraId="7CF431A1" w14:textId="77777777" w:rsidR="00122C38" w:rsidRPr="000B0863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3F20D783" w14:textId="77777777" w:rsidR="00122C38" w:rsidRPr="000B0863" w:rsidRDefault="00122C38" w:rsidP="00763144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00D24A16" w14:textId="77777777" w:rsidR="00122C38" w:rsidRPr="000B0863" w:rsidRDefault="00122C38" w:rsidP="0044079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การรับรู้ค่าใช้จ่าย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660"/>
      </w:tblGrid>
      <w:tr w:rsidR="00122C38" w:rsidRPr="00015CAB" w14:paraId="1A405FE8" w14:textId="77777777" w:rsidTr="00763144">
        <w:tc>
          <w:tcPr>
            <w:tcW w:w="2430" w:type="dxa"/>
          </w:tcPr>
          <w:p w14:paraId="1E70D5EE" w14:textId="77777777" w:rsidR="00122C38" w:rsidRPr="00015CAB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360" w:type="dxa"/>
          </w:tcPr>
          <w:p w14:paraId="69CBDE2E" w14:textId="77777777" w:rsidR="00122C38" w:rsidRPr="00015CAB" w:rsidRDefault="00122C38" w:rsidP="00763144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4D17846E" w14:textId="77777777" w:rsidR="00122C38" w:rsidRPr="00595F05" w:rsidRDefault="00122C38" w:rsidP="00763144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จากการประกันภัยให้บริษัทรับประกันภัยต่อแล้ว</w:t>
            </w:r>
          </w:p>
        </w:tc>
      </w:tr>
      <w:tr w:rsidR="00122C38" w:rsidRPr="00015CAB" w14:paraId="67FA37EA" w14:textId="77777777" w:rsidTr="00763144">
        <w:trPr>
          <w:trHeight w:hRule="exact" w:val="144"/>
        </w:trPr>
        <w:tc>
          <w:tcPr>
            <w:tcW w:w="2430" w:type="dxa"/>
          </w:tcPr>
          <w:p w14:paraId="32AC08FF" w14:textId="77777777" w:rsidR="00122C38" w:rsidRPr="00015CAB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CE1DD94" w14:textId="77777777" w:rsidR="00122C38" w:rsidRPr="00015CAB" w:rsidRDefault="00122C38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4FFE406B" w14:textId="77777777" w:rsidR="00122C38" w:rsidRPr="00015CAB" w:rsidRDefault="00122C38" w:rsidP="00763144">
            <w:pPr>
              <w:pStyle w:val="Heading7"/>
              <w:spacing w:line="240" w:lineRule="atLeast"/>
              <w:ind w:right="252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22C38" w:rsidRPr="00015CAB" w14:paraId="3D0FF4B6" w14:textId="77777777" w:rsidTr="00763144">
        <w:trPr>
          <w:trHeight w:val="234"/>
        </w:trPr>
        <w:tc>
          <w:tcPr>
            <w:tcW w:w="2430" w:type="dxa"/>
          </w:tcPr>
          <w:p w14:paraId="053FED32" w14:textId="77777777" w:rsidR="00122C38" w:rsidRPr="00595F05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ค่าใช้จ่ายค่าจ้างและค่าบำเหน็จ</w:t>
            </w:r>
          </w:p>
        </w:tc>
        <w:tc>
          <w:tcPr>
            <w:tcW w:w="360" w:type="dxa"/>
          </w:tcPr>
          <w:p w14:paraId="007B3AD6" w14:textId="77777777" w:rsidR="00122C38" w:rsidRPr="00015CAB" w:rsidRDefault="00122C38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128CC28A" w14:textId="77777777" w:rsidR="00122C38" w:rsidRPr="00FB7D9F" w:rsidRDefault="00122C38" w:rsidP="00763144">
            <w:pPr>
              <w:pStyle w:val="Heading7"/>
              <w:spacing w:line="240" w:lineRule="atLeast"/>
              <w:ind w:right="252"/>
              <w:jc w:val="thaiDistribute"/>
              <w:rPr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122C38" w:rsidRPr="00015CAB" w14:paraId="69A3380B" w14:textId="77777777" w:rsidTr="00763144">
        <w:trPr>
          <w:trHeight w:hRule="exact" w:val="144"/>
        </w:trPr>
        <w:tc>
          <w:tcPr>
            <w:tcW w:w="2430" w:type="dxa"/>
          </w:tcPr>
          <w:p w14:paraId="282BC186" w14:textId="77777777" w:rsidR="00122C38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ABF3EB" w14:textId="77777777" w:rsidR="00122C38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947BA" w14:textId="77777777" w:rsidR="00122C38" w:rsidRPr="00015CAB" w:rsidRDefault="00122C3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B017DBD" w14:textId="77777777" w:rsidR="00122C38" w:rsidRPr="00015CAB" w:rsidRDefault="00122C38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341AD53" w14:textId="77777777" w:rsidR="00122C38" w:rsidRPr="00015CAB" w:rsidRDefault="00122C38" w:rsidP="00763144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208B7" w:rsidRPr="00015CAB" w14:paraId="73AA0B1D" w14:textId="77777777" w:rsidTr="00C208B7">
        <w:trPr>
          <w:trHeight w:hRule="exact" w:val="2331"/>
        </w:trPr>
        <w:tc>
          <w:tcPr>
            <w:tcW w:w="2430" w:type="dxa"/>
          </w:tcPr>
          <w:p w14:paraId="0C9D1033" w14:textId="77777777" w:rsidR="00C208B7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ค่าสินไหมทดแทนและ</w:t>
            </w:r>
          </w:p>
          <w:p w14:paraId="00832888" w14:textId="77777777" w:rsidR="00C208B7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ในการจัดการ</w:t>
            </w:r>
          </w:p>
          <w:p w14:paraId="6061E185" w14:textId="42B69F21" w:rsidR="00C208B7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ค่าสินไหม</w:t>
            </w:r>
            <w:r w:rsidRPr="003F6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ดแทน</w:t>
            </w:r>
          </w:p>
        </w:tc>
        <w:tc>
          <w:tcPr>
            <w:tcW w:w="360" w:type="dxa"/>
          </w:tcPr>
          <w:p w14:paraId="261595B7" w14:textId="730397E4" w:rsidR="00C208B7" w:rsidRPr="00015CAB" w:rsidRDefault="00C208B7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251D64A0" w14:textId="6BE70880" w:rsidR="00C208B7" w:rsidRPr="00015CAB" w:rsidRDefault="00C208B7" w:rsidP="00763144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br/>
            </w:r>
            <w:r w:rsidRPr="00595F05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C208B7" w:rsidRPr="00015CAB" w14:paraId="719428FB" w14:textId="77777777" w:rsidTr="00763144">
        <w:trPr>
          <w:trHeight w:val="234"/>
        </w:trPr>
        <w:tc>
          <w:tcPr>
            <w:tcW w:w="2430" w:type="dxa"/>
          </w:tcPr>
          <w:p w14:paraId="6D561D81" w14:textId="193E0E50" w:rsidR="00C208B7" w:rsidRPr="003F674D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BB6BD40" w14:textId="7CB7D79E" w:rsidR="00C208B7" w:rsidRPr="00015CAB" w:rsidRDefault="00C208B7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4C86FC91" w14:textId="795FA071" w:rsidR="00C208B7" w:rsidRPr="00015CAB" w:rsidRDefault="00C208B7" w:rsidP="00763144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C208B7" w:rsidRPr="00015CAB" w14:paraId="011D710E" w14:textId="77777777" w:rsidTr="00763144">
        <w:trPr>
          <w:trHeight w:val="234"/>
        </w:trPr>
        <w:tc>
          <w:tcPr>
            <w:tcW w:w="2430" w:type="dxa"/>
          </w:tcPr>
          <w:p w14:paraId="5BF50B03" w14:textId="77777777" w:rsidR="00C208B7" w:rsidRPr="003F674D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2B4463C" w14:textId="77777777" w:rsidR="00C208B7" w:rsidRPr="00015CAB" w:rsidRDefault="00C208B7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660" w:type="dxa"/>
          </w:tcPr>
          <w:p w14:paraId="38F744F6" w14:textId="2D4B8F6D" w:rsidR="00C208B7" w:rsidRPr="00595F05" w:rsidRDefault="00C208B7" w:rsidP="000B5D62">
            <w:pPr>
              <w:pStyle w:val="Heading7"/>
              <w:spacing w:before="120" w:after="120"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  <w:tr w:rsidR="00C208B7" w:rsidRPr="00015CAB" w14:paraId="5F5492F6" w14:textId="77777777" w:rsidTr="00763144">
        <w:trPr>
          <w:trHeight w:val="234"/>
        </w:trPr>
        <w:tc>
          <w:tcPr>
            <w:tcW w:w="2430" w:type="dxa"/>
          </w:tcPr>
          <w:p w14:paraId="6186D7D6" w14:textId="46CA1194" w:rsidR="00C208B7" w:rsidRPr="00015CAB" w:rsidRDefault="00C208B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360" w:type="dxa"/>
          </w:tcPr>
          <w:p w14:paraId="0D131DF7" w14:textId="51113175" w:rsidR="00C208B7" w:rsidRPr="00015CAB" w:rsidRDefault="00C208B7" w:rsidP="00763144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660" w:type="dxa"/>
          </w:tcPr>
          <w:p w14:paraId="317136EB" w14:textId="5F44EA2A" w:rsidR="00C208B7" w:rsidRPr="00595F05" w:rsidRDefault="00C208B7" w:rsidP="000B5D62">
            <w:pPr>
              <w:pStyle w:val="Heading7"/>
              <w:spacing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      </w:r>
          </w:p>
        </w:tc>
      </w:tr>
    </w:tbl>
    <w:p w14:paraId="7D894A6A" w14:textId="77777777" w:rsidR="00122C38" w:rsidRPr="00015CAB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16F8CA08" w14:textId="0F0E225C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44393">
        <w:rPr>
          <w:rFonts w:ascii="Angsana New" w:hAnsi="Angsana New"/>
          <w:spacing w:val="-2"/>
          <w:sz w:val="28"/>
          <w:szCs w:val="28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</w:t>
      </w:r>
      <w:r w:rsidRPr="00595F05">
        <w:rPr>
          <w:rFonts w:ascii="Angsana New" w:hAnsi="Angsana New"/>
          <w:spacing w:val="-6"/>
          <w:sz w:val="28"/>
          <w:szCs w:val="28"/>
          <w:cs/>
        </w:rPr>
        <w:t>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FD52CB">
        <w:rPr>
          <w:rFonts w:ascii="Angsana New" w:hAnsi="Angsana New"/>
          <w:sz w:val="28"/>
          <w:szCs w:val="28"/>
          <w:cs/>
        </w:rPr>
        <w:t xml:space="preserve">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616B62C1" w14:textId="77777777" w:rsidR="00122C38" w:rsidRPr="00FD52CB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</w:t>
      </w:r>
      <w:r>
        <w:rPr>
          <w:rFonts w:ascii="Angsana New" w:hAnsi="Angsana New" w:hint="cs"/>
          <w:sz w:val="28"/>
          <w:szCs w:val="28"/>
          <w:cs/>
        </w:rPr>
        <w:t>่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</w:t>
      </w:r>
      <w:r w:rsidRPr="00125A81">
        <w:rPr>
          <w:rFonts w:ascii="Angsana New" w:hAnsi="Angsana New"/>
          <w:spacing w:val="-4"/>
          <w:sz w:val="28"/>
          <w:szCs w:val="28"/>
          <w:cs/>
        </w:rPr>
        <w:t>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FB87BC0" w14:textId="266FBA8F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14:paraId="13705556" w14:textId="77777777" w:rsidR="00122C38" w:rsidRPr="00015CAB" w:rsidRDefault="00122C38" w:rsidP="0012000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ขาดทุนต่อหุ้น</w:t>
      </w:r>
    </w:p>
    <w:p w14:paraId="57867CF6" w14:textId="0AB15B05" w:rsidR="00122C38" w:rsidRDefault="00122C38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ขาดทุนต่อหุ้นคำนวณโดยการหารขาดทุนสำหรับปีด้วยจำนวนหุ้น</w:t>
      </w:r>
      <w:r>
        <w:rPr>
          <w:rFonts w:ascii="Angsana New" w:hAnsi="Angsana New" w:hint="cs"/>
          <w:sz w:val="28"/>
          <w:szCs w:val="28"/>
          <w:cs/>
        </w:rPr>
        <w:t>สามัญ</w:t>
      </w:r>
      <w:r w:rsidRPr="00FD52CB">
        <w:rPr>
          <w:rFonts w:ascii="Angsana New" w:hAnsi="Angsana New"/>
          <w:sz w:val="28"/>
          <w:szCs w:val="28"/>
          <w:cs/>
        </w:rPr>
        <w:t>ถัวเฉลี่ยถ่วงน้ำหนักที่ออกในระหว่างปี</w:t>
      </w:r>
    </w:p>
    <w:p w14:paraId="50FD93D3" w14:textId="2B1CEAA8" w:rsidR="0012000D" w:rsidRDefault="0012000D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F63032E" w14:textId="0DC54A80" w:rsidR="0012000D" w:rsidRDefault="0012000D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4C7D8BB" w14:textId="61D25BAB" w:rsidR="000B5D62" w:rsidRDefault="000B5D6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1391E0" w14:textId="2FD027A7" w:rsidR="000B5D62" w:rsidRDefault="000B5D6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F8DED02" w14:textId="77777777" w:rsidR="000B5D62" w:rsidRDefault="000B5D62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49CB746" w14:textId="4B2FD08C" w:rsidR="0012000D" w:rsidRDefault="0012000D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6055B7" w14:textId="77777777" w:rsidR="0012000D" w:rsidRDefault="0012000D" w:rsidP="00122C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BA66E8" w14:textId="2536B237" w:rsidR="007C7CC5" w:rsidRPr="00633ECB" w:rsidRDefault="00633ECB" w:rsidP="00932BA9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633ECB">
        <w:rPr>
          <w:rFonts w:hint="cs"/>
          <w:b/>
          <w:bCs/>
          <w:u w:val="none"/>
          <w:cs/>
        </w:rPr>
        <w:lastRenderedPageBreak/>
        <w:t>ค่าตอบแทน</w:t>
      </w:r>
      <w:r w:rsidR="005D7ED8">
        <w:rPr>
          <w:rFonts w:hint="cs"/>
          <w:b/>
          <w:bCs/>
          <w:u w:val="none"/>
          <w:cs/>
        </w:rPr>
        <w:t>กรรมการและ</w:t>
      </w:r>
      <w:r w:rsidRPr="00633ECB">
        <w:rPr>
          <w:rFonts w:hint="cs"/>
          <w:b/>
          <w:bCs/>
          <w:u w:val="none"/>
          <w:cs/>
        </w:rPr>
        <w:t>ผู้บริหาร</w:t>
      </w:r>
    </w:p>
    <w:p w14:paraId="78744F9C" w14:textId="021BD980" w:rsidR="00C37335" w:rsidRDefault="00C37335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ค่าตอบแทนของ</w:t>
      </w:r>
      <w:r w:rsidR="00C32176">
        <w:rPr>
          <w:rFonts w:ascii="Angsana New" w:hAnsi="Angsana New" w:hint="cs"/>
          <w:sz w:val="28"/>
          <w:szCs w:val="28"/>
          <w:cs/>
        </w:rPr>
        <w:t>กรรมการและ</w:t>
      </w:r>
      <w:r w:rsidRPr="006B2D1A">
        <w:rPr>
          <w:rFonts w:ascii="Angsana New" w:hAnsi="Angsana New"/>
          <w:sz w:val="28"/>
          <w:szCs w:val="28"/>
          <w:cs/>
        </w:rPr>
        <w:t>ผู้บริหาร</w:t>
      </w:r>
      <w:r w:rsidR="00B72FB3" w:rsidRPr="006B2D1A">
        <w:rPr>
          <w:rFonts w:ascii="Angsana New" w:hAnsi="Angsana New"/>
          <w:sz w:val="28"/>
          <w:szCs w:val="28"/>
          <w:cs/>
        </w:rPr>
        <w:t>สำหรับ</w:t>
      </w:r>
      <w:r w:rsidR="00B72FB3">
        <w:rPr>
          <w:rFonts w:ascii="Angsana New" w:hAnsi="Angsana New" w:hint="cs"/>
          <w:sz w:val="28"/>
          <w:szCs w:val="28"/>
          <w:cs/>
        </w:rPr>
        <w:t>ปี</w:t>
      </w:r>
      <w:r w:rsidR="00B72FB3"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72FB3">
        <w:rPr>
          <w:rFonts w:ascii="Angsana New" w:hAnsi="Angsana New"/>
          <w:sz w:val="28"/>
          <w:szCs w:val="28"/>
        </w:rPr>
        <w:t xml:space="preserve">31 </w:t>
      </w:r>
      <w:r w:rsidR="00B72FB3">
        <w:rPr>
          <w:rFonts w:ascii="Angsana New" w:hAnsi="Angsana New" w:hint="cs"/>
          <w:sz w:val="28"/>
          <w:szCs w:val="28"/>
          <w:cs/>
        </w:rPr>
        <w:t>ธันวาคม</w:t>
      </w:r>
      <w:r w:rsidR="00B72FB3" w:rsidRPr="006B2D1A">
        <w:rPr>
          <w:rFonts w:ascii="Angsana New" w:hAnsi="Angsana New"/>
          <w:sz w:val="28"/>
          <w:szCs w:val="28"/>
          <w:cs/>
        </w:rPr>
        <w:t xml:space="preserve"> </w:t>
      </w:r>
      <w:r w:rsidR="00B72FB3" w:rsidRPr="006B2D1A">
        <w:rPr>
          <w:rFonts w:ascii="Angsana New" w:hAnsi="Angsana New"/>
          <w:sz w:val="28"/>
          <w:szCs w:val="28"/>
        </w:rPr>
        <w:t>256</w:t>
      </w:r>
      <w:r w:rsidR="00B72FB3">
        <w:rPr>
          <w:rFonts w:ascii="Angsana New" w:hAnsi="Angsana New"/>
          <w:sz w:val="28"/>
          <w:szCs w:val="28"/>
        </w:rPr>
        <w:t>4</w:t>
      </w:r>
      <w:r w:rsidR="00B72FB3" w:rsidRPr="006B2D1A">
        <w:rPr>
          <w:rFonts w:ascii="Angsana New" w:hAnsi="Angsana New"/>
          <w:sz w:val="28"/>
          <w:szCs w:val="28"/>
          <w:cs/>
        </w:rPr>
        <w:t xml:space="preserve"> และ </w:t>
      </w:r>
      <w:r w:rsidR="00B72FB3" w:rsidRPr="006B2D1A">
        <w:rPr>
          <w:rFonts w:ascii="Angsana New" w:hAnsi="Angsana New"/>
          <w:sz w:val="28"/>
          <w:szCs w:val="28"/>
        </w:rPr>
        <w:t>256</w:t>
      </w:r>
      <w:r w:rsidR="00B72FB3">
        <w:rPr>
          <w:rFonts w:ascii="Angsana New" w:hAnsi="Angsana New"/>
          <w:sz w:val="28"/>
          <w:szCs w:val="28"/>
        </w:rPr>
        <w:t>3</w:t>
      </w:r>
      <w:r w:rsidR="00B72FB3"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270"/>
        <w:gridCol w:w="270"/>
        <w:gridCol w:w="270"/>
        <w:gridCol w:w="432"/>
        <w:gridCol w:w="1440"/>
        <w:gridCol w:w="270"/>
        <w:gridCol w:w="1440"/>
      </w:tblGrid>
      <w:tr w:rsidR="005877F9" w:rsidRPr="006B2D1A" w14:paraId="6B2CD6D3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6670A99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E89F1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EADC8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9338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5A2B6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72AFF203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44B62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877F9" w:rsidRPr="006B2D1A" w14:paraId="083B8D3D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23A4FE5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7C5C2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A547A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7C495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D6710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1507AFF9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F6B128" w14:textId="1103645D" w:rsidR="005877F9" w:rsidRPr="008122FF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7333C" w14:textId="77777777" w:rsidR="005877F9" w:rsidRPr="006B2D1A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754743" w14:textId="60DB295B" w:rsidR="005877F9" w:rsidRPr="008122FF" w:rsidRDefault="005877F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7E7B" w:rsidRPr="006B2D1A" w14:paraId="75C7767E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FA623F7" w14:textId="1D66E7DC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="00C3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BEAD85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3ABA5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CBB18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285F8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572A7DD8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A9FF6" w14:textId="7C00ABC6" w:rsidR="008F7E7B" w:rsidRPr="00B246AA" w:rsidRDefault="00E376D7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767B3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214DE" w14:textId="664BF1DB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18,508</w:t>
            </w:r>
          </w:p>
        </w:tc>
      </w:tr>
      <w:tr w:rsidR="008F7E7B" w:rsidRPr="006B2D1A" w14:paraId="34F42DF7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019A48E" w14:textId="1340C78F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 w:rsidR="00C32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9AE6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560D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318F3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0EF28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1B2392F2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91758" w14:textId="3D7A484D" w:rsidR="008F7E7B" w:rsidRPr="00B246AA" w:rsidRDefault="00E376D7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1651C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0AA5B" w14:textId="77AA644C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1,305</w:t>
            </w:r>
          </w:p>
        </w:tc>
      </w:tr>
      <w:tr w:rsidR="008F7E7B" w:rsidRPr="006B2D1A" w14:paraId="7231AE12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E772A42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D0D86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CF14" w14:textId="77777777" w:rsidR="008F7E7B" w:rsidRPr="00D70F85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126C7" w14:textId="77777777" w:rsidR="008F7E7B" w:rsidRPr="00D70F85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98B70" w14:textId="77777777" w:rsidR="008F7E7B" w:rsidRPr="00D70F85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23E73E27" w14:textId="77777777" w:rsidR="008F7E7B" w:rsidRPr="00D70F85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81862" w14:textId="04713DF8" w:rsidR="008F7E7B" w:rsidRPr="00B246AA" w:rsidRDefault="00E376D7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C6CF9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D7295" w14:textId="6378E6FF" w:rsidR="008F7E7B" w:rsidRPr="006B2D1A" w:rsidDel="00CE63E9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271</w:t>
            </w:r>
          </w:p>
        </w:tc>
      </w:tr>
      <w:tr w:rsidR="008F7E7B" w:rsidRPr="006B2D1A" w14:paraId="20D083C8" w14:textId="77777777" w:rsidTr="00763144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6EFD0C3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8BC27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12FC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04030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B47D5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219F7A6A" w14:textId="77777777" w:rsidR="008F7E7B" w:rsidRPr="003D06A3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280BA5" w14:textId="787A2B8C" w:rsidR="008F7E7B" w:rsidRPr="003D06A3" w:rsidRDefault="00A212D8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3C2A8" w14:textId="77777777" w:rsidR="008F7E7B" w:rsidRPr="008E1C1D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FA1D6" w14:textId="07397AD3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183</w:t>
            </w:r>
          </w:p>
        </w:tc>
      </w:tr>
      <w:tr w:rsidR="008F7E7B" w:rsidRPr="008F7E7B" w14:paraId="5D4E8B6B" w14:textId="77777777" w:rsidTr="00D75DBB">
        <w:trPr>
          <w:trHeight w:val="30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A5C5EDA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FD12C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8681E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F0649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111FC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4CFBC6F0" w14:textId="77777777" w:rsidR="008F7E7B" w:rsidRPr="006B2D1A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20BCF95" w14:textId="5E824E42" w:rsidR="008F7E7B" w:rsidRPr="00E376D7" w:rsidRDefault="00E376D7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E376D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18,5</w:t>
            </w:r>
            <w:r w:rsidR="00A212D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784A2" w14:textId="77777777" w:rsidR="008F7E7B" w:rsidRPr="00D75DBB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9181E47" w14:textId="2DC42C18" w:rsidR="008F7E7B" w:rsidRPr="00D75DBB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276C3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20,267</w:t>
            </w:r>
          </w:p>
        </w:tc>
      </w:tr>
    </w:tbl>
    <w:p w14:paraId="606BA72B" w14:textId="411345C6" w:rsidR="00BE29D7" w:rsidRPr="00C45BAD" w:rsidRDefault="00263326" w:rsidP="00932BA9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7A3CD0" w14:paraId="22C28840" w14:textId="77777777" w:rsidTr="001004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7E7B" w:rsidRPr="007A3CD0" w14:paraId="031788F1" w14:textId="77777777" w:rsidTr="001004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8F7E7B" w:rsidRPr="007A3CD0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6E6787E" w:rsidR="008F7E7B" w:rsidRPr="007A3CD0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8F7E7B" w:rsidRPr="007A3CD0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26FEE86E" w:rsidR="008F7E7B" w:rsidRPr="007A3CD0" w:rsidRDefault="008F7E7B" w:rsidP="008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7A3CD0" w14:paraId="71D10438" w14:textId="77777777" w:rsidTr="0010044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297FB2F7" w:rsidR="00297C95" w:rsidRPr="007A3CD0" w:rsidRDefault="004A0606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7C088560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97C95" w:rsidRPr="007A3CD0" w14:paraId="496B625C" w14:textId="77777777" w:rsidTr="00100441">
        <w:trPr>
          <w:trHeight w:val="40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4FDC5FA" w:rsidR="00297C95" w:rsidRPr="007A3CD0" w:rsidRDefault="004A0606" w:rsidP="000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6D037018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177,705</w:t>
            </w:r>
          </w:p>
        </w:tc>
      </w:tr>
      <w:tr w:rsidR="00DA4329" w:rsidRPr="005067F3" w14:paraId="75D102A7" w14:textId="77777777" w:rsidTr="00100441">
        <w:trPr>
          <w:trHeight w:val="30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2E2D7AC0" w:rsidR="009434DA" w:rsidRPr="00D75DBB" w:rsidRDefault="004A0606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A060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187,561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DA4329" w:rsidRPr="00D75DBB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C11F102" w:rsidR="00DA4329" w:rsidRPr="00D75DBB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76C3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177,835</w:t>
            </w:r>
          </w:p>
        </w:tc>
      </w:tr>
    </w:tbl>
    <w:p w14:paraId="5531E988" w14:textId="7863376C" w:rsidR="003915ED" w:rsidRDefault="009E0C88" w:rsidP="005F24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328E">
        <w:rPr>
          <w:rFonts w:ascii="Angsana New" w:hAnsi="Angsana New"/>
          <w:spacing w:val="2"/>
          <w:sz w:val="28"/>
          <w:szCs w:val="28"/>
        </w:rPr>
        <w:t>3</w:t>
      </w:r>
      <w:r w:rsidR="001F7077">
        <w:rPr>
          <w:rFonts w:ascii="Angsana New" w:hAnsi="Angsana New"/>
          <w:spacing w:val="2"/>
          <w:sz w:val="28"/>
          <w:szCs w:val="28"/>
        </w:rPr>
        <w:t xml:space="preserve">1 </w:t>
      </w:r>
      <w:r w:rsidR="001F7077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C36542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AA0EA7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AA0EA7" w:rsidRPr="00AA0EA7">
        <w:rPr>
          <w:rFonts w:ascii="Angsana New" w:hAnsi="Angsana New"/>
          <w:sz w:val="28"/>
          <w:szCs w:val="28"/>
        </w:rPr>
        <w:t>0.</w:t>
      </w:r>
      <w:r w:rsidR="00AA0EA7">
        <w:rPr>
          <w:rFonts w:ascii="Angsana New" w:hAnsi="Angsana New"/>
          <w:sz w:val="28"/>
          <w:szCs w:val="28"/>
        </w:rPr>
        <w:t>4</w:t>
      </w:r>
      <w:r w:rsidR="00AA0EA7" w:rsidRPr="00AA0EA7">
        <w:rPr>
          <w:rFonts w:ascii="Angsana New" w:hAnsi="Angsana New"/>
          <w:sz w:val="28"/>
          <w:szCs w:val="28"/>
        </w:rPr>
        <w:t xml:space="preserve"> </w:t>
      </w:r>
      <w:r w:rsidR="003915ED" w:rsidRPr="00AA0EA7">
        <w:rPr>
          <w:rFonts w:ascii="Angsana New" w:hAnsi="Angsana New" w:hint="cs"/>
          <w:sz w:val="28"/>
          <w:szCs w:val="28"/>
          <w:cs/>
        </w:rPr>
        <w:t>ล้านบาทได้ถูก</w:t>
      </w:r>
      <w:r w:rsidR="003915ED" w:rsidRPr="00AA0EA7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AA0EA7">
        <w:rPr>
          <w:rFonts w:ascii="Angsana New" w:hAnsi="Angsana New" w:hint="cs"/>
          <w:sz w:val="28"/>
          <w:szCs w:val="28"/>
          <w:cs/>
        </w:rPr>
        <w:t>ในประเทศ</w:t>
      </w:r>
      <w:r w:rsidR="00C32176">
        <w:rPr>
          <w:rFonts w:ascii="Angsana New" w:hAnsi="Angsana New" w:hint="cs"/>
          <w:sz w:val="28"/>
          <w:szCs w:val="28"/>
          <w:cs/>
        </w:rPr>
        <w:t>แห่งหนึ่ง</w:t>
      </w:r>
      <w:r w:rsidR="003915ED" w:rsidRPr="00AA0EA7">
        <w:rPr>
          <w:rFonts w:ascii="Angsana New" w:hAnsi="Angsana New" w:hint="cs"/>
          <w:sz w:val="28"/>
          <w:szCs w:val="28"/>
          <w:cs/>
        </w:rPr>
        <w:t xml:space="preserve"> </w:t>
      </w:r>
      <w:r w:rsidR="003915ED" w:rsidRPr="00AA0EA7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5D0F63" w:rsidRPr="00AA0EA7">
        <w:rPr>
          <w:rFonts w:ascii="Angsana New" w:hAnsi="Angsana New"/>
          <w:sz w:val="28"/>
          <w:szCs w:val="28"/>
        </w:rPr>
        <w:t>3</w:t>
      </w:r>
      <w:r w:rsidR="00ED7821">
        <w:rPr>
          <w:rFonts w:ascii="Angsana New" w:hAnsi="Angsana New"/>
          <w:sz w:val="28"/>
          <w:szCs w:val="28"/>
        </w:rPr>
        <w:t>3</w:t>
      </w:r>
      <w:r w:rsidR="003915ED" w:rsidRPr="00AA0EA7">
        <w:rPr>
          <w:rFonts w:ascii="Angsana New" w:hAnsi="Angsana New"/>
          <w:sz w:val="28"/>
          <w:szCs w:val="28"/>
        </w:rPr>
        <w:t xml:space="preserve"> </w:t>
      </w:r>
      <w:r w:rsidR="00134F10" w:rsidRPr="00AA0EA7">
        <w:rPr>
          <w:rFonts w:ascii="Angsana New" w:hAnsi="Angsana New" w:hint="cs"/>
          <w:sz w:val="28"/>
          <w:szCs w:val="28"/>
          <w:cs/>
        </w:rPr>
        <w:t>ข</w:t>
      </w:r>
      <w:r w:rsidR="003915ED" w:rsidRPr="00AA0EA7">
        <w:rPr>
          <w:rFonts w:ascii="Angsana New" w:hAnsi="Angsana New" w:hint="cs"/>
          <w:sz w:val="28"/>
          <w:szCs w:val="28"/>
          <w:cs/>
        </w:rPr>
        <w:t>)</w:t>
      </w:r>
      <w:r w:rsidR="00DA4329" w:rsidRPr="00AA0EA7">
        <w:rPr>
          <w:rFonts w:ascii="Angsana New" w:hAnsi="Angsana New"/>
          <w:sz w:val="28"/>
          <w:szCs w:val="28"/>
        </w:rPr>
        <w:t xml:space="preserve"> (31 </w:t>
      </w:r>
      <w:r w:rsidR="00DA4329" w:rsidRPr="00AA0EA7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4329" w:rsidRPr="00AA0EA7">
        <w:rPr>
          <w:rFonts w:ascii="Angsana New" w:hAnsi="Angsana New"/>
          <w:sz w:val="28"/>
          <w:szCs w:val="28"/>
        </w:rPr>
        <w:t>256</w:t>
      </w:r>
      <w:r w:rsidR="00E85CEE" w:rsidRPr="00AA0EA7">
        <w:rPr>
          <w:rFonts w:ascii="Angsana New" w:hAnsi="Angsana New"/>
          <w:sz w:val="28"/>
          <w:szCs w:val="28"/>
        </w:rPr>
        <w:t>3</w:t>
      </w:r>
      <w:r w:rsidR="00DA4329" w:rsidRPr="00CB3CF6">
        <w:rPr>
          <w:rFonts w:ascii="Angsana New" w:hAnsi="Angsana New"/>
          <w:sz w:val="28"/>
          <w:szCs w:val="28"/>
        </w:rPr>
        <w:t xml:space="preserve"> : 0.1 </w:t>
      </w:r>
      <w:r w:rsidR="00DA4329" w:rsidRPr="00CB3CF6">
        <w:rPr>
          <w:rFonts w:ascii="Angsana New" w:hAnsi="Angsana New"/>
          <w:sz w:val="28"/>
          <w:szCs w:val="28"/>
          <w:cs/>
        </w:rPr>
        <w:t>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679E5B98" w:rsidR="00435055" w:rsidRPr="002638F1" w:rsidRDefault="00742EA2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ณ วันที่ </w:t>
      </w:r>
      <w:r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Pr="00567C8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Pr="00567C8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>2564</w:t>
      </w:r>
      <w:r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</w:rPr>
        <w:t>256</w:t>
      </w:r>
      <w:r>
        <w:rPr>
          <w:rFonts w:ascii="Angsana New" w:hAnsi="Angsana New"/>
          <w:spacing w:val="2"/>
          <w:sz w:val="28"/>
          <w:szCs w:val="28"/>
        </w:rPr>
        <w:t>3</w:t>
      </w:r>
      <w:r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="00571043"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="00571043"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09C3A2FD" w:rsidR="00DA4329" w:rsidRPr="002638F1" w:rsidRDefault="00515647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1689F6A3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71FA2" w:rsidRPr="002638F1" w14:paraId="2906677C" w14:textId="77777777" w:rsidTr="002F288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FA17" w14:textId="69EAB61D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61,124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1F7BA759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60,195</w:t>
            </w:r>
          </w:p>
        </w:tc>
      </w:tr>
      <w:tr w:rsidR="00671FA2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6C595611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11,854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6BF3AAE6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</w:tr>
      <w:tr w:rsidR="00671FA2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3A47BAB8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3,418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7EE572D8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3,705</w:t>
            </w:r>
          </w:p>
        </w:tc>
      </w:tr>
      <w:tr w:rsidR="00671FA2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6CD2F816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1,665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4CCC35E2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711</w:t>
            </w:r>
          </w:p>
        </w:tc>
      </w:tr>
      <w:tr w:rsidR="00671FA2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74845CA0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3,366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081A0113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5,584</w:t>
            </w:r>
          </w:p>
        </w:tc>
      </w:tr>
      <w:tr w:rsidR="00671FA2" w:rsidRPr="002638F1" w14:paraId="50AA116A" w14:textId="77777777" w:rsidTr="00671FA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15560" w14:textId="14E2510D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4,564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0E68CC20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3,763</w:t>
            </w:r>
          </w:p>
        </w:tc>
      </w:tr>
      <w:tr w:rsidR="00671FA2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396D409F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6F578184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88,582</w:t>
            </w:r>
          </w:p>
        </w:tc>
      </w:tr>
      <w:tr w:rsidR="00671FA2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671FA2" w:rsidRPr="008654BA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18BFB744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163E3C7E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(3,763)</w:t>
            </w:r>
          </w:p>
        </w:tc>
      </w:tr>
      <w:tr w:rsidR="00671FA2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671FA2" w:rsidRPr="008654BA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6894652A" w:rsidR="00671FA2" w:rsidRPr="00FA4FF0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6999A99" w:rsidR="00671FA2" w:rsidRPr="002638F1" w:rsidRDefault="00671FA2" w:rsidP="0067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</w:tr>
    </w:tbl>
    <w:p w14:paraId="537D6022" w14:textId="2F38192E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lastRenderedPageBreak/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</w:t>
      </w:r>
      <w:r w:rsidR="00A0556B" w:rsidRPr="004A0594">
        <w:rPr>
          <w:rFonts w:ascii="Angsana New" w:hAnsi="Angsana New"/>
          <w:sz w:val="28"/>
          <w:szCs w:val="28"/>
          <w:cs/>
        </w:rPr>
        <w:t xml:space="preserve">ตัวแทนและนายหน้าประกันภัยรายใหญ่จำนวน </w:t>
      </w:r>
      <w:r w:rsidR="00A0556B" w:rsidRPr="004A0594">
        <w:rPr>
          <w:rFonts w:ascii="Angsana New" w:hAnsi="Angsana New"/>
          <w:sz w:val="28"/>
          <w:szCs w:val="28"/>
        </w:rPr>
        <w:t xml:space="preserve">5 </w:t>
      </w:r>
      <w:r w:rsidR="00A0556B" w:rsidRPr="004A0594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4A059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4A059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46328E" w:rsidRPr="004A0594">
        <w:rPr>
          <w:rFonts w:ascii="Angsana New" w:hAnsi="Angsana New"/>
          <w:spacing w:val="-4"/>
          <w:sz w:val="28"/>
          <w:szCs w:val="28"/>
        </w:rPr>
        <w:t>3</w:t>
      </w:r>
      <w:r w:rsidR="00D016B7" w:rsidRPr="004A0594">
        <w:rPr>
          <w:rFonts w:ascii="Angsana New" w:hAnsi="Angsana New"/>
          <w:spacing w:val="-4"/>
          <w:sz w:val="28"/>
          <w:szCs w:val="28"/>
        </w:rPr>
        <w:t xml:space="preserve">1 </w:t>
      </w:r>
      <w:r w:rsidR="00D016B7" w:rsidRPr="004A059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46328E" w:rsidRPr="004A059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6328E" w:rsidRPr="004A0594">
        <w:rPr>
          <w:rFonts w:ascii="Angsana New" w:hAnsi="Angsana New"/>
          <w:spacing w:val="-4"/>
          <w:sz w:val="28"/>
          <w:szCs w:val="28"/>
        </w:rPr>
        <w:t xml:space="preserve">2564 </w:t>
      </w:r>
      <w:r w:rsidR="003F2EAF" w:rsidRPr="004A0594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4A0594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6166A7" w:rsidRPr="004A0594">
        <w:rPr>
          <w:rFonts w:ascii="Angsana New" w:hAnsi="Angsana New"/>
          <w:spacing w:val="-4"/>
          <w:sz w:val="28"/>
          <w:szCs w:val="28"/>
        </w:rPr>
        <w:t xml:space="preserve"> 43.5</w:t>
      </w:r>
      <w:r w:rsidR="00920BAB" w:rsidRPr="004A0594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4A0594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4A0594">
        <w:rPr>
          <w:rFonts w:ascii="Angsana New" w:hAnsi="Angsana New"/>
          <w:spacing w:val="-4"/>
          <w:sz w:val="28"/>
          <w:szCs w:val="28"/>
        </w:rPr>
        <w:t>(31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9E573D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-4"/>
          <w:sz w:val="28"/>
          <w:szCs w:val="28"/>
        </w:rPr>
        <w:t>256</w:t>
      </w:r>
      <w:r w:rsidR="00F06D23" w:rsidRPr="009E573D">
        <w:rPr>
          <w:rFonts w:ascii="Angsana New" w:hAnsi="Angsana New"/>
          <w:spacing w:val="-4"/>
          <w:sz w:val="28"/>
          <w:szCs w:val="28"/>
        </w:rPr>
        <w:t>3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: </w:t>
      </w:r>
      <w:r w:rsidR="00C55CEB" w:rsidRPr="00134529">
        <w:rPr>
          <w:rFonts w:ascii="Angsana New" w:hAnsi="Angsana New"/>
          <w:spacing w:val="-4"/>
          <w:sz w:val="28"/>
          <w:szCs w:val="28"/>
        </w:rPr>
        <w:t>51.8</w:t>
      </w:r>
      <w:r w:rsidR="0038653F" w:rsidRPr="00134529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134529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-4"/>
          <w:sz w:val="28"/>
          <w:szCs w:val="28"/>
        </w:rPr>
        <w:t>)</w:t>
      </w:r>
      <w:r w:rsidR="00A0556B" w:rsidRPr="009E573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9E573D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9E573D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9E573D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9E573D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9E573D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9E573D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9E573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552E68" w:rsidRPr="002672EF">
        <w:rPr>
          <w:rFonts w:ascii="Angsana New" w:hAnsi="Angsana New"/>
          <w:spacing w:val="-4"/>
          <w:sz w:val="28"/>
          <w:szCs w:val="28"/>
        </w:rPr>
        <w:t>3</w:t>
      </w:r>
      <w:r w:rsidR="00552E68">
        <w:rPr>
          <w:rFonts w:ascii="Angsana New" w:hAnsi="Angsana New"/>
          <w:spacing w:val="-4"/>
          <w:sz w:val="28"/>
          <w:szCs w:val="28"/>
        </w:rPr>
        <w:t xml:space="preserve">1 </w:t>
      </w:r>
      <w:r w:rsidR="00552E68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552E68" w:rsidRPr="002672E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52E68" w:rsidRPr="002672EF">
        <w:rPr>
          <w:rFonts w:ascii="Angsana New" w:hAnsi="Angsana New"/>
          <w:spacing w:val="-4"/>
          <w:sz w:val="28"/>
          <w:szCs w:val="28"/>
        </w:rPr>
        <w:t xml:space="preserve">2564 </w:t>
      </w:r>
      <w:r w:rsidRPr="009E573D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</w:t>
      </w:r>
      <w:r w:rsidRPr="006166A7">
        <w:rPr>
          <w:rFonts w:ascii="Angsana New" w:hAnsi="Angsana New"/>
          <w:spacing w:val="2"/>
          <w:sz w:val="28"/>
          <w:szCs w:val="28"/>
          <w:cs/>
        </w:rPr>
        <w:t>จำนวนเงิน</w:t>
      </w:r>
      <w:r w:rsidR="00552E68" w:rsidRPr="006166A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6166A7" w:rsidRPr="006166A7">
        <w:rPr>
          <w:rFonts w:ascii="Angsana New" w:hAnsi="Angsana New"/>
          <w:spacing w:val="2"/>
          <w:sz w:val="28"/>
          <w:szCs w:val="28"/>
        </w:rPr>
        <w:t>5.1</w:t>
      </w:r>
      <w:r w:rsidR="00AB361D" w:rsidRPr="006166A7">
        <w:rPr>
          <w:rFonts w:ascii="Angsana New" w:hAnsi="Angsana New"/>
          <w:spacing w:val="2"/>
          <w:sz w:val="28"/>
          <w:szCs w:val="28"/>
        </w:rPr>
        <w:t xml:space="preserve"> </w:t>
      </w:r>
      <w:r w:rsidRPr="006166A7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6166A7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6166A7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6166A7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FA432E" w:rsidRPr="009E573D">
        <w:rPr>
          <w:rFonts w:ascii="Angsana New" w:hAnsi="Angsana New"/>
          <w:spacing w:val="2"/>
          <w:sz w:val="28"/>
          <w:szCs w:val="28"/>
        </w:rPr>
        <w:t>3</w:t>
      </w:r>
      <w:r w:rsidR="0038653F" w:rsidRPr="00134529">
        <w:rPr>
          <w:rFonts w:ascii="Angsana New" w:hAnsi="Angsana New"/>
          <w:spacing w:val="2"/>
          <w:sz w:val="28"/>
          <w:szCs w:val="28"/>
        </w:rPr>
        <w:t xml:space="preserve">: </w:t>
      </w:r>
      <w:r w:rsidR="00FA432E" w:rsidRPr="00134529">
        <w:rPr>
          <w:rFonts w:ascii="Angsana New" w:hAnsi="Angsana New"/>
          <w:spacing w:val="2"/>
          <w:sz w:val="28"/>
          <w:szCs w:val="28"/>
        </w:rPr>
        <w:t>3.8</w:t>
      </w:r>
      <w:r w:rsidR="002F1C4F" w:rsidRPr="00134529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134529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134529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1A47F048" w:rsidR="00F06D23" w:rsidRPr="001F3F4C" w:rsidRDefault="00B21FB7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4844774A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177EE8B3" w:rsidR="00F06D23" w:rsidRPr="001F3F4C" w:rsidRDefault="004A0594" w:rsidP="000B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112,98</w:t>
            </w:r>
            <w:r w:rsidR="009F1BE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5276A04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115,201</w:t>
            </w:r>
          </w:p>
        </w:tc>
      </w:tr>
      <w:tr w:rsidR="00F06D23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0FFF598" w14:textId="77777777" w:rsidTr="006469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8367A" w14:textId="11604725" w:rsidR="00F06D23" w:rsidRPr="001F3F4C" w:rsidRDefault="004A0594" w:rsidP="009E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151,62</w:t>
            </w:r>
            <w:r w:rsidR="009F1BE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22D83D84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170,325</w:t>
            </w:r>
          </w:p>
        </w:tc>
      </w:tr>
      <w:tr w:rsidR="002F1C4F" w:rsidRPr="001F3F4C" w14:paraId="46B0ACB0" w14:textId="77777777" w:rsidTr="006469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626FA3EF" w:rsidR="002F1C4F" w:rsidRPr="001F3F4C" w:rsidRDefault="004A0594" w:rsidP="00E7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6A1A4264" w:rsidR="002F1C4F" w:rsidRPr="001F3F4C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285,526</w:t>
            </w:r>
          </w:p>
        </w:tc>
      </w:tr>
    </w:tbl>
    <w:p w14:paraId="02DDBEEC" w14:textId="7522DC66" w:rsidR="008877F8" w:rsidRPr="00105E35" w:rsidRDefault="008877F8" w:rsidP="00105E35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105E35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6F0BE31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8A4142" w14:textId="739C4A5B" w:rsidR="00F06D23" w:rsidRPr="00EA2538" w:rsidRDefault="0046328E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39C6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132EA1" w14:textId="0AC84B5B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56A2FE2D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53F15F9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2F1C4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2F1C4F" w:rsidRPr="00EA2538" w:rsidRDefault="009F4578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5495BADA" w:rsidR="002F1C4F" w:rsidRPr="00EA2538" w:rsidRDefault="00833592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61D1743" w:rsidR="002F1C4F" w:rsidRPr="00EA2538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11AABDCA" w14:textId="095C1BBA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E80BC7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E80BC7">
        <w:rPr>
          <w:rFonts w:ascii="Angsana New" w:hAnsi="Angsana New"/>
          <w:sz w:val="28"/>
          <w:szCs w:val="28"/>
        </w:rPr>
        <w:t>31</w:t>
      </w:r>
      <w:r w:rsidR="00E80BC7" w:rsidRPr="003C1901">
        <w:rPr>
          <w:rFonts w:ascii="Angsana New" w:hAnsi="Angsana New"/>
          <w:sz w:val="28"/>
          <w:szCs w:val="28"/>
        </w:rPr>
        <w:t xml:space="preserve"> </w:t>
      </w:r>
      <w:r w:rsidR="00E80BC7" w:rsidRPr="003C1901">
        <w:rPr>
          <w:rFonts w:ascii="Angsana New" w:hAnsi="Angsana New"/>
          <w:sz w:val="28"/>
          <w:szCs w:val="28"/>
          <w:cs/>
        </w:rPr>
        <w:t>ธันวาคม</w:t>
      </w:r>
      <w:r w:rsidR="00E80BC7">
        <w:rPr>
          <w:rFonts w:ascii="Angsana New" w:hAnsi="Angsana New"/>
          <w:sz w:val="28"/>
          <w:szCs w:val="28"/>
        </w:rPr>
        <w:t xml:space="preserve"> 2564 </w:t>
      </w:r>
      <w:r w:rsidR="00E80BC7">
        <w:rPr>
          <w:rFonts w:ascii="Angsana New" w:hAnsi="Angsana New" w:hint="cs"/>
          <w:sz w:val="28"/>
          <w:szCs w:val="28"/>
          <w:cs/>
        </w:rPr>
        <w:t>และ</w:t>
      </w:r>
      <w:r w:rsidR="00E80BC7" w:rsidRPr="003C1901">
        <w:rPr>
          <w:rFonts w:ascii="Angsana New" w:hAnsi="Angsana New"/>
          <w:sz w:val="28"/>
          <w:szCs w:val="28"/>
        </w:rPr>
        <w:t xml:space="preserve"> </w:t>
      </w:r>
      <w:r w:rsidR="00E80BC7">
        <w:rPr>
          <w:rFonts w:ascii="Angsana New" w:hAnsi="Angsana New"/>
          <w:sz w:val="28"/>
          <w:szCs w:val="28"/>
        </w:rPr>
        <w:t>2563</w:t>
      </w:r>
      <w:r w:rsidR="00E80BC7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47940" w:rsidRPr="00EA2538" w14:paraId="0F20A2EB" w14:textId="77777777" w:rsidTr="00B57166">
        <w:tc>
          <w:tcPr>
            <w:tcW w:w="5850" w:type="dxa"/>
          </w:tcPr>
          <w:p w14:paraId="09099B98" w14:textId="77777777" w:rsidR="00747940" w:rsidRPr="00EA2538" w:rsidRDefault="00747940" w:rsidP="0074794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2BA7C" w14:textId="3FD4DA8C" w:rsidR="00747940" w:rsidRPr="00EA2538" w:rsidRDefault="00747940" w:rsidP="0074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D8FD98" w14:textId="77777777" w:rsidR="00747940" w:rsidRPr="00EA2538" w:rsidRDefault="00747940" w:rsidP="0074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6262D092" w:rsidR="00747940" w:rsidRPr="00EA2538" w:rsidRDefault="00747940" w:rsidP="0074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481ADE2C" w14:textId="77777777" w:rsidTr="00B57166">
        <w:tc>
          <w:tcPr>
            <w:tcW w:w="5850" w:type="dxa"/>
            <w:vAlign w:val="bottom"/>
          </w:tcPr>
          <w:p w14:paraId="7216CF1C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4B6A1CF8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  <w:tc>
          <w:tcPr>
            <w:tcW w:w="270" w:type="dxa"/>
          </w:tcPr>
          <w:p w14:paraId="579EFB5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D6791" w14:textId="5AE6568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46,047</w:t>
            </w:r>
          </w:p>
        </w:tc>
      </w:tr>
      <w:tr w:rsidR="00F06D23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6E4D3F0C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17,352</w:t>
            </w:r>
          </w:p>
        </w:tc>
        <w:tc>
          <w:tcPr>
            <w:tcW w:w="270" w:type="dxa"/>
          </w:tcPr>
          <w:p w14:paraId="6477EEF2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0970B439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</w:p>
        </w:tc>
      </w:tr>
      <w:tr w:rsidR="00F06D23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2478A8AC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5626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052F81EE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</w:t>
            </w:r>
          </w:p>
        </w:tc>
      </w:tr>
      <w:tr w:rsidR="00F06D23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27C5094C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  <w:tc>
          <w:tcPr>
            <w:tcW w:w="270" w:type="dxa"/>
          </w:tcPr>
          <w:p w14:paraId="24FF3B37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0B568F2B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F06D23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F06D23" w:rsidRPr="009F4578" w:rsidRDefault="009F4578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68AE02FA" w:rsidR="00F06D23" w:rsidRPr="00EA2538" w:rsidRDefault="008335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  <w:tc>
          <w:tcPr>
            <w:tcW w:w="270" w:type="dxa"/>
          </w:tcPr>
          <w:p w14:paraId="671BBFBC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1200062B" w:rsidR="00F06D23" w:rsidRPr="00673CB1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17F3C525" w14:textId="7DDED9CE" w:rsidR="00F5425C" w:rsidRDefault="00F5425C" w:rsidP="00F5425C">
      <w:pPr>
        <w:pStyle w:val="FSNoteNumbered"/>
        <w:numPr>
          <w:ilvl w:val="0"/>
          <w:numId w:val="0"/>
        </w:numPr>
        <w:spacing w:after="120"/>
        <w:ind w:left="540"/>
        <w:rPr>
          <w:rFonts w:asciiTheme="majorBidi" w:hAnsiTheme="majorBidi"/>
          <w:b/>
          <w:bCs/>
          <w:u w:val="none"/>
        </w:rPr>
      </w:pPr>
    </w:p>
    <w:p w14:paraId="6956AAF8" w14:textId="77777777" w:rsidR="00F5425C" w:rsidRPr="00F5425C" w:rsidRDefault="00F5425C" w:rsidP="00F5425C">
      <w:pPr>
        <w:rPr>
          <w:cs/>
          <w:lang w:val="th-TH"/>
        </w:rPr>
      </w:pPr>
    </w:p>
    <w:p w14:paraId="75F97ABB" w14:textId="7BF598CC" w:rsidR="002F1C4F" w:rsidRPr="00057D2D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D7796" w:rsidRPr="00E809E9" w14:paraId="76B20AE7" w14:textId="77777777" w:rsidTr="00E43BC1">
        <w:tc>
          <w:tcPr>
            <w:tcW w:w="5850" w:type="dxa"/>
          </w:tcPr>
          <w:p w14:paraId="3387BEC3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E1441" w14:textId="3E6DEF29" w:rsidR="009D7796" w:rsidRPr="00E809E9" w:rsidRDefault="007C6505" w:rsidP="004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64C0484" w14:textId="77777777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5FC04" w14:textId="4815DEEC" w:rsidR="009D7796" w:rsidRPr="00E809E9" w:rsidRDefault="009D7796" w:rsidP="009D779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796" w:rsidRPr="00E809E9" w14:paraId="06F4FB5A" w14:textId="77777777" w:rsidTr="00E43BC1">
        <w:tc>
          <w:tcPr>
            <w:tcW w:w="5850" w:type="dxa"/>
            <w:hideMark/>
          </w:tcPr>
          <w:p w14:paraId="54CA15E1" w14:textId="12B3C6D1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531298BA" w:rsidR="009D7796" w:rsidRPr="00E809E9" w:rsidRDefault="00321ED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  <w:tc>
          <w:tcPr>
            <w:tcW w:w="270" w:type="dxa"/>
          </w:tcPr>
          <w:p w14:paraId="54CA7D69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9FEE8" w14:textId="15DEEA90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</w:tr>
      <w:tr w:rsidR="009D7796" w:rsidRPr="00E809E9" w14:paraId="1FB111B3" w14:textId="77777777" w:rsidTr="00E43BC1">
        <w:tc>
          <w:tcPr>
            <w:tcW w:w="5850" w:type="dxa"/>
          </w:tcPr>
          <w:p w14:paraId="218224D9" w14:textId="0C37E2D4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60EDE087" w:rsidR="009D7796" w:rsidRPr="00E809E9" w:rsidRDefault="00321EDE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  <w:tc>
          <w:tcPr>
            <w:tcW w:w="270" w:type="dxa"/>
          </w:tcPr>
          <w:p w14:paraId="742A5B3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B5323" w14:textId="57059929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</w:tr>
      <w:tr w:rsidR="009D7796" w:rsidRPr="00E809E9" w14:paraId="4424A5F1" w14:textId="77777777" w:rsidTr="00E43BC1">
        <w:tc>
          <w:tcPr>
            <w:tcW w:w="5850" w:type="dxa"/>
          </w:tcPr>
          <w:p w14:paraId="7F5B62EA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23426D59" w:rsidR="009D7796" w:rsidRPr="00E809E9" w:rsidRDefault="00321ED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  <w:tc>
          <w:tcPr>
            <w:tcW w:w="270" w:type="dxa"/>
          </w:tcPr>
          <w:p w14:paraId="316A70F5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23D9575A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0F856C9B" w14:textId="6E040162" w:rsidR="00B57166" w:rsidRDefault="00B57166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4C4FEE" w:rsidRPr="000410E6">
        <w:rPr>
          <w:rFonts w:ascii="Angsana New" w:hAnsi="Angsana New"/>
          <w:spacing w:val="2"/>
          <w:sz w:val="28"/>
          <w:szCs w:val="28"/>
        </w:rPr>
        <w:t>31</w:t>
      </w:r>
      <w:r w:rsidR="004C4FEE" w:rsidRPr="000410E6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C6505" w:rsidRPr="0046328E">
        <w:rPr>
          <w:rFonts w:asciiTheme="majorBidi" w:hAnsiTheme="majorBidi" w:cstheme="majorBidi"/>
          <w:sz w:val="28"/>
          <w:szCs w:val="28"/>
        </w:rPr>
        <w:t>2564</w:t>
      </w:r>
      <w:r w:rsidR="007C650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</w:t>
      </w:r>
      <w:r w:rsidRPr="000410E6">
        <w:rPr>
          <w:rFonts w:ascii="Angsana New" w:hAnsi="Angsana New"/>
          <w:sz w:val="28"/>
          <w:szCs w:val="28"/>
          <w:cs/>
        </w:rPr>
        <w:t>ตราสารหนี้นับจากวันสิ้น</w:t>
      </w:r>
      <w:r w:rsidR="00624505">
        <w:rPr>
          <w:rFonts w:ascii="Angsana New" w:hAnsi="Angsana New" w:hint="cs"/>
          <w:sz w:val="28"/>
          <w:szCs w:val="28"/>
          <w:cs/>
        </w:rPr>
        <w:t>งวด</w:t>
      </w:r>
      <w:r w:rsidRPr="000410E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65E00645" w:rsidR="00173871" w:rsidRPr="00735725" w:rsidRDefault="007C6505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4776AF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71F3DBB6" w:rsidR="00173871" w:rsidRPr="00735725" w:rsidRDefault="004776AF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76AF">
              <w:rPr>
                <w:rFonts w:asciiTheme="majorBidi" w:hAnsiTheme="majorBidi" w:cstheme="majorBidi"/>
                <w:sz w:val="28"/>
                <w:szCs w:val="28"/>
              </w:rPr>
              <w:t>17,038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6066530F" w:rsidR="00173871" w:rsidRPr="00735725" w:rsidRDefault="004776AF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76AF">
              <w:rPr>
                <w:rFonts w:asciiTheme="majorBidi" w:hAnsiTheme="majorBidi" w:cstheme="majorBidi"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508D495B" w:rsidR="00173871" w:rsidRPr="00735725" w:rsidRDefault="004776AF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340072BC" w:rsidR="00173871" w:rsidRPr="00735725" w:rsidRDefault="00C00EC0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173871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73B2B477" w:rsidR="00173871" w:rsidRPr="00735725" w:rsidRDefault="00DA66A9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10390381" w:rsidR="00173871" w:rsidRPr="00735725" w:rsidRDefault="00DA66A9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76482FF8" w:rsidR="00173871" w:rsidRPr="00735725" w:rsidRDefault="00DA66A9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2EB72975" w:rsidR="00173871" w:rsidRPr="00735725" w:rsidRDefault="00DA66A9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66A9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DA6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66A9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</w:p>
        </w:tc>
      </w:tr>
      <w:tr w:rsidR="00173871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4C209E89" w:rsidR="00173871" w:rsidRPr="00735725" w:rsidRDefault="004776AF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7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120,473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59760E15" w:rsidR="00173871" w:rsidRPr="00735725" w:rsidRDefault="004776AF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7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21071300" w:rsidR="00173871" w:rsidRPr="00735725" w:rsidRDefault="004776AF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598D4883" w:rsidR="00173871" w:rsidRPr="00735725" w:rsidRDefault="004776AF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7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662D2498" w14:textId="77777777" w:rsidR="00F5425C" w:rsidRDefault="00F5425C"/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5E5D72FC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8DA76E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70" w:type="dxa"/>
            <w:vAlign w:val="bottom"/>
          </w:tcPr>
          <w:p w14:paraId="080725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173871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24A7BF9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173871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0ADFE1A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270" w:type="dxa"/>
            <w:vAlign w:val="bottom"/>
          </w:tcPr>
          <w:p w14:paraId="1C70B7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4073AA43" w14:textId="74D4E4AE" w:rsidR="00F06D23" w:rsidRDefault="00F06D23" w:rsidP="00F06D23">
      <w:pPr>
        <w:pStyle w:val="FSNoteNumbered"/>
        <w:numPr>
          <w:ilvl w:val="0"/>
          <w:numId w:val="0"/>
        </w:numPr>
        <w:spacing w:after="120"/>
        <w:ind w:left="540"/>
        <w:rPr>
          <w:u w:val="none"/>
        </w:rPr>
      </w:pPr>
      <w:r w:rsidRPr="003115FC">
        <w:rPr>
          <w:rFonts w:hint="cs"/>
          <w:spacing w:val="-2"/>
          <w:u w:val="none"/>
          <w:cs/>
        </w:rPr>
        <w:t>ณ</w:t>
      </w:r>
      <w:r w:rsidRPr="003115FC">
        <w:rPr>
          <w:spacing w:val="-2"/>
          <w:u w:val="none"/>
          <w:cs/>
        </w:rPr>
        <w:t xml:space="preserve"> วันที่</w:t>
      </w:r>
      <w:r w:rsidRPr="003115FC">
        <w:rPr>
          <w:spacing w:val="-2"/>
          <w:u w:val="none"/>
          <w:lang w:val="en-US"/>
        </w:rPr>
        <w:t xml:space="preserve"> </w:t>
      </w:r>
      <w:r w:rsidR="007C6505" w:rsidRPr="003115FC">
        <w:rPr>
          <w:spacing w:val="-2"/>
          <w:u w:val="none"/>
          <w:lang w:val="en-US"/>
        </w:rPr>
        <w:t>3</w:t>
      </w:r>
      <w:r w:rsidR="009E09ED">
        <w:rPr>
          <w:spacing w:val="-2"/>
          <w:u w:val="none"/>
          <w:lang w:val="en-US"/>
        </w:rPr>
        <w:t xml:space="preserve">1 </w:t>
      </w:r>
      <w:r w:rsidR="009E09ED">
        <w:rPr>
          <w:rFonts w:hint="cs"/>
          <w:spacing w:val="-2"/>
          <w:u w:val="none"/>
          <w:cs/>
          <w:lang w:val="en-US"/>
        </w:rPr>
        <w:t>ธันวาคม</w:t>
      </w:r>
      <w:r w:rsidR="007C6505" w:rsidRPr="003115FC">
        <w:rPr>
          <w:rFonts w:hint="cs"/>
          <w:spacing w:val="-2"/>
          <w:u w:val="none"/>
          <w:cs/>
        </w:rPr>
        <w:t xml:space="preserve"> </w:t>
      </w:r>
      <w:r w:rsidR="00BE05D7">
        <w:rPr>
          <w:rFonts w:asciiTheme="majorBidi" w:hAnsiTheme="majorBidi" w:cstheme="majorBidi"/>
          <w:spacing w:val="2"/>
          <w:u w:val="none"/>
          <w:lang w:val="en-US"/>
        </w:rPr>
        <w:t>2</w:t>
      </w:r>
      <w:r w:rsidR="002B5FCC">
        <w:rPr>
          <w:rFonts w:asciiTheme="majorBidi" w:hAnsiTheme="majorBidi" w:cstheme="majorBidi"/>
          <w:spacing w:val="2"/>
          <w:u w:val="none"/>
          <w:lang w:val="en-US"/>
        </w:rPr>
        <w:t>564</w:t>
      </w:r>
      <w:r w:rsidR="007C6505" w:rsidRPr="003115FC">
        <w:rPr>
          <w:rFonts w:asciiTheme="majorBidi" w:hAnsiTheme="majorBidi" w:cstheme="majorBidi" w:hint="cs"/>
          <w:spacing w:val="-2"/>
          <w:u w:val="none"/>
          <w:cs/>
        </w:rPr>
        <w:t xml:space="preserve"> </w:t>
      </w:r>
      <w:r w:rsidRPr="003115FC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เงินฝากสถาบันการเงินที่ครบกำหนดเกินกว่าสามเดือน</w:t>
      </w:r>
      <w:r w:rsidRPr="00DB48B4">
        <w:rPr>
          <w:spacing w:val="-2"/>
          <w:u w:val="none"/>
          <w:cs/>
        </w:rPr>
        <w:t>จำนวน</w:t>
      </w:r>
      <w:r w:rsidR="009F1BE2">
        <w:rPr>
          <w:rFonts w:hint="cs"/>
          <w:spacing w:val="-2"/>
          <w:u w:val="none"/>
          <w:cs/>
        </w:rPr>
        <w:t xml:space="preserve"> </w:t>
      </w:r>
      <w:r w:rsidR="00E21491" w:rsidRPr="00DB48B4">
        <w:rPr>
          <w:spacing w:val="-2"/>
          <w:u w:val="none"/>
          <w:lang w:val="en-US"/>
        </w:rPr>
        <w:t>100.3</w:t>
      </w:r>
      <w:r w:rsidR="009E09ED" w:rsidRPr="00DB48B4">
        <w:rPr>
          <w:rFonts w:hint="cs"/>
          <w:spacing w:val="-2"/>
          <w:u w:val="none"/>
          <w:cs/>
        </w:rPr>
        <w:t xml:space="preserve"> </w:t>
      </w:r>
      <w:r w:rsidRPr="00DB48B4">
        <w:rPr>
          <w:rFonts w:hint="cs"/>
          <w:spacing w:val="-2"/>
          <w:u w:val="none"/>
          <w:cs/>
        </w:rPr>
        <w:t>ล้านบาท</w:t>
      </w:r>
      <w:r w:rsidRPr="003115FC">
        <w:rPr>
          <w:rFonts w:hint="cs"/>
          <w:spacing w:val="-2"/>
          <w:u w:val="none"/>
          <w:cs/>
        </w:rPr>
        <w:t xml:space="preserve"> </w:t>
      </w:r>
      <w:r w:rsidR="005C7C2F" w:rsidRPr="003115FC">
        <w:rPr>
          <w:spacing w:val="-2"/>
          <w:u w:val="none"/>
          <w:cs/>
        </w:rPr>
        <w:t>(</w:t>
      </w:r>
      <w:r w:rsidR="004703E4" w:rsidRPr="004703E4">
        <w:rPr>
          <w:rFonts w:asciiTheme="majorBidi" w:hAnsiTheme="majorBidi" w:cstheme="majorBidi"/>
          <w:u w:val="none"/>
        </w:rPr>
        <w:t>31</w:t>
      </w:r>
      <w:r w:rsidR="005C7C2F" w:rsidRPr="003115FC">
        <w:rPr>
          <w:spacing w:val="-2"/>
          <w:u w:val="none"/>
          <w:cs/>
        </w:rPr>
        <w:t xml:space="preserve"> ธันวาคม</w:t>
      </w:r>
      <w:r w:rsidR="005C7C2F" w:rsidRPr="003115FC">
        <w:rPr>
          <w:rFonts w:hint="cs"/>
          <w:spacing w:val="-2"/>
          <w:u w:val="none"/>
          <w:cs/>
        </w:rPr>
        <w:t xml:space="preserve"> </w:t>
      </w:r>
      <w:r w:rsidR="004703E4" w:rsidRPr="004703E4">
        <w:rPr>
          <w:rFonts w:asciiTheme="majorBidi" w:hAnsiTheme="majorBidi" w:cstheme="majorBidi"/>
          <w:u w:val="none"/>
        </w:rPr>
        <w:t>2563</w:t>
      </w:r>
      <w:r w:rsidR="005C7C2F" w:rsidRPr="007C7CC9">
        <w:rPr>
          <w:u w:val="none"/>
          <w:cs/>
        </w:rPr>
        <w:t xml:space="preserve">: </w:t>
      </w:r>
      <w:r w:rsidR="005C7C2F" w:rsidRPr="007C7CC9">
        <w:rPr>
          <w:u w:val="none"/>
          <w:lang w:val="en-US"/>
        </w:rPr>
        <w:t>125.</w:t>
      </w:r>
      <w:r w:rsidR="00357902" w:rsidRPr="007C7CC9">
        <w:rPr>
          <w:u w:val="none"/>
          <w:lang w:val="en-US"/>
        </w:rPr>
        <w:t>8</w:t>
      </w:r>
      <w:r w:rsidR="005C7C2F" w:rsidRPr="007C7CC9">
        <w:rPr>
          <w:u w:val="none"/>
          <w:cs/>
        </w:rPr>
        <w:t xml:space="preserve"> </w:t>
      </w:r>
      <w:r w:rsidR="005C7C2F" w:rsidRPr="007C7CC9">
        <w:rPr>
          <w:rFonts w:hint="cs"/>
          <w:u w:val="none"/>
          <w:cs/>
        </w:rPr>
        <w:t>ล้านบาท</w:t>
      </w:r>
      <w:r w:rsidR="005C7C2F" w:rsidRPr="007C7CC9">
        <w:rPr>
          <w:u w:val="none"/>
          <w:cs/>
        </w:rPr>
        <w:t xml:space="preserve">) </w:t>
      </w:r>
      <w:r w:rsidRPr="007C7CC9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ED7821">
        <w:rPr>
          <w:u w:val="none"/>
          <w:lang w:val="en-US"/>
        </w:rPr>
        <w:t>29</w:t>
      </w:r>
      <w:r w:rsidR="00AA473C" w:rsidRPr="00BD09A9">
        <w:rPr>
          <w:u w:val="none"/>
          <w:lang w:val="en-US"/>
        </w:rPr>
        <w:t xml:space="preserve"> </w:t>
      </w:r>
      <w:r w:rsidR="00AA473C" w:rsidRPr="00BD09A9">
        <w:rPr>
          <w:rFonts w:hint="cs"/>
          <w:u w:val="none"/>
          <w:cs/>
          <w:lang w:val="en-US"/>
        </w:rPr>
        <w:t xml:space="preserve">และ </w:t>
      </w:r>
      <w:r w:rsidR="00BD09A9">
        <w:rPr>
          <w:u w:val="none"/>
          <w:lang w:val="en-US"/>
        </w:rPr>
        <w:t>3</w:t>
      </w:r>
      <w:r w:rsidR="00ED7821">
        <w:rPr>
          <w:u w:val="none"/>
          <w:lang w:val="en-US"/>
        </w:rPr>
        <w:t>0</w:t>
      </w:r>
      <w:r w:rsidRPr="007C7CC9">
        <w:rPr>
          <w:u w:val="none"/>
          <w:cs/>
        </w:rPr>
        <w:t xml:space="preserve"> </w:t>
      </w:r>
    </w:p>
    <w:p w14:paraId="4950B72F" w14:textId="3E0148AA" w:rsidR="00216DBD" w:rsidRPr="00216DBD" w:rsidRDefault="00216DBD" w:rsidP="00216DBD">
      <w:pPr>
        <w:pStyle w:val="FSNoteNumbered"/>
        <w:numPr>
          <w:ilvl w:val="0"/>
          <w:numId w:val="0"/>
        </w:numPr>
        <w:spacing w:before="120" w:after="120"/>
        <w:ind w:left="547"/>
        <w:rPr>
          <w:u w:val="none"/>
          <w:cs/>
          <w:lang w:val="en-US"/>
        </w:rPr>
      </w:pPr>
      <w:r w:rsidRPr="003115FC">
        <w:rPr>
          <w:rFonts w:hint="cs"/>
          <w:spacing w:val="-2"/>
          <w:u w:val="none"/>
          <w:cs/>
        </w:rPr>
        <w:t>ณ</w:t>
      </w:r>
      <w:r w:rsidRPr="003115FC">
        <w:rPr>
          <w:spacing w:val="-2"/>
          <w:u w:val="none"/>
          <w:cs/>
        </w:rPr>
        <w:t xml:space="preserve"> วันที่</w:t>
      </w:r>
      <w:r w:rsidRPr="003115FC">
        <w:rPr>
          <w:spacing w:val="-2"/>
          <w:u w:val="none"/>
          <w:lang w:val="en-US"/>
        </w:rPr>
        <w:t xml:space="preserve"> 3</w:t>
      </w:r>
      <w:r>
        <w:rPr>
          <w:spacing w:val="-2"/>
          <w:u w:val="none"/>
          <w:lang w:val="en-US"/>
        </w:rPr>
        <w:t xml:space="preserve">1 </w:t>
      </w:r>
      <w:r>
        <w:rPr>
          <w:rFonts w:hint="cs"/>
          <w:spacing w:val="-2"/>
          <w:u w:val="none"/>
          <w:cs/>
          <w:lang w:val="en-US"/>
        </w:rPr>
        <w:t>ธันวาคม</w:t>
      </w:r>
      <w:r w:rsidRPr="003115FC">
        <w:rPr>
          <w:rFonts w:hint="cs"/>
          <w:spacing w:val="-2"/>
          <w:u w:val="none"/>
          <w:cs/>
        </w:rPr>
        <w:t xml:space="preserve"> </w:t>
      </w:r>
      <w:r>
        <w:rPr>
          <w:rFonts w:asciiTheme="majorBidi" w:hAnsiTheme="majorBidi" w:cstheme="majorBidi"/>
          <w:spacing w:val="2"/>
          <w:u w:val="none"/>
          <w:lang w:val="en-US"/>
        </w:rPr>
        <w:t>2563</w:t>
      </w:r>
      <w:r w:rsidRPr="003115FC">
        <w:rPr>
          <w:rFonts w:asciiTheme="majorBidi" w:hAnsiTheme="majorBidi" w:cstheme="majorBidi" w:hint="cs"/>
          <w:spacing w:val="-2"/>
          <w:u w:val="none"/>
          <w:cs/>
        </w:rPr>
        <w:t xml:space="preserve"> </w:t>
      </w:r>
      <w:r w:rsidRPr="003115FC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เงินฝากสถาบันการเงินที่ครบกำหนดเกินกว่าสามเดือน</w:t>
      </w:r>
      <w:r w:rsidRPr="00DB48B4">
        <w:rPr>
          <w:spacing w:val="-2"/>
          <w:u w:val="none"/>
          <w:cs/>
        </w:rPr>
        <w:t>จำนวน</w:t>
      </w:r>
      <w:r>
        <w:rPr>
          <w:rFonts w:hint="cs"/>
          <w:spacing w:val="-2"/>
          <w:u w:val="none"/>
          <w:cs/>
        </w:rPr>
        <w:t xml:space="preserve"> </w:t>
      </w:r>
      <w:r>
        <w:rPr>
          <w:spacing w:val="-2"/>
          <w:u w:val="none"/>
          <w:lang w:val="en-US"/>
        </w:rPr>
        <w:t xml:space="preserve">0.1 </w:t>
      </w:r>
      <w:r w:rsidRPr="00DB48B4">
        <w:rPr>
          <w:rFonts w:hint="cs"/>
          <w:spacing w:val="-2"/>
          <w:u w:val="none"/>
          <w:cs/>
        </w:rPr>
        <w:t>ล้านบาท</w:t>
      </w:r>
      <w:r w:rsidRPr="003115FC">
        <w:rPr>
          <w:rFonts w:hint="cs"/>
          <w:spacing w:val="-2"/>
          <w:u w:val="none"/>
          <w:cs/>
        </w:rPr>
        <w:t xml:space="preserve"> </w:t>
      </w:r>
      <w:r w:rsidRPr="007C7CC9">
        <w:rPr>
          <w:u w:val="none"/>
          <w:cs/>
        </w:rPr>
        <w:t>ได้</w:t>
      </w:r>
      <w:r>
        <w:rPr>
          <w:rFonts w:hint="cs"/>
          <w:u w:val="none"/>
          <w:cs/>
        </w:rPr>
        <w:t>ถูกจำนำเป็นหลักทรัพย์ค้ำประกันวงเงินสินเชื่อกับธนาคารในประเทศ</w:t>
      </w:r>
    </w:p>
    <w:p w14:paraId="2655EC23" w14:textId="77777777" w:rsidR="00216DBD" w:rsidRPr="00216DBD" w:rsidRDefault="00216DBD" w:rsidP="00216DBD">
      <w:pPr>
        <w:rPr>
          <w:cs/>
          <w:lang w:val="th-TH"/>
        </w:rPr>
      </w:pPr>
    </w:p>
    <w:p w14:paraId="7E01B065" w14:textId="21D90449" w:rsidR="00F5425C" w:rsidRDefault="00F5425C" w:rsidP="00F5425C">
      <w:pPr>
        <w:rPr>
          <w:lang w:val="th-TH"/>
        </w:rPr>
      </w:pPr>
    </w:p>
    <w:p w14:paraId="1D862616" w14:textId="3E6FCAFF" w:rsidR="00F5425C" w:rsidRDefault="00F5425C" w:rsidP="00F5425C">
      <w:pPr>
        <w:rPr>
          <w:lang w:val="th-TH"/>
        </w:rPr>
      </w:pPr>
    </w:p>
    <w:p w14:paraId="3F16C78A" w14:textId="028B8847" w:rsidR="002F1C4F" w:rsidRPr="00B93E0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53B2E" w:rsidRPr="00E809E9" w14:paraId="23DF007B" w14:textId="77777777" w:rsidTr="00153B2E">
        <w:trPr>
          <w:trHeight w:val="350"/>
        </w:trPr>
        <w:tc>
          <w:tcPr>
            <w:tcW w:w="5760" w:type="dxa"/>
          </w:tcPr>
          <w:p w14:paraId="57D3698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44113" w14:textId="247A2432" w:rsidR="00153B2E" w:rsidRPr="00E809E9" w:rsidRDefault="007C6505" w:rsidP="00153B2E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0C1585C" w14:textId="77777777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678ED2" w14:textId="537FA2B7" w:rsidR="00153B2E" w:rsidRPr="00E809E9" w:rsidRDefault="00153B2E" w:rsidP="00153B2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46763C42" w14:textId="77777777" w:rsidTr="00153B2E">
        <w:tc>
          <w:tcPr>
            <w:tcW w:w="5760" w:type="dxa"/>
            <w:hideMark/>
          </w:tcPr>
          <w:p w14:paraId="6FAF75AA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3A61DC72" w:rsidR="00153B2E" w:rsidRPr="00E809E9" w:rsidRDefault="000040B7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33,614</w:t>
            </w:r>
          </w:p>
        </w:tc>
        <w:tc>
          <w:tcPr>
            <w:tcW w:w="270" w:type="dxa"/>
          </w:tcPr>
          <w:p w14:paraId="317F558C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D01BB2A" w14:textId="16E70BBE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36,181</w:t>
            </w:r>
          </w:p>
        </w:tc>
      </w:tr>
      <w:tr w:rsidR="00153B2E" w:rsidRPr="00E809E9" w14:paraId="6E29D95E" w14:textId="77777777" w:rsidTr="005F2ED6">
        <w:tc>
          <w:tcPr>
            <w:tcW w:w="5760" w:type="dxa"/>
          </w:tcPr>
          <w:p w14:paraId="40F28F83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12093F43" w:rsidR="00153B2E" w:rsidRDefault="000040B7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  <w:tc>
          <w:tcPr>
            <w:tcW w:w="270" w:type="dxa"/>
          </w:tcPr>
          <w:p w14:paraId="08D87E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4800417" w14:textId="38BA38D6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48,190</w:t>
            </w:r>
          </w:p>
        </w:tc>
      </w:tr>
      <w:tr w:rsidR="00153B2E" w:rsidRPr="00E809E9" w14:paraId="6748936D" w14:textId="77777777" w:rsidTr="005F2ED6">
        <w:tc>
          <w:tcPr>
            <w:tcW w:w="5760" w:type="dxa"/>
          </w:tcPr>
          <w:p w14:paraId="5684E475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6EE61D96" w:rsidR="00153B2E" w:rsidRPr="00E809E9" w:rsidRDefault="000040B7" w:rsidP="002B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  <w:tc>
          <w:tcPr>
            <w:tcW w:w="270" w:type="dxa"/>
          </w:tcPr>
          <w:p w14:paraId="1ECD9A78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50ABBB98" w14:textId="5B234827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14,440</w:t>
            </w:r>
          </w:p>
        </w:tc>
      </w:tr>
      <w:tr w:rsidR="00153B2E" w:rsidRPr="00E809E9" w14:paraId="388019AF" w14:textId="77777777" w:rsidTr="00153B2E">
        <w:tc>
          <w:tcPr>
            <w:tcW w:w="5760" w:type="dxa"/>
            <w:hideMark/>
          </w:tcPr>
          <w:p w14:paraId="664CBB4D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2303E1F6" w:rsidR="00153B2E" w:rsidRPr="00C752C3" w:rsidRDefault="000040B7" w:rsidP="0079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69,695</w:t>
            </w:r>
          </w:p>
        </w:tc>
        <w:tc>
          <w:tcPr>
            <w:tcW w:w="270" w:type="dxa"/>
          </w:tcPr>
          <w:p w14:paraId="0FEADD0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DCF8D" w14:textId="7393D4E9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98,811</w:t>
            </w:r>
          </w:p>
        </w:tc>
      </w:tr>
      <w:tr w:rsidR="00153B2E" w:rsidRPr="00E809E9" w14:paraId="40134344" w14:textId="77777777" w:rsidTr="00153B2E">
        <w:tc>
          <w:tcPr>
            <w:tcW w:w="5760" w:type="dxa"/>
          </w:tcPr>
          <w:p w14:paraId="256610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4437CA97" w:rsidR="00153B2E" w:rsidRPr="00E809E9" w:rsidRDefault="000040B7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62A4CA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5C285D0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34,820</w:t>
            </w:r>
          </w:p>
        </w:tc>
      </w:tr>
      <w:tr w:rsidR="00153B2E" w:rsidRPr="00E809E9" w14:paraId="1FC98D46" w14:textId="77777777" w:rsidTr="00153B2E">
        <w:tc>
          <w:tcPr>
            <w:tcW w:w="5760" w:type="dxa"/>
          </w:tcPr>
          <w:p w14:paraId="3EB7AF79" w14:textId="77777777" w:rsidR="00153B2E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32F592C9" w:rsidR="00153B2E" w:rsidRDefault="000040B7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124,005</w:t>
            </w:r>
          </w:p>
        </w:tc>
        <w:tc>
          <w:tcPr>
            <w:tcW w:w="270" w:type="dxa"/>
          </w:tcPr>
          <w:p w14:paraId="79A41F1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495188" w14:textId="78C66BD2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131,661</w:t>
            </w:r>
          </w:p>
        </w:tc>
      </w:tr>
      <w:tr w:rsidR="00153B2E" w:rsidRPr="00E809E9" w14:paraId="6C9EE515" w14:textId="77777777" w:rsidTr="00153B2E">
        <w:tc>
          <w:tcPr>
            <w:tcW w:w="5760" w:type="dxa"/>
            <w:hideMark/>
          </w:tcPr>
          <w:p w14:paraId="123D791E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10DB656A" w:rsidR="00153B2E" w:rsidRPr="00C752C3" w:rsidRDefault="000040B7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178,783</w:t>
            </w:r>
          </w:p>
        </w:tc>
        <w:tc>
          <w:tcPr>
            <w:tcW w:w="270" w:type="dxa"/>
          </w:tcPr>
          <w:p w14:paraId="7D2AF3D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264A" w14:textId="37A16863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166,481</w:t>
            </w:r>
          </w:p>
        </w:tc>
      </w:tr>
      <w:tr w:rsidR="00153B2E" w:rsidRPr="00E809E9" w14:paraId="719359F1" w14:textId="77777777" w:rsidTr="00153B2E">
        <w:tc>
          <w:tcPr>
            <w:tcW w:w="5760" w:type="dxa"/>
            <w:hideMark/>
          </w:tcPr>
          <w:p w14:paraId="26C74EBE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53D5BB2E" w:rsidR="00153B2E" w:rsidRPr="00A530B2" w:rsidRDefault="000040B7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248,478</w:t>
            </w:r>
          </w:p>
        </w:tc>
        <w:tc>
          <w:tcPr>
            <w:tcW w:w="270" w:type="dxa"/>
          </w:tcPr>
          <w:p w14:paraId="5FAC2ECA" w14:textId="77777777" w:rsidR="00153B2E" w:rsidRPr="00A530B2" w:rsidRDefault="00153B2E" w:rsidP="00153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BE9C0" w14:textId="3E088712" w:rsidR="00153B2E" w:rsidRPr="00A530B2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265,292</w:t>
            </w:r>
          </w:p>
        </w:tc>
      </w:tr>
    </w:tbl>
    <w:p w14:paraId="2DF417F6" w14:textId="6A77CE2D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5FC434DD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1133E0">
        <w:rPr>
          <w:rFonts w:ascii="Angsana New" w:hAnsi="Angsana New"/>
          <w:spacing w:val="-2"/>
          <w:sz w:val="28"/>
          <w:szCs w:val="28"/>
        </w:rPr>
        <w:t xml:space="preserve">2564 </w:t>
      </w:r>
      <w:r w:rsidR="001133E0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924FC">
        <w:rPr>
          <w:rFonts w:ascii="Angsana New" w:hAnsi="Angsana New"/>
          <w:spacing w:val="-2"/>
          <w:sz w:val="28"/>
          <w:szCs w:val="28"/>
        </w:rPr>
        <w:t xml:space="preserve">2563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316"/>
        <w:gridCol w:w="1394"/>
        <w:gridCol w:w="260"/>
        <w:gridCol w:w="1450"/>
      </w:tblGrid>
      <w:tr w:rsidR="006A56A7" w:rsidRPr="00E809E9" w14:paraId="4C28402C" w14:textId="77777777" w:rsidTr="00985105">
        <w:tc>
          <w:tcPr>
            <w:tcW w:w="549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A56A7" w:rsidRPr="00E809E9" w14:paraId="66318657" w14:textId="77777777" w:rsidTr="00985105">
        <w:trPr>
          <w:trHeight w:val="350"/>
        </w:trPr>
        <w:tc>
          <w:tcPr>
            <w:tcW w:w="5490" w:type="dxa"/>
          </w:tcPr>
          <w:p w14:paraId="3F32C155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4087D6F" w14:textId="77777777" w:rsidR="006A56A7" w:rsidRDefault="006A56A7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C28E" w14:textId="23982BBE" w:rsidR="006A56A7" w:rsidRPr="00E809E9" w:rsidRDefault="007C6505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584791E8" w14:textId="77777777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566B2" w14:textId="40E2B3C1" w:rsidR="006A56A7" w:rsidRPr="00E809E9" w:rsidRDefault="006A56A7" w:rsidP="009434DA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56A7" w:rsidRPr="00E809E9" w14:paraId="1F7FC71E" w14:textId="77777777" w:rsidTr="00985105">
        <w:tc>
          <w:tcPr>
            <w:tcW w:w="549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6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7247" w14:textId="384925BC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</w:tr>
      <w:tr w:rsidR="006A56A7" w:rsidRPr="00E809E9" w14:paraId="499EF096" w14:textId="77777777" w:rsidTr="005828BA">
        <w:tc>
          <w:tcPr>
            <w:tcW w:w="5490" w:type="dxa"/>
            <w:tcBorders>
              <w:top w:val="single" w:sz="4" w:space="0" w:color="auto"/>
            </w:tcBorders>
          </w:tcPr>
          <w:p w14:paraId="14714171" w14:textId="77777777" w:rsidR="00985105" w:rsidRDefault="006A56A7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6A56A7" w:rsidRPr="00985105" w:rsidRDefault="00985105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6A56A7"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16" w:type="dxa"/>
          </w:tcPr>
          <w:p w14:paraId="6E5664C6" w14:textId="77777777" w:rsidR="006A56A7" w:rsidRPr="00E809E9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7C28086" w14:textId="7F2392FA" w:rsidR="006A56A7" w:rsidRPr="00E809E9" w:rsidRDefault="009E573D" w:rsidP="0058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4BC959C3" w14:textId="77777777" w:rsidR="006A56A7" w:rsidRPr="00E809E9" w:rsidRDefault="006A56A7" w:rsidP="006A56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C9F8" w14:textId="77777777" w:rsidR="006A56A7" w:rsidRDefault="006A56A7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579D1" w14:textId="4EF1DCFE" w:rsidR="00985105" w:rsidRPr="00E809E9" w:rsidRDefault="00BF2550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8510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6A56A7" w:rsidRPr="00E809E9" w14:paraId="7774A354" w14:textId="77777777" w:rsidTr="00985105">
        <w:tc>
          <w:tcPr>
            <w:tcW w:w="5490" w:type="dxa"/>
            <w:hideMark/>
          </w:tcPr>
          <w:p w14:paraId="2E8A1717" w14:textId="77777777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16" w:type="dxa"/>
          </w:tcPr>
          <w:p w14:paraId="46F654A0" w14:textId="77777777" w:rsidR="006A56A7" w:rsidRPr="00A530B2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7F03A6A5" w:rsidR="006A56A7" w:rsidRPr="00A530B2" w:rsidRDefault="009E573D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0180FCE9" w14:textId="77777777" w:rsidR="006A56A7" w:rsidRPr="00A530B2" w:rsidRDefault="006A56A7" w:rsidP="006A5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3A107EDA" w:rsidR="006A56A7" w:rsidRPr="00A530B2" w:rsidRDefault="00985105" w:rsidP="008818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81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7062ABDC" w14:textId="6C6DD7FE" w:rsidR="004A00D0" w:rsidRDefault="004A00D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A39D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FA39D8">
        <w:rPr>
          <w:rFonts w:ascii="Angsana New" w:hAnsi="Angsana New"/>
          <w:spacing w:val="-2"/>
          <w:sz w:val="28"/>
          <w:szCs w:val="28"/>
        </w:rPr>
        <w:t>3</w:t>
      </w:r>
      <w:r w:rsidR="00B17CAA">
        <w:rPr>
          <w:rFonts w:ascii="Angsana New" w:hAnsi="Angsana New"/>
          <w:spacing w:val="-2"/>
          <w:sz w:val="28"/>
          <w:szCs w:val="28"/>
        </w:rPr>
        <w:t xml:space="preserve">1 </w:t>
      </w:r>
      <w:r w:rsidR="00B17CAA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FA39D8">
        <w:rPr>
          <w:rFonts w:ascii="Angsana New" w:hAnsi="Angsana New"/>
          <w:spacing w:val="-2"/>
          <w:sz w:val="28"/>
          <w:szCs w:val="28"/>
        </w:rPr>
        <w:t xml:space="preserve"> 2564 </w:t>
      </w:r>
      <w:r w:rsidRPr="00FA39D8">
        <w:rPr>
          <w:rFonts w:ascii="Angsana New" w:hAnsi="Angsana New"/>
          <w:spacing w:val="-2"/>
          <w:sz w:val="28"/>
          <w:szCs w:val="28"/>
          <w:cs/>
        </w:rPr>
        <w:t>เงิน</w:t>
      </w:r>
      <w:r w:rsidRPr="00932BA9">
        <w:rPr>
          <w:rFonts w:ascii="Angsana New" w:hAnsi="Angsana New"/>
          <w:spacing w:val="-2"/>
          <w:sz w:val="28"/>
          <w:szCs w:val="28"/>
          <w:cs/>
        </w:rPr>
        <w:t xml:space="preserve">ให้กู้ยืมจำนวน </w:t>
      </w:r>
      <w:r w:rsidRPr="00932BA9">
        <w:rPr>
          <w:rFonts w:ascii="Angsana New" w:hAnsi="Angsana New"/>
          <w:spacing w:val="-2"/>
          <w:sz w:val="28"/>
          <w:szCs w:val="28"/>
        </w:rPr>
        <w:t>33.0</w:t>
      </w:r>
      <w:r w:rsidRPr="00932BA9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เป็นเงินให้กู้ยืมแก่บุคคลภายนอกสองราย จำนวน </w:t>
      </w:r>
      <w:r w:rsidR="007759A4" w:rsidRPr="00932BA9">
        <w:rPr>
          <w:rFonts w:ascii="Angsana New" w:hAnsi="Angsana New"/>
          <w:spacing w:val="-2"/>
          <w:sz w:val="28"/>
          <w:szCs w:val="28"/>
        </w:rPr>
        <w:t>11</w:t>
      </w:r>
      <w:r w:rsidR="00375C6C" w:rsidRPr="00932BA9">
        <w:rPr>
          <w:rFonts w:ascii="Angsana New" w:hAnsi="Angsana New"/>
          <w:spacing w:val="-2"/>
          <w:sz w:val="28"/>
          <w:szCs w:val="28"/>
        </w:rPr>
        <w:t>.0</w:t>
      </w:r>
      <w:r w:rsidRPr="00932BA9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932BA9">
        <w:rPr>
          <w:rFonts w:ascii="Angsana New" w:hAnsi="Angsana New"/>
          <w:sz w:val="28"/>
          <w:szCs w:val="28"/>
          <w:cs/>
        </w:rPr>
        <w:t xml:space="preserve"> และ </w:t>
      </w:r>
      <w:r w:rsidR="007759A4" w:rsidRPr="00932BA9">
        <w:rPr>
          <w:rFonts w:ascii="Angsana New" w:hAnsi="Angsana New"/>
          <w:sz w:val="28"/>
          <w:szCs w:val="28"/>
        </w:rPr>
        <w:t>22</w:t>
      </w:r>
      <w:r w:rsidRPr="00932BA9">
        <w:rPr>
          <w:rFonts w:ascii="Angsana New" w:hAnsi="Angsana New"/>
          <w:sz w:val="28"/>
          <w:szCs w:val="28"/>
        </w:rPr>
        <w:t>.0</w:t>
      </w:r>
      <w:r w:rsidRPr="00932BA9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</w:t>
      </w:r>
      <w:r w:rsidRPr="004A00D0">
        <w:rPr>
          <w:rFonts w:ascii="Angsana New" w:hAnsi="Angsana New"/>
          <w:sz w:val="28"/>
          <w:szCs w:val="28"/>
          <w:cs/>
        </w:rPr>
        <w:t xml:space="preserve">ดอกเบี้ยร้อยละ </w:t>
      </w:r>
      <w:r>
        <w:rPr>
          <w:rFonts w:ascii="Angsana New" w:hAnsi="Angsana New"/>
          <w:sz w:val="28"/>
          <w:szCs w:val="28"/>
        </w:rPr>
        <w:t>8</w:t>
      </w:r>
      <w:r w:rsidRPr="004A00D0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</w:t>
      </w:r>
      <w:r w:rsidR="007759A4" w:rsidRPr="004A00D0">
        <w:rPr>
          <w:rFonts w:ascii="Angsana New" w:hAnsi="Angsana New"/>
          <w:sz w:val="28"/>
          <w:szCs w:val="28"/>
          <w:cs/>
        </w:rPr>
        <w:t xml:space="preserve">มกราคม </w:t>
      </w:r>
      <w:r w:rsidR="00375C6C">
        <w:rPr>
          <w:rFonts w:ascii="Angsana New" w:hAnsi="Angsana New"/>
          <w:sz w:val="28"/>
          <w:szCs w:val="28"/>
        </w:rPr>
        <w:t>2564</w:t>
      </w:r>
      <w:r w:rsidRPr="004A00D0">
        <w:rPr>
          <w:rFonts w:ascii="Angsana New" w:hAnsi="Angsana New"/>
          <w:sz w:val="28"/>
          <w:szCs w:val="28"/>
          <w:cs/>
        </w:rPr>
        <w:t xml:space="preserve"> และเดือน</w:t>
      </w:r>
      <w:r w:rsidR="007759A4">
        <w:rPr>
          <w:rFonts w:ascii="Angsana New" w:hAnsi="Angsana New" w:hint="cs"/>
          <w:sz w:val="28"/>
          <w:szCs w:val="28"/>
          <w:cs/>
        </w:rPr>
        <w:t>กรกฎาคม</w:t>
      </w:r>
      <w:r w:rsidR="007759A4">
        <w:rPr>
          <w:rFonts w:ascii="Angsana New" w:hAnsi="Angsana New"/>
          <w:sz w:val="28"/>
          <w:szCs w:val="28"/>
        </w:rPr>
        <w:t xml:space="preserve"> </w:t>
      </w:r>
      <w:r w:rsidR="00375C6C">
        <w:rPr>
          <w:rFonts w:ascii="Angsana New" w:hAnsi="Angsana New"/>
          <w:sz w:val="28"/>
          <w:szCs w:val="28"/>
        </w:rPr>
        <w:t xml:space="preserve">2564 </w:t>
      </w:r>
      <w:r w:rsidRPr="004A00D0">
        <w:rPr>
          <w:rFonts w:ascii="Angsana New" w:hAnsi="Angsana New"/>
          <w:sz w:val="28"/>
          <w:szCs w:val="28"/>
          <w:cs/>
        </w:rPr>
        <w:t xml:space="preserve">ตามลำดับ เงินให้กู้ยืมดังกล่าวมีกำหนดจ่ายชำระคืนภายใน </w:t>
      </w:r>
      <w:r w:rsidR="00375C6C">
        <w:rPr>
          <w:rFonts w:ascii="Angsana New" w:hAnsi="Angsana New"/>
          <w:sz w:val="28"/>
          <w:szCs w:val="28"/>
        </w:rPr>
        <w:t>1</w:t>
      </w:r>
      <w:r w:rsidRPr="004A00D0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</w:t>
      </w:r>
      <w:r w:rsidR="00216DBD">
        <w:rPr>
          <w:rFonts w:ascii="Angsana New" w:hAnsi="Angsana New" w:hint="cs"/>
          <w:sz w:val="28"/>
          <w:szCs w:val="28"/>
          <w:cs/>
        </w:rPr>
        <w:t xml:space="preserve"> คือ วันที่ </w:t>
      </w:r>
      <w:r w:rsidR="00216DBD">
        <w:rPr>
          <w:rFonts w:ascii="Angsana New" w:hAnsi="Angsana New"/>
          <w:sz w:val="28"/>
          <w:szCs w:val="28"/>
        </w:rPr>
        <w:t>6</w:t>
      </w:r>
      <w:r w:rsidR="00216DBD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216DBD">
        <w:rPr>
          <w:rFonts w:ascii="Angsana New" w:hAnsi="Angsana New"/>
          <w:sz w:val="28"/>
          <w:szCs w:val="28"/>
        </w:rPr>
        <w:t xml:space="preserve">2565 </w:t>
      </w:r>
      <w:r w:rsidR="00216DBD">
        <w:rPr>
          <w:rFonts w:ascii="Angsana New" w:hAnsi="Angsana New" w:hint="cs"/>
          <w:sz w:val="28"/>
          <w:szCs w:val="28"/>
          <w:cs/>
        </w:rPr>
        <w:t>และวันที่</w:t>
      </w:r>
      <w:r w:rsidR="00216DBD">
        <w:rPr>
          <w:rFonts w:ascii="Angsana New" w:hAnsi="Angsana New"/>
          <w:sz w:val="28"/>
          <w:szCs w:val="28"/>
        </w:rPr>
        <w:t xml:space="preserve"> 1</w:t>
      </w:r>
      <w:r w:rsidR="00216DBD">
        <w:rPr>
          <w:rFonts w:ascii="Angsana New" w:hAnsi="Angsana New" w:hint="cs"/>
          <w:sz w:val="28"/>
          <w:szCs w:val="28"/>
          <w:cs/>
        </w:rPr>
        <w:t xml:space="preserve"> กรกฎาคม</w:t>
      </w:r>
      <w:r w:rsidR="00216DBD">
        <w:rPr>
          <w:rFonts w:ascii="Angsana New" w:hAnsi="Angsana New"/>
          <w:sz w:val="28"/>
          <w:szCs w:val="28"/>
        </w:rPr>
        <w:t xml:space="preserve"> 2565 </w:t>
      </w:r>
      <w:r w:rsidRPr="004A00D0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</w:t>
      </w:r>
      <w:r w:rsidR="00216DBD">
        <w:rPr>
          <w:rFonts w:ascii="Angsana New" w:hAnsi="Angsana New" w:hint="cs"/>
          <w:sz w:val="28"/>
          <w:szCs w:val="28"/>
          <w:cs/>
        </w:rPr>
        <w:t>หลัก</w:t>
      </w:r>
      <w:r w:rsidRPr="004A00D0">
        <w:rPr>
          <w:rFonts w:ascii="Angsana New" w:hAnsi="Angsana New"/>
          <w:sz w:val="28"/>
          <w:szCs w:val="28"/>
          <w:cs/>
        </w:rPr>
        <w:t>ประกัน</w:t>
      </w:r>
      <w:r w:rsidR="00E00B17">
        <w:rPr>
          <w:rFonts w:ascii="Angsana New" w:hAnsi="Angsana New" w:hint="cs"/>
          <w:sz w:val="28"/>
          <w:szCs w:val="28"/>
          <w:cs/>
        </w:rPr>
        <w:t>เรียบร้อยแล้ว</w:t>
      </w:r>
    </w:p>
    <w:p w14:paraId="231C4D32" w14:textId="0A390C94" w:rsidR="00D4364F" w:rsidRDefault="00440798" w:rsidP="0044079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7 </w:t>
      </w:r>
      <w:r>
        <w:rPr>
          <w:rFonts w:ascii="Angsana New" w:hAnsi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บริษัทได้</w:t>
      </w:r>
      <w:r w:rsidR="00EA6C86">
        <w:rPr>
          <w:rFonts w:ascii="Angsana New" w:hAnsi="Angsana New" w:hint="cs"/>
          <w:sz w:val="28"/>
          <w:szCs w:val="28"/>
          <w:cs/>
        </w:rPr>
        <w:t>ตกลง</w:t>
      </w:r>
      <w:r>
        <w:rPr>
          <w:rFonts w:ascii="Angsana New" w:hAnsi="Angsana New" w:hint="cs"/>
          <w:sz w:val="28"/>
          <w:szCs w:val="28"/>
          <w:cs/>
        </w:rPr>
        <w:t>ขยายระยะเวลาชำระคืนเงินให้กู้ยืม</w:t>
      </w:r>
      <w:r w:rsidR="00EA6C86">
        <w:rPr>
          <w:rFonts w:ascii="Angsana New" w:hAnsi="Angsana New" w:hint="cs"/>
          <w:sz w:val="28"/>
          <w:szCs w:val="28"/>
          <w:cs/>
        </w:rPr>
        <w:t>ให้แก่ผู้กู้ยืม</w:t>
      </w:r>
      <w:r w:rsidR="004C6D8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C6D89">
        <w:rPr>
          <w:rFonts w:ascii="Angsana New" w:hAnsi="Angsana New"/>
          <w:sz w:val="28"/>
          <w:szCs w:val="28"/>
        </w:rPr>
        <w:t xml:space="preserve">11.0 </w:t>
      </w:r>
      <w:r w:rsidR="004C6D89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4C6D89">
        <w:rPr>
          <w:rFonts w:ascii="Angsana New" w:hAnsi="Angsana New" w:hint="cs"/>
          <w:sz w:val="28"/>
          <w:szCs w:val="28"/>
          <w:cs/>
        </w:rPr>
        <w:t>ครบกำหนดชำระคืนในเดือนมกราคม</w:t>
      </w:r>
      <w:r w:rsidR="004C6D89">
        <w:rPr>
          <w:rFonts w:ascii="Angsana New" w:hAnsi="Angsana New"/>
          <w:sz w:val="28"/>
          <w:szCs w:val="28"/>
        </w:rPr>
        <w:t xml:space="preserve"> 2565 </w:t>
      </w:r>
      <w:r w:rsidR="00D4364F">
        <w:rPr>
          <w:rFonts w:ascii="Angsana New" w:hAnsi="Angsana New" w:hint="cs"/>
          <w:sz w:val="28"/>
          <w:szCs w:val="28"/>
          <w:cs/>
        </w:rPr>
        <w:t>ออกไปอีกเป็นระยะเวลา</w:t>
      </w:r>
      <w:r w:rsidR="00D4364F">
        <w:rPr>
          <w:rFonts w:ascii="Angsana New" w:hAnsi="Angsana New"/>
          <w:sz w:val="28"/>
          <w:szCs w:val="28"/>
        </w:rPr>
        <w:t xml:space="preserve"> 1</w:t>
      </w:r>
      <w:r w:rsidR="00D4364F">
        <w:rPr>
          <w:rFonts w:ascii="Angsana New" w:hAnsi="Angsana New" w:hint="cs"/>
          <w:sz w:val="28"/>
          <w:szCs w:val="28"/>
          <w:cs/>
        </w:rPr>
        <w:t xml:space="preserve"> ปี โดยมีอัตราดอกเบี้ยและหลักทรัพย์ค้ำประกันเช่นเดิม</w:t>
      </w:r>
    </w:p>
    <w:p w14:paraId="31E85162" w14:textId="041AA573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D49E25B" w14:textId="77777777" w:rsidR="00440798" w:rsidRDefault="00440798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6F17DA" w14:textId="3B8647BB" w:rsidR="002F1C4F" w:rsidRDefault="00DF3AEA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Pr="00E00B17">
        <w:rPr>
          <w:rFonts w:ascii="Angsana New" w:hAnsi="Angsana New"/>
          <w:spacing w:val="2"/>
          <w:sz w:val="28"/>
          <w:szCs w:val="28"/>
        </w:rPr>
        <w:t xml:space="preserve">31 </w:t>
      </w:r>
      <w:r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Pr="00E00B17">
        <w:rPr>
          <w:rFonts w:ascii="Angsana New" w:hAnsi="Angsana New"/>
          <w:spacing w:val="2"/>
          <w:sz w:val="28"/>
          <w:szCs w:val="28"/>
        </w:rPr>
        <w:t xml:space="preserve">2563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 xml:space="preserve">เงินให้กู้ยืมจำนวน </w:t>
      </w:r>
      <w:r w:rsidR="002F1C4F" w:rsidRPr="00E00B17">
        <w:rPr>
          <w:rFonts w:ascii="Angsana New" w:hAnsi="Angsana New"/>
          <w:spacing w:val="2"/>
          <w:sz w:val="28"/>
          <w:szCs w:val="28"/>
        </w:rPr>
        <w:t xml:space="preserve">22.0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2F1C4F" w:rsidRPr="00E00B17">
        <w:rPr>
          <w:rFonts w:ascii="Angsana New" w:hAnsi="Angsana New"/>
          <w:spacing w:val="2"/>
          <w:sz w:val="28"/>
          <w:szCs w:val="28"/>
        </w:rPr>
        <w:t xml:space="preserve"> 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เป็นเงินให้กู้ยืมแก่บุคคล</w:t>
      </w:r>
      <w:r w:rsidR="003B6702" w:rsidRPr="00E00B17">
        <w:rPr>
          <w:rFonts w:ascii="Angsana New" w:hAnsi="Angsana New" w:hint="cs"/>
          <w:spacing w:val="2"/>
          <w:sz w:val="28"/>
          <w:szCs w:val="28"/>
          <w:cs/>
        </w:rPr>
        <w:t>ภายนอก</w:t>
      </w:r>
      <w:r w:rsidR="002F1C4F" w:rsidRPr="00E00B17">
        <w:rPr>
          <w:rFonts w:ascii="Angsana New" w:hAnsi="Angsana New" w:hint="cs"/>
          <w:spacing w:val="2"/>
          <w:sz w:val="28"/>
          <w:szCs w:val="28"/>
          <w:cs/>
        </w:rPr>
        <w:t>รายหนึ่ง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โดยเงินให้กู้</w:t>
      </w:r>
      <w:r w:rsidR="00690418" w:rsidRPr="00E00B17">
        <w:rPr>
          <w:rFonts w:ascii="Angsana New" w:hAnsi="Angsana New" w:hint="cs"/>
          <w:spacing w:val="4"/>
          <w:sz w:val="28"/>
          <w:szCs w:val="28"/>
          <w:cs/>
        </w:rPr>
        <w:t>ยืม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ดังกล่าวมี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>อัตราดอกเบี้ยร้อยละ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2F1C4F" w:rsidRPr="00E00B17">
        <w:rPr>
          <w:rFonts w:ascii="Angsana New" w:hAnsi="Angsana New"/>
          <w:spacing w:val="4"/>
          <w:sz w:val="28"/>
          <w:szCs w:val="28"/>
        </w:rPr>
        <w:t>8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 ต่อปี 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และมี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="002F1C4F" w:rsidRPr="00E00B17">
        <w:rPr>
          <w:rFonts w:ascii="Angsana New" w:hAnsi="Angsana New"/>
          <w:spacing w:val="4"/>
          <w:sz w:val="28"/>
          <w:szCs w:val="28"/>
        </w:rPr>
        <w:t xml:space="preserve">2563 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3B6702" w:rsidRPr="00E00B17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กู้ยืมดังกล่าวมีกำ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 xml:space="preserve">หนดจ่ายชำระคืนภายใน </w:t>
      </w:r>
      <w:r w:rsidR="002F1C4F" w:rsidRPr="00E00B17">
        <w:rPr>
          <w:rFonts w:ascii="Angsana New" w:hAnsi="Angsana New"/>
          <w:spacing w:val="4"/>
          <w:sz w:val="28"/>
          <w:szCs w:val="28"/>
        </w:rPr>
        <w:t>1</w:t>
      </w:r>
      <w:r w:rsidR="002F1C4F" w:rsidRPr="00E00B17">
        <w:rPr>
          <w:rFonts w:ascii="Angsana New" w:hAnsi="Angsana New"/>
          <w:spacing w:val="4"/>
          <w:sz w:val="28"/>
          <w:szCs w:val="28"/>
          <w:cs/>
        </w:rPr>
        <w:t xml:space="preserve"> ปีนับตั้งแต่วันที่ทำสัญญา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และมีการจดจำนองอสังหาริมทรัพย์เป็น</w:t>
      </w:r>
      <w:r w:rsidR="00216DBD">
        <w:rPr>
          <w:rFonts w:ascii="Angsana New" w:hAnsi="Angsana New" w:hint="cs"/>
          <w:spacing w:val="4"/>
          <w:sz w:val="28"/>
          <w:szCs w:val="28"/>
          <w:cs/>
        </w:rPr>
        <w:t>หลัก</w:t>
      </w:r>
      <w:r w:rsidR="002F1C4F" w:rsidRPr="00E00B17">
        <w:rPr>
          <w:rFonts w:ascii="Angsana New" w:hAnsi="Angsana New" w:hint="cs"/>
          <w:spacing w:val="4"/>
          <w:sz w:val="28"/>
          <w:szCs w:val="28"/>
          <w:cs/>
        </w:rPr>
        <w:t>ประกัน</w:t>
      </w:r>
      <w:r w:rsidR="00F36D5D">
        <w:rPr>
          <w:rFonts w:ascii="Angsana New" w:hAnsi="Angsana New"/>
          <w:sz w:val="28"/>
          <w:szCs w:val="28"/>
        </w:rPr>
        <w:t xml:space="preserve"> </w:t>
      </w:r>
      <w:r w:rsidR="00F36D5D">
        <w:rPr>
          <w:rFonts w:ascii="Angsana New" w:hAnsi="Angsana New" w:hint="cs"/>
          <w:sz w:val="28"/>
          <w:szCs w:val="28"/>
          <w:cs/>
        </w:rPr>
        <w:t>ทั้งนี้ บริษัทได้รับคืนเงินกู้ยืมดังกล่าว</w:t>
      </w:r>
      <w:r w:rsidR="001D73FF">
        <w:rPr>
          <w:rFonts w:ascii="Angsana New" w:hAnsi="Angsana New" w:hint="cs"/>
          <w:sz w:val="28"/>
          <w:szCs w:val="28"/>
          <w:cs/>
        </w:rPr>
        <w:t>แล้ว</w:t>
      </w:r>
      <w:r w:rsidR="00F36D5D">
        <w:rPr>
          <w:rFonts w:ascii="Angsana New" w:hAnsi="Angsana New" w:hint="cs"/>
          <w:sz w:val="28"/>
          <w:szCs w:val="28"/>
          <w:cs/>
        </w:rPr>
        <w:t>ทั้งจำนวน</w:t>
      </w:r>
      <w:r w:rsidR="00F0224D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F0224D">
        <w:rPr>
          <w:rFonts w:ascii="Angsana New" w:hAnsi="Angsana New"/>
          <w:sz w:val="28"/>
          <w:szCs w:val="28"/>
        </w:rPr>
        <w:t xml:space="preserve"> 28 </w:t>
      </w:r>
      <w:r w:rsidR="00F0224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F0224D">
        <w:rPr>
          <w:rFonts w:ascii="Angsana New" w:hAnsi="Angsana New"/>
          <w:sz w:val="28"/>
          <w:szCs w:val="28"/>
        </w:rPr>
        <w:t>2564</w:t>
      </w:r>
    </w:p>
    <w:p w14:paraId="66CD7D54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D865C77" w14:textId="77777777" w:rsidR="00007BF0" w:rsidRPr="00DF5916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D8396B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5FCE565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F55953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EEE3A9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47DDC7" w14:textId="6FA80A21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C9981E9" w14:textId="48198D1A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4706E6" w14:textId="1AE060FA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F50BDF" w14:textId="4FD53491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14E6E40" w14:textId="77777777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36D96F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A430EA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90D2A5" w14:textId="7777777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72D7C1B" w14:textId="78E86357" w:rsidR="00007BF0" w:rsidRDefault="00007BF0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637F57F" w14:textId="2BD1CA67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4E8CEA" w14:textId="2280A907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E137FA" w14:textId="272D41C5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E40F524" w14:textId="6D091FFF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1D6324" w14:textId="0C7105F7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FE9CCF" w14:textId="50D2A75C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6B5F6C" w14:textId="7E387465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6D62F71" w14:textId="77777777" w:rsidR="00216DBD" w:rsidRDefault="00216DBD" w:rsidP="00D30C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6397E73" w14:textId="2DAA8052" w:rsidR="000218DE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</w:rPr>
      </w:pPr>
      <w:r w:rsidRPr="006F1C76">
        <w:rPr>
          <w:b/>
          <w:bCs/>
          <w:u w:val="none"/>
          <w:cs/>
        </w:rPr>
        <w:lastRenderedPageBreak/>
        <w:t>ที่ดิน อาคาร</w:t>
      </w:r>
      <w:r w:rsidR="0038653F" w:rsidRPr="006F1C76">
        <w:rPr>
          <w:rFonts w:hint="cs"/>
          <w:b/>
          <w:bCs/>
          <w:u w:val="none"/>
          <w:cs/>
        </w:rPr>
        <w:t xml:space="preserve"> </w:t>
      </w:r>
      <w:r w:rsidRPr="006F1C76">
        <w:rPr>
          <w:b/>
          <w:bCs/>
          <w:u w:val="none"/>
          <w:cs/>
        </w:rPr>
        <w:t xml:space="preserve">และอุปกรณ์ </w:t>
      </w:r>
    </w:p>
    <w:tbl>
      <w:tblPr>
        <w:tblpPr w:leftFromText="180" w:rightFromText="180" w:vertAnchor="text" w:tblpX="-90" w:tblpY="1"/>
        <w:tblOverlap w:val="never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EB040B" w:rsidRPr="00BA1E32" w14:paraId="1A6513A1" w14:textId="77777777" w:rsidTr="00F537EF">
        <w:trPr>
          <w:cantSplit/>
          <w:tblHeader/>
        </w:trPr>
        <w:tc>
          <w:tcPr>
            <w:tcW w:w="2340" w:type="dxa"/>
          </w:tcPr>
          <w:p w14:paraId="7A79300C" w14:textId="77777777" w:rsidR="00EB040B" w:rsidRPr="00BA1E32" w:rsidRDefault="00EB040B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0" w:type="dxa"/>
            <w:gridSpan w:val="13"/>
            <w:tcBorders>
              <w:top w:val="nil"/>
              <w:bottom w:val="nil"/>
            </w:tcBorders>
          </w:tcPr>
          <w:p w14:paraId="53AC772E" w14:textId="4FF656B5" w:rsidR="00EB040B" w:rsidRPr="00BA1E32" w:rsidRDefault="00101294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2A2ED3" w:rsidRPr="00BA1E32" w14:paraId="791FCC09" w14:textId="77777777" w:rsidTr="00F537EF">
        <w:trPr>
          <w:cantSplit/>
          <w:tblHeader/>
        </w:trPr>
        <w:tc>
          <w:tcPr>
            <w:tcW w:w="2340" w:type="dxa"/>
          </w:tcPr>
          <w:p w14:paraId="6A6F0A90" w14:textId="77777777" w:rsidR="002A2ED3" w:rsidRPr="00BA1E32" w:rsidRDefault="002A2ED3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40F5258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7ACB4F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57A7E95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AF4E2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6355F3B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373097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F3E381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0FA0CD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3CB691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7721142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B0EC04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FF3794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A805A9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2ED3" w:rsidRPr="00BA1E32" w14:paraId="05D66F6A" w14:textId="77777777" w:rsidTr="00F537EF">
        <w:trPr>
          <w:cantSplit/>
          <w:tblHeader/>
        </w:trPr>
        <w:tc>
          <w:tcPr>
            <w:tcW w:w="2340" w:type="dxa"/>
          </w:tcPr>
          <w:p w14:paraId="53E3612A" w14:textId="77777777" w:rsidR="002A2ED3" w:rsidRPr="00BA1E32" w:rsidRDefault="002A2ED3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1377A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E3058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E57280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0A6E87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E31BE6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1673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C1195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EF53A0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0C0E7B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E04D3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FF753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40ECA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DC4113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2ED3" w:rsidRPr="00BA1E32" w14:paraId="427284FF" w14:textId="77777777" w:rsidTr="00F537EF">
        <w:trPr>
          <w:cantSplit/>
          <w:tblHeader/>
        </w:trPr>
        <w:tc>
          <w:tcPr>
            <w:tcW w:w="2340" w:type="dxa"/>
          </w:tcPr>
          <w:p w14:paraId="0E7CDA9A" w14:textId="77777777" w:rsidR="002A2ED3" w:rsidRPr="00BA1E32" w:rsidRDefault="002A2ED3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6DAF60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1E1BB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31A819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AEA619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CAE884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autoSpaceDE w:val="0"/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AE6B5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591C9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AA658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904FCD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5C192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3D5EE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6FBD0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8B3BD5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2ED3" w:rsidRPr="00BA1E32" w14:paraId="0ADC757F" w14:textId="77777777" w:rsidTr="00F537EF">
        <w:trPr>
          <w:cantSplit/>
          <w:tblHeader/>
        </w:trPr>
        <w:tc>
          <w:tcPr>
            <w:tcW w:w="2340" w:type="dxa"/>
          </w:tcPr>
          <w:p w14:paraId="3E6509CC" w14:textId="77777777" w:rsidR="002A2ED3" w:rsidRPr="00BA1E32" w:rsidRDefault="002A2ED3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4535A4C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0080E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C5DE06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75C77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973404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6E32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CF426F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8740C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8CDAA0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56B3F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42E5B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72A4C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52801D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A2ED3" w:rsidRPr="00BA1E32" w14:paraId="03F24E58" w14:textId="77777777" w:rsidTr="00F537EF">
        <w:trPr>
          <w:cantSplit/>
        </w:trPr>
        <w:tc>
          <w:tcPr>
            <w:tcW w:w="2340" w:type="dxa"/>
          </w:tcPr>
          <w:p w14:paraId="4694466E" w14:textId="77777777" w:rsidR="002A2ED3" w:rsidRPr="00BA1E32" w:rsidRDefault="002A2ED3" w:rsidP="00E36D3C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415EB3C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233CD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7E11D3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2B2B3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D259B1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BBD7D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53163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87F2A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775C79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1176F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F0E1D8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8E98A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8843BA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2ED3" w:rsidRPr="00BA1E32" w14:paraId="355EE446" w14:textId="77777777" w:rsidTr="00F537EF">
        <w:trPr>
          <w:cantSplit/>
        </w:trPr>
        <w:tc>
          <w:tcPr>
            <w:tcW w:w="2340" w:type="dxa"/>
            <w:vAlign w:val="bottom"/>
          </w:tcPr>
          <w:p w14:paraId="01B42811" w14:textId="77777777" w:rsidR="002A2ED3" w:rsidRPr="00BA1E32" w:rsidRDefault="002A2ED3" w:rsidP="00E36D3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tcBorders>
              <w:bottom w:val="nil"/>
            </w:tcBorders>
          </w:tcPr>
          <w:p w14:paraId="7771BA1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0FCDAC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F60D2C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0835D7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A535A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F094EC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20A1E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5EF104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F51327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AC1177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AD551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A73E8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16D10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2ED3" w:rsidRPr="00BA1E32" w14:paraId="4DF3CE07" w14:textId="77777777" w:rsidTr="00F537EF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1468115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E347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29,264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58E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E95D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82F3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88AC2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34,019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40ECB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C7250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42,545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E4DFC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68B0F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29,646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EF877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2D53D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  <w:lang w:val="en-GB" w:bidi="ar-SA"/>
              </w:rPr>
              <w:t>4,466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F58CD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28B6A5" w14:textId="1900182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13</w:t>
            </w:r>
            <w:r w:rsidR="00CE4122" w:rsidRPr="00BA1E32">
              <w:rPr>
                <w:rFonts w:ascii="Angsana New" w:eastAsia="Cordia New" w:hAnsi="Angsana New"/>
                <w:sz w:val="24"/>
                <w:szCs w:val="24"/>
              </w:rPr>
              <w:t>9</w:t>
            </w:r>
            <w:r w:rsidRPr="00BA1E32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="00CE4122" w:rsidRPr="00BA1E32">
              <w:rPr>
                <w:rFonts w:ascii="Angsana New" w:eastAsia="Cordia New" w:hAnsi="Angsana New"/>
                <w:sz w:val="24"/>
                <w:szCs w:val="24"/>
              </w:rPr>
              <w:t>99</w:t>
            </w:r>
            <w:r w:rsidRPr="00BA1E32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</w:tr>
      <w:tr w:rsidR="002A2ED3" w:rsidRPr="00BA1E32" w14:paraId="7348BC6E" w14:textId="77777777" w:rsidTr="00F537EF">
        <w:trPr>
          <w:cantSplit/>
        </w:trPr>
        <w:tc>
          <w:tcPr>
            <w:tcW w:w="2340" w:type="dxa"/>
          </w:tcPr>
          <w:p w14:paraId="62FEAD8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bottom w:val="nil"/>
            </w:tcBorders>
          </w:tcPr>
          <w:p w14:paraId="5F53832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1DC80F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34B290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571504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72174C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988FC7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74A075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1,135</w:t>
            </w:r>
          </w:p>
        </w:tc>
        <w:tc>
          <w:tcPr>
            <w:tcW w:w="180" w:type="dxa"/>
            <w:tcBorders>
              <w:bottom w:val="nil"/>
            </w:tcBorders>
          </w:tcPr>
          <w:p w14:paraId="2E098C7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F5DCF7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273</w:t>
            </w:r>
          </w:p>
        </w:tc>
        <w:tc>
          <w:tcPr>
            <w:tcW w:w="180" w:type="dxa"/>
            <w:tcBorders>
              <w:bottom w:val="nil"/>
            </w:tcBorders>
          </w:tcPr>
          <w:p w14:paraId="2511873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7D826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lang w:val="en-GB" w:bidi="ar-SA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017EF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6FBA3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1,408</w:t>
            </w:r>
          </w:p>
        </w:tc>
      </w:tr>
      <w:tr w:rsidR="002A2ED3" w:rsidRPr="00BA1E32" w14:paraId="1060A60F" w14:textId="77777777" w:rsidTr="00F537EF">
        <w:trPr>
          <w:cantSplit/>
        </w:trPr>
        <w:tc>
          <w:tcPr>
            <w:tcW w:w="2340" w:type="dxa"/>
          </w:tcPr>
          <w:p w14:paraId="4871B4F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4D38E61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AE0B3B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5B2A6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97690B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9B0B3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B09CFC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75429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(11)</w:t>
            </w:r>
          </w:p>
        </w:tc>
        <w:tc>
          <w:tcPr>
            <w:tcW w:w="180" w:type="dxa"/>
            <w:tcBorders>
              <w:bottom w:val="nil"/>
            </w:tcBorders>
          </w:tcPr>
          <w:p w14:paraId="0787616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B0BD7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C9F303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08E96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lang w:val="en-GB" w:bidi="ar-SA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EFA65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CDCDE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(11)</w:t>
            </w:r>
          </w:p>
        </w:tc>
      </w:tr>
      <w:tr w:rsidR="002A2ED3" w:rsidRPr="00BA1E32" w14:paraId="0855FCB9" w14:textId="77777777" w:rsidTr="00F537EF">
        <w:trPr>
          <w:cantSplit/>
        </w:trPr>
        <w:tc>
          <w:tcPr>
            <w:tcW w:w="2340" w:type="dxa"/>
          </w:tcPr>
          <w:p w14:paraId="66CF3516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720" w:type="dxa"/>
            <w:tcBorders>
              <w:top w:val="nil"/>
            </w:tcBorders>
          </w:tcPr>
          <w:p w14:paraId="36346A34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13DB253C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302831" w14:textId="77777777" w:rsidR="002A2ED3" w:rsidRPr="00BA1E32" w:rsidDel="009C789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2782BEE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DE1D132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B2356F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5CCE9FF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</w:tcBorders>
          </w:tcPr>
          <w:p w14:paraId="3139BD6B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F248D4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234EBA6A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52430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(4,466)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E2718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2A5044" w14:textId="77777777" w:rsidR="002A2ED3" w:rsidRPr="00BA1E32" w:rsidDel="009C789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</w:tr>
      <w:tr w:rsidR="002A2ED3" w:rsidRPr="00BA1E32" w14:paraId="717716E1" w14:textId="77777777" w:rsidTr="00F537EF"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65CD0BA3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6446288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bottom w:val="nil"/>
            </w:tcBorders>
          </w:tcPr>
          <w:p w14:paraId="0884A79E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41F1251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  <w:tcBorders>
              <w:bottom w:val="nil"/>
            </w:tcBorders>
          </w:tcPr>
          <w:p w14:paraId="170E96E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5C0D25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34,019</w:t>
            </w:r>
          </w:p>
        </w:tc>
        <w:tc>
          <w:tcPr>
            <w:tcW w:w="180" w:type="dxa"/>
            <w:tcBorders>
              <w:bottom w:val="nil"/>
            </w:tcBorders>
          </w:tcPr>
          <w:p w14:paraId="7152686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7C7A50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48,135</w:t>
            </w:r>
          </w:p>
        </w:tc>
        <w:tc>
          <w:tcPr>
            <w:tcW w:w="180" w:type="dxa"/>
            <w:tcBorders>
              <w:bottom w:val="nil"/>
            </w:tcBorders>
          </w:tcPr>
          <w:p w14:paraId="1F6CED69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0DC9E4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29,919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A4278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08D0A45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CFDF57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AB80A7D" w14:textId="77777777" w:rsidR="002A2ED3" w:rsidRPr="00BA1E32" w:rsidRDefault="002A2ED3" w:rsidP="00E3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141,388</w:t>
            </w:r>
          </w:p>
        </w:tc>
      </w:tr>
      <w:tr w:rsidR="00AD191E" w:rsidRPr="00BA1E32" w14:paraId="39E0E882" w14:textId="77777777" w:rsidTr="002342AC">
        <w:trPr>
          <w:cantSplit/>
        </w:trPr>
        <w:tc>
          <w:tcPr>
            <w:tcW w:w="2340" w:type="dxa"/>
          </w:tcPr>
          <w:p w14:paraId="00B59BCB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67D82" w14:textId="07DE304C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9B800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499C9" w14:textId="71EF8B0E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16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CA04B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E22DC" w14:textId="0DB681D0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BFB95" w14:textId="77777777" w:rsidR="00AD191E" w:rsidRPr="00BA1E32" w:rsidRDefault="00AD191E" w:rsidP="00AD191E">
            <w:pPr>
              <w:tabs>
                <w:tab w:val="clear" w:pos="2807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F5CAC" w14:textId="2D9EC76E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1,824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2E848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5FC08" w14:textId="3F5589A6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1,057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21B0C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47BB9" w14:textId="4F8E721B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B176A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E019E" w14:textId="26BC569E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2,897 </w:t>
            </w:r>
          </w:p>
        </w:tc>
      </w:tr>
      <w:tr w:rsidR="00AD191E" w:rsidRPr="00BA1E32" w14:paraId="5A4A2E45" w14:textId="77777777" w:rsidTr="00BC19C3">
        <w:trPr>
          <w:cantSplit/>
        </w:trPr>
        <w:tc>
          <w:tcPr>
            <w:tcW w:w="2340" w:type="dxa"/>
          </w:tcPr>
          <w:p w14:paraId="0444A277" w14:textId="4B4B55F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95D89" w14:textId="2253B8F4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63459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32388" w14:textId="00EB1C0C" w:rsidR="00AD191E" w:rsidRPr="00BA1E32" w:rsidDel="009C789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F325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AAB02" w14:textId="569F9CB3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 (154)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3A07" w14:textId="77777777" w:rsidR="00AD191E" w:rsidRPr="00BA1E32" w:rsidRDefault="00AD191E" w:rsidP="00AD191E">
            <w:pPr>
              <w:tabs>
                <w:tab w:val="clear" w:pos="2807"/>
                <w:tab w:val="left" w:pos="284"/>
              </w:tabs>
              <w:spacing w:line="240" w:lineRule="auto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F1F144" w14:textId="444B5C8A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 (37,583)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18590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DA034" w14:textId="1A29F373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 (25,091)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2EB7E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10509" w14:textId="566D4A08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EFF4" w14:textId="77777777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43AA2" w14:textId="39BE0B25" w:rsidR="00AD191E" w:rsidRPr="00BA1E32" w:rsidRDefault="00AD191E" w:rsidP="00AD1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AD191E">
              <w:rPr>
                <w:rFonts w:ascii="Angsana New" w:eastAsia="Cordia New" w:hAnsi="Angsana New"/>
                <w:sz w:val="24"/>
                <w:szCs w:val="24"/>
              </w:rPr>
              <w:t xml:space="preserve"> (62,828)</w:t>
            </w:r>
          </w:p>
        </w:tc>
      </w:tr>
      <w:tr w:rsidR="00BC19C3" w:rsidRPr="00BA1E32" w14:paraId="12C318F7" w14:textId="77777777" w:rsidTr="00BC19C3">
        <w:trPr>
          <w:cantSplit/>
        </w:trPr>
        <w:tc>
          <w:tcPr>
            <w:tcW w:w="2340" w:type="dxa"/>
          </w:tcPr>
          <w:p w14:paraId="6ADDE99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79F4C" w14:textId="663DA01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29,264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7053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1052B" w14:textId="653276CD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67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0472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722E6" w14:textId="5C04936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33,865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A91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CF75F" w14:textId="3696C236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12,376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ADD9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2C64A" w14:textId="50A56084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5,885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D905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67713" w14:textId="73748C0E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2F34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C1A1F" w14:textId="592DE8B3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81,457 </w:t>
            </w:r>
          </w:p>
        </w:tc>
      </w:tr>
      <w:tr w:rsidR="00BC19C3" w:rsidRPr="00BA1E32" w14:paraId="4921C098" w14:textId="77777777" w:rsidTr="00F537EF">
        <w:trPr>
          <w:cantSplit/>
        </w:trPr>
        <w:tc>
          <w:tcPr>
            <w:tcW w:w="2340" w:type="dxa"/>
            <w:tcBorders>
              <w:bottom w:val="nil"/>
            </w:tcBorders>
          </w:tcPr>
          <w:p w14:paraId="61A17F6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BA0F9F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9A356D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487B6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9B423A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EC948D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AFD15C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A398F3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D3830F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FBB0A2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BD8F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23F38C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72C55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40AB07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19C3" w:rsidRPr="00BA1E32" w14:paraId="77D65BA1" w14:textId="77777777" w:rsidTr="00F537EF">
        <w:trPr>
          <w:cantSplit/>
        </w:trPr>
        <w:tc>
          <w:tcPr>
            <w:tcW w:w="2340" w:type="dxa"/>
            <w:vAlign w:val="bottom"/>
          </w:tcPr>
          <w:p w14:paraId="2EE6537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1E058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C6F67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E9243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1E4F3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D265B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9440C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86918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88A89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B8F24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77572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570C3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BA74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CCB20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19C3" w:rsidRPr="00BA1E32" w14:paraId="6DB2F523" w14:textId="77777777" w:rsidTr="00F537EF">
        <w:trPr>
          <w:cantSplit/>
        </w:trPr>
        <w:tc>
          <w:tcPr>
            <w:tcW w:w="2340" w:type="dxa"/>
          </w:tcPr>
          <w:p w14:paraId="75862C6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61F0B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5D589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F1CF2E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9F2B0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43BFA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26,969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1B73E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396A4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38,065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AE58E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95FB4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27,712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5D53F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6A132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6D876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F031CA" w14:textId="6F61AAE3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92,792</w:t>
            </w:r>
          </w:p>
        </w:tc>
      </w:tr>
      <w:tr w:rsidR="00BC19C3" w:rsidRPr="00BA1E32" w14:paraId="52ED2076" w14:textId="77777777" w:rsidTr="00F537EF">
        <w:trPr>
          <w:cantSplit/>
        </w:trPr>
        <w:tc>
          <w:tcPr>
            <w:tcW w:w="2340" w:type="dxa"/>
          </w:tcPr>
          <w:p w14:paraId="0088A6C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73101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A3CF62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BB490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1EEDB5D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669FB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133</w:t>
            </w:r>
          </w:p>
        </w:tc>
        <w:tc>
          <w:tcPr>
            <w:tcW w:w="180" w:type="dxa"/>
            <w:tcBorders>
              <w:bottom w:val="nil"/>
            </w:tcBorders>
          </w:tcPr>
          <w:p w14:paraId="1C0A5E2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CA4E1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2,289</w:t>
            </w:r>
          </w:p>
        </w:tc>
        <w:tc>
          <w:tcPr>
            <w:tcW w:w="180" w:type="dxa"/>
            <w:tcBorders>
              <w:bottom w:val="nil"/>
            </w:tcBorders>
          </w:tcPr>
          <w:p w14:paraId="7021A47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B01FB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527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BC401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F3E42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84D41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8C905B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2,952</w:t>
            </w:r>
          </w:p>
        </w:tc>
      </w:tr>
      <w:tr w:rsidR="00BC19C3" w:rsidRPr="00BA1E32" w14:paraId="08FE391A" w14:textId="77777777" w:rsidTr="00F537EF">
        <w:trPr>
          <w:cantSplit/>
        </w:trPr>
        <w:tc>
          <w:tcPr>
            <w:tcW w:w="2340" w:type="dxa"/>
          </w:tcPr>
          <w:p w14:paraId="6E0326C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9F2BCC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4162D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7949D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137DD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D0C50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228DE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AACF4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(11)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DDBF8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08E8B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A06F8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E36A2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6B56E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F1600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(11)</w:t>
            </w:r>
          </w:p>
        </w:tc>
      </w:tr>
      <w:tr w:rsidR="00BC19C3" w:rsidRPr="00BA1E32" w14:paraId="3B1DC2AF" w14:textId="77777777" w:rsidTr="00F537EF">
        <w:trPr>
          <w:cantSplit/>
        </w:trPr>
        <w:tc>
          <w:tcPr>
            <w:tcW w:w="2340" w:type="dxa"/>
          </w:tcPr>
          <w:p w14:paraId="1BE1494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C4F06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4851F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7CB4A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AB77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CE344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(918)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B8DAB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AB849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0B1E4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94655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B56D9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39819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D218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6BD6D6" w14:textId="77777777" w:rsidR="00BC19C3" w:rsidRPr="00BA1E32" w:rsidDel="009C789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(918)</w:t>
            </w:r>
          </w:p>
        </w:tc>
      </w:tr>
      <w:tr w:rsidR="00BC19C3" w:rsidRPr="00BA1E32" w14:paraId="754828D0" w14:textId="77777777" w:rsidTr="00F537EF">
        <w:trPr>
          <w:cantSplit/>
        </w:trPr>
        <w:tc>
          <w:tcPr>
            <w:tcW w:w="2340" w:type="dxa"/>
          </w:tcPr>
          <w:p w14:paraId="7FC27F7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3A1453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E9E77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46088F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72ED9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2121B9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26,184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BA3AB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26C434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40,343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5E7DE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10988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28,239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12BF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621BB3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18F8B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409568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94,815</w:t>
            </w:r>
          </w:p>
        </w:tc>
      </w:tr>
      <w:tr w:rsidR="00BC19C3" w:rsidRPr="00BA1E32" w14:paraId="48C4370A" w14:textId="77777777" w:rsidTr="007434C5">
        <w:trPr>
          <w:cantSplit/>
        </w:trPr>
        <w:tc>
          <w:tcPr>
            <w:tcW w:w="2340" w:type="dxa"/>
          </w:tcPr>
          <w:p w14:paraId="6C52BC3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C0943" w14:textId="517EE22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C237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A2536" w14:textId="0BB5D054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2684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82A16" w14:textId="5905CCCE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143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37F35" w14:textId="77777777" w:rsidR="00BC19C3" w:rsidRPr="00BA1E32" w:rsidRDefault="00BC19C3" w:rsidP="00BC19C3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3FFB3" w14:textId="4E8ECDB5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2,090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56200" w14:textId="77777777" w:rsidR="00BC19C3" w:rsidRPr="00BA1E32" w:rsidRDefault="00BC19C3" w:rsidP="00BC19C3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D6A18" w14:textId="57766E8C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708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4BC7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E0441" w14:textId="757BC9DF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61D3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B7429" w14:textId="28FC682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2,944 </w:t>
            </w:r>
          </w:p>
        </w:tc>
      </w:tr>
      <w:tr w:rsidR="00BC19C3" w:rsidRPr="00BA1E32" w14:paraId="67A1A443" w14:textId="77777777" w:rsidTr="00386E6A">
        <w:trPr>
          <w:cantSplit/>
        </w:trPr>
        <w:tc>
          <w:tcPr>
            <w:tcW w:w="2340" w:type="dxa"/>
          </w:tcPr>
          <w:p w14:paraId="2A8054EC" w14:textId="39F2E8A6" w:rsidR="00BC19C3" w:rsidRPr="00BA1E32" w:rsidRDefault="006E6421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6B6DB" w14:textId="76334DB1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1B03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24B2E" w14:textId="293876BD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B00D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C5634" w14:textId="762FF8D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 (125)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3ECC6" w14:textId="77777777" w:rsidR="00BC19C3" w:rsidRPr="00BA1E32" w:rsidRDefault="00BC19C3" w:rsidP="00BC19C3">
            <w:pPr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F2046" w14:textId="0EEE69D8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 (36,</w:t>
            </w:r>
            <w:r w:rsidR="006E6421">
              <w:rPr>
                <w:rFonts w:ascii="Angsana New" w:eastAsia="Cordia New" w:hAnsi="Angsana New"/>
                <w:sz w:val="24"/>
                <w:szCs w:val="24"/>
              </w:rPr>
              <w:t>37</w:t>
            </w:r>
            <w:r w:rsidRPr="00BC19C3">
              <w:rPr>
                <w:rFonts w:ascii="Angsana New" w:eastAsia="Cordia New" w:hAnsi="Angsana New"/>
                <w:sz w:val="24"/>
                <w:szCs w:val="24"/>
              </w:rPr>
              <w:t>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60E0D" w14:textId="77777777" w:rsidR="00BC19C3" w:rsidRPr="00BA1E32" w:rsidRDefault="00BC19C3" w:rsidP="00BC19C3">
            <w:pPr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5BC6C" w14:textId="5532E5EE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 (24,</w:t>
            </w:r>
            <w:r w:rsidR="006E6421">
              <w:rPr>
                <w:rFonts w:ascii="Angsana New" w:eastAsia="Cordia New" w:hAnsi="Angsana New"/>
                <w:sz w:val="24"/>
                <w:szCs w:val="24"/>
              </w:rPr>
              <w:t>754</w:t>
            </w:r>
            <w:r w:rsidRPr="00BC19C3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2911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6955" w14:textId="4A7D3FFD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9BD2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9F10F" w14:textId="3F035465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sz w:val="24"/>
                <w:szCs w:val="24"/>
              </w:rPr>
              <w:t xml:space="preserve"> (61,</w:t>
            </w:r>
            <w:r w:rsidR="006E6421">
              <w:rPr>
                <w:rFonts w:ascii="Angsana New" w:eastAsia="Cordia New" w:hAnsi="Angsana New"/>
                <w:sz w:val="24"/>
                <w:szCs w:val="24"/>
              </w:rPr>
              <w:t>250</w:t>
            </w:r>
            <w:r w:rsidRPr="00BC19C3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</w:tr>
      <w:tr w:rsidR="00BC19C3" w:rsidRPr="00BA1E32" w14:paraId="03903EF5" w14:textId="77777777" w:rsidTr="00FF5DB7">
        <w:trPr>
          <w:cantSplit/>
        </w:trPr>
        <w:tc>
          <w:tcPr>
            <w:tcW w:w="2340" w:type="dxa"/>
          </w:tcPr>
          <w:p w14:paraId="3F279A0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D93ED" w14:textId="19F4A3E3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0D59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E2039" w14:textId="59400B7D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52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710E9" w14:textId="77777777" w:rsidR="00BC19C3" w:rsidRPr="00BA1E32" w:rsidRDefault="00BC19C3" w:rsidP="00BC19C3">
            <w:pPr>
              <w:tabs>
                <w:tab w:val="clear" w:pos="2807"/>
              </w:tabs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08B31" w14:textId="0905A252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26,202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8BAC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163F1" w14:textId="3830DCA9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6,062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3E89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FEDF6" w14:textId="458E1410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4,193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62E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70349" w14:textId="76A48D64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6004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682AF" w14:textId="21D11E88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 w:rsidRPr="00BC19C3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36,509 </w:t>
            </w:r>
          </w:p>
        </w:tc>
      </w:tr>
      <w:tr w:rsidR="00BC19C3" w:rsidRPr="00BA1E32" w14:paraId="70F0EE17" w14:textId="77777777" w:rsidTr="00F537EF">
        <w:trPr>
          <w:cantSplit/>
        </w:trPr>
        <w:tc>
          <w:tcPr>
            <w:tcW w:w="2340" w:type="dxa"/>
            <w:tcBorders>
              <w:bottom w:val="nil"/>
            </w:tcBorders>
          </w:tcPr>
          <w:p w14:paraId="4FCBE62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5C48C233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E4F178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B46CA0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5C1075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943999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168929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3CCAF6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E71E89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2F5EC5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D27E8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B4D558A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D76E1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3A6615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C19C3" w:rsidRPr="00BA1E32" w14:paraId="6502137B" w14:textId="77777777" w:rsidTr="00F537E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65EADDF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E533A0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E5254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D525BC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15758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44BEE1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FA3EB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4532E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BE666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BC79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B11FD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1F2FB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75FA0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0514F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C19C3" w:rsidRPr="00BA1E32" w14:paraId="14B52610" w14:textId="77777777" w:rsidTr="00F537E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1BB2480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1EF1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D0D5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54B86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1EC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BD278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>3,795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5FED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4F41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          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33F9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B489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        205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EC6F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40CD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211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A734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sz w:val="24"/>
                <w:szCs w:val="24"/>
              </w:rPr>
              <w:t xml:space="preserve">6,559 </w:t>
            </w:r>
          </w:p>
        </w:tc>
      </w:tr>
      <w:tr w:rsidR="00BC19C3" w:rsidRPr="00BA1E32" w14:paraId="6146B932" w14:textId="77777777" w:rsidTr="00FF5DB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0482015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B268E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2B9ED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3969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5AC8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86007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,795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8D419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D779B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25BC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9009F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205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2D6414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654E60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7C7D22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5D96D65" w14:textId="77777777" w:rsidR="00BC19C3" w:rsidRPr="00BA1E32" w:rsidRDefault="00BC19C3" w:rsidP="00BC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6,559</w:t>
            </w:r>
          </w:p>
        </w:tc>
      </w:tr>
      <w:tr w:rsidR="00FF5DB7" w:rsidRPr="00BA1E32" w14:paraId="599C34CE" w14:textId="77777777" w:rsidTr="00FF5DB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5453292B" w14:textId="58BBC1EC" w:rsidR="00FF5DB7" w:rsidRPr="00BA1E32" w:rsidRDefault="003414B6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F2D04" w14:textId="6ACCCBFB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EB67C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BB08E" w14:textId="4DBA53D8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0F4A8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685EF" w14:textId="0E0852B6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CDE71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E785F" w14:textId="7059C5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 xml:space="preserve"> (290)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C921B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DD51F" w14:textId="3EF94CA8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 xml:space="preserve"> (205)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5F2C2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ED6EB" w14:textId="0AE320A8" w:rsidR="00FF5DB7" w:rsidRPr="00FF5DB7" w:rsidRDefault="002716A2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7B210" w14:textId="77777777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6EE98" w14:textId="7CFEAE8E" w:rsidR="00FF5DB7" w:rsidRPr="00FF5DB7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sz w:val="24"/>
                <w:szCs w:val="24"/>
              </w:rPr>
              <w:t xml:space="preserve"> (495)</w:t>
            </w:r>
          </w:p>
        </w:tc>
      </w:tr>
      <w:tr w:rsidR="00FF5DB7" w:rsidRPr="00BA1E32" w14:paraId="3E94F6FF" w14:textId="77777777" w:rsidTr="00FF5DB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</w:tcPr>
          <w:p w14:paraId="713B968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A409D" w14:textId="6F624B29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D87DA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316E3D" w14:textId="28EA6719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F154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FBC53" w14:textId="4381DFA8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3,795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A846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C6378" w14:textId="686E04FF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0A480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374ED" w14:textId="5FC2AA1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B76A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36EA2" w14:textId="4A040D12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82B25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C12AB" w14:textId="187647C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F5DB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6,064 </w:t>
            </w:r>
          </w:p>
        </w:tc>
      </w:tr>
      <w:tr w:rsidR="00FF5DB7" w:rsidRPr="00BA1E32" w14:paraId="3538EA17" w14:textId="77777777" w:rsidTr="00F537EF">
        <w:tblPrEx>
          <w:tblCellMar>
            <w:left w:w="72" w:type="dxa"/>
            <w:right w:w="72" w:type="dxa"/>
          </w:tblCellMar>
        </w:tblPrEx>
        <w:trPr>
          <w:cantSplit/>
          <w:trHeight w:val="137"/>
        </w:trPr>
        <w:tc>
          <w:tcPr>
            <w:tcW w:w="2340" w:type="dxa"/>
            <w:tcBorders>
              <w:bottom w:val="nil"/>
            </w:tcBorders>
          </w:tcPr>
          <w:p w14:paraId="73D47C69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39B5B7F0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B5E4C5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BA2F9B3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65210EE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560708C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FCA8EE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8D8871D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5C4258C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0E146AC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7082BB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542AA1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F45582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48108BD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5DB7" w:rsidRPr="00BA1E32" w14:paraId="178F3DEA" w14:textId="77777777" w:rsidTr="00F537E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</w:tcPr>
          <w:p w14:paraId="63794D5E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มูลค่าทุนสุทธิ 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F9A0742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154F56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916059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2A0275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AD3153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4A0982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5B7739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9ABFB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47BA10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1C8B3F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16DC15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05F68E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D09921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5DB7" w:rsidRPr="00BA1E32" w14:paraId="5CD5A0DB" w14:textId="77777777" w:rsidTr="00F537E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6D46F2F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36D48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0E439B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65A00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33780E7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8DBA9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4,040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2EFAFA6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23132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7,502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096265B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4A26B6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1,475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744C4E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A02593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FCE5F0E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17015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40,014</w:t>
            </w:r>
          </w:p>
        </w:tc>
      </w:tr>
      <w:tr w:rsidR="00FF5DB7" w:rsidRPr="00BA1E32" w14:paraId="49B16C77" w14:textId="77777777" w:rsidTr="00F537E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0A88D97D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C416A" w14:textId="7787E5B2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4365167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DCAB6" w14:textId="61BBA3CF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1B69057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C4CD8" w14:textId="699A1739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3,868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FACE23F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5452" w14:textId="2E2BEBE6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6,314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E5F8190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A5EDB" w14:textId="2AF80EA8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1,692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F6479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1E4A9F" w14:textId="09570160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021BFB4" w14:textId="7777777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445AB" w14:textId="1DE59157" w:rsidR="00FF5DB7" w:rsidRPr="00BA1E32" w:rsidRDefault="00FF5DB7" w:rsidP="00FF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38,884</w:t>
            </w:r>
          </w:p>
        </w:tc>
      </w:tr>
    </w:tbl>
    <w:p w14:paraId="52561430" w14:textId="3C4B7B1D" w:rsidR="00954A23" w:rsidRDefault="00954A23" w:rsidP="00954A23">
      <w:pPr>
        <w:rPr>
          <w:sz w:val="22"/>
          <w:szCs w:val="22"/>
          <w:lang w:val="th-TH"/>
        </w:rPr>
      </w:pPr>
    </w:p>
    <w:p w14:paraId="570C88E4" w14:textId="16EC8060" w:rsidR="002A2ED3" w:rsidRDefault="002A2ED3" w:rsidP="00954A23">
      <w:pPr>
        <w:rPr>
          <w:sz w:val="22"/>
          <w:szCs w:val="22"/>
          <w:lang w:val="th-TH"/>
        </w:rPr>
      </w:pPr>
    </w:p>
    <w:p w14:paraId="0A05ABC9" w14:textId="169BE762" w:rsidR="002A2ED3" w:rsidRDefault="002A2ED3" w:rsidP="00954A23">
      <w:pPr>
        <w:rPr>
          <w:sz w:val="22"/>
          <w:szCs w:val="22"/>
          <w:cs/>
          <w:lang w:val="th-TH"/>
        </w:rPr>
      </w:pPr>
    </w:p>
    <w:p w14:paraId="630556FD" w14:textId="77777777" w:rsidR="002A2ED3" w:rsidRPr="00997FCE" w:rsidRDefault="002A2ED3" w:rsidP="00954A23">
      <w:pPr>
        <w:rPr>
          <w:sz w:val="22"/>
          <w:szCs w:val="22"/>
          <w:cs/>
          <w:lang w:val="th-TH"/>
        </w:rPr>
      </w:pPr>
    </w:p>
    <w:tbl>
      <w:tblPr>
        <w:tblpPr w:leftFromText="180" w:rightFromText="180" w:vertAnchor="text" w:tblpX="-99" w:tblpY="1"/>
        <w:tblOverlap w:val="never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0"/>
        <w:gridCol w:w="990"/>
        <w:gridCol w:w="180"/>
        <w:gridCol w:w="990"/>
        <w:gridCol w:w="180"/>
        <w:gridCol w:w="990"/>
        <w:gridCol w:w="180"/>
        <w:gridCol w:w="900"/>
        <w:gridCol w:w="183"/>
        <w:gridCol w:w="987"/>
        <w:gridCol w:w="180"/>
        <w:gridCol w:w="900"/>
      </w:tblGrid>
      <w:tr w:rsidR="00101294" w:rsidRPr="00CC4B19" w14:paraId="3ACF1A75" w14:textId="77777777" w:rsidTr="00BA1E32">
        <w:trPr>
          <w:cantSplit/>
          <w:tblHeader/>
        </w:trPr>
        <w:tc>
          <w:tcPr>
            <w:tcW w:w="1890" w:type="dxa"/>
          </w:tcPr>
          <w:p w14:paraId="3BB0DF5D" w14:textId="77777777" w:rsidR="00101294" w:rsidRPr="00CC4B19" w:rsidRDefault="00101294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0" w:type="dxa"/>
            <w:gridSpan w:val="13"/>
            <w:tcBorders>
              <w:top w:val="nil"/>
              <w:bottom w:val="nil"/>
            </w:tcBorders>
          </w:tcPr>
          <w:p w14:paraId="2283F15C" w14:textId="35E875DB" w:rsidR="00101294" w:rsidRPr="00CC4B19" w:rsidRDefault="0010129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80291" w:rsidRPr="00CC4B19" w14:paraId="684ED450" w14:textId="77777777" w:rsidTr="00A12A38">
        <w:trPr>
          <w:cantSplit/>
          <w:tblHeader/>
        </w:trPr>
        <w:tc>
          <w:tcPr>
            <w:tcW w:w="1890" w:type="dxa"/>
          </w:tcPr>
          <w:p w14:paraId="553CE5F9" w14:textId="77777777" w:rsidR="00F80291" w:rsidRPr="00CC4B19" w:rsidRDefault="00F80291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C4F5FA5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2C14FCC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3C325534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1FB8FD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ACA3725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AB27304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AF31B7F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B72B612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ABFAFB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tcBorders>
              <w:top w:val="single" w:sz="4" w:space="0" w:color="auto"/>
              <w:bottom w:val="nil"/>
            </w:tcBorders>
          </w:tcPr>
          <w:p w14:paraId="29B169AD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162FCA7F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278378A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8F774F7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91" w:rsidRPr="00CC4B19" w14:paraId="379A07EB" w14:textId="77777777" w:rsidTr="00A12A38">
        <w:trPr>
          <w:cantSplit/>
          <w:tblHeader/>
        </w:trPr>
        <w:tc>
          <w:tcPr>
            <w:tcW w:w="1890" w:type="dxa"/>
          </w:tcPr>
          <w:p w14:paraId="3333DDD3" w14:textId="77777777" w:rsidR="00F80291" w:rsidRPr="00CC4B19" w:rsidRDefault="00F80291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D1BC8B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3B18FA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A3A3206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9DC5C1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0B85215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A31C8B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EE138E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713130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B78C8F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E36039F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935D26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D501D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6B3B7AC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80291" w:rsidRPr="00CC4B19" w14:paraId="369FD891" w14:textId="77777777" w:rsidTr="00A12A38">
        <w:trPr>
          <w:cantSplit/>
          <w:tblHeader/>
        </w:trPr>
        <w:tc>
          <w:tcPr>
            <w:tcW w:w="1890" w:type="dxa"/>
          </w:tcPr>
          <w:p w14:paraId="2B2E9DD3" w14:textId="77777777" w:rsidR="00F80291" w:rsidRPr="00CC4B19" w:rsidRDefault="00F80291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9628C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F665DC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AE69F6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423CF52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CD5452C" w14:textId="77777777" w:rsidR="00F80291" w:rsidRPr="00CC4B19" w:rsidRDefault="00F80291" w:rsidP="00763144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CB6E4A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3530DC2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43B580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96CA2A" w14:textId="77777777" w:rsidR="00F80291" w:rsidRPr="00CC4B19" w:rsidRDefault="00F80291" w:rsidP="00763144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05679489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1B9F0C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571E86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A3AA38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80291" w:rsidRPr="00CC4B19" w14:paraId="07D0371C" w14:textId="77777777" w:rsidTr="00A12A38">
        <w:trPr>
          <w:cantSplit/>
          <w:tblHeader/>
        </w:trPr>
        <w:tc>
          <w:tcPr>
            <w:tcW w:w="1890" w:type="dxa"/>
          </w:tcPr>
          <w:p w14:paraId="2D4415CF" w14:textId="77777777" w:rsidR="00F80291" w:rsidRPr="00CC4B19" w:rsidRDefault="00F80291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8056597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171EF4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0B7351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53F43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5CCE3A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0477429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0401C97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695A292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58AB372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078B289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00A1F025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867E80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5AFE425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80291" w:rsidRPr="00CC4B19" w14:paraId="1FE215D8" w14:textId="77777777" w:rsidTr="00A12A38">
        <w:trPr>
          <w:cantSplit/>
        </w:trPr>
        <w:tc>
          <w:tcPr>
            <w:tcW w:w="1890" w:type="dxa"/>
          </w:tcPr>
          <w:p w14:paraId="59DEF494" w14:textId="77777777" w:rsidR="00F80291" w:rsidRPr="00CC4B19" w:rsidRDefault="00F80291" w:rsidP="0076314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59AF9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0B18420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6A4C8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68C4861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C15BCC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AEB818A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D58291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4FEE33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5ECBE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15A364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0CE23777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767DA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5BEB2E7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80291" w:rsidRPr="00CC4B19" w14:paraId="6F8A9D93" w14:textId="77777777" w:rsidTr="000F077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F6CD5B6" w14:textId="77777777" w:rsidR="00F80291" w:rsidRPr="00CC4B19" w:rsidRDefault="00F80291" w:rsidP="007631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4F8394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77A425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E12869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D81F7C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3C9BA2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B698D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7CF59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E600D0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BA016D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152313BD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DB8FC1E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AD0F86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394EA3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F80291" w:rsidRPr="00CC4B19" w14:paraId="7373D90E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33CC12DB" w14:textId="5CEF5F5A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36FC182D" w14:textId="31D2BBCC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00384E2B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0B1B769B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37A1C784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46FE570" w14:textId="4943A701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15,288</w:t>
            </w: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3C1EA14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213DECCA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5FB1CDF5" w14:textId="77777777" w:rsidR="00F80291" w:rsidRPr="00CC4B19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3372245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16274EEC" w14:textId="77777777" w:rsidR="00F80291" w:rsidRPr="0095442D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14:paraId="7D0B8255" w14:textId="77777777" w:rsidR="00F80291" w:rsidRPr="0095442D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93E579" w14:textId="77777777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DD730B1" w14:textId="2944EF31" w:rsidR="00F80291" w:rsidRPr="00CC4B19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61</w:t>
            </w: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861</w:t>
            </w:r>
          </w:p>
        </w:tc>
      </w:tr>
      <w:tr w:rsidR="00F80291" w:rsidRPr="00CC4B19" w14:paraId="1FF97B8D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59ADD31D" w14:textId="6FD5BF91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C4B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8ECDA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367EC" w14:textId="77777777" w:rsidR="00F80291" w:rsidRPr="00160F1F" w:rsidRDefault="00F80291" w:rsidP="00763144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6A4F9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3AEF0" w14:textId="77777777" w:rsidR="00F80291" w:rsidRPr="00160F1F" w:rsidRDefault="00F80291" w:rsidP="00763144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F5CB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15,288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446F5" w14:textId="77777777" w:rsidR="00F80291" w:rsidRPr="00160F1F" w:rsidRDefault="00F80291" w:rsidP="00763144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31985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6C81A" w14:textId="77777777" w:rsidR="00F80291" w:rsidRPr="00160F1F" w:rsidRDefault="00F80291" w:rsidP="00763144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75D8C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5BE8A40" w14:textId="77777777" w:rsidR="00F80291" w:rsidRPr="0095442D" w:rsidRDefault="00F80291" w:rsidP="00763144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  <w:vAlign w:val="center"/>
          </w:tcPr>
          <w:p w14:paraId="09CA9052" w14:textId="77777777" w:rsidR="00F80291" w:rsidRPr="0095442D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5442D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0F4FD0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575B6FA" w14:textId="77777777" w:rsidR="00F80291" w:rsidRPr="00160F1F" w:rsidRDefault="00F802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61,861</w:t>
            </w:r>
          </w:p>
        </w:tc>
      </w:tr>
      <w:tr w:rsidR="001728BF" w:rsidRPr="00CC4B19" w14:paraId="01EEF9AA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6DB9ED0E" w14:textId="6849F935" w:rsidR="001728BF" w:rsidRPr="00C95E6A" w:rsidRDefault="003414B6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8366A" w14:textId="4FA4F4D9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C2B97" w14:textId="77777777" w:rsidR="001728BF" w:rsidRPr="00160F1F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12AB3" w14:textId="065214F5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01622" w14:textId="77777777" w:rsidR="001728BF" w:rsidRPr="00160F1F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DC8A1" w14:textId="15FAB29B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69DC1" w14:textId="77777777" w:rsidR="001728BF" w:rsidRPr="00160F1F" w:rsidRDefault="001728BF" w:rsidP="001728B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EEA15" w14:textId="4DA28F3E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(5,241)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6C980" w14:textId="77777777" w:rsidR="001728BF" w:rsidRPr="00160F1F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CEADF" w14:textId="705E1A6F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(690)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B4FC5" w14:textId="77777777" w:rsidR="001728BF" w:rsidRPr="0095442D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FFB7A" w14:textId="6528F727" w:rsidR="001728BF" w:rsidRPr="0095442D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5906" w14:textId="77777777" w:rsidR="001728BF" w:rsidRPr="00160F1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735FC" w14:textId="6F9E837C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(5,931)</w:t>
            </w:r>
          </w:p>
        </w:tc>
      </w:tr>
      <w:tr w:rsidR="001728BF" w:rsidRPr="00CC4B19" w14:paraId="6B0B935A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410584D3" w14:textId="3A248A9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559C3" w14:textId="4BF4F61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40,642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14FC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E5924" w14:textId="272F00B0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E775E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64151" w14:textId="6B536CD3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15,288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970B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7359EF" w14:textId="2A13921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16F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3E636" w14:textId="4BD8577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123E" w14:textId="77777777" w:rsidR="001728BF" w:rsidRPr="00C173DC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9C54A" w14:textId="45A06BA3" w:rsidR="001728BF" w:rsidRPr="00C173DC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28FF4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98F4E" w14:textId="364E2C46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55,930 </w:t>
            </w:r>
          </w:p>
        </w:tc>
      </w:tr>
      <w:tr w:rsidR="001728BF" w:rsidRPr="00DB6463" w14:paraId="462A6C35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3620D2BD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4417DFE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8B513C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EB87471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57E074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74A8DF8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35360A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E66FA66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A0C996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662519C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540FD3F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694032F9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F07989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A735902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1728BF" w:rsidRPr="00CC4B19" w14:paraId="03BDA334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6485F5DC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35D324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F1B3DD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8E1070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19596D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88820A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F1927F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8DFC4F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54B4D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F69253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811BCCC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B84A91D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58908E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AE7B51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1728BF" w:rsidRPr="00CC4B19" w14:paraId="7063EC5B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1D2AAE07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ของมูลค่าที่ตีเพิ่ม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62F57F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70D065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F78290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C04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D54833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3F8F4A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68DDA6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0C2C5A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0E6D0F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78A831F1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6790F05F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563C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9320F3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1728BF" w:rsidRPr="00CC4B19" w14:paraId="57EE2A99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46F5658" w14:textId="67194591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504E66" w14:textId="1FBA5CAD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DC967D" w14:textId="77777777" w:rsidR="001728BF" w:rsidRPr="004002AB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8627EE" w14:textId="57A3D7E0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B6AC3B" w14:textId="77777777" w:rsidR="001728BF" w:rsidRPr="004002AB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FA13F2" w14:textId="0D77BA8D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4,665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DC13D1" w14:textId="77777777" w:rsidR="001728BF" w:rsidRPr="004002AB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F0F7CA" w14:textId="3B98578B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5EE96E" w14:textId="77777777" w:rsidR="001728BF" w:rsidRPr="004002AB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2E141F" w14:textId="1EB9DFAE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DBC2E37" w14:textId="77777777" w:rsidR="001728BF" w:rsidRPr="004002AB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745C5A7" w14:textId="42F1B104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BC710E" w14:textId="77777777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4A1AAE" w14:textId="7D1EC7AC" w:rsidR="001728BF" w:rsidRPr="004002AB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058F">
              <w:rPr>
                <w:rFonts w:asciiTheme="majorBidi" w:eastAsia="Cordia New" w:hAnsiTheme="majorBidi" w:cstheme="majorBidi"/>
                <w:sz w:val="24"/>
                <w:szCs w:val="24"/>
              </w:rPr>
              <w:t>10,596</w:t>
            </w:r>
          </w:p>
        </w:tc>
      </w:tr>
      <w:tr w:rsidR="001728BF" w:rsidRPr="00CC4B19" w14:paraId="758945D5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6E521EC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533B9D" w14:textId="288E207F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2F0EB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813D03" w14:textId="54841B1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0E8D88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587466" w14:textId="6388A37D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76264C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A8291E" w14:textId="4E3D4C05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3E594F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F51DBE" w14:textId="55711211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05158CB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6BC8168C" w14:textId="4303A490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15D88A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2124B0" w14:textId="3D0C2183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485</w:t>
            </w:r>
          </w:p>
        </w:tc>
      </w:tr>
      <w:tr w:rsidR="001728BF" w:rsidRPr="00CC4B19" w14:paraId="742F0461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71C7AD3A" w14:textId="33DFCC0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44D8DB9" w14:textId="43905D2C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42AB39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EAFB2AD" w14:textId="57B9C5AF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667230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6375F07" w14:textId="4BEB1473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5,150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453CDF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C3D3318" w14:textId="01A392C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5,241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DDF1C4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790C212" w14:textId="48D38DB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6FE1712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4CC7D41F" w14:textId="6F560990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218726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64A8723" w14:textId="3D08C3A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11,081</w:t>
            </w:r>
          </w:p>
        </w:tc>
      </w:tr>
      <w:tr w:rsidR="001728BF" w:rsidRPr="00CC4B19" w14:paraId="70736D3C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4AC8060F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9D3AFF" w14:textId="3CBE0994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ED48C5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0D520F" w14:textId="61825080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11CE89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2D2360" w14:textId="29678983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B31044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083B3E1" w14:textId="5F572141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989AE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7B536D" w14:textId="2CA3A3E4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3467FF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2A8001E" w14:textId="1CD31D2C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19737D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704E29" w14:textId="0E465F2D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510</w:t>
            </w:r>
          </w:p>
        </w:tc>
      </w:tr>
      <w:tr w:rsidR="001728BF" w:rsidRPr="00CC4B19" w14:paraId="51606D17" w14:textId="77777777" w:rsidTr="001728BF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4594878F" w14:textId="54B4B853" w:rsidR="001728BF" w:rsidRPr="00CC4B19" w:rsidRDefault="003414B6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214D51" w14:textId="1EA2B78B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A00A80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BF7D89" w14:textId="6368151A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3FAA9D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812B91" w14:textId="2AFE7CD5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12E0C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9004A10" w14:textId="5FA996CF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(5,241)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26417F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AB7E61" w14:textId="080B5C5E" w:rsidR="001728BF" w:rsidRPr="001728BF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(690)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F1C0F86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8C820A" w14:textId="0007D0EC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6584F1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A9B3B7" w14:textId="156E11B2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(5,931)</w:t>
            </w:r>
          </w:p>
        </w:tc>
      </w:tr>
      <w:tr w:rsidR="001728BF" w:rsidRPr="00CC4B19" w14:paraId="12D78622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73277D5" w14:textId="2D593952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62BE28D" w14:textId="6A12F56D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9EE93A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7664424" w14:textId="745E4BA2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50EC6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089DE4C" w14:textId="51B1171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5,660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21C9E6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F4B508D" w14:textId="60887B6A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5E07EA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D627BEB" w14:textId="6EF36B32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E2B7144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53A4F8BF" w14:textId="0B644744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E79651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17EA6F3" w14:textId="717DA038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5,660</w:t>
            </w:r>
          </w:p>
        </w:tc>
      </w:tr>
      <w:tr w:rsidR="001728BF" w:rsidRPr="00DB6463" w14:paraId="04AB8E96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71416F42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6563DEB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265D1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C58F019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FFBB82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FC94E8D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D77FBD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E4C7411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0D7410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2A5305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05318D9" w14:textId="77777777" w:rsidR="001728BF" w:rsidRPr="00DB6463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1EED1746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A29520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03FA50B" w14:textId="77777777" w:rsidR="001728BF" w:rsidRPr="00DB6463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1728BF" w:rsidRPr="00CC4B19" w14:paraId="23AB712A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489C012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มูลค่าที่ตีเพิ่มสุทธิ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9A597D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680048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DF84FA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D34D9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E1545A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DF3A3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28801D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7D8D0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1D57C34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471235E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6366AAE2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B682DB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C6F4D6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1728BF" w:rsidRPr="00CC4B19" w14:paraId="652C59D5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3210D50" w14:textId="1664365A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6085A41" w14:textId="3F832CB0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B3F31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78340188" w14:textId="52BBF796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2BAA39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2E5B98" w14:textId="3BF7A34A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10,138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CBF0B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51B9E754" w14:textId="05663FB6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63EC75A7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16A7657" w14:textId="2349BACE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0473D720" w14:textId="77777777" w:rsidR="001728BF" w:rsidRPr="00CC4B19" w:rsidRDefault="001728BF" w:rsidP="001728BF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6B10A45D" w14:textId="7E4E306C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7E7765" w14:textId="77777777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6B76863" w14:textId="7E79DDF3" w:rsidR="001728BF" w:rsidRPr="00CC4B19" w:rsidRDefault="001728BF" w:rsidP="0017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50,780</w:t>
            </w:r>
          </w:p>
        </w:tc>
      </w:tr>
      <w:tr w:rsidR="008775BA" w:rsidRPr="00CC4B19" w14:paraId="1BF84AC8" w14:textId="77777777" w:rsidTr="008775BA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717F1F3C" w14:textId="355F5053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3F5A" w14:textId="66C4C500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40,642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13197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85C26" w14:textId="4C365B26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40608" w14:textId="77777777" w:rsidR="008775BA" w:rsidRPr="00CC4B19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82DDC" w14:textId="5C53B192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9,628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4194F" w14:textId="77777777" w:rsidR="008775BA" w:rsidRPr="00CC4B19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8AA5" w14:textId="11D0160B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2B675" w14:textId="77777777" w:rsidR="008775BA" w:rsidRPr="00CC4B19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E812C" w14:textId="76EA5BF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9EF8C" w14:textId="77777777" w:rsidR="008775BA" w:rsidRPr="00CC4B19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BF99" w14:textId="17D706DF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E4672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F1528A" w14:textId="2F2F6178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50,270 </w:t>
            </w:r>
          </w:p>
        </w:tc>
      </w:tr>
      <w:tr w:rsidR="008775BA" w:rsidRPr="00DB6463" w14:paraId="4CCA3362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F599B8C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B108E0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AE49FF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659A68E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579D81" w14:textId="77777777" w:rsidR="008775BA" w:rsidRPr="00DB6463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4424AE3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3FA4F4" w14:textId="77777777" w:rsidR="008775BA" w:rsidRPr="00DB6463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AA81136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A92619" w14:textId="77777777" w:rsidR="008775BA" w:rsidRPr="00DB6463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02772FD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6DD0EDA" w14:textId="77777777" w:rsidR="008775BA" w:rsidRPr="00DB6463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498FBBC7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23A16D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F4AE29" w14:textId="77777777" w:rsidR="008775BA" w:rsidRPr="00DB6463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8775BA" w:rsidRPr="00CC4B19" w14:paraId="177C07E9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422244D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D74E74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E97F9F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D1DB8A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E022BC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A16BD4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B25C4A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8B462B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FBDCE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F16E0A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CF9FD6F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D7C77D2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0D8DBA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02FBA1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8775BA" w:rsidRPr="004E2B26" w14:paraId="1ACEC947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C4846DF" w14:textId="3DB6A5BE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D38897" w14:textId="556EF751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D2BEFCF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9BA1B4" w14:textId="71DD9E41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975780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048C8F" w14:textId="349A8EEC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14,178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0913997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E5B486D" w14:textId="7B850EA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7,502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F626BB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438C96C" w14:textId="4420DAA9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4087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1,475</w:t>
            </w:r>
          </w:p>
        </w:tc>
        <w:tc>
          <w:tcPr>
            <w:tcW w:w="183" w:type="dxa"/>
            <w:tcBorders>
              <w:top w:val="nil"/>
              <w:bottom w:val="nil"/>
            </w:tcBorders>
            <w:shd w:val="clear" w:color="auto" w:fill="auto"/>
          </w:tcPr>
          <w:p w14:paraId="163CEB4A" w14:textId="77777777" w:rsidR="008775BA" w:rsidRPr="004E2B26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double" w:sz="4" w:space="0" w:color="auto"/>
            </w:tcBorders>
          </w:tcPr>
          <w:p w14:paraId="3A1B4682" w14:textId="59061F75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6CADC9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53D994" w14:textId="05A87864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90,794</w:t>
            </w:r>
          </w:p>
        </w:tc>
      </w:tr>
      <w:tr w:rsidR="008775BA" w:rsidRPr="00CC4B19" w14:paraId="642352ED" w14:textId="77777777" w:rsidTr="00A12A38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A0C595A" w14:textId="03A37ACE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CC79C9" w14:textId="6CB6B56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D68CE50" w14:textId="77777777" w:rsidR="008775BA" w:rsidRPr="00CC4B19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BFB909" w14:textId="3220BE88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E2A96A3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2E1DB88" w14:textId="76B78018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13,496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DAFD509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8C9203" w14:textId="12BEE40D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6,314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4CA4B77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BDEDEB" w14:textId="71E84968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1,692</w:t>
            </w:r>
          </w:p>
        </w:tc>
        <w:tc>
          <w:tcPr>
            <w:tcW w:w="183" w:type="dxa"/>
            <w:tcBorders>
              <w:top w:val="nil"/>
              <w:bottom w:val="nil"/>
            </w:tcBorders>
            <w:shd w:val="clear" w:color="auto" w:fill="auto"/>
          </w:tcPr>
          <w:p w14:paraId="711E518B" w14:textId="77777777" w:rsidR="008775BA" w:rsidRPr="004E2B26" w:rsidRDefault="008775BA" w:rsidP="008775BA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nil"/>
              <w:bottom w:val="double" w:sz="4" w:space="0" w:color="auto"/>
            </w:tcBorders>
          </w:tcPr>
          <w:p w14:paraId="332B3AA8" w14:textId="77550F9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760DEF" w14:textId="77777777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014790" w14:textId="1275AAED" w:rsidR="008775BA" w:rsidRPr="004E2B26" w:rsidRDefault="008775BA" w:rsidP="0087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8775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89,154</w:t>
            </w:r>
          </w:p>
        </w:tc>
      </w:tr>
    </w:tbl>
    <w:p w14:paraId="49608C97" w14:textId="2F5A6334" w:rsidR="009B35CC" w:rsidRPr="00824832" w:rsidRDefault="009B35CC" w:rsidP="00216DB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6505" w:rsidRPr="007C6505">
        <w:rPr>
          <w:rFonts w:ascii="Angsana New" w:hAnsi="Angsana New"/>
          <w:sz w:val="28"/>
          <w:szCs w:val="28"/>
        </w:rPr>
        <w:t>3</w:t>
      </w:r>
      <w:r w:rsidR="00E33101">
        <w:rPr>
          <w:rFonts w:ascii="Angsana New" w:hAnsi="Angsana New"/>
          <w:sz w:val="28"/>
          <w:szCs w:val="28"/>
        </w:rPr>
        <w:t xml:space="preserve">1 </w:t>
      </w:r>
      <w:r w:rsidR="00E33101">
        <w:rPr>
          <w:rFonts w:ascii="Angsana New" w:hAnsi="Angsana New" w:hint="cs"/>
          <w:sz w:val="28"/>
          <w:szCs w:val="28"/>
          <w:cs/>
        </w:rPr>
        <w:t>ธันวาคม</w:t>
      </w:r>
      <w:r w:rsidR="007C6505" w:rsidRPr="007C6505">
        <w:rPr>
          <w:rFonts w:ascii="Angsana New" w:hAnsi="Angsana New"/>
          <w:sz w:val="28"/>
          <w:szCs w:val="28"/>
          <w:cs/>
        </w:rPr>
        <w:t xml:space="preserve"> </w:t>
      </w:r>
      <w:r w:rsidR="007C6505" w:rsidRPr="007C6505">
        <w:rPr>
          <w:rFonts w:ascii="Angsana New" w:hAnsi="Angsana New"/>
          <w:sz w:val="28"/>
          <w:szCs w:val="28"/>
        </w:rPr>
        <w:t>2564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DC4BAE">
        <w:rPr>
          <w:rFonts w:ascii="Angsana New" w:hAnsi="Angsana New" w:hint="cs"/>
          <w:sz w:val="28"/>
          <w:szCs w:val="28"/>
          <w:cs/>
        </w:rPr>
        <w:t xml:space="preserve"> </w:t>
      </w:r>
      <w:r w:rsidR="00AF629A" w:rsidRPr="00824832">
        <w:rPr>
          <w:rFonts w:ascii="Angsana New" w:hAnsi="Angsana New"/>
          <w:sz w:val="28"/>
          <w:szCs w:val="28"/>
        </w:rPr>
        <w:t>256</w:t>
      </w:r>
      <w:r w:rsidR="00B9186E">
        <w:rPr>
          <w:rFonts w:ascii="Angsana New" w:hAnsi="Angsana New"/>
          <w:sz w:val="28"/>
          <w:szCs w:val="28"/>
        </w:rPr>
        <w:t>3</w:t>
      </w:r>
      <w:r w:rsidR="00216DBD">
        <w:rPr>
          <w:rFonts w:ascii="Angsana New" w:hAnsi="Angsana New"/>
          <w:sz w:val="28"/>
          <w:szCs w:val="28"/>
        </w:rPr>
        <w:t xml:space="preserve"> </w:t>
      </w:r>
      <w:r w:rsidR="00216DBD">
        <w:rPr>
          <w:rFonts w:ascii="Angsana New" w:hAnsi="Angsana New" w:hint="cs"/>
          <w:sz w:val="28"/>
          <w:szCs w:val="28"/>
          <w:cs/>
        </w:rPr>
        <w:t>สินทรัพย์ถาวรบางรายการซึ่งมีรายละเอียดดังต่อไปนี้</w:t>
      </w:r>
    </w:p>
    <w:p w14:paraId="1C1926A1" w14:textId="0FDCCD72" w:rsidR="0095442D" w:rsidRPr="00531CF3" w:rsidRDefault="0095442D" w:rsidP="00216DB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8775BA">
        <w:rPr>
          <w:rFonts w:asciiTheme="majorBidi" w:hAnsiTheme="majorBidi"/>
          <w:sz w:val="28"/>
          <w:szCs w:val="28"/>
          <w:cs/>
        </w:rPr>
        <w:t>อุปกรณ์จำนวน</w:t>
      </w:r>
      <w:r w:rsidR="009369BC" w:rsidRPr="008775BA">
        <w:rPr>
          <w:rFonts w:asciiTheme="majorBidi" w:hAnsiTheme="majorBidi"/>
          <w:sz w:val="28"/>
          <w:szCs w:val="28"/>
        </w:rPr>
        <w:t xml:space="preserve"> </w:t>
      </w:r>
      <w:r w:rsidR="008775BA" w:rsidRPr="008775BA">
        <w:rPr>
          <w:rFonts w:asciiTheme="majorBidi" w:hAnsiTheme="majorBidi"/>
          <w:sz w:val="28"/>
          <w:szCs w:val="28"/>
        </w:rPr>
        <w:t>10.2</w:t>
      </w:r>
      <w:r w:rsidR="00531CF3" w:rsidRPr="008775BA">
        <w:rPr>
          <w:rFonts w:asciiTheme="majorBidi" w:hAnsiTheme="majorBidi"/>
          <w:sz w:val="28"/>
          <w:szCs w:val="28"/>
        </w:rPr>
        <w:t xml:space="preserve"> </w:t>
      </w:r>
      <w:r w:rsidRPr="008775BA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976380" w:rsidRPr="008775BA">
        <w:rPr>
          <w:rFonts w:asciiTheme="majorBidi" w:hAnsiTheme="majorBidi"/>
          <w:sz w:val="28"/>
          <w:szCs w:val="28"/>
        </w:rPr>
        <w:t>54.1</w:t>
      </w:r>
      <w:r w:rsidRPr="00531CF3">
        <w:rPr>
          <w:rFonts w:asciiTheme="majorBidi" w:hAnsiTheme="majorBidi"/>
          <w:sz w:val="28"/>
          <w:szCs w:val="28"/>
          <w:cs/>
        </w:rPr>
        <w:t xml:space="preserve"> 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531CF3">
        <w:rPr>
          <w:rFonts w:asciiTheme="majorBidi" w:hAnsiTheme="majorBidi"/>
          <w:sz w:val="28"/>
          <w:szCs w:val="28"/>
          <w:cs/>
        </w:rPr>
        <w:tab/>
      </w:r>
    </w:p>
    <w:p w14:paraId="0BEBBE4A" w14:textId="7E1E18FD" w:rsidR="0095442D" w:rsidRPr="008B79FB" w:rsidRDefault="0095442D" w:rsidP="00216DB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z w:val="28"/>
          <w:szCs w:val="28"/>
        </w:rPr>
      </w:pPr>
      <w:r w:rsidRPr="00531CF3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</w:t>
      </w:r>
      <w:r w:rsidRPr="008775BA">
        <w:rPr>
          <w:rFonts w:asciiTheme="majorBidi" w:hAnsiTheme="majorBidi"/>
          <w:sz w:val="28"/>
          <w:szCs w:val="28"/>
          <w:cs/>
        </w:rPr>
        <w:t>และอาคาร</w:t>
      </w:r>
      <w:r w:rsidR="00531CF3" w:rsidRPr="008775BA">
        <w:rPr>
          <w:rFonts w:asciiTheme="majorBidi" w:hAnsiTheme="majorBidi"/>
          <w:sz w:val="28"/>
          <w:szCs w:val="28"/>
        </w:rPr>
        <w:t xml:space="preserve"> </w:t>
      </w:r>
      <w:r w:rsidR="008775BA" w:rsidRPr="008775BA">
        <w:rPr>
          <w:rFonts w:asciiTheme="majorBidi" w:hAnsiTheme="majorBidi"/>
          <w:sz w:val="28"/>
          <w:szCs w:val="28"/>
        </w:rPr>
        <w:t>35.0</w:t>
      </w:r>
      <w:r w:rsidR="008B79FB" w:rsidRPr="008775BA">
        <w:rPr>
          <w:rFonts w:asciiTheme="majorBidi" w:hAnsiTheme="majorBidi"/>
          <w:sz w:val="28"/>
          <w:szCs w:val="28"/>
        </w:rPr>
        <w:t xml:space="preserve"> </w:t>
      </w:r>
      <w:r w:rsidR="001C1B1C" w:rsidRPr="008775BA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8B79FB" w:rsidRPr="008775BA">
        <w:rPr>
          <w:rFonts w:asciiTheme="majorBidi" w:hAnsiTheme="majorBidi"/>
          <w:sz w:val="28"/>
          <w:szCs w:val="28"/>
          <w:cs/>
        </w:rPr>
        <w:t xml:space="preserve">และ </w:t>
      </w:r>
      <w:r w:rsidR="008B79FB" w:rsidRPr="008775BA">
        <w:rPr>
          <w:rFonts w:asciiTheme="majorBidi" w:hAnsiTheme="majorBidi"/>
          <w:sz w:val="28"/>
          <w:szCs w:val="28"/>
        </w:rPr>
        <w:t xml:space="preserve">35.2 </w:t>
      </w:r>
      <w:r w:rsidR="008B79FB" w:rsidRPr="008775BA">
        <w:rPr>
          <w:rFonts w:asciiTheme="majorBidi" w:hAnsiTheme="majorBidi"/>
          <w:sz w:val="28"/>
          <w:szCs w:val="28"/>
          <w:cs/>
        </w:rPr>
        <w:t>ล้าน</w:t>
      </w:r>
      <w:r w:rsidR="008B79FB" w:rsidRPr="008B79FB">
        <w:rPr>
          <w:rFonts w:asciiTheme="majorBidi" w:hAnsiTheme="majorBidi"/>
          <w:sz w:val="28"/>
          <w:szCs w:val="28"/>
          <w:cs/>
        </w:rPr>
        <w:t>บาท ตามลำดับ</w:t>
      </w:r>
      <w:r w:rsidRPr="001C1B1C">
        <w:rPr>
          <w:rFonts w:asciiTheme="majorBidi" w:hAnsiTheme="majorBidi"/>
          <w:sz w:val="28"/>
          <w:szCs w:val="28"/>
          <w:cs/>
        </w:rPr>
        <w:t xml:space="preserve"> 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>ว้ในหมาย</w:t>
      </w:r>
      <w:r w:rsidRPr="00374FAA">
        <w:rPr>
          <w:rFonts w:asciiTheme="majorBidi" w:hAnsiTheme="majorBidi"/>
          <w:sz w:val="28"/>
          <w:szCs w:val="28"/>
          <w:cs/>
        </w:rPr>
        <w:t xml:space="preserve">เหตุ </w:t>
      </w:r>
      <w:r w:rsidR="00374FAA" w:rsidRPr="00374FAA">
        <w:rPr>
          <w:rFonts w:asciiTheme="majorBidi" w:hAnsiTheme="majorBidi"/>
          <w:sz w:val="28"/>
          <w:szCs w:val="28"/>
        </w:rPr>
        <w:t>3</w:t>
      </w:r>
      <w:r w:rsidR="00ED7821">
        <w:rPr>
          <w:rFonts w:asciiTheme="majorBidi" w:hAnsiTheme="majorBidi"/>
          <w:sz w:val="28"/>
          <w:szCs w:val="28"/>
        </w:rPr>
        <w:t>3</w:t>
      </w:r>
      <w:r w:rsidR="00D81051" w:rsidRPr="00374FAA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6E46B530" w:rsidR="00FB5340" w:rsidRPr="00026DD9" w:rsidRDefault="000E3D8D" w:rsidP="00216DB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</w:t>
      </w:r>
      <w:r w:rsidR="00EC4E0A" w:rsidRPr="00026DD9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30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0C203B" w:rsidRPr="00026DD9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026DD9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2562</w:t>
      </w:r>
    </w:p>
    <w:p w14:paraId="00387A7F" w14:textId="08DA7170" w:rsidR="00A03B89" w:rsidRDefault="00E04485" w:rsidP="00216DB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36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594C05">
        <w:rPr>
          <w:rFonts w:ascii="Angsana New" w:hAnsi="Angsana New"/>
          <w:spacing w:val="-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594C05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A03B89" w:rsidRPr="00594C05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A03B89" w:rsidRPr="00594C05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03B89" w:rsidRPr="00594C05">
        <w:rPr>
          <w:rFonts w:asciiTheme="majorBidi" w:hAnsiTheme="majorBidi"/>
          <w:spacing w:val="-4"/>
          <w:sz w:val="28"/>
          <w:szCs w:val="28"/>
        </w:rPr>
        <w:t>31</w:t>
      </w:r>
      <w:r w:rsidR="00A03B89" w:rsidRPr="00594C05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A03B89" w:rsidRPr="00594C05">
        <w:rPr>
          <w:rFonts w:asciiTheme="majorBidi" w:hAnsiTheme="majorBidi"/>
          <w:spacing w:val="-4"/>
          <w:sz w:val="28"/>
          <w:szCs w:val="28"/>
        </w:rPr>
        <w:t>256</w:t>
      </w:r>
      <w:r w:rsidR="00766A70" w:rsidRPr="00594C05">
        <w:rPr>
          <w:rFonts w:asciiTheme="majorBidi" w:hAnsiTheme="majorBidi"/>
          <w:spacing w:val="-4"/>
          <w:sz w:val="28"/>
          <w:szCs w:val="28"/>
        </w:rPr>
        <w:t>4</w:t>
      </w:r>
      <w:r w:rsidR="00A03B89" w:rsidRPr="00594C05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A03B89" w:rsidRPr="00594C05">
        <w:rPr>
          <w:rFonts w:asciiTheme="majorBidi" w:hAnsiTheme="majorBidi"/>
          <w:spacing w:val="-4"/>
          <w:sz w:val="28"/>
          <w:szCs w:val="28"/>
        </w:rPr>
        <w:t>256</w:t>
      </w:r>
      <w:r w:rsidR="00766A70" w:rsidRPr="00594C05">
        <w:rPr>
          <w:rFonts w:asciiTheme="majorBidi" w:hAnsiTheme="majorBidi"/>
          <w:spacing w:val="-4"/>
          <w:sz w:val="28"/>
          <w:szCs w:val="28"/>
        </w:rPr>
        <w:t>3</w:t>
      </w:r>
      <w:r w:rsidR="00A03B89" w:rsidRPr="00594C05">
        <w:rPr>
          <w:rFonts w:ascii="Angsana New" w:hAnsi="Angsana New"/>
          <w:spacing w:val="-4"/>
          <w:sz w:val="28"/>
          <w:szCs w:val="28"/>
        </w:rPr>
        <w:t xml:space="preserve"> </w:t>
      </w:r>
      <w:r w:rsidR="00A03B89" w:rsidRPr="00594C05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594C05" w:rsidRPr="00594C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94C05" w:rsidRPr="00594C05">
        <w:rPr>
          <w:rFonts w:asciiTheme="majorBidi" w:hAnsiTheme="majorBidi"/>
          <w:spacing w:val="-4"/>
          <w:sz w:val="28"/>
          <w:szCs w:val="28"/>
        </w:rPr>
        <w:t>0.4</w:t>
      </w:r>
      <w:r w:rsidR="00594C05" w:rsidRPr="00594C05">
        <w:rPr>
          <w:rFonts w:ascii="Angsana New" w:hAnsi="Angsana New"/>
          <w:spacing w:val="-4"/>
          <w:sz w:val="28"/>
          <w:szCs w:val="28"/>
        </w:rPr>
        <w:t xml:space="preserve"> </w:t>
      </w:r>
      <w:r w:rsidR="00594C05" w:rsidRPr="00594C05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03B89" w:rsidRPr="00594C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16DBD">
        <w:rPr>
          <w:rFonts w:ascii="Angsana New" w:hAnsi="Angsana New" w:hint="cs"/>
          <w:spacing w:val="-4"/>
          <w:sz w:val="28"/>
          <w:szCs w:val="28"/>
          <w:cs/>
        </w:rPr>
        <w:t xml:space="preserve">เท่ากันทั้งสองปี </w:t>
      </w:r>
      <w:r w:rsidR="00A03B89" w:rsidRPr="00594C05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345DA9B6" w14:textId="77777777" w:rsidR="006E6421" w:rsidRDefault="006E6421" w:rsidP="008843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1B6386F1" w:rsidR="00FA0DEC" w:rsidRPr="001A1C75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1A1C75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350"/>
        <w:gridCol w:w="180"/>
        <w:gridCol w:w="1350"/>
        <w:gridCol w:w="180"/>
        <w:gridCol w:w="1350"/>
      </w:tblGrid>
      <w:tr w:rsidR="00751C28" w:rsidRPr="0052118C" w14:paraId="19FD76B6" w14:textId="77777777" w:rsidTr="008518B7">
        <w:trPr>
          <w:cantSplit/>
        </w:trPr>
        <w:tc>
          <w:tcPr>
            <w:tcW w:w="4680" w:type="dxa"/>
            <w:vAlign w:val="bottom"/>
          </w:tcPr>
          <w:p w14:paraId="5B6BDF6D" w14:textId="77777777" w:rsidR="00751C28" w:rsidRPr="0052118C" w:rsidRDefault="00751C28" w:rsidP="008518B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54674CE3" w14:textId="77777777" w:rsidR="00751C28" w:rsidRPr="0052118C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51C28" w14:paraId="0B5C490F" w14:textId="77777777" w:rsidTr="008518B7">
        <w:trPr>
          <w:cantSplit/>
        </w:trPr>
        <w:tc>
          <w:tcPr>
            <w:tcW w:w="4680" w:type="dxa"/>
            <w:vAlign w:val="bottom"/>
          </w:tcPr>
          <w:p w14:paraId="2BBFDA38" w14:textId="77777777" w:rsidR="00751C28" w:rsidRPr="0052118C" w:rsidRDefault="00751C28" w:rsidP="008518B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34F5C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37A88564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1228AA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EEBB4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955273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8DB92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751C28" w14:paraId="6CF0C03A" w14:textId="77777777" w:rsidTr="008518B7">
        <w:trPr>
          <w:cantSplit/>
        </w:trPr>
        <w:tc>
          <w:tcPr>
            <w:tcW w:w="4680" w:type="dxa"/>
            <w:vAlign w:val="bottom"/>
          </w:tcPr>
          <w:p w14:paraId="6E6B6FD5" w14:textId="77777777" w:rsidR="00751C28" w:rsidRPr="0095442D" w:rsidRDefault="00751C28" w:rsidP="008518B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AAE1EBD" w14:textId="77777777" w:rsidR="00751C28" w:rsidRPr="0052118C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DE02E9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422A513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0238A44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E7C2DAB" w14:textId="77777777" w:rsidR="00751C28" w:rsidRDefault="00751C28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D15D7" w14:paraId="351D5E2E" w14:textId="77777777" w:rsidTr="008518B7">
        <w:trPr>
          <w:cantSplit/>
        </w:trPr>
        <w:tc>
          <w:tcPr>
            <w:tcW w:w="4680" w:type="dxa"/>
            <w:vAlign w:val="bottom"/>
          </w:tcPr>
          <w:p w14:paraId="6B0B595E" w14:textId="77777777" w:rsidR="005D15D7" w:rsidRPr="0052118C" w:rsidRDefault="005D15D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D70655C" w14:textId="457D47BD" w:rsidR="005D15D7" w:rsidRDefault="00594C05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BED37CA" w14:textId="77777777" w:rsidR="005D15D7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6821127" w14:textId="3622FDB1" w:rsidR="005D15D7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D8FE07" w14:textId="77777777" w:rsidR="005D15D7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962BDB" w14:textId="021C93EF" w:rsidR="005D15D7" w:rsidRDefault="00594C05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12,714</w:t>
            </w:r>
          </w:p>
        </w:tc>
      </w:tr>
      <w:tr w:rsidR="005D15D7" w:rsidRPr="007B1D35" w14:paraId="0C904DEF" w14:textId="77777777" w:rsidTr="008518B7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981FBC9" w14:textId="77777777" w:rsidR="005D15D7" w:rsidRPr="0052118C" w:rsidRDefault="005D15D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AA536C6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(292)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32FADB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1CE94D9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313B40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4BAC7D1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(292)</w:t>
            </w:r>
          </w:p>
        </w:tc>
      </w:tr>
      <w:tr w:rsidR="005D15D7" w:rsidRPr="007B1D35" w14:paraId="4C9E268F" w14:textId="77777777" w:rsidTr="006469E7">
        <w:trPr>
          <w:cantSplit/>
        </w:trPr>
        <w:tc>
          <w:tcPr>
            <w:tcW w:w="4680" w:type="dxa"/>
          </w:tcPr>
          <w:p w14:paraId="170A755C" w14:textId="77777777" w:rsidR="005D15D7" w:rsidRPr="0052118C" w:rsidRDefault="005D15D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745125B" w14:textId="7D885FCF" w:rsidR="005D15D7" w:rsidRPr="00380A64" w:rsidRDefault="00594C05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8,772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DDEEEB" w14:textId="77777777" w:rsidR="005D15D7" w:rsidRPr="00380A64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023A09D" w14:textId="77777777" w:rsidR="005D15D7" w:rsidRPr="00380A64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D56898" w14:textId="77777777" w:rsidR="005D15D7" w:rsidRPr="00380A64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31A8CF4" w14:textId="1B6D0FD7" w:rsidR="005D15D7" w:rsidRPr="00380A64" w:rsidRDefault="00594C05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12,422</w:t>
            </w:r>
          </w:p>
        </w:tc>
      </w:tr>
      <w:tr w:rsidR="006469E7" w:rsidRPr="007B1D35" w14:paraId="4086DD44" w14:textId="77777777" w:rsidTr="006469E7">
        <w:trPr>
          <w:cantSplit/>
        </w:trPr>
        <w:tc>
          <w:tcPr>
            <w:tcW w:w="4680" w:type="dxa"/>
          </w:tcPr>
          <w:p w14:paraId="3B819130" w14:textId="2AA85BA4" w:rsidR="006469E7" w:rsidRPr="006469E7" w:rsidRDefault="006469E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9E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ABA624" w14:textId="2E57025C" w:rsidR="006469E7" w:rsidRPr="006469E7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811ACC2" w14:textId="77777777" w:rsidR="006469E7" w:rsidRPr="006469E7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91D8E14" w14:textId="3D207FDB" w:rsidR="006469E7" w:rsidRPr="006469E7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07BFE" w14:textId="77777777" w:rsidR="006469E7" w:rsidRPr="006469E7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8019A3D" w14:textId="2DD80989" w:rsidR="006469E7" w:rsidRPr="006469E7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1,437</w:t>
            </w:r>
          </w:p>
        </w:tc>
      </w:tr>
      <w:tr w:rsidR="005D15D7" w:rsidRPr="007B1D35" w14:paraId="61A9FED0" w14:textId="77777777" w:rsidTr="004F5720">
        <w:trPr>
          <w:cantSplit/>
        </w:trPr>
        <w:tc>
          <w:tcPr>
            <w:tcW w:w="4680" w:type="dxa"/>
          </w:tcPr>
          <w:p w14:paraId="1B5CF927" w14:textId="7123BE04" w:rsidR="005D15D7" w:rsidRPr="0095442D" w:rsidRDefault="003414B6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8CF1639" w14:textId="0AAF9681" w:rsidR="005D15D7" w:rsidRPr="00925449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41,903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94665F" w14:textId="77777777" w:rsidR="005D15D7" w:rsidRPr="00925449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2727FFF0" w14:textId="63E33F35" w:rsidR="005D15D7" w:rsidRPr="00925449" w:rsidRDefault="00925449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25449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926138" w14:textId="77777777" w:rsidR="005D15D7" w:rsidRPr="00925449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EA882AD" w14:textId="3D0D1210" w:rsidR="005D15D7" w:rsidRPr="00925449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41,903</w:t>
            </w:r>
          </w:p>
        </w:tc>
      </w:tr>
      <w:tr w:rsidR="004F5720" w:rsidRPr="007B1D35" w14:paraId="490BB428" w14:textId="77777777" w:rsidTr="004F5720">
        <w:trPr>
          <w:cantSplit/>
        </w:trPr>
        <w:tc>
          <w:tcPr>
            <w:tcW w:w="4680" w:type="dxa"/>
          </w:tcPr>
          <w:p w14:paraId="7B061FF2" w14:textId="3C735959" w:rsidR="004F5720" w:rsidRPr="0095442D" w:rsidRDefault="004F5720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47C67" w14:textId="4506B43C" w:rsidR="004F5720" w:rsidRPr="00380A64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52,112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254E11" w14:textId="77777777" w:rsidR="004F5720" w:rsidRPr="00380A64" w:rsidRDefault="004F5720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A311" w14:textId="0F254150" w:rsidR="004F5720" w:rsidRDefault="00925449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254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C8230" w14:textId="77777777" w:rsidR="004F5720" w:rsidRPr="00380A64" w:rsidRDefault="004F5720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B626C" w14:textId="041FDE5E" w:rsidR="004F5720" w:rsidRDefault="006469E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55,762</w:t>
            </w:r>
          </w:p>
        </w:tc>
      </w:tr>
      <w:tr w:rsidR="005D15D7" w:rsidRPr="007B1D35" w14:paraId="03162942" w14:textId="77777777" w:rsidTr="001C128C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6A3A2572" w14:textId="77777777" w:rsidR="005D15D7" w:rsidRPr="00FA7D12" w:rsidRDefault="005D15D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3BB7D06" w14:textId="77777777" w:rsidR="005D15D7" w:rsidRPr="00FA7D12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B83D9F" w14:textId="77777777" w:rsidR="005D15D7" w:rsidRPr="00FA7D12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920F2EC" w14:textId="77777777" w:rsidR="005D15D7" w:rsidRPr="00FA7D12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1432BC" w14:textId="77777777" w:rsidR="005D15D7" w:rsidRPr="00FA7D12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1EB1876" w14:textId="77777777" w:rsidR="005D15D7" w:rsidRPr="00FA7D12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5D15D7" w:rsidRPr="007B1D35" w14:paraId="6C8CEF83" w14:textId="77777777" w:rsidTr="008518B7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43979E9" w14:textId="77777777" w:rsidR="005D15D7" w:rsidRPr="0095442D" w:rsidRDefault="005D15D7" w:rsidP="005D15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C068437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0AEEAB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B72BF4B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1860A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D1FEB27" w14:textId="77777777" w:rsidR="005D15D7" w:rsidRPr="007B1D35" w:rsidRDefault="005D15D7" w:rsidP="005D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61414" w:rsidRPr="007B1D35" w14:paraId="5B6A5A38" w14:textId="77777777" w:rsidTr="008518B7">
        <w:trPr>
          <w:cantSplit/>
        </w:trPr>
        <w:tc>
          <w:tcPr>
            <w:tcW w:w="4680" w:type="dxa"/>
            <w:vAlign w:val="bottom"/>
          </w:tcPr>
          <w:p w14:paraId="75CD6534" w14:textId="77777777" w:rsidR="00861414" w:rsidRPr="0095442D" w:rsidRDefault="00861414" w:rsidP="0086141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B07C64" w14:textId="5F4D801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A0F5F4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E083B27" w14:textId="6A0B4485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D212C6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226F3F8" w14:textId="25A08638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642</w:t>
            </w:r>
          </w:p>
        </w:tc>
      </w:tr>
      <w:tr w:rsidR="00861414" w:rsidRPr="007B1D35" w14:paraId="2BC99A07" w14:textId="77777777" w:rsidTr="008518B7">
        <w:trPr>
          <w:cantSplit/>
        </w:trPr>
        <w:tc>
          <w:tcPr>
            <w:tcW w:w="4680" w:type="dxa"/>
            <w:vAlign w:val="bottom"/>
          </w:tcPr>
          <w:p w14:paraId="3B8BAA28" w14:textId="77777777" w:rsidR="00861414" w:rsidRPr="0095442D" w:rsidRDefault="00861414" w:rsidP="00861414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80B9D97" w14:textId="2DCD549A" w:rsidR="00861414" w:rsidRDefault="00925449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A99A9F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59DADD7" w14:textId="77777777" w:rsidR="00861414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22D01E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B9705E3" w14:textId="48BF09C6" w:rsidR="00861414" w:rsidRDefault="00925449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4,367</w:t>
            </w:r>
          </w:p>
        </w:tc>
      </w:tr>
      <w:tr w:rsidR="00861414" w:rsidRPr="007B1D35" w14:paraId="14D1A204" w14:textId="77777777" w:rsidTr="008518B7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026B9BC" w14:textId="77777777" w:rsidR="00861414" w:rsidRPr="0095442D" w:rsidRDefault="00861414" w:rsidP="0086141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63A9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8B04E2C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B39E9D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BD8C275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A8B8AE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4C1AB34" w14:textId="77777777" w:rsidR="00861414" w:rsidRPr="007B1D35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(79)</w:t>
            </w:r>
          </w:p>
        </w:tc>
      </w:tr>
      <w:tr w:rsidR="00861414" w:rsidRPr="007B1D35" w14:paraId="297DF96D" w14:textId="77777777" w:rsidTr="002B23CC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94128CD" w14:textId="77777777" w:rsidR="00861414" w:rsidRPr="0095442D" w:rsidRDefault="00861414" w:rsidP="00861414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C726E6" w14:textId="58505CC2" w:rsidR="00861414" w:rsidRPr="00380A64" w:rsidRDefault="00925449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3,558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A2C2B01" w14:textId="77777777" w:rsidR="00861414" w:rsidRPr="00380A64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B7AC351" w14:textId="77777777" w:rsidR="00861414" w:rsidRPr="00380A64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1,372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A3E13A" w14:textId="77777777" w:rsidR="00861414" w:rsidRPr="00380A64" w:rsidRDefault="00861414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D045000" w14:textId="485914B0" w:rsidR="00861414" w:rsidRPr="00380A64" w:rsidRDefault="00925449" w:rsidP="0086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4,930</w:t>
            </w:r>
          </w:p>
        </w:tc>
      </w:tr>
      <w:tr w:rsidR="00925449" w:rsidRPr="007B1D35" w14:paraId="178AA109" w14:textId="77777777" w:rsidTr="00995F5F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6580CCF" w14:textId="1ED9EB28" w:rsidR="00925449" w:rsidRPr="0095442D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AF03738" w14:textId="7473E980" w:rsidR="00925449" w:rsidRDefault="006469E7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14,288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8326E7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E78314D" w14:textId="41FC9AA8" w:rsidR="00925449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25449"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083875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A6AA00A" w14:textId="426A72CB" w:rsidR="00925449" w:rsidRDefault="006469E7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sz w:val="28"/>
                <w:szCs w:val="28"/>
              </w:rPr>
              <w:t>15,018</w:t>
            </w:r>
          </w:p>
        </w:tc>
      </w:tr>
      <w:tr w:rsidR="00925449" w:rsidRPr="007B1D35" w14:paraId="33BD679A" w14:textId="77777777" w:rsidTr="00995F5F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3A842751" w14:textId="026DC8B8" w:rsidR="00925449" w:rsidRPr="0095442D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2FFB" w14:textId="059AACBE" w:rsidR="00925449" w:rsidRDefault="006469E7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6469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17,846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6E9D0E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BF914" w14:textId="2C04E611" w:rsidR="00925449" w:rsidRDefault="00283BD5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83B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2,102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F49AE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9B1C" w14:textId="663D0C18" w:rsidR="00925449" w:rsidRDefault="006469E7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469E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19,948</w:t>
            </w:r>
          </w:p>
        </w:tc>
      </w:tr>
      <w:tr w:rsidR="00925449" w:rsidRPr="007B1D35" w14:paraId="6EBEF533" w14:textId="77777777" w:rsidTr="008518B7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60D693F3" w14:textId="77777777" w:rsidR="00925449" w:rsidRPr="00FA7D12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2F6CAD0" w14:textId="77777777" w:rsidR="00925449" w:rsidRPr="00FA7D12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CF58DD" w14:textId="77777777" w:rsidR="00925449" w:rsidRPr="00FA7D12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D91052D" w14:textId="77777777" w:rsidR="00925449" w:rsidRPr="00FA7D12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8088F5" w14:textId="77777777" w:rsidR="00925449" w:rsidRPr="00FA7D12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112F147" w14:textId="77777777" w:rsidR="00925449" w:rsidRPr="00FA7D12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925449" w:rsidRPr="007B1D35" w14:paraId="39A74494" w14:textId="77777777" w:rsidTr="008518B7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2ED19F83" w14:textId="77777777" w:rsidR="00925449" w:rsidRPr="0095442D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E13357" w14:textId="77777777" w:rsidR="00925449" w:rsidRPr="007B1D35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7B66C5" w14:textId="77777777" w:rsidR="00925449" w:rsidRPr="007B1D35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5228F6C" w14:textId="77777777" w:rsidR="00925449" w:rsidRPr="007B1D35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E505D1" w14:textId="77777777" w:rsidR="00925449" w:rsidRPr="007B1D35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1CE5C3" w14:textId="77777777" w:rsidR="00925449" w:rsidRPr="007B1D35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925449" w:rsidRPr="007B1D35" w14:paraId="6C4787C1" w14:textId="77777777" w:rsidTr="00995F5F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60FEBA54" w14:textId="77777777" w:rsidR="00925449" w:rsidRPr="0095442D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3F1D2E" w14:textId="55D68FB2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5,214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4F406F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67AA2E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0A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F887F8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50617" w14:textId="6A2566A0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7,492</w:t>
            </w:r>
          </w:p>
        </w:tc>
      </w:tr>
      <w:tr w:rsidR="00925449" w:rsidRPr="007B1D35" w14:paraId="0040ED52" w14:textId="77777777" w:rsidTr="00995F5F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2B25709C" w14:textId="052A6F17" w:rsidR="00925449" w:rsidRPr="0052118C" w:rsidRDefault="00925449" w:rsidP="0092544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5DDE12" w14:textId="4CEFD1A9" w:rsidR="00925449" w:rsidRPr="00380A64" w:rsidRDefault="00283BD5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83B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1D4ABA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0C8BAE2" w14:textId="3B38E0E7" w:rsidR="00925449" w:rsidRPr="00380A64" w:rsidRDefault="00283BD5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83B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B62680" w14:textId="77777777" w:rsidR="00925449" w:rsidRPr="00380A64" w:rsidRDefault="00925449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EFD164" w14:textId="077B4BC9" w:rsidR="00925449" w:rsidRPr="00380A64" w:rsidRDefault="00283BD5" w:rsidP="00925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83B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</w:tbl>
    <w:p w14:paraId="7C3F25B0" w14:textId="1E68B009" w:rsidR="002D6993" w:rsidRDefault="00FA0DEC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4357B">
        <w:rPr>
          <w:rFonts w:ascii="Angsana New" w:hAnsi="Angsana New"/>
          <w:sz w:val="28"/>
          <w:szCs w:val="28"/>
          <w:cs/>
        </w:rPr>
        <w:t>สำหรับ</w:t>
      </w:r>
      <w:r w:rsidR="003414B6">
        <w:rPr>
          <w:rFonts w:ascii="Angsana New" w:hAnsi="Angsana New" w:hint="cs"/>
          <w:sz w:val="28"/>
          <w:szCs w:val="28"/>
          <w:cs/>
        </w:rPr>
        <w:t>ปี</w:t>
      </w:r>
      <w:r w:rsidR="004063B4" w:rsidRPr="0004357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063B4" w:rsidRPr="0004357B">
        <w:rPr>
          <w:rFonts w:ascii="Angsana New" w:hAnsi="Angsana New"/>
          <w:sz w:val="28"/>
          <w:szCs w:val="28"/>
        </w:rPr>
        <w:t>31</w:t>
      </w:r>
      <w:r w:rsidR="004063B4" w:rsidRPr="0004357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60315" w:rsidRPr="00C60315">
        <w:rPr>
          <w:rFonts w:ascii="Angsana New" w:hAnsi="Angsana New"/>
          <w:sz w:val="28"/>
          <w:szCs w:val="28"/>
        </w:rPr>
        <w:t>2564</w:t>
      </w:r>
      <w:r w:rsidR="00C60315">
        <w:rPr>
          <w:rFonts w:ascii="Angsana New" w:hAnsi="Angsana New"/>
          <w:sz w:val="28"/>
          <w:szCs w:val="28"/>
        </w:rPr>
        <w:t xml:space="preserve"> </w:t>
      </w:r>
      <w:r w:rsidR="00EF60B6">
        <w:rPr>
          <w:rFonts w:ascii="Angsana New" w:hAnsi="Angsana New" w:hint="cs"/>
          <w:sz w:val="28"/>
          <w:szCs w:val="28"/>
          <w:cs/>
        </w:rPr>
        <w:t xml:space="preserve">และ </w:t>
      </w:r>
      <w:r w:rsidR="00EF60B6">
        <w:rPr>
          <w:rFonts w:ascii="Angsana New" w:hAnsi="Angsana New"/>
          <w:sz w:val="28"/>
          <w:szCs w:val="28"/>
        </w:rPr>
        <w:t>2563</w:t>
      </w:r>
      <w:r w:rsidRPr="0004357B">
        <w:rPr>
          <w:rFonts w:ascii="Angsana New" w:hAnsi="Angsana New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</w:t>
      </w:r>
      <w:r w:rsidR="00F0224D">
        <w:rPr>
          <w:rFonts w:ascii="Angsana New" w:hAnsi="Angsana New"/>
          <w:sz w:val="28"/>
          <w:szCs w:val="28"/>
        </w:rPr>
        <w:br/>
      </w:r>
      <w:r w:rsidRPr="0004357B">
        <w:rPr>
          <w:rFonts w:ascii="Angsana New" w:hAnsi="Angsana New"/>
          <w:sz w:val="28"/>
          <w:szCs w:val="28"/>
          <w:cs/>
        </w:rPr>
        <w:t>ค่าเช่าจากสัญญา</w:t>
      </w:r>
      <w:r w:rsidRPr="00DC6514">
        <w:rPr>
          <w:rFonts w:ascii="Angsana New" w:hAnsi="Angsana New"/>
          <w:sz w:val="28"/>
          <w:szCs w:val="28"/>
          <w:cs/>
        </w:rPr>
        <w:t>เช่า</w:t>
      </w:r>
      <w:r w:rsidRPr="00057D2D">
        <w:rPr>
          <w:rFonts w:ascii="Angsana New" w:hAnsi="Angsana New"/>
          <w:spacing w:val="-2"/>
          <w:sz w:val="28"/>
          <w:szCs w:val="28"/>
          <w:cs/>
        </w:rPr>
        <w:t>ระยะ</w:t>
      </w:r>
      <w:r w:rsidRPr="00283BD5">
        <w:rPr>
          <w:rFonts w:ascii="Angsana New" w:hAnsi="Angsana New"/>
          <w:spacing w:val="-2"/>
          <w:sz w:val="28"/>
          <w:szCs w:val="28"/>
          <w:cs/>
        </w:rPr>
        <w:t>สั้นจำนวน</w:t>
      </w:r>
      <w:r w:rsidR="00B622F8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3B56A6">
        <w:rPr>
          <w:rFonts w:ascii="Angsana New" w:hAnsi="Angsana New"/>
          <w:spacing w:val="-2"/>
          <w:sz w:val="28"/>
          <w:szCs w:val="28"/>
        </w:rPr>
        <w:t>0.4</w:t>
      </w:r>
      <w:r w:rsidR="00057D2D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Pr="00283BD5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EF60B6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A81714" w:rsidRPr="00283BD5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A81714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C60315" w:rsidRPr="00283BD5">
        <w:rPr>
          <w:rFonts w:ascii="Angsana New" w:hAnsi="Angsana New"/>
          <w:spacing w:val="-2"/>
          <w:sz w:val="28"/>
          <w:szCs w:val="28"/>
        </w:rPr>
        <w:t>1.</w:t>
      </w:r>
      <w:r w:rsidR="00AE7445" w:rsidRPr="00283BD5">
        <w:rPr>
          <w:rFonts w:ascii="Angsana New" w:hAnsi="Angsana New"/>
          <w:spacing w:val="-2"/>
          <w:sz w:val="28"/>
          <w:szCs w:val="28"/>
        </w:rPr>
        <w:t>3</w:t>
      </w:r>
      <w:r w:rsidR="009D345B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EF60B6" w:rsidRPr="00283BD5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Pr="00283BD5">
        <w:rPr>
          <w:rFonts w:ascii="Angsana New" w:hAnsi="Angsana New"/>
          <w:spacing w:val="-2"/>
          <w:sz w:val="28"/>
          <w:szCs w:val="28"/>
          <w:cs/>
        </w:rPr>
        <w:t xml:space="preserve"> และค่าเช่าจากสัญญาเช่าซึ่งสินทรัพย์มี</w:t>
      </w:r>
      <w:r w:rsidR="00F0224D">
        <w:rPr>
          <w:rFonts w:ascii="Angsana New" w:hAnsi="Angsana New"/>
          <w:spacing w:val="-2"/>
          <w:sz w:val="28"/>
          <w:szCs w:val="28"/>
        </w:rPr>
        <w:br/>
      </w:r>
      <w:r w:rsidRPr="00283BD5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057D2D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3B56A6">
        <w:rPr>
          <w:rFonts w:ascii="Angsana New" w:hAnsi="Angsana New"/>
          <w:spacing w:val="-2"/>
          <w:sz w:val="28"/>
          <w:szCs w:val="28"/>
        </w:rPr>
        <w:t>1.5</w:t>
      </w:r>
      <w:r w:rsidR="009F05CC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283BD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E4161F" w:rsidRPr="00283BD5">
        <w:rPr>
          <w:rFonts w:ascii="Angsana New" w:hAnsi="Angsana New"/>
          <w:spacing w:val="-2"/>
          <w:sz w:val="28"/>
          <w:szCs w:val="28"/>
        </w:rPr>
        <w:t>1.</w:t>
      </w:r>
      <w:r w:rsidR="000A5808" w:rsidRPr="00283BD5">
        <w:rPr>
          <w:rFonts w:ascii="Angsana New" w:hAnsi="Angsana New"/>
          <w:spacing w:val="-2"/>
          <w:sz w:val="28"/>
          <w:szCs w:val="28"/>
        </w:rPr>
        <w:t>6</w:t>
      </w:r>
      <w:r w:rsidR="00DC6514" w:rsidRPr="00283BD5">
        <w:rPr>
          <w:rFonts w:ascii="Angsana New" w:hAnsi="Angsana New"/>
          <w:spacing w:val="-2"/>
          <w:sz w:val="28"/>
          <w:szCs w:val="28"/>
        </w:rPr>
        <w:t xml:space="preserve"> </w:t>
      </w:r>
      <w:r w:rsidRPr="00283BD5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9D345B" w:rsidRPr="00283BD5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</w:p>
    <w:p w14:paraId="0CC70D46" w14:textId="4D74420F" w:rsidR="001A1C75" w:rsidRDefault="001A1C75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0171A30" w14:textId="20EB8B1C" w:rsidR="00565F14" w:rsidRDefault="00565F14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7447B81" w14:textId="1193D899" w:rsidR="003B56A6" w:rsidRDefault="003B56A6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FE91F6D" w14:textId="77777777" w:rsidR="00E55F8E" w:rsidRDefault="00E55F8E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8F59EF" w14:textId="77777777" w:rsidR="009964D9" w:rsidRPr="000E1724" w:rsidRDefault="007D0B63" w:rsidP="006C4BC3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48E72DF8" w:rsidR="004D4623" w:rsidRPr="00317F1C" w:rsidRDefault="007C6505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67DB560A" w:rsidR="004D4623" w:rsidRPr="00317F1C" w:rsidRDefault="004D4623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7E1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317F1C" w14:paraId="1AB0865B" w14:textId="77777777" w:rsidTr="00395C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63DA8550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</w:t>
            </w:r>
            <w:r w:rsidR="00216D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435C162C" w:rsidR="00CF7E1A" w:rsidRPr="00317F1C" w:rsidRDefault="002D0A0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2C4B1" w14:textId="17F33742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32,812</w:t>
            </w:r>
          </w:p>
        </w:tc>
      </w:tr>
      <w:tr w:rsidR="00395CAA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0C6D7213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4ACE27E7" w:rsidR="00395CAA" w:rsidRDefault="002D0A0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2D5B0802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10,697</w:t>
            </w:r>
          </w:p>
        </w:tc>
      </w:tr>
      <w:tr w:rsidR="003414B6" w:rsidRPr="00317F1C" w14:paraId="1302D74B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EC35" w14:textId="1D9CC9D8" w:rsidR="003414B6" w:rsidRPr="00317F1C" w:rsidRDefault="003414B6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</w:t>
            </w:r>
            <w:r w:rsidR="00216D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เงินได้ถูก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7E53" w14:textId="6EF68BEC" w:rsidR="003414B6" w:rsidRDefault="00AA0844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692485" w14:textId="77777777" w:rsidR="003414B6" w:rsidRPr="00317F1C" w:rsidRDefault="003414B6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F196" w14:textId="34CBA6D5" w:rsidR="003414B6" w:rsidRDefault="00AA0844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2,498</w:t>
            </w:r>
          </w:p>
        </w:tc>
      </w:tr>
      <w:tr w:rsidR="00395CAA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59D7199E" w:rsidR="00395CAA" w:rsidRDefault="00AA0844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395CAA" w:rsidRPr="00317F1C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6E0CBBEC" w:rsidR="00395CAA" w:rsidRDefault="00395CAA" w:rsidP="00395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4,898</w:t>
            </w:r>
          </w:p>
        </w:tc>
      </w:tr>
      <w:tr w:rsidR="00BF54BE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BF54BE" w:rsidRPr="002B08E3" w:rsidRDefault="00BF54BE" w:rsidP="00BF54B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60C62DBA" w:rsidR="00BF54BE" w:rsidRPr="00317F1C" w:rsidRDefault="00AA0844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BF54BE" w:rsidRPr="00317F1C" w:rsidRDefault="00BF54BE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7ED8FDDC" w:rsidR="00BF54BE" w:rsidRPr="00317F1C" w:rsidRDefault="00AA0844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9,537</w:t>
            </w:r>
          </w:p>
        </w:tc>
      </w:tr>
      <w:tr w:rsidR="00BF54BE" w:rsidRPr="005067F3" w14:paraId="372D6A46" w14:textId="77777777" w:rsidTr="008518B7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BF54BE" w:rsidRPr="00317F1C" w:rsidRDefault="00BF54BE" w:rsidP="00BF54B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ADCE9" w14:textId="50690715" w:rsidR="00BF54BE" w:rsidRPr="00317F1C" w:rsidRDefault="006C4BC3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BF54BE" w:rsidRPr="00317F1C" w:rsidRDefault="00BF54BE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A0C0E" w14:textId="4EAC961D" w:rsidR="00BF54BE" w:rsidRPr="006342B5" w:rsidRDefault="00BF54BE" w:rsidP="00BF5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5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60,442</w:t>
            </w:r>
          </w:p>
        </w:tc>
      </w:tr>
    </w:tbl>
    <w:p w14:paraId="1074BF5C" w14:textId="0B12832D" w:rsidR="003E43AE" w:rsidRPr="0028668A" w:rsidRDefault="00E253F0" w:rsidP="003E43A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6009E8A1" w:rsidR="00535FC2" w:rsidRPr="00680864" w:rsidRDefault="007C6505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768F372E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2A3046E7" w:rsidR="001F74FD" w:rsidRPr="00680864" w:rsidRDefault="003E48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721C651B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79,849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52520026" w:rsidR="001F74FD" w:rsidRPr="00680864" w:rsidRDefault="003E48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33907AC8" w:rsidR="001F74FD" w:rsidRPr="00680864" w:rsidRDefault="003E48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67B9B6A1" w:rsidR="001F74FD" w:rsidRPr="00680864" w:rsidRDefault="003E486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49A56D18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3444FABA" w:rsidR="001F74FD" w:rsidRPr="00680864" w:rsidRDefault="003E48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6D3DF694" w:rsidR="001F74FD" w:rsidRPr="00680864" w:rsidRDefault="003E486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119,772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10D89E9F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2B5702AC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697C9497" w:rsidR="001F74FD" w:rsidRPr="00680864" w:rsidRDefault="003E48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188,625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6BEC20FF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72359A07" w:rsidR="001F74FD" w:rsidRPr="00680864" w:rsidRDefault="003E48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6E75BECC" w:rsidR="001F74FD" w:rsidRPr="00680864" w:rsidRDefault="003E48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308,397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C0F4570" w14:textId="77777777" w:rsidR="00FA4ECF" w:rsidRDefault="00FA4EC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74F56BF1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1AC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296038F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5082282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7FA3E14C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109,629</w:t>
            </w:r>
          </w:p>
        </w:tc>
      </w:tr>
      <w:tr w:rsidR="001961AC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1961AC" w:rsidRPr="005067F3" w:rsidRDefault="001961AC" w:rsidP="001961AC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228BBF74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3BF7140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6399EDA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43,752</w:t>
            </w:r>
          </w:p>
        </w:tc>
      </w:tr>
      <w:tr w:rsidR="001961AC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29907AED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78B6E286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A3A7ECF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153,381</w:t>
            </w:r>
          </w:p>
        </w:tc>
      </w:tr>
      <w:tr w:rsidR="001961AC" w:rsidRPr="005067F3" w14:paraId="25E119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FA20E" w14:textId="7897C4F2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8637A" w14:textId="40A462D3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E574AE5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155,990</w:t>
            </w:r>
          </w:p>
        </w:tc>
      </w:tr>
      <w:tr w:rsidR="001961AC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1961AC" w:rsidRPr="00287A7B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6AF32B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78630DC9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3944D9A1" w:rsidR="001961AC" w:rsidRPr="006342B5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309,371</w:t>
            </w:r>
          </w:p>
        </w:tc>
      </w:tr>
    </w:tbl>
    <w:p w14:paraId="6C497280" w14:textId="036043EB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A612A5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52D16C0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C62196" w14:textId="6D14F20C" w:rsidR="006F454B" w:rsidRPr="00824832" w:rsidRDefault="007C6505" w:rsidP="0038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0F2A2B" w14:textId="4FBBC64F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7E1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1BBC" w:rsidRPr="00824832" w14:paraId="674A02F9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617F7826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76AA9D2B" w:rsidR="00811BBC" w:rsidRPr="00493BF8" w:rsidRDefault="008429F5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29F5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626B7C0A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</w:tr>
      <w:tr w:rsidR="00811BBC" w:rsidRPr="00824832" w14:paraId="4A78417F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75029D17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72F6ACB0" w:rsidR="00811BBC" w:rsidRPr="00824832" w:rsidRDefault="00645D74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389DA08C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348,519</w:t>
            </w:r>
          </w:p>
        </w:tc>
      </w:tr>
      <w:tr w:rsidR="00811BBC" w:rsidRPr="00824832" w14:paraId="284A68EA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7B51B2AB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</w:t>
            </w:r>
            <w:r w:rsidR="00AA08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06516A26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BBC" w:rsidRPr="00824832" w14:paraId="1E4977BC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522411A5" w:rsidR="00811BBC" w:rsidRPr="00824832" w:rsidRDefault="00645D74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1BB387F9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5,185</w:t>
            </w:r>
          </w:p>
        </w:tc>
      </w:tr>
      <w:tr w:rsidR="00811BBC" w:rsidRPr="00824832" w14:paraId="57F1A935" w14:textId="77777777" w:rsidTr="00811B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4CB99FD7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3FA3BCCB" w:rsidR="00811BBC" w:rsidRPr="00824832" w:rsidRDefault="00645D74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(358,260)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6BBE6062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(309,774)</w:t>
            </w:r>
          </w:p>
        </w:tc>
      </w:tr>
      <w:tr w:rsidR="00811BBC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1428C89F" w:rsidR="00811BBC" w:rsidRPr="00824832" w:rsidRDefault="00811BBC" w:rsidP="00811BB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1B7A2A8D" w:rsidR="00811BBC" w:rsidRPr="00824832" w:rsidRDefault="00645D74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52EA21E6" w:rsidR="00811BBC" w:rsidRPr="00824832" w:rsidRDefault="00811BBC" w:rsidP="00811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</w:tr>
    </w:tbl>
    <w:p w14:paraId="2483E8C6" w14:textId="77777777" w:rsidR="00F26ADA" w:rsidRPr="0085604A" w:rsidRDefault="00F26ADA" w:rsidP="00A612A5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5604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F7E1A" w:rsidRPr="00824832" w14:paraId="0205F0D8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B413DE" w14:textId="60867F77" w:rsidR="00CF7E1A" w:rsidRPr="00824832" w:rsidRDefault="007C6505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AE36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A278EC" w14:textId="4863012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7BA53E98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712A0B5B" w:rsidR="00CF7E1A" w:rsidRPr="00493BF8" w:rsidRDefault="008429F5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9F5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762A67F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</w:tr>
      <w:tr w:rsidR="00CF7E1A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0D5F4E53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3D2067D1" w:rsidR="00CF7E1A" w:rsidRPr="00824832" w:rsidRDefault="008368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54EA722D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665,503</w:t>
            </w:r>
          </w:p>
        </w:tc>
      </w:tr>
      <w:tr w:rsidR="00CF7E1A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53B02501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</w:t>
            </w:r>
            <w:r w:rsidR="00AA08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2B9E5772" w:rsidR="00CF7E1A" w:rsidRPr="00824832" w:rsidRDefault="008368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(659,112)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2C868003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(659,869)</w:t>
            </w:r>
          </w:p>
        </w:tc>
      </w:tr>
      <w:tr w:rsidR="00CF7E1A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3CB4E93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31C99C2D" w:rsidR="00CF7E1A" w:rsidRPr="00824832" w:rsidRDefault="008368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295C442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326,315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E7AF2ED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D7D1470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F80448F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8F25075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3484868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7990C64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B2BF923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03399B4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7EA6189" w14:textId="77777777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26E9301" w14:textId="6F5FD336" w:rsidR="00F010E2" w:rsidRDefault="00F010E2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A36A8B7" w14:textId="2DF3561D" w:rsidR="003E43AE" w:rsidRDefault="003E43AE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B3B6402" w14:textId="607899E2" w:rsidR="003E43AE" w:rsidRDefault="003E43AE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DB4685E" w14:textId="5D149BE3" w:rsidR="003E43AE" w:rsidRDefault="003E43AE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AAD4713" w14:textId="77777777" w:rsidR="003E43AE" w:rsidRDefault="003E43AE" w:rsidP="00F010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FD225F7" w14:textId="6D2A8E86" w:rsidR="00F010E2" w:rsidRPr="00A612A5" w:rsidRDefault="00F010E2" w:rsidP="00A6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A5C062A" w14:textId="3A93B6A2" w:rsidR="00F61F10" w:rsidRPr="00DB6463" w:rsidRDefault="00AD78F7" w:rsidP="00141B90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before="240" w:line="240" w:lineRule="auto"/>
        <w:ind w:left="630" w:right="403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B64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ตารางพัฒนาการค่าสินไหมทดแทน</w:t>
      </w:r>
    </w:p>
    <w:p w14:paraId="1FE6BCD1" w14:textId="04736E73" w:rsidR="00684FB3" w:rsidRDefault="00684FB3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15.2.1   </w:t>
      </w:r>
      <w:r w:rsidRPr="004919CB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ตารางค่าสินไหมทดแทนก่อนการประกันภัยต่อ</w:t>
      </w:r>
    </w:p>
    <w:tbl>
      <w:tblPr>
        <w:tblW w:w="98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790"/>
        <w:gridCol w:w="106"/>
        <w:gridCol w:w="883"/>
        <w:gridCol w:w="107"/>
        <w:gridCol w:w="868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90"/>
      </w:tblGrid>
      <w:tr w:rsidR="009932D5" w:rsidRPr="00BF63C1" w14:paraId="3AD4CE40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ED465A" w14:textId="77777777" w:rsidR="009932D5" w:rsidRPr="00BF63C1" w:rsidRDefault="009932D5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B0C13E" w14:textId="77777777" w:rsidR="009932D5" w:rsidRPr="00BF63C1" w:rsidRDefault="009932D5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4" w:type="dxa"/>
            <w:gridSpan w:val="13"/>
            <w:tcBorders>
              <w:top w:val="nil"/>
              <w:left w:val="nil"/>
              <w:right w:val="nil"/>
            </w:tcBorders>
          </w:tcPr>
          <w:p w14:paraId="2DF21322" w14:textId="77777777" w:rsidR="009932D5" w:rsidRPr="00BF63C1" w:rsidRDefault="009932D5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A4776" w:rsidRPr="00BF63C1" w14:paraId="75BEED68" w14:textId="77777777" w:rsidTr="005A4776"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9515B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B2DD4F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33E103F4" w14:textId="49DDED74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</w:tcPr>
          <w:p w14:paraId="5A6182D4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69E4DB06" w14:textId="1F13513C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BB3777C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EFB7EA6" w14:textId="428C7139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136A5C3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881DC43" w14:textId="5C17E90D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8EBFFE9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0C55402" w14:textId="6DE33B00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D347358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039CDA9" w14:textId="068E235D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93B7CE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FF2F1B" w14:textId="77777777" w:rsidR="0075316C" w:rsidRPr="00BF63C1" w:rsidRDefault="0075316C" w:rsidP="007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A4776" w:rsidRPr="00BF63C1" w14:paraId="18ADF779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A69D60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F0499C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4C86E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CC9E706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09A75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226D13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1AF6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F7A3DE2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043B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A03276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CA956" w14:textId="77777777" w:rsidR="006A6161" w:rsidRPr="00BF63C1" w:rsidRDefault="006A6161" w:rsidP="006A616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B94B98" w14:textId="77777777" w:rsidR="006A6161" w:rsidRPr="00BF63C1" w:rsidRDefault="006A6161" w:rsidP="006A616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C9BA" w14:textId="77777777" w:rsidR="006A6161" w:rsidRPr="00BF63C1" w:rsidRDefault="006A6161" w:rsidP="006A616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68D7A9" w14:textId="77777777" w:rsidR="006A6161" w:rsidRPr="00BF63C1" w:rsidRDefault="006A6161" w:rsidP="006A616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6483C" w14:textId="77777777" w:rsidR="006A6161" w:rsidRPr="00BF63C1" w:rsidRDefault="006A6161" w:rsidP="006A6161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5ACF7A99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FB8FFB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CF84C6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56BAF" w14:textId="415B61B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0E48E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CD61B" w14:textId="1A04AC42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9E54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CD22A" w14:textId="006CE5F0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739FA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7DF72" w14:textId="4BEE4B6E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F806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DDB7" w14:textId="4EEC5986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AC7FAA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AA497E" w14:textId="044974E4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D22B1B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C9DD4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6E2DEBEF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9F1C57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0F30DD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26068" w14:textId="5C335473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9529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35343" w14:textId="66523C96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DFF58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989D1" w14:textId="0B7712AD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8EF45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E377" w14:textId="70415BED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04F3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CB5F" w14:textId="69CB7468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29EE755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51D9067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39A82B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F550E9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28115BD5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C1223D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4B6615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316F" w14:textId="44CCA195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D4843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A237B" w14:textId="6479D16C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00A50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876BB" w14:textId="45B5F33E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FAB57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066B" w14:textId="38D09F6E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FA3C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E96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29F293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4BC253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6ACA95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AAD90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472C085B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FCD125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F05F51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8F54" w14:textId="32EC433A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84862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9A49" w14:textId="3465F006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4D5A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67B75" w14:textId="29EB3663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B0C05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917D3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C4C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1F3CC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A28E3B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376553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36C63D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600EFD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78FA60E0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495C0D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5D6C7D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7C45C" w14:textId="32FA4E69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511,184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4EC2B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4F2EF" w14:textId="3C4280FE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86EFA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6307B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EB959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95CEE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E8E2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F872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101F28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88112E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07EEC6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FEC56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BF63C1" w14:paraId="7C9C400D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637613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B584C0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2AF64" w14:textId="2D6E1324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510,256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F498C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55ED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055C3D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07817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FBBB5C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F8A52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7A33B9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0212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9F396B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A7F48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A1DCF4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6306B" w14:textId="77777777" w:rsidR="006A6161" w:rsidRPr="00BF63C1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5A4776" w14:paraId="56B531AE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5221FF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EEDD13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E689" w14:textId="6531BDFB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510,256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FE4A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B6C00" w14:textId="708E53F1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ED14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5F122" w14:textId="40FCCE0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0692A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F327E" w14:textId="7CDE4688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0FB7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BCE3F2" w14:textId="5BF5FCB3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18637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6DAE0" w14:textId="633FEE38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7969F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A2408" w14:textId="7DA504A0" w:rsidR="006A6161" w:rsidRPr="005A4776" w:rsidRDefault="00C85738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2,322,947</w:t>
            </w:r>
          </w:p>
        </w:tc>
      </w:tr>
      <w:tr w:rsidR="005A4776" w:rsidRPr="005A4776" w14:paraId="7E5E6DB7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3FB3D6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E2C121" w14:textId="77777777" w:rsidR="006A6161" w:rsidRPr="00BF63C1" w:rsidRDefault="006A6161" w:rsidP="006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6417E528" w14:textId="1898BB4E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(510,509)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3BF136A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545881DA" w14:textId="3AC2D2F0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(480,698)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7A78D0" w14:textId="77777777" w:rsidR="006A6161" w:rsidRPr="006E6094" w:rsidRDefault="006A6161" w:rsidP="005A4776">
            <w:pPr>
              <w:tabs>
                <w:tab w:val="left" w:pos="720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0F799DA1" w14:textId="48E7327C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A0E9B4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03326B6C" w14:textId="66087D0D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4FB738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D34C6E6" w14:textId="6F2A10B7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356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531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BF3114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DCAD010" w14:textId="0B02DE8B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557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9CE321" w14:textId="77777777" w:rsidR="006A6161" w:rsidRPr="005A4776" w:rsidRDefault="006A6161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C269B7" w14:textId="461A3413" w:rsidR="006A6161" w:rsidRPr="005A4776" w:rsidRDefault="00AB340E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2,107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664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5A4776" w:rsidRPr="005A4776" w14:paraId="4FE3FBCD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3F654" w14:textId="77777777" w:rsidR="00E20026" w:rsidRPr="00BF63C1" w:rsidRDefault="00E20026" w:rsidP="00E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2D96E9" w14:textId="77777777" w:rsidR="00E20026" w:rsidRPr="00BF63C1" w:rsidRDefault="00E20026" w:rsidP="00E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48032A6E" w14:textId="4688DE0A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(253)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C7FAA3C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08B28556" w14:textId="0168EA50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B1D6EF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88F6C7D" w14:textId="511BF6A6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ACD5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5F9054C6" w14:textId="6C145BF5" w:rsidR="00E20026" w:rsidRPr="005A4776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11143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CD00F4F" w14:textId="0137BBA8" w:rsidR="00E20026" w:rsidRPr="005A4776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8069E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7452A8B9" w14:textId="11DCCC96" w:rsidR="00E20026" w:rsidRPr="005A4776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</w:t>
            </w:r>
            <w:r w:rsidR="00E20026"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1FAC6E" w14:textId="77777777" w:rsidR="00E20026" w:rsidRPr="005A4776" w:rsidRDefault="00E20026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426CF1B" w14:textId="7D978450" w:rsidR="00E20026" w:rsidRPr="005A4776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215,283</w:t>
            </w:r>
          </w:p>
        </w:tc>
      </w:tr>
      <w:tr w:rsidR="005A4776" w:rsidRPr="005A4776" w14:paraId="1D676F9E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3FBBC4" w14:textId="77777777" w:rsidR="00C725DA" w:rsidRPr="00BF63C1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13354E" w14:textId="77777777" w:rsidR="00C725DA" w:rsidRPr="00BF63C1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0C8C7" w14:textId="77777777" w:rsidR="00C725DA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35329" w14:textId="77777777" w:rsidR="00C725DA" w:rsidRPr="006E6094" w:rsidRDefault="00C725DA" w:rsidP="005A4776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0FB4" w14:textId="77777777" w:rsidR="00C725DA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54FE" w14:textId="77777777" w:rsidR="00C725DA" w:rsidRPr="006E6094" w:rsidRDefault="00C725DA" w:rsidP="005A4776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5DA1" w14:textId="77777777" w:rsidR="00C725DA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ABCA9" w14:textId="77777777" w:rsidR="00C725DA" w:rsidRPr="00BF63C1" w:rsidRDefault="00C725DA" w:rsidP="005A4776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6AB3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1D8E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0CA32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9B283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216F7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87F799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25158" w14:textId="10C5F2F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4,831</w:t>
            </w:r>
          </w:p>
        </w:tc>
      </w:tr>
      <w:tr w:rsidR="005A4776" w:rsidRPr="005A4776" w14:paraId="55E276E9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31CCC1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88BF1D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A187B74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844C24B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30DE9715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56C05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1CCC67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DA5140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6BE92D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DD56E3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5B1FC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DDE810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1C6317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122273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07F5A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5A4776" w14:paraId="55D7F06B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F8B2F7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F6A444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708AC55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2C7F45F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0BF6C2E5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9F91A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8A27713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BEE67A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9C903E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2565DA8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53ECA5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AA3E05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1A3BFB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7BD0E4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AA52" w14:textId="622087EC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12,642</w:t>
            </w:r>
          </w:p>
        </w:tc>
      </w:tr>
      <w:tr w:rsidR="005A4776" w:rsidRPr="005A4776" w14:paraId="35CF4982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2F1089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9A458B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96A9CF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A13B346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0D16996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CC5B36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D3F78A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CC499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42F10BF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A25DC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F3A44E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F33374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09D15E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B1D006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65DF4" w14:textId="77777777" w:rsidR="00C725DA" w:rsidRPr="005A4776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A4776" w:rsidRPr="005A4776" w14:paraId="7D31B9AF" w14:textId="77777777" w:rsidTr="005A47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43E155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28634F" w14:textId="77777777" w:rsidR="00C725DA" w:rsidRPr="00E72627" w:rsidRDefault="00C725DA" w:rsidP="00C7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F7670B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DCE0979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244E4944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5D752A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64C6B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274680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C859F1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2F4A4B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A41ED9F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45C674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5DB13E0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965A03" w14:textId="77777777" w:rsidR="00C725DA" w:rsidRPr="00E72627" w:rsidRDefault="00C725DA" w:rsidP="005A477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7CC34" w14:textId="14ECE767" w:rsidR="00C725DA" w:rsidRPr="00BE72BE" w:rsidRDefault="00C725DA" w:rsidP="005A477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E72B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232,756</w:t>
            </w:r>
          </w:p>
        </w:tc>
      </w:tr>
    </w:tbl>
    <w:p w14:paraId="403E1D0D" w14:textId="5D03AC25" w:rsidR="009932D5" w:rsidRDefault="009932D5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9AC114C" w14:textId="072EFCD5" w:rsidR="005863FB" w:rsidRDefault="005863FB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C2E298" w14:textId="0D275FCA" w:rsidR="0057407C" w:rsidRDefault="0057407C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A9284ED" w14:textId="220248F3" w:rsidR="00926063" w:rsidRDefault="00926063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CB54561" w14:textId="61336F6E" w:rsidR="00926063" w:rsidRDefault="00926063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D46BCF6" w14:textId="77777777" w:rsidR="00926063" w:rsidRDefault="00926063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A704CDA" w14:textId="0141205D" w:rsidR="0057407C" w:rsidRDefault="0057407C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A83491B" w14:textId="77777777" w:rsidR="0057407C" w:rsidRDefault="0057407C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12F4B0" w14:textId="77777777" w:rsidR="005C56AF" w:rsidRDefault="005C56AF" w:rsidP="0068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790"/>
        <w:gridCol w:w="106"/>
        <w:gridCol w:w="97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1"/>
        <w:gridCol w:w="109"/>
        <w:gridCol w:w="974"/>
      </w:tblGrid>
      <w:tr w:rsidR="002A70C1" w:rsidRPr="00BF63C1" w14:paraId="5AEAB73F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648543" w14:textId="77777777" w:rsidR="002A70C1" w:rsidRPr="00BF63C1" w:rsidRDefault="002A70C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5923DF" w14:textId="77777777" w:rsidR="002A70C1" w:rsidRPr="00BF63C1" w:rsidRDefault="002A70C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04" w:type="dxa"/>
            <w:gridSpan w:val="13"/>
            <w:tcBorders>
              <w:top w:val="nil"/>
              <w:left w:val="nil"/>
              <w:right w:val="nil"/>
            </w:tcBorders>
          </w:tcPr>
          <w:p w14:paraId="7BC1F541" w14:textId="77777777" w:rsidR="002A70C1" w:rsidRPr="00BF63C1" w:rsidRDefault="002A70C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F0BD8" w:rsidRPr="00BF63C1" w14:paraId="50D3DB88" w14:textId="77777777" w:rsidTr="00A8622E"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4D6CE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31A4C1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238A6D23" w14:textId="33D6CCDE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9401C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0899648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9571556" w14:textId="63063B89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CDA3B2A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B1C9992" w14:textId="492C21B2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33C2B50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6567B86" w14:textId="7FFACB1F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CD86E5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DBCB00B" w14:textId="279A3D4F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ABA8052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</w:tcPr>
          <w:p w14:paraId="6FD99A09" w14:textId="1234F02B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9F739B8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6C6DF16D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F0BD8" w:rsidRPr="00BF63C1" w14:paraId="7C3E6630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99D0D6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ED992E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A41B8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57F8AC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BCD9B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3B7518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805FE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DAA6CF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E1C42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CEC746" w14:textId="77777777" w:rsidR="002662DE" w:rsidRPr="00BF63C1" w:rsidRDefault="002662DE" w:rsidP="0026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A438" w14:textId="77777777" w:rsidR="002662DE" w:rsidRPr="00BF63C1" w:rsidRDefault="002662DE" w:rsidP="002662DE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0BBF60" w14:textId="77777777" w:rsidR="002662DE" w:rsidRPr="00BF63C1" w:rsidRDefault="002662DE" w:rsidP="002662DE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A734" w14:textId="77777777" w:rsidR="002662DE" w:rsidRPr="00BF63C1" w:rsidRDefault="002662DE" w:rsidP="002662DE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9507439" w14:textId="77777777" w:rsidR="002662DE" w:rsidRPr="00BF63C1" w:rsidRDefault="002662DE" w:rsidP="002662DE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76BC7" w14:textId="77777777" w:rsidR="002662DE" w:rsidRPr="00BF63C1" w:rsidRDefault="002662DE" w:rsidP="002662DE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3920953D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E348C9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BF88C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EF2D" w14:textId="16D68606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273,973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647F0" w14:textId="77777777" w:rsidR="00AF1B37" w:rsidRPr="006E6094" w:rsidRDefault="00AF1B37" w:rsidP="00AF1B3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6EF6" w14:textId="3AF57E3A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8802" w14:textId="77777777" w:rsidR="00AF1B37" w:rsidRPr="006E6094" w:rsidRDefault="00AF1B37" w:rsidP="00AF1B3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96C23" w14:textId="2DEEBBB5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64DC5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27901" w14:textId="3BD16FE5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8C733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EACF8" w14:textId="5FCB2F0C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3E7DD7" w14:textId="77777777" w:rsidR="00AF1B37" w:rsidRPr="00BF63C1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06E6020" w14:textId="10D8C3FE" w:rsidR="00AF1B37" w:rsidRPr="00BF63C1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56A55E3" w14:textId="77777777" w:rsidR="00AF1B37" w:rsidRPr="00BF63C1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B6DAA06" w14:textId="77777777" w:rsidR="00AF1B37" w:rsidRPr="00BF63C1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31D2A330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0A1A5B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A1DCB1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3EA8" w14:textId="411D9C2E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400,346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C6A07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C74D2" w14:textId="44612D2C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A73E2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C658B" w14:textId="56202B78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04110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CEC29" w14:textId="7EA1A4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CC993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DB65D" w14:textId="1A2F6085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B9DCD5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959C96B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490F93F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8B6A488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2B452B4D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CB4199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8A090A1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48AE" w14:textId="40F02941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423,408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60D08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ED33B" w14:textId="77FB0F09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A6AC9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F4728" w14:textId="4D10EE7C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9B4D5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B1284" w14:textId="1D99DAD9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22234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6ECFA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ADDC42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EE7949C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53D0D32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2301FEA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24E6BE3B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9AF3E7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8BB0F9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01F2" w14:textId="3069AA9B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419,247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4714F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E014" w14:textId="2D266CC2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04D2F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DEFD1" w14:textId="362710DD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62CEB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62749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DF55C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A9C19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231E1B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746E666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601A2CE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7CFAB2D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1C329575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1CB1F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E3B349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1C299" w14:textId="2A00AB1F" w:rsidR="00AF1B37" w:rsidRPr="006E6094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419,677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34193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5DA6" w14:textId="13BEC594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511,184</w:t>
            </w:r>
            <w:r w:rsidRPr="006E60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07A74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68E94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A6D2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4A539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35ADD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1C459" w14:textId="77777777" w:rsidR="00AF1B37" w:rsidRPr="006E6094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B6721B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34465AE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1FD7EF5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4FC4011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48074CBC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9C75B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5C702E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5CDE" w14:textId="76B18DEA" w:rsidR="00AF1B37" w:rsidRPr="00BF63C1" w:rsidRDefault="00AF1B37" w:rsidP="00AF1B3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51B0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416,826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1F876A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D463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2D29C9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D9F9A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709582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8FC5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AC2FA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6D76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F01B43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2B98C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DA5126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5AB4" w14:textId="77777777" w:rsidR="00AF1B37" w:rsidRPr="00BF63C1" w:rsidRDefault="00AF1B37" w:rsidP="00AF1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0E97C829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179B9E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B9E11A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8114" w14:textId="4288583B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416,826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DC5EB" w14:textId="77777777" w:rsidR="0024618F" w:rsidRPr="006E6094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E8057" w14:textId="3999C4B6" w:rsidR="0024618F" w:rsidRPr="00BF63C1" w:rsidRDefault="0024618F" w:rsidP="0024618F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511,184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E7DBE" w14:textId="77777777" w:rsidR="0024618F" w:rsidRPr="006E6094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AD0B2" w14:textId="69FB8218" w:rsidR="0024618F" w:rsidRPr="00BF63C1" w:rsidRDefault="0024618F" w:rsidP="0024618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4FB14" w14:textId="77777777" w:rsidR="0024618F" w:rsidRPr="00BF63C1" w:rsidRDefault="0024618F" w:rsidP="002461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113DE" w14:textId="488E2CAD" w:rsidR="0024618F" w:rsidRPr="00BF63C1" w:rsidRDefault="0024618F" w:rsidP="0024618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4112D" w14:textId="77777777" w:rsidR="0024618F" w:rsidRPr="00BF63C1" w:rsidRDefault="0024618F" w:rsidP="002461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C9E9" w14:textId="1154C28A" w:rsidR="0024618F" w:rsidRPr="00BF63C1" w:rsidRDefault="0024618F" w:rsidP="0024618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AC1D" w14:textId="77777777" w:rsidR="0024618F" w:rsidRPr="00BF63C1" w:rsidRDefault="0024618F" w:rsidP="002461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9E69" w14:textId="7BB7EBDD" w:rsidR="0024618F" w:rsidRPr="00BF63C1" w:rsidRDefault="0024618F" w:rsidP="0024618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22617" w14:textId="77777777" w:rsidR="0024618F" w:rsidRPr="00BF63C1" w:rsidRDefault="0024618F" w:rsidP="002461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C3B9D" w14:textId="59E08547" w:rsidR="0024618F" w:rsidRPr="00BF63C1" w:rsidRDefault="0024618F" w:rsidP="0024618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2,438,024</w:t>
            </w:r>
          </w:p>
        </w:tc>
      </w:tr>
      <w:tr w:rsidR="001F0BD8" w:rsidRPr="00BF63C1" w14:paraId="370032DA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E6835D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4A8902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3B77063E" w14:textId="019D4186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(416,822)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373D62" w14:textId="77777777" w:rsidR="0024618F" w:rsidRPr="006E6094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23AAFAB" w14:textId="2DDBDB54" w:rsidR="0024618F" w:rsidRPr="00BF63C1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(510,210)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720F82" w14:textId="77777777" w:rsidR="0024618F" w:rsidRPr="006E6094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12C9C6A5" w14:textId="71336892" w:rsidR="0024618F" w:rsidRPr="00BF63C1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(477,020)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D6684E" w14:textId="77777777" w:rsidR="0024618F" w:rsidRPr="00BF63C1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96C534C" w14:textId="5C3F89FF" w:rsidR="0024618F" w:rsidRPr="00BF63C1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(348,569)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C47814" w14:textId="77777777" w:rsidR="0024618F" w:rsidRPr="00BF63C1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B3F7FA4" w14:textId="0C9DD747" w:rsidR="0024618F" w:rsidRPr="0057407C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57407C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(217,032)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109164" w14:textId="77777777" w:rsidR="0024618F" w:rsidRPr="00BF63C1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CA688DD" w14:textId="1E5877E4" w:rsidR="0024618F" w:rsidRPr="00BF63C1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(215,960)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BDD5076" w14:textId="77777777" w:rsidR="0024618F" w:rsidRPr="00BF63C1" w:rsidRDefault="0024618F" w:rsidP="0024618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5464B853" w14:textId="42FC290A" w:rsidR="0024618F" w:rsidRPr="001F0BD8" w:rsidRDefault="0024618F" w:rsidP="0024618F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1F0BD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(2,185,613)</w:t>
            </w:r>
          </w:p>
        </w:tc>
      </w:tr>
      <w:tr w:rsidR="001F0BD8" w:rsidRPr="00BF63C1" w14:paraId="1D08B231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ABA1D9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6CD4B4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vAlign w:val="center"/>
          </w:tcPr>
          <w:p w14:paraId="5628D32F" w14:textId="6967DE2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A8B16" w14:textId="77777777" w:rsidR="0024618F" w:rsidRPr="006E6094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1BF6C31B" w14:textId="4F0404DE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79CE0" w14:textId="77777777" w:rsidR="0024618F" w:rsidRPr="006E6094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0D3A34D0" w14:textId="4F8C814C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8D792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2742C4DF" w14:textId="7E430005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67C4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center"/>
          </w:tcPr>
          <w:p w14:paraId="30A4B25B" w14:textId="127DB91F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42,925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B12F8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vAlign w:val="center"/>
          </w:tcPr>
          <w:p w14:paraId="75F379A0" w14:textId="62B4479A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202,970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88DDE8C" w14:textId="77777777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</w:tcPr>
          <w:p w14:paraId="159F583C" w14:textId="62CC0A19" w:rsidR="0024618F" w:rsidRPr="00BF63C1" w:rsidRDefault="0024618F" w:rsidP="00246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252,411</w:t>
            </w:r>
          </w:p>
        </w:tc>
      </w:tr>
      <w:tr w:rsidR="001F0BD8" w:rsidRPr="00BF63C1" w14:paraId="131312B4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0FF84F" w14:textId="0392C063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B5C3AC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5036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0054" w14:textId="77777777" w:rsidR="006C4B18" w:rsidRPr="006E6094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3991E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DE73" w14:textId="77777777" w:rsidR="006C4B18" w:rsidRPr="006E6094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3D7B7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75DB9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35EAC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A581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12878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5EEF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8BA69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A0421D6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B930AD3" w14:textId="1F4DFEEA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479</w:t>
            </w:r>
          </w:p>
        </w:tc>
      </w:tr>
      <w:tr w:rsidR="001F0BD8" w:rsidRPr="00BF63C1" w14:paraId="54F534D6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A8C4B6" w14:textId="6F2594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8F5BD2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0C2821A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05C7D5" w14:textId="77777777" w:rsidR="006C4B18" w:rsidRPr="006E6094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D00C8D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7E37D0" w14:textId="77777777" w:rsidR="006C4B18" w:rsidRPr="006E6094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30286A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8B3C08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8ACA5C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8201E4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D8F52D5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698867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1A294C9" w14:textId="77777777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32B3CA" w14:textId="77777777" w:rsidR="006C4B18" w:rsidRPr="00BF63C1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528453D" w14:textId="734D153C" w:rsidR="006C4B18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5E260983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F8E35C" w14:textId="734D3BC4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3736A9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138BCFF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B7670B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EF8D3C1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E08D3F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9786BA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184311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D1D78B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46A659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268564F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C3F47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3860B98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77669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77451" w14:textId="0E390CBC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15,692</w:t>
            </w:r>
          </w:p>
        </w:tc>
      </w:tr>
      <w:tr w:rsidR="001F0BD8" w:rsidRPr="00BF63C1" w14:paraId="2BEF67F2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47C85E" w14:textId="50A88D53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DEBFEE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C75B1A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2D233E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ADE328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F04301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147768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9AC180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4FE4EFF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298473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2CAF443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0988ED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BD6DD17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CEC91E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5F686" w14:textId="6F34A6B7" w:rsidR="006C4B18" w:rsidRPr="00E72627" w:rsidRDefault="006C4B18" w:rsidP="006C4B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0BD8" w:rsidRPr="00BF63C1" w14:paraId="2918F96D" w14:textId="77777777" w:rsidTr="00A8622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736CA8" w14:textId="2B9C9C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1C3648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A5B4C69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8F335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FB11FE5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2149C5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17B92C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27A614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1AFF9E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CD2CA4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364AB3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DC7492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B70B9B6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E916F8F" w14:textId="77777777" w:rsidR="006C4B18" w:rsidRPr="00E72627" w:rsidRDefault="006C4B18" w:rsidP="006C4B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717EC3" w14:textId="3DAA44D7" w:rsidR="006C4B18" w:rsidRPr="00E72627" w:rsidRDefault="006C4B18" w:rsidP="006C4B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268,582</w:t>
            </w:r>
          </w:p>
        </w:tc>
      </w:tr>
    </w:tbl>
    <w:p w14:paraId="4E213A1B" w14:textId="77777777" w:rsidR="00CA12AC" w:rsidRDefault="00D031CF" w:rsidP="00CA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12AC">
        <w:rPr>
          <w:rFonts w:asciiTheme="majorBidi" w:hAnsiTheme="majorBidi" w:cstheme="majorBidi"/>
          <w:b/>
          <w:bCs/>
          <w:sz w:val="28"/>
          <w:szCs w:val="28"/>
        </w:rPr>
        <w:t xml:space="preserve">15.2.2   </w:t>
      </w:r>
      <w:r w:rsidR="00CA12AC" w:rsidRPr="00AA27D3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</w:t>
      </w:r>
      <w:r w:rsidR="00CA12AC" w:rsidRPr="00AA27D3">
        <w:rPr>
          <w:rFonts w:asciiTheme="majorBidi" w:hAnsiTheme="majorBidi" w:cstheme="majorBidi" w:hint="cs"/>
          <w:b/>
          <w:bCs/>
          <w:sz w:val="28"/>
          <w:szCs w:val="28"/>
          <w:cs/>
        </w:rPr>
        <w:t>หลังการประกันภัยต่อ</w:t>
      </w:r>
    </w:p>
    <w:tbl>
      <w:tblPr>
        <w:tblW w:w="99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790"/>
        <w:gridCol w:w="106"/>
        <w:gridCol w:w="97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6F0755" w:rsidRPr="00615AD4" w14:paraId="3CC2A780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E0096E" w14:textId="77777777" w:rsidR="006F0755" w:rsidRPr="00BF63C1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3D6B88B" w14:textId="77777777" w:rsidR="006F0755" w:rsidRPr="00BF63C1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04" w:type="dxa"/>
            <w:gridSpan w:val="13"/>
            <w:tcBorders>
              <w:top w:val="nil"/>
              <w:left w:val="nil"/>
              <w:right w:val="nil"/>
            </w:tcBorders>
          </w:tcPr>
          <w:p w14:paraId="0F72A8CE" w14:textId="77777777" w:rsidR="006F0755" w:rsidRPr="00615AD4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474DA" w:rsidRPr="00615AD4" w14:paraId="407E5735" w14:textId="77777777" w:rsidTr="006F5348"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0A9FA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A59272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42EFE2DA" w14:textId="1252125E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7DE8AF5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F859099" w14:textId="58B74D08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209353E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64C6882" w14:textId="776818AC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C522D06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7962B4E" w14:textId="39DAD14B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080702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A01AFFF" w14:textId="6B1F76A6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DC97C10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5A95504" w14:textId="0CF1F513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2F672D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1195F255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74DA" w:rsidRPr="00615AD4" w14:paraId="4D1B9208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E46C29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164DEA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7EEDE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535A7F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37530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735BA3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F696B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CBE6D1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2BB90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C262C6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0925" w14:textId="77777777" w:rsidR="000474DA" w:rsidRPr="00615AD4" w:rsidRDefault="000474DA" w:rsidP="000474D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EF814B" w14:textId="77777777" w:rsidR="000474DA" w:rsidRPr="00615AD4" w:rsidRDefault="000474DA" w:rsidP="000474D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00493" w14:textId="77777777" w:rsidR="000474DA" w:rsidRPr="00615AD4" w:rsidRDefault="000474DA" w:rsidP="000474D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FC254A" w14:textId="77777777" w:rsidR="000474DA" w:rsidRPr="00615AD4" w:rsidRDefault="000474DA" w:rsidP="000474D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F4FF7" w14:textId="77777777" w:rsidR="000474DA" w:rsidRPr="00615AD4" w:rsidRDefault="000474DA" w:rsidP="000474DA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69C266AF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BE103A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815A4F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26F5B" w14:textId="754AE61C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6A3B0" w14:textId="77777777" w:rsidR="000474DA" w:rsidRPr="00FA00DA" w:rsidRDefault="000474DA" w:rsidP="000474DA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28887" w14:textId="7BC7902B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C8AF9" w14:textId="77777777" w:rsidR="000474DA" w:rsidRPr="00FA00DA" w:rsidRDefault="000474DA" w:rsidP="000474DA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C2377" w14:textId="46A9C881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937C3" w14:textId="77777777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2222" w14:textId="47803620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335A94" w14:textId="77777777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F26ACA5" w14:textId="23A24882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B9F75A" w14:textId="77777777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53277D" w14:textId="7AE9126D" w:rsidR="000474DA" w:rsidRPr="00FA00DA" w:rsidRDefault="00FA00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1EC08C" w14:textId="77777777" w:rsidR="000474DA" w:rsidRPr="00615AD4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1CDA868" w14:textId="77777777" w:rsidR="000474DA" w:rsidRPr="00615AD4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55D5D94D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EA3DA9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4C606C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BFBE1" w14:textId="42D3D44C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CF44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E262A" w14:textId="14BB5FD9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AF785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67021" w14:textId="2F1F0B79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8480D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0FF0D" w14:textId="2ECE2E8A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95837F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E256A9" w14:textId="159E42FE" w:rsidR="000474DA" w:rsidRPr="00FA00DA" w:rsidRDefault="00FA00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235BB9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A82A93D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A36B9E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56459CC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2C8F5C02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FE31EC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CDE122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AA3F" w14:textId="146F3FE9" w:rsidR="000474DA" w:rsidRPr="00FA00DA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0501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EFA91" w14:textId="3DE64ED1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264,384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F423F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6639" w14:textId="5CE9E366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74B70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5BA0B" w14:textId="69EFECDF" w:rsidR="000474DA" w:rsidRPr="00FA00DA" w:rsidRDefault="00FA00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8EEDE0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1484E7E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F80062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336374" w14:textId="77777777" w:rsidR="000474DA" w:rsidRPr="00FA00DA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7B274B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39F2D08" w14:textId="77777777" w:rsidR="000474DA" w:rsidRPr="00615AD4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027F02" w14:paraId="4A3AD337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C972E0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48AD0D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3B5F8" w14:textId="5BE2409A" w:rsidR="000474DA" w:rsidRPr="00027F02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8DAA9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70FE" w14:textId="3B0DC0E6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093D2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A713" w14:textId="7AD94771" w:rsidR="000474DA" w:rsidRPr="00027F02" w:rsidRDefault="00FA00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D37D5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39523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5D2061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AFF9B6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0B981A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D7073E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3DC1A5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F3AB4E7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027F02" w14:paraId="7D7C33CD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C5C1E4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AC2AA9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D5F47" w14:textId="2D23C3E3" w:rsidR="000474DA" w:rsidRPr="00027F02" w:rsidRDefault="000474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CDE03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E1446" w14:textId="099AF8BF" w:rsidR="000474DA" w:rsidRPr="00027F02" w:rsidRDefault="00FA00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C8C95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A1117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E547B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BC434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B2F0B4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C92639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C23B6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D82D022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77B272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1059042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027F02" w14:paraId="444E904F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DC3B2E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D7295B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A5323" w14:textId="4089D15D" w:rsidR="000474DA" w:rsidRPr="00027F02" w:rsidRDefault="00FA00DA" w:rsidP="000474DA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276,942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343FB4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BC01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451D26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C09C8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90025D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79948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801D6C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58FE6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9E5853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F45F7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1BD817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DCF83" w14:textId="77777777" w:rsidR="000474DA" w:rsidRPr="00027F02" w:rsidRDefault="000474DA" w:rsidP="00047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0755" w:rsidRPr="00027F02" w14:paraId="488AA863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02F7A0" w14:textId="77777777" w:rsidR="006F0755" w:rsidRPr="00027F02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E26F32" w14:textId="77777777" w:rsidR="006F0755" w:rsidRPr="00027F02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0A23C" w14:textId="6489B7DC" w:rsidR="006F0755" w:rsidRPr="00027F02" w:rsidRDefault="00FA00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276,942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CC62A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B2874" w14:textId="14D40EBE" w:rsidR="006F0755" w:rsidRPr="00027F02" w:rsidRDefault="00FA00DA" w:rsidP="008518B7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BB2E5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AE358" w14:textId="59A45CF8" w:rsidR="006F0755" w:rsidRPr="00027F02" w:rsidRDefault="00FA00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6CE0" w14:textId="77777777" w:rsidR="006F0755" w:rsidRPr="00027F02" w:rsidRDefault="006F0755" w:rsidP="008518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DB946" w14:textId="3F4DAF56" w:rsidR="006F0755" w:rsidRPr="00027F02" w:rsidRDefault="00FA00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97B7C" w14:textId="77777777" w:rsidR="006F0755" w:rsidRPr="00027F02" w:rsidRDefault="006F0755" w:rsidP="008518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321B6" w14:textId="47389962" w:rsidR="006F0755" w:rsidRPr="00027F02" w:rsidRDefault="00FA00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0F88B" w14:textId="77777777" w:rsidR="006F0755" w:rsidRPr="00027F02" w:rsidRDefault="006F0755" w:rsidP="008518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BB387" w14:textId="49CCC498" w:rsidR="006F0755" w:rsidRPr="00027F02" w:rsidRDefault="00FA00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32361" w14:textId="77777777" w:rsidR="006F0755" w:rsidRPr="00027F02" w:rsidRDefault="006F0755" w:rsidP="008518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0F1D8" w14:textId="09D4721E" w:rsidR="006F0755" w:rsidRPr="00027F02" w:rsidRDefault="00FA00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1,251,512</w:t>
            </w:r>
          </w:p>
        </w:tc>
      </w:tr>
      <w:tr w:rsidR="006F0755" w:rsidRPr="00027F02" w14:paraId="36CC03F3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6AAB4B" w14:textId="77777777" w:rsidR="006F0755" w:rsidRPr="00027F02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3A211B" w14:textId="77777777" w:rsidR="006F0755" w:rsidRPr="00027F02" w:rsidRDefault="006F0755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4DFE1" w14:textId="30BA8092" w:rsidR="006F0755" w:rsidRPr="00027F02" w:rsidRDefault="00FA00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(276,9</w:t>
            </w:r>
            <w:r w:rsidR="00027F02" w:rsidRPr="00027F02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027F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D70C2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3BC141" w14:textId="3CEF5919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(263,092)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1C157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301A5" w14:textId="0216D587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(202,294)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2E505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8AEA1" w14:textId="0EDE1A39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(126,706)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05112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2FFAC" w14:textId="7F9516BB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(187,974)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7450C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90B5DA" w14:textId="5F7C515E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(92,951)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D3387" w14:textId="77777777" w:rsidR="006F0755" w:rsidRPr="00027F02" w:rsidRDefault="006F0755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5ECE98E2" w14:textId="27DB0D4C" w:rsidR="006F0755" w:rsidRPr="00027F02" w:rsidRDefault="00027F02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(1,150,012)</w:t>
            </w:r>
          </w:p>
        </w:tc>
      </w:tr>
      <w:tr w:rsidR="00027F02" w:rsidRPr="00027F02" w14:paraId="3C9CE650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C03FB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584EE8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D7D972" w14:textId="7452D2DC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(53)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DC8F9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D3DB24" w14:textId="57067C86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AB00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8F95A5" w14:textId="23D3F290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CAF02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82D849" w14:textId="51F1B34A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4,664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4C67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6FC3C5" w14:textId="237F04AE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24,056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007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3C6292" w14:textId="736AEFF5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72,968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E3B4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7C53F9A3" w14:textId="13D74D4B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101,500</w:t>
            </w:r>
          </w:p>
        </w:tc>
      </w:tr>
      <w:tr w:rsidR="00027F02" w:rsidRPr="00027F02" w14:paraId="04C28584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3C6DE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Pr="00027F02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50B413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8F420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A4472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9490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05FA2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1A57D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D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0AD3A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3AED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5A0F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C19F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2D83C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E701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E99E3" w14:textId="122F8818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5,6</w:t>
            </w:r>
            <w:r w:rsidR="00A669D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027F02" w:rsidRPr="00027F02" w14:paraId="0A8D4870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88C99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AA2E8C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AC88D66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E5420B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237E7A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B8107A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5CB91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34831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D96C36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D243E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8371FF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B91A4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D31088D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21FA5D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B8EA643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27F02" w:rsidRPr="00027F02" w14:paraId="43DD1C79" w14:textId="77777777" w:rsidTr="00425E0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099F9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BFC28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19632B9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24A4D8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D4D0C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5B3C9C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4311B57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F2BD6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583E3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57366B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CF856F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3EAFA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E508E2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92ABE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A9D9C" w14:textId="46D2D17A" w:rsidR="00027F02" w:rsidRPr="00027F02" w:rsidRDefault="00027F02" w:rsidP="00027F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12,642</w:t>
            </w:r>
          </w:p>
        </w:tc>
      </w:tr>
      <w:tr w:rsidR="00027F02" w:rsidRPr="00027F02" w14:paraId="3AA62965" w14:textId="77777777" w:rsidTr="006F534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9A2DA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D5C4B1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8E7AB8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ABD27B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B65EE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63697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FD1877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47CC76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17B7C9F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68AA9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66347B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F83EA7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88830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1889A0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49B49" w14:textId="77777777" w:rsidR="00027F02" w:rsidRPr="00027F02" w:rsidRDefault="00027F02" w:rsidP="00027F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27F02" w:rsidRPr="00615AD4" w14:paraId="66271B3B" w14:textId="77777777" w:rsidTr="00BF11E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8ED47F" w14:textId="04864E8A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7AC69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6210FAE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635FF9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865C486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312632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F92F3A8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9A1CF3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554124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B0B1A8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9C60FC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6416D0D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016CD5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B8EA70" w14:textId="77777777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D06BA54" w14:textId="352979EA" w:rsidR="00027F02" w:rsidRPr="00027F02" w:rsidRDefault="00027F02" w:rsidP="00027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119,77</w:t>
            </w:r>
            <w:r w:rsidR="00A66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148C4FAD" w14:textId="77777777" w:rsidR="00E36A08" w:rsidRPr="005C56AF" w:rsidRDefault="00E36A08" w:rsidP="00CA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tbl>
      <w:tblPr>
        <w:tblW w:w="97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10"/>
        <w:gridCol w:w="106"/>
        <w:gridCol w:w="97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0474DA" w:rsidRPr="00615AD4" w14:paraId="5643887C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55F4A2" w14:textId="77777777" w:rsidR="000474DA" w:rsidRPr="00BF63C1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96AF1C" w14:textId="77777777" w:rsidR="000474DA" w:rsidRPr="00BF63C1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04" w:type="dxa"/>
            <w:gridSpan w:val="13"/>
            <w:tcBorders>
              <w:top w:val="nil"/>
              <w:left w:val="nil"/>
              <w:right w:val="nil"/>
            </w:tcBorders>
          </w:tcPr>
          <w:p w14:paraId="48C8B13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474DA" w:rsidRPr="00615AD4" w14:paraId="46FAB9F4" w14:textId="77777777" w:rsidTr="00926063"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E06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C8A3B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3F3D644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3D6FA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1CF154C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14E1A7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C5A9F6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BA1E73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D31118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E7A90B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F0E44B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16F464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4E8AA5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DB0E6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7AC3DCC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74DA" w:rsidRPr="00615AD4" w14:paraId="521EBAD4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BCADD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66EA8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FFE7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1197E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E85F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661BF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C88C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2852C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C41E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79422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C282A" w14:textId="77777777" w:rsidR="000474DA" w:rsidRPr="00615AD4" w:rsidRDefault="000474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CDA41B" w14:textId="77777777" w:rsidR="000474DA" w:rsidRPr="00615AD4" w:rsidRDefault="000474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D7945" w14:textId="77777777" w:rsidR="000474DA" w:rsidRPr="00615AD4" w:rsidRDefault="000474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C247A0" w14:textId="77777777" w:rsidR="000474DA" w:rsidRPr="00615AD4" w:rsidRDefault="000474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28CC1" w14:textId="77777777" w:rsidR="000474DA" w:rsidRPr="00615AD4" w:rsidRDefault="000474DA" w:rsidP="008518B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09C48109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2345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D02D2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108C3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140,172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9E148" w14:textId="77777777" w:rsidR="000474DA" w:rsidRPr="00615AD4" w:rsidRDefault="000474DA" w:rsidP="008518B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442BA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09C8E" w14:textId="77777777" w:rsidR="000474DA" w:rsidRPr="00615AD4" w:rsidRDefault="000474DA" w:rsidP="008518B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2DC42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C6AA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A36CF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56EE0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B72C0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147,8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DDEE64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0F4679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0F691F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640A9F2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2991A782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96DAC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532FE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25CB6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208,226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B5BC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CC93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F88C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E758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EDFF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8AD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230,5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A6BD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A567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53B06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BA245F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62EE9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D6728B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7CBE1C30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D3F48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58B1C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8740F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212,823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944B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DA4C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6413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121F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264,38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9D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5929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6B17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2AB4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425BB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C4BAB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3CE74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F80D6D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7BAEC281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44C5ED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DF2C4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A4C3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212,134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A9CF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383B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01BB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3B2A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906C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6124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1B2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9BBC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B4960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EB9BB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7C1EF9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61200A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58D5AE0A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68BA8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C8F45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3821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212,275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D012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1699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BAF0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660B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9C0D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71ED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7F7AD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5773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2AA0B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164675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DE67A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63B37B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63C9A347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829CF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CC4F5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CFC32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211,976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33F57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C8DE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BCAF3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976D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71DF7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7AB2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78D005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2939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F427F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D5BF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ACC4A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20D6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2EEC741E" w14:textId="77777777" w:rsidTr="009B64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18E5CA" w14:textId="77777777" w:rsidR="002444C2" w:rsidRDefault="000474DA" w:rsidP="0024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44C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</w:t>
            </w:r>
          </w:p>
          <w:p w14:paraId="4989B9BA" w14:textId="143A4075" w:rsidR="000474DA" w:rsidRPr="002444C2" w:rsidRDefault="002444C2" w:rsidP="0024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44C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0474DA" w:rsidRPr="002444C2">
              <w:rPr>
                <w:rFonts w:asciiTheme="majorBidi" w:hAnsiTheme="majorBidi" w:cstheme="majorBidi"/>
                <w:sz w:val="26"/>
                <w:szCs w:val="26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A6F3B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1AA2" w14:textId="77777777" w:rsidR="000474DA" w:rsidRPr="00615AD4" w:rsidRDefault="000474DA" w:rsidP="009B6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211,976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7A08E" w14:textId="77777777" w:rsidR="000474DA" w:rsidRPr="00615AD4" w:rsidRDefault="000474DA" w:rsidP="009B64F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2A0C" w14:textId="77777777" w:rsidR="000474DA" w:rsidRPr="00615AD4" w:rsidRDefault="000474DA" w:rsidP="009B64F2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EC9F" w14:textId="77777777" w:rsidR="000474DA" w:rsidRPr="00615AD4" w:rsidRDefault="000474DA" w:rsidP="009B64F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5691" w14:textId="77777777" w:rsidR="000474DA" w:rsidRPr="00615AD4" w:rsidRDefault="000474DA" w:rsidP="009B64F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EB78" w14:textId="77777777" w:rsidR="000474DA" w:rsidRPr="00615AD4" w:rsidRDefault="000474DA" w:rsidP="009B64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188F" w14:textId="77777777" w:rsidR="000474DA" w:rsidRPr="00615AD4" w:rsidRDefault="000474DA" w:rsidP="009B64F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081B" w14:textId="77777777" w:rsidR="000474DA" w:rsidRPr="00615AD4" w:rsidRDefault="000474DA" w:rsidP="009B64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CBB3" w14:textId="77777777" w:rsidR="000474DA" w:rsidRPr="00615AD4" w:rsidRDefault="000474DA" w:rsidP="009B64F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6E58" w14:textId="77777777" w:rsidR="000474DA" w:rsidRPr="00615AD4" w:rsidRDefault="000474DA" w:rsidP="009B64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D10E" w14:textId="77777777" w:rsidR="000474DA" w:rsidRPr="00615AD4" w:rsidRDefault="000474DA" w:rsidP="009B64F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CA91" w14:textId="77777777" w:rsidR="000474DA" w:rsidRPr="00615AD4" w:rsidRDefault="000474DA" w:rsidP="009B64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1DA1" w14:textId="77777777" w:rsidR="000474DA" w:rsidRPr="00926063" w:rsidRDefault="000474DA" w:rsidP="009B64F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926063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1,330,853</w:t>
            </w:r>
          </w:p>
        </w:tc>
      </w:tr>
      <w:tr w:rsidR="000474DA" w:rsidRPr="00615AD4" w14:paraId="2E764D8C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02F797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52B60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DD31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(211,974)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8A72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70BA3" w14:textId="77777777" w:rsidR="000474DA" w:rsidRPr="00615AD4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(276,848)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25FB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C101C" w14:textId="77777777" w:rsidR="000474DA" w:rsidRPr="00615AD4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(262,462)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2DAD1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5132D5" w14:textId="77777777" w:rsidR="000474DA" w:rsidRPr="00615AD4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(201,785)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E3FA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1DC6B" w14:textId="77777777" w:rsidR="000474DA" w:rsidRPr="00615AD4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(120,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615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AC3F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9A947" w14:textId="77777777" w:rsidR="000474DA" w:rsidRPr="00615AD4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(120,028)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F211" w14:textId="77777777" w:rsidR="000474DA" w:rsidRPr="00615AD4" w:rsidRDefault="000474DA" w:rsidP="008518B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7F5657E1" w14:textId="77777777" w:rsidR="000474DA" w:rsidRPr="001F0BD8" w:rsidRDefault="000474DA" w:rsidP="008518B7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</w:pPr>
            <w:r w:rsidRPr="001F0BD8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(1,193,711)</w:t>
            </w:r>
          </w:p>
        </w:tc>
      </w:tr>
      <w:tr w:rsidR="000474DA" w:rsidRPr="00615AD4" w14:paraId="29E061DF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89C29D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FBB0D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BBFD9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CBA1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7BC03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A299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6977D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5CF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838C1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550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48844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24,615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7663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A392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110,032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07FB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3D4F64F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137,142</w:t>
            </w:r>
          </w:p>
        </w:tc>
      </w:tr>
      <w:tr w:rsidR="000474DA" w:rsidRPr="00615AD4" w14:paraId="37434971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17663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B8A99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ED16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37A0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988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D35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8DD8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7D9A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6232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E70B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62FF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AFC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398A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4D27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83F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</w:tr>
      <w:tr w:rsidR="000474DA" w:rsidRPr="00615AD4" w14:paraId="632D3A96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65474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6D00E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BC7A28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B24F3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95995F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29815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52D5E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E57BE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2CE229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12732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3D910D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66E46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B54883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FADFE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76B872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526D0718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2D6EA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FAAE3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1F9907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2869C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F6E6F0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A7205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8F67C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8CA7B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F0AE55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0CBD2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3C16D4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891DF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D4EA3C1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ED110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34BBB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15,692</w:t>
            </w:r>
          </w:p>
        </w:tc>
      </w:tr>
      <w:tr w:rsidR="000474DA" w:rsidRPr="00615AD4" w14:paraId="3B984E8A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B60C7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092EE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5588565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023FB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15443E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BCB8E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B0F19B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595A9D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7F6258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0AACD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995BD9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977C56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89BC5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0B524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09DF3" w14:textId="77777777" w:rsidR="000474DA" w:rsidRPr="00615AD4" w:rsidRDefault="000474DA" w:rsidP="008518B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74DA" w:rsidRPr="00615AD4" w14:paraId="66B6675E" w14:textId="77777777" w:rsidTr="0092606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09E71D" w14:textId="3CF839BA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F337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615A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F41B5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2CA210A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62523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9F85900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7B331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649868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37A274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5FF95C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EE0143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B31BB7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3B140B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B7CDEA9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76CC1E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8162C2" w14:textId="77777777" w:rsidR="000474DA" w:rsidRPr="00615AD4" w:rsidRDefault="000474DA" w:rsidP="00851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153,381</w:t>
            </w:r>
          </w:p>
        </w:tc>
      </w:tr>
    </w:tbl>
    <w:p w14:paraId="6BF4E22F" w14:textId="26E60FC7" w:rsidR="00587BF7" w:rsidRPr="00523C4D" w:rsidRDefault="00587BF7" w:rsidP="00587BF7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b/>
          <w:bCs/>
          <w:u w:val="none"/>
          <w:cs/>
        </w:rPr>
      </w:pPr>
      <w:r w:rsidRPr="00523C4D">
        <w:rPr>
          <w:rFonts w:asciiTheme="majorBidi" w:hAnsiTheme="majorBidi"/>
          <w:b/>
          <w:bCs/>
          <w:u w:val="none"/>
          <w:cs/>
        </w:rPr>
        <w:t>วิธีการและข้อสมมติ</w:t>
      </w:r>
    </w:p>
    <w:p w14:paraId="2C960B6E" w14:textId="77777777" w:rsidR="00587BF7" w:rsidRDefault="00587BF7" w:rsidP="00587BF7">
      <w:pPr>
        <w:pStyle w:val="FSNoteNumbered"/>
        <w:numPr>
          <w:ilvl w:val="0"/>
          <w:numId w:val="0"/>
        </w:numPr>
        <w:spacing w:before="120" w:after="120"/>
        <w:ind w:left="54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วิธีการและข้อสมมติที่ใช้ในการประมาณมูลค่าหนี้สินจากสัญญาประกันภัย - 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14:paraId="1341333C" w14:textId="77777777" w:rsidR="00587BF7" w:rsidRDefault="00587BF7" w:rsidP="00C667F4">
      <w:pPr>
        <w:pStyle w:val="FSNoteNumbered"/>
        <w:numPr>
          <w:ilvl w:val="0"/>
          <w:numId w:val="25"/>
        </w:numPr>
        <w:spacing w:before="120" w:after="12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ประมาณการสำรองค่าสินไหมทดแทน</w:t>
      </w:r>
    </w:p>
    <w:p w14:paraId="47574815" w14:textId="77777777" w:rsidR="00587BF7" w:rsidRDefault="00587BF7" w:rsidP="00C667F4">
      <w:pPr>
        <w:pStyle w:val="FSNoteNumbered"/>
        <w:numPr>
          <w:ilvl w:val="1"/>
          <w:numId w:val="25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>
        <w:rPr>
          <w:rFonts w:asciiTheme="majorBidi" w:hAnsiTheme="majorBidi"/>
          <w:u w:val="none"/>
          <w:cs/>
        </w:rPr>
        <w:t>การรับประกันภัยโดยตรง</w:t>
      </w:r>
      <w:r w:rsidRPr="003A0876">
        <w:rPr>
          <w:rFonts w:asciiTheme="majorBidi" w:hAnsiTheme="majorBidi"/>
          <w:u w:val="none"/>
          <w:cs/>
        </w:rPr>
        <w:t>และการรับประกันภัยต่อเฉพาะราย</w:t>
      </w:r>
    </w:p>
    <w:p w14:paraId="7A752BCF" w14:textId="77777777" w:rsidR="00587BF7" w:rsidRDefault="00587BF7" w:rsidP="00587BF7">
      <w:pPr>
        <w:pStyle w:val="FSNoteNumbered"/>
        <w:numPr>
          <w:ilvl w:val="0"/>
          <w:numId w:val="0"/>
        </w:numPr>
        <w:spacing w:before="120" w:after="120"/>
        <w:ind w:left="1170"/>
        <w:rPr>
          <w:rFonts w:asciiTheme="majorBidi" w:hAnsiTheme="majorBidi"/>
          <w:u w:val="none"/>
          <w:cs/>
        </w:rPr>
      </w:pPr>
      <w:r w:rsidRPr="00670F8E">
        <w:rPr>
          <w:rFonts w:asciiTheme="majorBidi" w:hAnsiTheme="majorBidi"/>
          <w:u w:val="none"/>
          <w:cs/>
        </w:rPr>
        <w:t xml:space="preserve">บริษัทใช้วิธีการทางคณิตศาสตร์ประกันภัย </w:t>
      </w:r>
      <w:r>
        <w:rPr>
          <w:rFonts w:asciiTheme="majorBidi" w:hAnsiTheme="majorBidi"/>
          <w:u w:val="none"/>
          <w:lang w:val="en-US"/>
        </w:rPr>
        <w:t>3</w:t>
      </w:r>
      <w:r w:rsidRPr="00670F8E">
        <w:rPr>
          <w:rFonts w:asciiTheme="majorBidi" w:hAnsiTheme="majorBidi"/>
          <w:u w:val="none"/>
          <w:cs/>
        </w:rPr>
        <w:t xml:space="preserve"> วิธีดังนี้</w:t>
      </w:r>
    </w:p>
    <w:p w14:paraId="7C1EB0C3" w14:textId="77777777" w:rsidR="00587BF7" w:rsidRPr="00DD7A7A" w:rsidRDefault="00587BF7" w:rsidP="00C667F4">
      <w:pPr>
        <w:pStyle w:val="FSNoteNumbered"/>
        <w:numPr>
          <w:ilvl w:val="1"/>
          <w:numId w:val="26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วิธีบันไดลูกโซ่ (Chain Ladder) สำหรับข้อมูลค่าสินไหมทดแทนจ่ายและค่าสินไหมทดแทนที่เกิดขึ้น</w:t>
      </w:r>
    </w:p>
    <w:p w14:paraId="40701FC0" w14:textId="77777777" w:rsidR="00587BF7" w:rsidRPr="00DD7A7A" w:rsidRDefault="00587BF7" w:rsidP="00C667F4">
      <w:pPr>
        <w:pStyle w:val="FSNoteNumbered"/>
        <w:numPr>
          <w:ilvl w:val="1"/>
          <w:numId w:val="26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u w:val="none"/>
          <w:cs/>
        </w:rPr>
        <w:t>วิธีเบอร์นฮุตเตอร์เฟอร์กูสัน (Bornhuetter-Ferguson method หรือ “BF”) สำหรับข้อมูลสินไหมทดแทนจ่าย</w:t>
      </w:r>
      <w:r w:rsidRPr="00731A1F">
        <w:rPr>
          <w:rFonts w:asciiTheme="majorBidi" w:hAnsiTheme="majorBidi"/>
          <w:u w:val="none"/>
          <w:cs/>
        </w:rPr>
        <w:t>และค่า</w:t>
      </w:r>
      <w:r w:rsidRPr="00DD7A7A">
        <w:rPr>
          <w:rFonts w:asciiTheme="majorBidi" w:hAnsiTheme="majorBidi"/>
          <w:u w:val="none"/>
          <w:cs/>
        </w:rPr>
        <w:t>สินไหมทดแทนที่เกิดขึ้น</w:t>
      </w:r>
    </w:p>
    <w:p w14:paraId="287EECC8" w14:textId="77777777" w:rsidR="00587BF7" w:rsidRDefault="00587BF7" w:rsidP="00C667F4">
      <w:pPr>
        <w:pStyle w:val="FSNoteNumbered"/>
        <w:numPr>
          <w:ilvl w:val="1"/>
          <w:numId w:val="26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วิธีค่าคาดหวังอัตราส่วนค่าสินไหมทดแทน (Expected Loss Ratio หรือ “ELR”)</w:t>
      </w:r>
    </w:p>
    <w:p w14:paraId="284E7AF1" w14:textId="19CB58F2" w:rsidR="00587BF7" w:rsidRDefault="00587BF7" w:rsidP="00587BF7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</w:rPr>
      </w:pPr>
      <w:r w:rsidRPr="00754A66">
        <w:rPr>
          <w:rFonts w:asciiTheme="majorBidi" w:hAnsiTheme="majorBidi"/>
          <w:u w:val="none"/>
          <w:cs/>
        </w:rPr>
        <w:t>โดยปกติบริษัทใช้วิธี Chain Ladder ในการประมาณมูลค่าสินไหมทดแทนที่เกิดขึ้น ซึ่งถูกพิจารณาว่าเป็นวิธีที่ดีที่สุด ในขณะที่วิธี BF และ ELR จะถูกนำมาปรับใช้ตามความเหมาะสม แล้วแต่กรณี</w:t>
      </w:r>
    </w:p>
    <w:p w14:paraId="291FF8E8" w14:textId="4A9CB093" w:rsidR="00F33740" w:rsidRDefault="00F33740" w:rsidP="00F33740">
      <w:pPr>
        <w:rPr>
          <w:lang w:val="th-TH"/>
        </w:rPr>
      </w:pPr>
    </w:p>
    <w:p w14:paraId="782EDE80" w14:textId="391AD24E" w:rsidR="00F33740" w:rsidRDefault="00F33740" w:rsidP="00F33740">
      <w:pPr>
        <w:rPr>
          <w:lang w:val="th-TH"/>
        </w:rPr>
      </w:pPr>
    </w:p>
    <w:p w14:paraId="5502D346" w14:textId="68701592" w:rsidR="00F33740" w:rsidRDefault="00F33740" w:rsidP="00F33740">
      <w:pPr>
        <w:rPr>
          <w:lang w:val="th-TH"/>
        </w:rPr>
      </w:pPr>
    </w:p>
    <w:p w14:paraId="2EF86685" w14:textId="77777777" w:rsidR="00F33740" w:rsidRPr="00F33740" w:rsidRDefault="00F33740" w:rsidP="00F33740">
      <w:pPr>
        <w:rPr>
          <w:cs/>
          <w:lang w:val="th-TH"/>
        </w:rPr>
      </w:pPr>
    </w:p>
    <w:p w14:paraId="59302A13" w14:textId="4B438C1D" w:rsidR="00587BF7" w:rsidRDefault="00587BF7" w:rsidP="00587BF7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spacing w:val="2"/>
          <w:u w:val="none"/>
          <w:cs/>
        </w:rPr>
        <w:lastRenderedPageBreak/>
        <w:t>ในการคัดเลือกปัจจัยการพัฒนาค่าสินไหมทดแทน (Loss Development Factors หรือ “LDF”) คำนึงถึงรูปแบบ</w:t>
      </w:r>
      <w:r w:rsidRPr="008D2DBB">
        <w:rPr>
          <w:rFonts w:asciiTheme="majorBidi" w:hAnsiTheme="majorBidi"/>
          <w:spacing w:val="-4"/>
          <w:u w:val="none"/>
          <w:cs/>
        </w:rPr>
        <w:t>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</w:t>
      </w:r>
      <w:r w:rsidRPr="00754A66">
        <w:rPr>
          <w:rFonts w:asciiTheme="majorBidi" w:hAnsiTheme="majorBidi"/>
          <w:u w:val="none"/>
          <w:cs/>
        </w:rPr>
        <w:t>จะขึ้นอยู่กับปัจจัยการพัฒนาค่าสินไหมทดแทนโดยเฉลี่ยต่าง ๆ ของแต่ละปี บริษัทอาจพิจารณาไม่รวมรายการที่อาจไม่เหมาะสม เช่น รายการที่ไม่ได้สะท้อนถึงการเปล</w:t>
      </w:r>
      <w:r>
        <w:rPr>
          <w:rFonts w:asciiTheme="majorBidi" w:hAnsiTheme="majorBidi"/>
          <w:u w:val="none"/>
          <w:cs/>
        </w:rPr>
        <w:t>ี่ยนแปลงในการดำเนินงานของบริษัท</w:t>
      </w:r>
      <w:r w:rsidRPr="00754A66">
        <w:rPr>
          <w:rFonts w:asciiTheme="majorBidi" w:hAnsiTheme="majorBidi"/>
          <w:u w:val="none"/>
          <w:cs/>
        </w:rPr>
        <w:t>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14:paraId="27CAEE00" w14:textId="77777777" w:rsidR="00587BF7" w:rsidRDefault="00587BF7" w:rsidP="00587BF7">
      <w:pPr>
        <w:pStyle w:val="FSNoteNumbered"/>
        <w:numPr>
          <w:ilvl w:val="0"/>
          <w:numId w:val="0"/>
        </w:numPr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14:paraId="2F193A56" w14:textId="77777777" w:rsidR="00587BF7" w:rsidRPr="00754A66" w:rsidRDefault="00587BF7" w:rsidP="00C667F4">
      <w:pPr>
        <w:pStyle w:val="FSNoteNumbered"/>
        <w:numPr>
          <w:ilvl w:val="1"/>
          <w:numId w:val="25"/>
        </w:numPr>
        <w:spacing w:before="120" w:after="120"/>
        <w:ind w:left="1170" w:hanging="270"/>
        <w:jc w:val="left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การรับประกันภัยต่อตามสัญญา</w:t>
      </w:r>
    </w:p>
    <w:p w14:paraId="75DFC1E4" w14:textId="72CDBB76" w:rsidR="00587BF7" w:rsidRDefault="00587BF7" w:rsidP="00587BF7">
      <w:pPr>
        <w:pStyle w:val="FSNoteNumbered"/>
        <w:numPr>
          <w:ilvl w:val="0"/>
          <w:numId w:val="0"/>
        </w:numPr>
        <w:spacing w:before="0" w:after="120"/>
        <w:ind w:left="1170"/>
      </w:pPr>
      <w:r w:rsidRPr="00754A66">
        <w:rPr>
          <w:rFonts w:asciiTheme="majorBidi" w:hAnsiTheme="majorBidi"/>
          <w:u w:val="none"/>
          <w:cs/>
        </w:rPr>
        <w:t>บริษัทใช้วิธีการพื้นฐานในการประมาณสำรองค่าสินไหมทดแทนสำหรับธุรกิจการรับประกันภัยต่อตามสัญญา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  <w:r w:rsidRPr="00754A66">
        <w:rPr>
          <w:cs/>
        </w:rPr>
        <w:t xml:space="preserve"> </w:t>
      </w:r>
    </w:p>
    <w:p w14:paraId="241E4110" w14:textId="77777777" w:rsidR="00587BF7" w:rsidRDefault="00587BF7" w:rsidP="00C667F4">
      <w:pPr>
        <w:pStyle w:val="FSNoteNumbered"/>
        <w:numPr>
          <w:ilvl w:val="0"/>
          <w:numId w:val="25"/>
        </w:numPr>
        <w:spacing w:before="120" w:after="12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14:paraId="37B2D8C2" w14:textId="77777777" w:rsidR="00587BF7" w:rsidRPr="008D2DBB" w:rsidRDefault="00587BF7" w:rsidP="00587BF7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 xml:space="preserve">การประมาณการค่าใช้จ่ายในการจัดการสินไหมทดแทนที่ไม่สามารถจัดสรรได้ (Unallocated Loss Adjustment Expenses - </w:t>
      </w:r>
      <w:r w:rsidRPr="009C40E8">
        <w:rPr>
          <w:rFonts w:asciiTheme="majorBidi" w:hAnsiTheme="majorBidi"/>
          <w:spacing w:val="-8"/>
          <w:u w:val="none"/>
          <w:cs/>
        </w:rPr>
        <w:t>ULAE)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</w:t>
      </w:r>
      <w:r w:rsidRPr="008D2DBB">
        <w:rPr>
          <w:rFonts w:asciiTheme="majorBidi" w:hAnsiTheme="majorBidi"/>
          <w:u w:val="none"/>
          <w:cs/>
        </w:rPr>
        <w:t>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</w:t>
      </w:r>
      <w:r>
        <w:rPr>
          <w:rFonts w:asciiTheme="majorBidi" w:hAnsiTheme="majorBidi"/>
          <w:u w:val="none"/>
          <w:cs/>
        </w:rPr>
        <w:t>เสียหาย</w:t>
      </w:r>
      <w:r w:rsidRPr="008D2DBB">
        <w:rPr>
          <w:rFonts w:asciiTheme="majorBidi" w:hAnsiTheme="majorBidi"/>
          <w:u w:val="none"/>
          <w:cs/>
        </w:rPr>
        <w:t>และเกิดขึ้นอีกครึ่งหนึ่งเมื่อมีการจ่ายค่าความเสียหายนั้น</w:t>
      </w:r>
    </w:p>
    <w:p w14:paraId="63324B10" w14:textId="77777777" w:rsidR="00587BF7" w:rsidRDefault="00587BF7" w:rsidP="00587BF7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(Motor) และงานรับประกันภัยที่ไม่ใช่รถยนต์ (Non-Motor) และจะถูกนำไปประยุกต์ใช้กับ</w:t>
      </w:r>
      <w:r w:rsidRPr="00421A51">
        <w:rPr>
          <w:rFonts w:asciiTheme="majorBidi" w:hAnsiTheme="majorBidi"/>
          <w:spacing w:val="-2"/>
          <w:u w:val="none"/>
          <w:cs/>
        </w:rPr>
        <w:t>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</w:t>
      </w:r>
      <w:r w:rsidRPr="00AB0303">
        <w:rPr>
          <w:rFonts w:asciiTheme="majorBidi" w:hAnsiTheme="majorBidi"/>
          <w:spacing w:val="6"/>
          <w:u w:val="none"/>
          <w:cs/>
        </w:rPr>
        <w:t>สำหรับหนี้สิน</w:t>
      </w:r>
      <w:r w:rsidRPr="00754A66">
        <w:rPr>
          <w:rFonts w:asciiTheme="majorBidi" w:hAnsiTheme="majorBidi"/>
          <w:u w:val="none"/>
          <w:cs/>
        </w:rPr>
        <w:t>ค่าสินไหมทดแทน</w:t>
      </w:r>
    </w:p>
    <w:p w14:paraId="1B7694AF" w14:textId="3CDD58D5" w:rsidR="00587BF7" w:rsidRDefault="00587BF7" w:rsidP="00587BF7">
      <w:pPr>
        <w:pStyle w:val="FSNoteNumbered"/>
        <w:numPr>
          <w:ilvl w:val="0"/>
          <w:numId w:val="0"/>
        </w:numPr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</w:rPr>
      </w:pPr>
      <w:r w:rsidRPr="00DF5916">
        <w:rPr>
          <w:rFonts w:asciiTheme="majorBidi" w:hAnsiTheme="majorBidi"/>
          <w:u w:val="none"/>
          <w:cs/>
        </w:rPr>
        <w:t>การประมาณการค่าใช้จ่ายที่ไม่สามารถจัดสรรได้คำนวณจากอัตราส่วนค่าใช้จ่ายที่ไม่สามารถจัดสรรได้มาคูณกับครึ่งหนึ่ง</w:t>
      </w:r>
      <w:r w:rsidRPr="00DF5916">
        <w:rPr>
          <w:rFonts w:asciiTheme="majorBidi" w:hAnsiTheme="majorBidi"/>
          <w:spacing w:val="6"/>
          <w:u w:val="none"/>
          <w:cs/>
        </w:rPr>
        <w:t>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</w:t>
      </w:r>
      <w:r w:rsidRPr="00DF5916">
        <w:rPr>
          <w:rFonts w:asciiTheme="majorBidi" w:hAnsiTheme="majorBidi"/>
          <w:u w:val="none"/>
          <w:cs/>
        </w:rPr>
        <w:t>สินไหมที่เกิดขึ้นแล้วแต่ยังไม่ได้รับรายงาน</w:t>
      </w:r>
    </w:p>
    <w:p w14:paraId="389CA6B1" w14:textId="77777777" w:rsidR="000A258A" w:rsidRDefault="000A258A" w:rsidP="000A258A">
      <w:pPr>
        <w:rPr>
          <w:lang w:val="th-TH"/>
        </w:rPr>
      </w:pPr>
    </w:p>
    <w:p w14:paraId="4693A75F" w14:textId="77777777" w:rsidR="006B3006" w:rsidRDefault="006B3006" w:rsidP="000A258A">
      <w:pPr>
        <w:rPr>
          <w:lang w:val="th-TH"/>
        </w:rPr>
      </w:pPr>
    </w:p>
    <w:p w14:paraId="7E6B8B7E" w14:textId="77777777" w:rsidR="006B3006" w:rsidRDefault="006B3006" w:rsidP="000A258A">
      <w:pPr>
        <w:rPr>
          <w:lang w:val="th-TH"/>
        </w:rPr>
      </w:pPr>
    </w:p>
    <w:p w14:paraId="0EC90229" w14:textId="77777777" w:rsidR="006B3006" w:rsidRDefault="006B3006" w:rsidP="000A258A">
      <w:pPr>
        <w:rPr>
          <w:lang w:val="th-TH"/>
        </w:rPr>
      </w:pPr>
    </w:p>
    <w:p w14:paraId="3BBDAA4A" w14:textId="77777777" w:rsidR="006B3006" w:rsidRDefault="006B3006" w:rsidP="000A258A">
      <w:pPr>
        <w:rPr>
          <w:lang w:val="th-TH"/>
        </w:rPr>
      </w:pPr>
    </w:p>
    <w:p w14:paraId="450F7311" w14:textId="77777777" w:rsidR="006B3006" w:rsidRDefault="006B3006" w:rsidP="000A258A">
      <w:pPr>
        <w:rPr>
          <w:lang w:val="th-TH"/>
        </w:rPr>
      </w:pPr>
    </w:p>
    <w:p w14:paraId="299AA40E" w14:textId="77777777" w:rsidR="006B3006" w:rsidRDefault="006B3006" w:rsidP="000A258A">
      <w:pPr>
        <w:rPr>
          <w:lang w:val="th-TH"/>
        </w:rPr>
      </w:pPr>
    </w:p>
    <w:p w14:paraId="554EAEB4" w14:textId="77777777" w:rsidR="006B3006" w:rsidRPr="000A258A" w:rsidRDefault="006B3006" w:rsidP="000A258A">
      <w:pPr>
        <w:rPr>
          <w:cs/>
          <w:lang w:val="th-TH"/>
        </w:rPr>
      </w:pPr>
    </w:p>
    <w:p w14:paraId="56A3F88F" w14:textId="476555B8" w:rsidR="00F26ADA" w:rsidRPr="008B5A70" w:rsidRDefault="00F26ADA" w:rsidP="00867C58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824832" w14:paraId="1719BE15" w14:textId="77777777" w:rsidTr="000A258A">
        <w:trPr>
          <w:trHeight w:val="387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0A258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400F18" w14:textId="15578178" w:rsidR="004D4623" w:rsidRPr="00824832" w:rsidRDefault="007C6505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214836" w14:textId="766D5CD2" w:rsidR="004D4623" w:rsidRPr="00824832" w:rsidRDefault="004D4623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D7F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7F98" w:rsidRPr="00824832" w14:paraId="6B51D0E0" w14:textId="77777777" w:rsidTr="000A258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4B66F760" w:rsidR="00BD7F98" w:rsidRPr="00824832" w:rsidRDefault="004F1E46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D7F98" w:rsidRPr="008D2DBB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6636CA98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165,183</w:t>
            </w:r>
          </w:p>
        </w:tc>
      </w:tr>
      <w:tr w:rsidR="00BD7F98" w:rsidRPr="00824832" w14:paraId="7F7DFE6A" w14:textId="77777777" w:rsidTr="000A258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02BF5E6F" w:rsidR="00BD7F98" w:rsidRPr="00824832" w:rsidRDefault="004F1E46" w:rsidP="00CD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30822945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50,025</w:t>
            </w:r>
          </w:p>
        </w:tc>
      </w:tr>
      <w:tr w:rsidR="00BD7F98" w:rsidRPr="00824832" w14:paraId="2DE4CCB3" w14:textId="77777777" w:rsidTr="000A258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7EA6E17B" w:rsidR="00BD7F98" w:rsidRPr="00824832" w:rsidRDefault="004F1E46" w:rsidP="00CD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210,073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27F14570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215,208</w:t>
            </w:r>
          </w:p>
        </w:tc>
      </w:tr>
    </w:tbl>
    <w:p w14:paraId="66D83B4A" w14:textId="77727B89" w:rsidR="00D056B8" w:rsidRPr="00867C58" w:rsidRDefault="00D056B8" w:rsidP="00867C58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</w:rPr>
      </w:pPr>
      <w:r w:rsidRPr="00867C58">
        <w:rPr>
          <w:b/>
          <w:bCs/>
          <w:u w:val="none"/>
          <w:cs/>
        </w:rPr>
        <w:t>ภาระผูกพันผลประโยชน์พนักงาน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940"/>
        <w:gridCol w:w="1440"/>
        <w:gridCol w:w="270"/>
        <w:gridCol w:w="1440"/>
      </w:tblGrid>
      <w:tr w:rsidR="00DB1269" w:rsidRPr="00C661D0" w14:paraId="1D088152" w14:textId="77777777" w:rsidTr="00763144">
        <w:tc>
          <w:tcPr>
            <w:tcW w:w="5940" w:type="dxa"/>
          </w:tcPr>
          <w:p w14:paraId="1BC33125" w14:textId="77777777" w:rsidR="00DB1269" w:rsidRPr="00C661D0" w:rsidRDefault="00DB126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30883635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2A410FD1" w14:textId="77777777" w:rsidR="00DB1269" w:rsidRPr="00C661D0" w:rsidRDefault="00DB126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669D5" w:rsidRPr="00C661D0" w14:paraId="1B2D0A1A" w14:textId="77777777" w:rsidTr="00763144">
        <w:tc>
          <w:tcPr>
            <w:tcW w:w="5940" w:type="dxa"/>
          </w:tcPr>
          <w:p w14:paraId="6A55E9B3" w14:textId="77777777" w:rsidR="00A669D5" w:rsidRPr="00C661D0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359BB" w14:textId="4778F248" w:rsidR="00A669D5" w:rsidRPr="00C661D0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C655BE" w14:textId="77777777" w:rsidR="00A669D5" w:rsidRPr="00C661D0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D428C6" w14:textId="6D810B73" w:rsidR="00A669D5" w:rsidRPr="00C661D0" w:rsidRDefault="00A669D5" w:rsidP="00A669D5">
            <w:pPr>
              <w:tabs>
                <w:tab w:val="left" w:pos="504"/>
              </w:tabs>
              <w:overflowPunct w:val="0"/>
              <w:autoSpaceDE w:val="0"/>
              <w:autoSpaceDN w:val="0"/>
              <w:adjustRightInd w:val="0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1269" w:rsidRPr="00C661D0" w14:paraId="218471D7" w14:textId="77777777" w:rsidTr="00AA0844">
        <w:tc>
          <w:tcPr>
            <w:tcW w:w="5940" w:type="dxa"/>
          </w:tcPr>
          <w:p w14:paraId="29E93694" w14:textId="77777777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DF88E8" w14:textId="1CDFBC00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269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B1269">
              <w:rPr>
                <w:rFonts w:asciiTheme="majorBidi" w:hAnsiTheme="majorBidi"/>
                <w:sz w:val="28"/>
                <w:szCs w:val="28"/>
              </w:rPr>
              <w:t>,</w:t>
            </w:r>
            <w:r w:rsidRPr="00DB1269">
              <w:rPr>
                <w:rFonts w:asciiTheme="majorBidi" w:hAnsiTheme="majorBidi"/>
                <w:sz w:val="28"/>
                <w:szCs w:val="28"/>
                <w:cs/>
              </w:rPr>
              <w:t>454</w:t>
            </w:r>
          </w:p>
        </w:tc>
        <w:tc>
          <w:tcPr>
            <w:tcW w:w="270" w:type="dxa"/>
          </w:tcPr>
          <w:p w14:paraId="04940E84" w14:textId="77777777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FD9686" w14:textId="09A30030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DBB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8D2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2DBB">
              <w:rPr>
                <w:rFonts w:asciiTheme="majorBidi" w:hAnsiTheme="majorBidi"/>
                <w:sz w:val="28"/>
                <w:szCs w:val="28"/>
                <w:cs/>
              </w:rPr>
              <w:t>813</w:t>
            </w:r>
          </w:p>
        </w:tc>
      </w:tr>
      <w:tr w:rsidR="00AA0844" w:rsidRPr="00C661D0" w14:paraId="6CF3F48E" w14:textId="77777777" w:rsidTr="00AA0844">
        <w:tc>
          <w:tcPr>
            <w:tcW w:w="5940" w:type="dxa"/>
          </w:tcPr>
          <w:p w14:paraId="0188C311" w14:textId="5B9C1DB1" w:rsidR="00AA0844" w:rsidRPr="00C661D0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6B00C29" w14:textId="77777777" w:rsidR="00AA0844" w:rsidRPr="00DB1269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CF6872" w14:textId="77777777" w:rsidR="00AA0844" w:rsidRPr="00C661D0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E6C3D7" w14:textId="77777777" w:rsidR="00AA0844" w:rsidRPr="008D2DBB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B1269" w:rsidRPr="00C661D0" w14:paraId="4068A67E" w14:textId="77777777" w:rsidTr="00763144">
        <w:tc>
          <w:tcPr>
            <w:tcW w:w="5940" w:type="dxa"/>
          </w:tcPr>
          <w:p w14:paraId="711012CE" w14:textId="77777777" w:rsidR="00DB1269" w:rsidRPr="00C661D0" w:rsidRDefault="00DB1269" w:rsidP="0061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10AE508A" w14:textId="24C4E8D3" w:rsidR="00DB1269" w:rsidRPr="00C661D0" w:rsidRDefault="00EC2D81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270" w:type="dxa"/>
          </w:tcPr>
          <w:p w14:paraId="0A548099" w14:textId="77777777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D6257A" w14:textId="4E50AA44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1,218</w:t>
            </w:r>
          </w:p>
        </w:tc>
      </w:tr>
      <w:tr w:rsidR="00DB1269" w:rsidRPr="00C661D0" w14:paraId="3C4F453D" w14:textId="77777777" w:rsidTr="00763144">
        <w:tc>
          <w:tcPr>
            <w:tcW w:w="5940" w:type="dxa"/>
          </w:tcPr>
          <w:p w14:paraId="18D15F1A" w14:textId="77777777" w:rsidR="00DB1269" w:rsidRPr="00C661D0" w:rsidRDefault="00DB1269" w:rsidP="0061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333A2CEE" w14:textId="655928BA" w:rsidR="00DB1269" w:rsidRPr="00C661D0" w:rsidRDefault="00EC2D81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59DA810C" w14:textId="77777777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959A5A" w14:textId="1332D0A9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AA0844" w:rsidRPr="00C661D0" w14:paraId="4AC2CC30" w14:textId="77777777" w:rsidTr="00763144">
        <w:tc>
          <w:tcPr>
            <w:tcW w:w="5940" w:type="dxa"/>
          </w:tcPr>
          <w:p w14:paraId="57335207" w14:textId="22A69F6F" w:rsidR="00AA0844" w:rsidRPr="00C661D0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ขาดทุนเบ็ดเสร็จอื่นสำหรับ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66DECD74" w14:textId="77777777" w:rsidR="00AA0844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CBF19" w14:textId="77777777" w:rsidR="00AA0844" w:rsidRPr="00C661D0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BBE166" w14:textId="77777777" w:rsidR="00AA0844" w:rsidRDefault="00AA0844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1269" w:rsidRPr="00C661D0" w14:paraId="33F6F031" w14:textId="77777777" w:rsidTr="00AA0844">
        <w:tc>
          <w:tcPr>
            <w:tcW w:w="5940" w:type="dxa"/>
          </w:tcPr>
          <w:p w14:paraId="12A1AF08" w14:textId="6C9D9114" w:rsidR="00DB1269" w:rsidRPr="00C661D0" w:rsidRDefault="00DB1269" w:rsidP="0061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13AF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440" w:type="dxa"/>
            <w:vAlign w:val="bottom"/>
          </w:tcPr>
          <w:p w14:paraId="5FC47B7A" w14:textId="49BBB0F8" w:rsidR="00DB1269" w:rsidRPr="00C661D0" w:rsidRDefault="00EC2D81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1,423</w:t>
            </w:r>
          </w:p>
        </w:tc>
        <w:tc>
          <w:tcPr>
            <w:tcW w:w="270" w:type="dxa"/>
            <w:vAlign w:val="bottom"/>
          </w:tcPr>
          <w:p w14:paraId="0FC1F2A8" w14:textId="77777777" w:rsidR="00DB1269" w:rsidRPr="00C661D0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86C9C3" w14:textId="7595B892" w:rsidR="00DB1269" w:rsidRPr="005D629E" w:rsidRDefault="00DB1269" w:rsidP="00DB1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</w:tr>
      <w:tr w:rsidR="00AA0844" w:rsidRPr="00C661D0" w14:paraId="583449E4" w14:textId="77777777" w:rsidTr="00AA0844">
        <w:tc>
          <w:tcPr>
            <w:tcW w:w="5940" w:type="dxa"/>
          </w:tcPr>
          <w:p w14:paraId="0AD15F70" w14:textId="52FEAB73" w:rsidR="00AA0844" w:rsidRPr="00613AF7" w:rsidRDefault="00AA0844" w:rsidP="0036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70BE7" w14:textId="0F042F73" w:rsidR="00AA0844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(3,370)</w:t>
            </w:r>
          </w:p>
        </w:tc>
        <w:tc>
          <w:tcPr>
            <w:tcW w:w="270" w:type="dxa"/>
          </w:tcPr>
          <w:p w14:paraId="49A069F2" w14:textId="77777777" w:rsidR="00AA0844" w:rsidRPr="00C661D0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D3844" w14:textId="2E9D0BFF" w:rsidR="00AA0844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(3,576)</w:t>
            </w:r>
          </w:p>
        </w:tc>
      </w:tr>
      <w:tr w:rsidR="00AA0844" w:rsidRPr="00B43A1F" w14:paraId="2A40ED66" w14:textId="77777777" w:rsidTr="00763144">
        <w:tc>
          <w:tcPr>
            <w:tcW w:w="5940" w:type="dxa"/>
          </w:tcPr>
          <w:p w14:paraId="2369640A" w14:textId="77777777" w:rsidR="00AA0844" w:rsidRPr="00C661D0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2F9E1D" w14:textId="07E6FC4D" w:rsidR="00AA0844" w:rsidRPr="008B5A70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5,773</w:t>
            </w:r>
          </w:p>
        </w:tc>
        <w:tc>
          <w:tcPr>
            <w:tcW w:w="270" w:type="dxa"/>
          </w:tcPr>
          <w:p w14:paraId="46D18724" w14:textId="77777777" w:rsidR="00AA0844" w:rsidRPr="00CE608E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3A4A4A" w14:textId="45C725B4" w:rsidR="00AA0844" w:rsidRPr="008B5A70" w:rsidRDefault="00AA0844" w:rsidP="00AA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6,454</w:t>
            </w:r>
          </w:p>
        </w:tc>
      </w:tr>
    </w:tbl>
    <w:bookmarkEnd w:id="2"/>
    <w:p w14:paraId="1B19F19B" w14:textId="01C8F1F5" w:rsidR="00FC43B4" w:rsidRDefault="00FC43B4" w:rsidP="00FC43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B9692B">
        <w:rPr>
          <w:rFonts w:asciiTheme="majorBidi" w:hAnsiTheme="majorBidi"/>
          <w:sz w:val="28"/>
          <w:szCs w:val="28"/>
          <w:cs/>
        </w:rPr>
        <w:t>ขาดทุน</w:t>
      </w:r>
      <w:r w:rsidRPr="00AD2D75">
        <w:rPr>
          <w:rFonts w:asciiTheme="majorBidi" w:hAnsiTheme="majorBidi"/>
          <w:sz w:val="28"/>
          <w:szCs w:val="28"/>
          <w:cs/>
        </w:rPr>
        <w:t>จากการวัดมูลค่าใหม่ของผลประโยชน์พนักงานที่กำหนดไว้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630"/>
        <w:gridCol w:w="1440"/>
        <w:gridCol w:w="270"/>
        <w:gridCol w:w="1440"/>
      </w:tblGrid>
      <w:tr w:rsidR="00E93516" w:rsidRPr="00C661D0" w14:paraId="17D6906B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F1C84F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9E3AF2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80AE3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93516" w:rsidRPr="00C661D0" w14:paraId="76F85125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6F0635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4DCE9C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C08B9" w14:textId="140DBB81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750B5" w14:textId="77777777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0361A" w14:textId="2058B889" w:rsidR="00E93516" w:rsidRPr="00C661D0" w:rsidRDefault="00E9351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3516" w:rsidRPr="008B5A70" w14:paraId="0C6EC074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F457BF" w14:textId="77777777" w:rsidR="00E93516" w:rsidRPr="00AD2D75" w:rsidRDefault="00E93516" w:rsidP="00E9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D6EC4A" w14:textId="77777777" w:rsidR="00E93516" w:rsidRPr="00AD2D75" w:rsidRDefault="00E93516" w:rsidP="00E9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3ABAC" w14:textId="41B00AD9" w:rsidR="00E93516" w:rsidRPr="008B5A70" w:rsidRDefault="003149F1" w:rsidP="00E9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4DC8B0" w14:textId="77777777" w:rsidR="00E93516" w:rsidRPr="00AD2D75" w:rsidRDefault="00E93516" w:rsidP="00E9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18F4A9" w14:textId="00ACA507" w:rsidR="00E93516" w:rsidRPr="008B5A70" w:rsidRDefault="00E93516" w:rsidP="00E9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6469E7" w:rsidRPr="008B5A70" w14:paraId="3D26B25D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98D6FA" w14:textId="52ACDD07" w:rsidR="006469E7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7BFB1B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CFCD2" w14:textId="4CA83ED1" w:rsidR="006469E7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BDF1A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AC7FA" w14:textId="6D7EC518" w:rsidR="006469E7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6469E7" w:rsidRPr="008B5A70" w14:paraId="3EAA14A8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D9D971" w14:textId="2C8FE3D4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E8F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77797A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045B" w14:textId="27241149" w:rsidR="006469E7" w:rsidRPr="008B5A70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FD206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92E82" w14:textId="2DB7EC1F" w:rsidR="006469E7" w:rsidRPr="008B5A70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</w:tr>
      <w:tr w:rsidR="006469E7" w:rsidRPr="008B5A70" w14:paraId="49A3E08C" w14:textId="77777777" w:rsidTr="0076314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E74C4C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66BC3A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FD4E2" w14:textId="17645808" w:rsidR="006469E7" w:rsidRPr="00204E8F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6DDD0" w14:textId="77777777" w:rsidR="006469E7" w:rsidRPr="00AD2D75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823D8" w14:textId="6A47C778" w:rsidR="006469E7" w:rsidRPr="00204E8F" w:rsidRDefault="006469E7" w:rsidP="0064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1,894</w:t>
            </w:r>
          </w:p>
        </w:tc>
      </w:tr>
    </w:tbl>
    <w:p w14:paraId="4802C80A" w14:textId="77777777" w:rsidR="0061029F" w:rsidRDefault="0061029F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</w:rPr>
      </w:pPr>
    </w:p>
    <w:p w14:paraId="61034963" w14:textId="77777777" w:rsidR="0061029F" w:rsidRDefault="0061029F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  <w:lang w:val="en-US"/>
        </w:rPr>
      </w:pPr>
    </w:p>
    <w:p w14:paraId="1F855652" w14:textId="77777777" w:rsidR="0061029F" w:rsidRDefault="0061029F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  <w:lang w:val="en-US"/>
        </w:rPr>
      </w:pPr>
    </w:p>
    <w:p w14:paraId="05BBD0CA" w14:textId="77777777" w:rsidR="0061029F" w:rsidRDefault="0061029F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  <w:lang w:val="en-US"/>
        </w:rPr>
      </w:pPr>
    </w:p>
    <w:p w14:paraId="33277707" w14:textId="77777777" w:rsidR="0061029F" w:rsidRDefault="0061029F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  <w:lang w:val="en-US"/>
        </w:rPr>
      </w:pPr>
    </w:p>
    <w:p w14:paraId="3DEEDDE3" w14:textId="474638CF" w:rsidR="002E7BDF" w:rsidRDefault="00E64B02" w:rsidP="00D056B8">
      <w:pPr>
        <w:pStyle w:val="FSNoteNumbered"/>
        <w:numPr>
          <w:ilvl w:val="0"/>
          <w:numId w:val="0"/>
        </w:numPr>
        <w:spacing w:after="0"/>
        <w:ind w:left="540"/>
        <w:rPr>
          <w:u w:val="none"/>
        </w:rPr>
      </w:pPr>
      <w:r w:rsidRPr="00E64B02">
        <w:rPr>
          <w:u w:val="none"/>
          <w:cs/>
        </w:rPr>
        <w:lastRenderedPageBreak/>
        <w:t>ข้อสมมติฐานในการประมาณการตามหลักคณิตศาสตร์ประกันภัย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150"/>
        <w:gridCol w:w="270"/>
        <w:gridCol w:w="3150"/>
      </w:tblGrid>
      <w:tr w:rsidR="00021AA4" w:rsidRPr="00C661D0" w14:paraId="22699B3A" w14:textId="77777777" w:rsidTr="00763144">
        <w:tc>
          <w:tcPr>
            <w:tcW w:w="2880" w:type="dxa"/>
          </w:tcPr>
          <w:p w14:paraId="1C2990C1" w14:textId="77777777" w:rsidR="00021AA4" w:rsidRPr="00C661D0" w:rsidRDefault="00021AA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1A2FAC2" w14:textId="1E4DD7E0" w:rsidR="00021AA4" w:rsidRPr="00C661D0" w:rsidRDefault="00021AA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47A9241" w14:textId="77777777" w:rsidR="00021AA4" w:rsidRPr="00C661D0" w:rsidRDefault="00021AA4" w:rsidP="0076314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4D49C724" w14:textId="30801C4F" w:rsidR="00021AA4" w:rsidRPr="00C661D0" w:rsidRDefault="00021AA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21AA4" w:rsidRPr="00C661D0" w14:paraId="775996F3" w14:textId="77777777" w:rsidTr="00763144">
        <w:tc>
          <w:tcPr>
            <w:tcW w:w="2880" w:type="dxa"/>
          </w:tcPr>
          <w:p w14:paraId="4874D02B" w14:textId="77777777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4462E221" w14:textId="531EEEB6" w:rsidR="00021AA4" w:rsidRPr="003149F1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49F1" w:rsidRPr="003149F1">
              <w:rPr>
                <w:rFonts w:asciiTheme="majorBidi" w:hAnsiTheme="majorBidi" w:cstheme="majorBidi"/>
                <w:sz w:val="28"/>
                <w:szCs w:val="28"/>
              </w:rPr>
              <w:t>2.56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089E408" w14:textId="7777777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64FDCACA" w14:textId="33AF68D5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1.16</w:t>
            </w: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021AA4" w:rsidRPr="00C661D0" w14:paraId="67B43DA4" w14:textId="77777777" w:rsidTr="00763144">
        <w:tc>
          <w:tcPr>
            <w:tcW w:w="2880" w:type="dxa"/>
          </w:tcPr>
          <w:p w14:paraId="4300D3E0" w14:textId="77777777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11CD0BEC" w14:textId="11A9CEC5" w:rsidR="00021AA4" w:rsidRPr="003149F1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49F1"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1.50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024F2485" w14:textId="7777777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138B63E" w14:textId="485A3A15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790D5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021AA4" w:rsidRPr="00C661D0" w14:paraId="19E78048" w14:textId="77777777" w:rsidTr="00763144">
        <w:tc>
          <w:tcPr>
            <w:tcW w:w="2880" w:type="dxa"/>
          </w:tcPr>
          <w:p w14:paraId="08ADBA9C" w14:textId="77777777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3150" w:type="dxa"/>
          </w:tcPr>
          <w:p w14:paraId="0BDCBA15" w14:textId="0562ACE4" w:rsidR="00021AA4" w:rsidRPr="003149F1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3149F1" w:rsidRPr="003149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- 25</w:t>
            </w: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DDB6F14" w14:textId="7777777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64115A0" w14:textId="00134A0C" w:rsidR="00021AA4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790D59">
              <w:rPr>
                <w:rFonts w:asciiTheme="majorBidi" w:hAnsiTheme="majorBidi" w:cstheme="majorBidi"/>
                <w:sz w:val="28"/>
                <w:szCs w:val="28"/>
              </w:rPr>
              <w:t xml:space="preserve"> 10 - 25</w:t>
            </w:r>
            <w:r w:rsidRPr="00790D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021AA4" w:rsidRPr="00C661D0" w14:paraId="3DBC188C" w14:textId="77777777" w:rsidTr="00763144">
        <w:tc>
          <w:tcPr>
            <w:tcW w:w="2880" w:type="dxa"/>
          </w:tcPr>
          <w:p w14:paraId="613105DF" w14:textId="77777777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30BB334C" w14:textId="77777777" w:rsidR="00021AA4" w:rsidRPr="003149F1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ABCB0B" w14:textId="7777777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1993612" w14:textId="199C1A36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21AA4" w:rsidRPr="005067F3" w14:paraId="41D0A31D" w14:textId="77777777" w:rsidTr="00763144">
        <w:tc>
          <w:tcPr>
            <w:tcW w:w="2880" w:type="dxa"/>
          </w:tcPr>
          <w:p w14:paraId="74067BB0" w14:textId="77777777" w:rsidR="00021AA4" w:rsidRPr="00C661D0" w:rsidRDefault="00021AA4" w:rsidP="0002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37C3FE0F" w14:textId="77777777" w:rsidR="00021AA4" w:rsidRPr="003149F1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74F6474F" w14:textId="7777777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71A94F1" w14:textId="499C46B7" w:rsidR="00021AA4" w:rsidRPr="00C661D0" w:rsidRDefault="00021AA4" w:rsidP="00021A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515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A5151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7939147D" w14:textId="578C6683" w:rsidR="0081205D" w:rsidRPr="00827B27" w:rsidRDefault="0081205D" w:rsidP="006B30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6"/>
          <w:sz w:val="28"/>
          <w:szCs w:val="28"/>
        </w:rPr>
      </w:pPr>
      <w:r w:rsidRPr="00827B27">
        <w:rPr>
          <w:rFonts w:ascii="Angsana New" w:hAnsi="Angsana New"/>
          <w:i/>
          <w:iCs/>
          <w:spacing w:val="-6"/>
          <w:sz w:val="28"/>
          <w:szCs w:val="28"/>
          <w:cs/>
        </w:rPr>
        <w:t>การทดสอบความอ่อนไหว</w:t>
      </w:r>
    </w:p>
    <w:p w14:paraId="1DD40888" w14:textId="77777777" w:rsidR="0081205D" w:rsidRDefault="0081205D" w:rsidP="0081205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827B27">
        <w:rPr>
          <w:rFonts w:ascii="Angsana New" w:hAnsi="Angsana New"/>
          <w:spacing w:val="-6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</w:t>
      </w:r>
      <w:r w:rsidRPr="00CD5735">
        <w:rPr>
          <w:rFonts w:ascii="Angsana New" w:hAnsi="Angsana New"/>
          <w:spacing w:val="-6"/>
          <w:sz w:val="28"/>
          <w:szCs w:val="28"/>
          <w:cs/>
        </w:rPr>
        <w:t>ผลกระทบต่อ</w:t>
      </w:r>
      <w:r w:rsidRPr="00CD5735">
        <w:rPr>
          <w:rFonts w:asciiTheme="majorBidi" w:eastAsia="MS Mincho" w:hAnsiTheme="majorBidi" w:hint="cs"/>
          <w:sz w:val="28"/>
          <w:szCs w:val="28"/>
          <w:cs/>
        </w:rPr>
        <w:t>ภาระผูกพัน</w:t>
      </w:r>
      <w:r w:rsidRPr="00CD5735">
        <w:rPr>
          <w:rFonts w:ascii="Angsana New" w:hAnsi="Angsana New"/>
          <w:spacing w:val="-6"/>
          <w:sz w:val="28"/>
          <w:szCs w:val="28"/>
          <w:cs/>
        </w:rPr>
        <w:t>ผลประโยชน์</w:t>
      </w:r>
      <w:r w:rsidRPr="00827B27">
        <w:rPr>
          <w:rFonts w:ascii="Angsana New" w:hAnsi="Angsana New"/>
          <w:spacing w:val="-6"/>
          <w:sz w:val="28"/>
          <w:szCs w:val="28"/>
          <w:cs/>
        </w:rPr>
        <w:t>พนักงานเมื่อเกษียณอายุ</w:t>
      </w:r>
      <w:r>
        <w:rPr>
          <w:rFonts w:ascii="Angsana New" w:hAnsi="Angsana New" w:hint="cs"/>
          <w:spacing w:val="-6"/>
          <w:sz w:val="28"/>
          <w:szCs w:val="28"/>
          <w:cs/>
        </w:rPr>
        <w:t>ตามที่</w:t>
      </w:r>
      <w:r w:rsidRPr="00827B27">
        <w:rPr>
          <w:rFonts w:ascii="Angsana New" w:hAnsi="Angsana New"/>
          <w:spacing w:val="-6"/>
          <w:sz w:val="28"/>
          <w:szCs w:val="28"/>
          <w:cs/>
        </w:rPr>
        <w:t>แสดงไว้ในตารางด้านล่าง</w:t>
      </w:r>
    </w:p>
    <w:p w14:paraId="603B3288" w14:textId="76F9394B" w:rsidR="00E64B02" w:rsidRDefault="00E64B02" w:rsidP="00E64B02"/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270"/>
        <w:gridCol w:w="1440"/>
        <w:gridCol w:w="270"/>
        <w:gridCol w:w="1080"/>
        <w:gridCol w:w="270"/>
        <w:gridCol w:w="1530"/>
      </w:tblGrid>
      <w:tr w:rsidR="00C90CF8" w:rsidRPr="00C904AC" w14:paraId="6C18C1BC" w14:textId="77777777" w:rsidTr="00763144">
        <w:trPr>
          <w:tblHeader/>
        </w:trPr>
        <w:tc>
          <w:tcPr>
            <w:tcW w:w="2790" w:type="dxa"/>
          </w:tcPr>
          <w:p w14:paraId="0D5924F3" w14:textId="77777777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FEB4370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86EC43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2B89B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10EC4D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2D45FF38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5CD87D" w14:textId="77777777" w:rsidR="00C90CF8" w:rsidRPr="00C904AC" w:rsidRDefault="00C90CF8" w:rsidP="00763144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EA28C0" w14:textId="77777777" w:rsidR="00C90CF8" w:rsidRPr="00C904AC" w:rsidRDefault="00C90CF8" w:rsidP="00763144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F2A129C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C90CF8" w:rsidRPr="00C904AC" w14:paraId="5DAD7745" w14:textId="77777777" w:rsidTr="00763144">
        <w:trPr>
          <w:tblHeader/>
        </w:trPr>
        <w:tc>
          <w:tcPr>
            <w:tcW w:w="2790" w:type="dxa"/>
          </w:tcPr>
          <w:p w14:paraId="0CCD4C0D" w14:textId="77777777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AEB40DA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C058B" w14:textId="77777777" w:rsidR="00C90CF8" w:rsidRDefault="00870FC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870FC2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6E23B286" w14:textId="37E0AA58" w:rsidR="00870FC2" w:rsidRPr="00C904AC" w:rsidRDefault="00870FC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6A84BBE2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28BB07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29B9A91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A9B58" w14:textId="77777777" w:rsidR="00C90CF8" w:rsidRDefault="00256F8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768567CB" w14:textId="5B710167" w:rsidR="00256F86" w:rsidRPr="00C904AC" w:rsidRDefault="00256F8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76EBC826" w14:textId="77777777" w:rsidR="00C90CF8" w:rsidRPr="00C904AC" w:rsidRDefault="00C90CF8" w:rsidP="00763144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6A4387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C90CF8" w:rsidRPr="00C904AC" w14:paraId="32A76BFC" w14:textId="77777777" w:rsidTr="00763144">
        <w:trPr>
          <w:tblHeader/>
        </w:trPr>
        <w:tc>
          <w:tcPr>
            <w:tcW w:w="2790" w:type="dxa"/>
          </w:tcPr>
          <w:p w14:paraId="62C57B1D" w14:textId="77777777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D10FAB3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6E85D6" w14:textId="1769CCF5" w:rsidR="00C90CF8" w:rsidRPr="00C904AC" w:rsidRDefault="00870FC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E11304A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768703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722648F1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93100" w14:textId="5A4D0684" w:rsidR="00C90CF8" w:rsidRPr="00C904AC" w:rsidRDefault="00256F8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E6992C2" w14:textId="77777777" w:rsidR="00C90CF8" w:rsidRPr="00C904AC" w:rsidRDefault="00C90CF8" w:rsidP="00763144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2FFA71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C90CF8" w:rsidRPr="00C904AC" w14:paraId="44CB529A" w14:textId="77777777" w:rsidTr="00763144">
        <w:trPr>
          <w:tblHeader/>
        </w:trPr>
        <w:tc>
          <w:tcPr>
            <w:tcW w:w="2790" w:type="dxa"/>
          </w:tcPr>
          <w:p w14:paraId="5BE67F75" w14:textId="77777777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4B48E56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C54320" w14:textId="6162C7E4" w:rsidR="00C90CF8" w:rsidRPr="00C904AC" w:rsidRDefault="00870FC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63ACD9D8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2E2EA6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7BC087D1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276453" w14:textId="781CA360" w:rsidR="00C90CF8" w:rsidRPr="00C904AC" w:rsidRDefault="00256F8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6408053" w14:textId="77777777" w:rsidR="00C90CF8" w:rsidRPr="00C904AC" w:rsidRDefault="00C90CF8" w:rsidP="00763144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879E29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C90CF8" w:rsidRPr="00C904AC" w14:paraId="2650C03E" w14:textId="77777777" w:rsidTr="00763144">
        <w:tc>
          <w:tcPr>
            <w:tcW w:w="2790" w:type="dxa"/>
          </w:tcPr>
          <w:p w14:paraId="472CB144" w14:textId="5BEC56ED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0" w:type="dxa"/>
          </w:tcPr>
          <w:p w14:paraId="189956F2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A94234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D98E2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F07B2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6F939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E3FD70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E83BD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90992A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C90CF8" w:rsidRPr="00C904AC" w14:paraId="3A924C03" w14:textId="77777777" w:rsidTr="00763144">
        <w:tc>
          <w:tcPr>
            <w:tcW w:w="2790" w:type="dxa"/>
          </w:tcPr>
          <w:p w14:paraId="02EBD827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2CD00A8A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3116B8" w14:textId="34160BB7" w:rsidR="00C90CF8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</w:t>
            </w:r>
            <w:r w:rsidR="00A80889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A415F5F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8F480C7" w14:textId="16090B58" w:rsidR="00C90CF8" w:rsidRPr="00C904AC" w:rsidRDefault="00A80889" w:rsidP="00A8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69A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FD0DC9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06BA66" w14:textId="4CCC4924" w:rsidR="00C90CF8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  <w:r w:rsidR="00A80889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E29C7DA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E4C625" w14:textId="39CC1CC3" w:rsidR="00C90CF8" w:rsidRPr="00C904AC" w:rsidRDefault="00A80889" w:rsidP="00A8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CD7347" w:rsidRPr="00C904AC" w14:paraId="0CCF7CC8" w14:textId="77777777" w:rsidTr="00763144">
        <w:tc>
          <w:tcPr>
            <w:tcW w:w="2790" w:type="dxa"/>
            <w:hideMark/>
          </w:tcPr>
          <w:p w14:paraId="197AEF60" w14:textId="77777777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1C3DF903" w14:textId="77777777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86B857" w14:textId="7F328404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1B5AA9B0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2C94BE" w14:textId="6BFC71F9" w:rsidR="00CD7347" w:rsidRPr="00C904AC" w:rsidRDefault="00CD7347" w:rsidP="00A8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4952DB4B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B3B4C7" w14:textId="0E85C17A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2B2AE0B4" w14:textId="77777777" w:rsidR="00CD7347" w:rsidRPr="00C904AC" w:rsidRDefault="00CD7347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FB2BE3" w14:textId="0B9A356F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CD7347" w:rsidRPr="00C904AC" w14:paraId="27974ACA" w14:textId="77777777" w:rsidTr="00763144">
        <w:tc>
          <w:tcPr>
            <w:tcW w:w="2790" w:type="dxa"/>
          </w:tcPr>
          <w:p w14:paraId="0EF2CBEB" w14:textId="77777777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13859FE2" w14:textId="77777777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536CB5" w14:textId="17F60E49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037E19CC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7B069E0" w14:textId="284A430B" w:rsidR="00CD7347" w:rsidRPr="00C904AC" w:rsidRDefault="00CD7347" w:rsidP="00A8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270" w:type="dxa"/>
          </w:tcPr>
          <w:p w14:paraId="65DA63C8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2CC59" w14:textId="34A5F67B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65D619E4" w14:textId="77777777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AC3C6F" w14:textId="4220E4FC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CD7347" w:rsidRPr="00C904AC" w14:paraId="6E24ED5A" w14:textId="77777777" w:rsidTr="00763144">
        <w:tc>
          <w:tcPr>
            <w:tcW w:w="2790" w:type="dxa"/>
          </w:tcPr>
          <w:p w14:paraId="721CE067" w14:textId="77777777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58D9B206" w14:textId="77777777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8F6B85" w14:textId="5EB6267D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31C90E7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9EFC19D" w14:textId="0EC09BAE" w:rsidR="00CD7347" w:rsidRPr="00C904AC" w:rsidRDefault="00CD7347" w:rsidP="00A8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(1,133)</w:t>
            </w:r>
          </w:p>
        </w:tc>
        <w:tc>
          <w:tcPr>
            <w:tcW w:w="270" w:type="dxa"/>
          </w:tcPr>
          <w:p w14:paraId="3DE379C1" w14:textId="77777777" w:rsidR="00CD7347" w:rsidRPr="00C904AC" w:rsidRDefault="00CD7347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C2B329" w14:textId="7EB5EFE5" w:rsidR="00CD7347" w:rsidRPr="00C904AC" w:rsidRDefault="00CD7347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7A6001C2" w14:textId="77777777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3075D3" w14:textId="16E8A2BD" w:rsidR="00CD7347" w:rsidRPr="00C904AC" w:rsidRDefault="00CD734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</w:t>
            </w:r>
          </w:p>
        </w:tc>
      </w:tr>
      <w:tr w:rsidR="00C90CF8" w:rsidRPr="00CD7347" w14:paraId="68E9E959" w14:textId="77777777" w:rsidTr="00763144">
        <w:trPr>
          <w:trHeight w:val="207"/>
        </w:trPr>
        <w:tc>
          <w:tcPr>
            <w:tcW w:w="2790" w:type="dxa"/>
          </w:tcPr>
          <w:p w14:paraId="19B27D66" w14:textId="1B686BC7" w:rsidR="00213AC6" w:rsidRPr="00CD7347" w:rsidRDefault="00213AC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50" w:type="dxa"/>
          </w:tcPr>
          <w:p w14:paraId="6F817483" w14:textId="77777777" w:rsidR="00C90CF8" w:rsidRPr="00CD7347" w:rsidRDefault="00C90CF8" w:rsidP="00763144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</w:tcPr>
          <w:p w14:paraId="545FCA36" w14:textId="77777777" w:rsidR="00C90CF8" w:rsidRPr="00CD7347" w:rsidRDefault="00C90CF8" w:rsidP="00763144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79DD66EF" w14:textId="77777777" w:rsidR="00C90CF8" w:rsidRPr="00CD7347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highlight w:val="yellow"/>
              </w:rPr>
            </w:pPr>
          </w:p>
        </w:tc>
        <w:tc>
          <w:tcPr>
            <w:tcW w:w="1440" w:type="dxa"/>
          </w:tcPr>
          <w:p w14:paraId="3DC2DF8D" w14:textId="77777777" w:rsidR="00C90CF8" w:rsidRPr="00CD7347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8070075" w14:textId="77777777" w:rsidR="00C90CF8" w:rsidRPr="00CD7347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FA97959" w14:textId="77777777" w:rsidR="00C90CF8" w:rsidRPr="00CD7347" w:rsidRDefault="00C90CF8" w:rsidP="00763144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63A11416" w14:textId="77777777" w:rsidR="00C90CF8" w:rsidRPr="00CD7347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</w:tcPr>
          <w:p w14:paraId="358C7825" w14:textId="77777777" w:rsidR="00C90CF8" w:rsidRPr="00CD7347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</w:tr>
      <w:tr w:rsidR="00C90CF8" w:rsidRPr="00C904AC" w14:paraId="6A7CB6A8" w14:textId="77777777" w:rsidTr="00763144">
        <w:tc>
          <w:tcPr>
            <w:tcW w:w="2790" w:type="dxa"/>
            <w:hideMark/>
          </w:tcPr>
          <w:p w14:paraId="70A9E73A" w14:textId="7B4D9B7A" w:rsidR="00C90CF8" w:rsidRPr="00C904AC" w:rsidRDefault="00C90CF8" w:rsidP="00763144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0" w:type="dxa"/>
          </w:tcPr>
          <w:p w14:paraId="41188B7D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AC1825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272633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F1356F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BEB65" w14:textId="77777777" w:rsidR="00C90CF8" w:rsidRPr="00C904AC" w:rsidRDefault="00C90CF8" w:rsidP="00763144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25622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F4B64" w14:textId="77777777" w:rsidR="00C90CF8" w:rsidRPr="00C904AC" w:rsidRDefault="00C90CF8" w:rsidP="00763144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8C0A86" w14:textId="77777777" w:rsidR="00C90CF8" w:rsidRPr="00C904AC" w:rsidRDefault="00C90CF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47" w:rsidRPr="00C904AC" w14:paraId="19F8C884" w14:textId="77777777" w:rsidTr="00763144">
        <w:tc>
          <w:tcPr>
            <w:tcW w:w="2790" w:type="dxa"/>
          </w:tcPr>
          <w:p w14:paraId="4D782E29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168FC0A6" w14:textId="77777777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DE6D68" w14:textId="55D49A1C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2718051A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F887383" w14:textId="7BCE0CBC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(265)</w:t>
            </w:r>
          </w:p>
        </w:tc>
        <w:tc>
          <w:tcPr>
            <w:tcW w:w="270" w:type="dxa"/>
          </w:tcPr>
          <w:p w14:paraId="10C443DB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BE52D" w14:textId="32AEE5E5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4A43C72A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3C6B9A" w14:textId="58AE83D3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CD7347" w:rsidRPr="00C904AC" w14:paraId="39FB42EE" w14:textId="77777777" w:rsidTr="00763144">
        <w:tc>
          <w:tcPr>
            <w:tcW w:w="2790" w:type="dxa"/>
            <w:hideMark/>
          </w:tcPr>
          <w:p w14:paraId="7831340F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12A727ED" w14:textId="77777777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B367F8" w14:textId="39887509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AA869C3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EE416C" w14:textId="4F2A18AC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04508F13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D8048" w14:textId="3F40843C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4C7EFC5C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A423B9" w14:textId="5DC457D2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(243)</w:t>
            </w:r>
          </w:p>
        </w:tc>
      </w:tr>
      <w:tr w:rsidR="00CD7347" w:rsidRPr="00C904AC" w14:paraId="30C84E6D" w14:textId="77777777" w:rsidTr="00763144">
        <w:tc>
          <w:tcPr>
            <w:tcW w:w="2790" w:type="dxa"/>
          </w:tcPr>
          <w:p w14:paraId="77436C50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709F40AE" w14:textId="77777777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814AB9" w14:textId="3FFA2BB9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031C6A43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42531A7" w14:textId="56803FFE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270" w:type="dxa"/>
          </w:tcPr>
          <w:p w14:paraId="51EEBF0B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3DEA3" w14:textId="78F168AD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2E2104A8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BC7B05" w14:textId="068C9D0B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CD7347" w:rsidRPr="00C904AC" w14:paraId="7820EBB2" w14:textId="77777777" w:rsidTr="00763144">
        <w:tc>
          <w:tcPr>
            <w:tcW w:w="2790" w:type="dxa"/>
          </w:tcPr>
          <w:p w14:paraId="0F757CC0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293F7A5D" w14:textId="77777777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460680" w14:textId="01FF3A11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3073FF45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D14B855" w14:textId="1D6291F0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  <w:tc>
          <w:tcPr>
            <w:tcW w:w="270" w:type="dxa"/>
          </w:tcPr>
          <w:p w14:paraId="4EF0838C" w14:textId="77777777" w:rsidR="00CD7347" w:rsidRPr="00C904AC" w:rsidRDefault="00CD7347" w:rsidP="00C90CF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F376A2" w14:textId="0315EF1E" w:rsidR="00CD7347" w:rsidRPr="00C904AC" w:rsidRDefault="00CD7347" w:rsidP="00C90CF8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461B30D1" w14:textId="77777777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2CA775" w14:textId="663A42C9" w:rsidR="00CD7347" w:rsidRPr="00C904AC" w:rsidRDefault="00CD7347" w:rsidP="00C9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</w:tbl>
    <w:p w14:paraId="134DECC3" w14:textId="2F80A326" w:rsidR="0061029F" w:rsidRDefault="0061029F" w:rsidP="0061029F">
      <w:pPr>
        <w:pStyle w:val="FSNoteNumbered"/>
        <w:numPr>
          <w:ilvl w:val="0"/>
          <w:numId w:val="0"/>
        </w:numPr>
        <w:spacing w:after="0"/>
        <w:ind w:left="1209" w:hanging="360"/>
        <w:rPr>
          <w:b/>
          <w:bCs/>
          <w:u w:val="none"/>
        </w:rPr>
      </w:pPr>
    </w:p>
    <w:p w14:paraId="74FFA605" w14:textId="14ECCBC8" w:rsidR="0061029F" w:rsidRDefault="0061029F" w:rsidP="0061029F">
      <w:pPr>
        <w:rPr>
          <w:lang w:val="th-TH"/>
        </w:rPr>
      </w:pPr>
    </w:p>
    <w:p w14:paraId="5B5267D5" w14:textId="03664EB8" w:rsidR="001258C4" w:rsidRDefault="001258C4" w:rsidP="0061029F">
      <w:pPr>
        <w:rPr>
          <w:lang w:val="th-TH"/>
        </w:rPr>
      </w:pPr>
    </w:p>
    <w:p w14:paraId="06E69162" w14:textId="56641A57" w:rsidR="001258C4" w:rsidRDefault="001258C4" w:rsidP="0061029F">
      <w:pPr>
        <w:rPr>
          <w:lang w:val="th-TH"/>
        </w:rPr>
      </w:pPr>
    </w:p>
    <w:p w14:paraId="59536F38" w14:textId="77777777" w:rsidR="001258C4" w:rsidRDefault="001258C4" w:rsidP="0061029F">
      <w:pPr>
        <w:rPr>
          <w:cs/>
          <w:lang w:val="th-TH"/>
        </w:rPr>
      </w:pPr>
    </w:p>
    <w:p w14:paraId="6A612F30" w14:textId="2D5C435E" w:rsidR="0061029F" w:rsidRDefault="0061029F" w:rsidP="0061029F">
      <w:pPr>
        <w:rPr>
          <w:lang w:val="th-TH"/>
        </w:rPr>
      </w:pPr>
    </w:p>
    <w:p w14:paraId="47913B73" w14:textId="29A27D80" w:rsidR="0061029F" w:rsidRDefault="0061029F" w:rsidP="0061029F">
      <w:pPr>
        <w:rPr>
          <w:lang w:val="th-TH"/>
        </w:rPr>
      </w:pPr>
    </w:p>
    <w:p w14:paraId="59B55F5B" w14:textId="77777777" w:rsidR="0061029F" w:rsidRPr="0061029F" w:rsidRDefault="0061029F" w:rsidP="0061029F">
      <w:pPr>
        <w:rPr>
          <w:cs/>
          <w:lang w:val="th-TH"/>
        </w:rPr>
      </w:pPr>
    </w:p>
    <w:p w14:paraId="4834B5BC" w14:textId="13B49F3F" w:rsidR="005704D7" w:rsidRPr="00F74692" w:rsidRDefault="005704D7" w:rsidP="00F7469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lastRenderedPageBreak/>
        <w:t>ภ</w:t>
      </w:r>
      <w:r w:rsidRPr="00F74692">
        <w:rPr>
          <w:b/>
          <w:bCs/>
          <w:u w:val="none"/>
          <w:cs/>
        </w:rPr>
        <w:t xml:space="preserve">าษีเงินได้รอการตัดบัญชี </w:t>
      </w:r>
    </w:p>
    <w:p w14:paraId="10575554" w14:textId="4C607991" w:rsidR="00F67904" w:rsidRPr="00F67904" w:rsidRDefault="00F67904" w:rsidP="00F679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67904">
        <w:rPr>
          <w:rFonts w:ascii="Angsana New" w:hAnsi="Angsana New" w:hint="cs"/>
          <w:sz w:val="28"/>
          <w:szCs w:val="28"/>
          <w:cs/>
        </w:rPr>
        <w:t>ค่าใช้จ่าย</w:t>
      </w:r>
      <w:r w:rsidRPr="00F67904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Pr="00F67904">
        <w:rPr>
          <w:rFonts w:ascii="Angsana New" w:hAnsi="Angsana New" w:hint="cs"/>
          <w:sz w:val="28"/>
          <w:szCs w:val="28"/>
          <w:cs/>
        </w:rPr>
        <w:t>ปี</w:t>
      </w:r>
      <w:r w:rsidRPr="00F6790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F67904">
        <w:rPr>
          <w:rFonts w:ascii="Angsana New" w:hAnsi="Angsana New"/>
          <w:sz w:val="28"/>
          <w:szCs w:val="28"/>
        </w:rPr>
        <w:t xml:space="preserve">31 </w:t>
      </w:r>
      <w:r w:rsidRPr="00F67904">
        <w:rPr>
          <w:rFonts w:ascii="Angsana New" w:hAnsi="Angsana New" w:hint="cs"/>
          <w:sz w:val="28"/>
          <w:szCs w:val="28"/>
          <w:cs/>
        </w:rPr>
        <w:t>ธันวาคม</w:t>
      </w:r>
      <w:r w:rsidRPr="00F67904">
        <w:rPr>
          <w:rFonts w:ascii="Angsana New" w:hAnsi="Angsana New"/>
          <w:sz w:val="28"/>
          <w:szCs w:val="28"/>
          <w:cs/>
        </w:rPr>
        <w:t xml:space="preserve"> </w:t>
      </w:r>
      <w:r w:rsidRPr="00F6790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F67904">
        <w:rPr>
          <w:rFonts w:ascii="Angsana New" w:hAnsi="Angsana New"/>
          <w:sz w:val="28"/>
          <w:szCs w:val="28"/>
        </w:rPr>
        <w:t xml:space="preserve"> </w:t>
      </w:r>
      <w:r w:rsidRPr="00F67904">
        <w:rPr>
          <w:rFonts w:ascii="Angsana New" w:hAnsi="Angsana New"/>
          <w:sz w:val="28"/>
          <w:szCs w:val="28"/>
          <w:cs/>
        </w:rPr>
        <w:t xml:space="preserve">และ </w:t>
      </w:r>
      <w:r w:rsidRPr="00F6790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F67904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270"/>
        <w:gridCol w:w="270"/>
        <w:gridCol w:w="1080"/>
        <w:gridCol w:w="1440"/>
        <w:gridCol w:w="270"/>
        <w:gridCol w:w="1440"/>
      </w:tblGrid>
      <w:tr w:rsidR="00A27B88" w:rsidRPr="00824832" w14:paraId="55A8D033" w14:textId="77777777" w:rsidTr="00763144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5312AC9" w14:textId="77777777" w:rsidR="00A27B88" w:rsidRPr="00824832" w:rsidRDefault="00A27B88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337B6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D2107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27B88" w:rsidRPr="00824832" w14:paraId="0D8111D3" w14:textId="77777777" w:rsidTr="00763144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8481961" w14:textId="77777777" w:rsidR="00A27B88" w:rsidRPr="00824832" w:rsidRDefault="00A27B88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1028AD0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4089C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013E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0B86AF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73AB546" w14:textId="377B2A21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C1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92621" w14:textId="77777777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48A8D0" w14:textId="685E90FB" w:rsidR="00A27B88" w:rsidRPr="00824832" w:rsidRDefault="00A27B8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8C1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8C10B5" w:rsidRPr="00824832" w14:paraId="396C2805" w14:textId="77777777" w:rsidTr="00763144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B959276" w14:textId="77777777" w:rsidR="008C10B5" w:rsidRPr="00824832" w:rsidRDefault="008C10B5" w:rsidP="008C10B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854C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67294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538F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406CD8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506B" w14:textId="3F01C871" w:rsidR="008C10B5" w:rsidRPr="00824832" w:rsidRDefault="008C242C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5EA51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B1047" w14:textId="73652EA0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10B5" w:rsidRPr="00824832" w14:paraId="44D1E003" w14:textId="77777777" w:rsidTr="00763144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5481273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75F5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D209FA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8AB8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3798F2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6F87" w14:textId="005330D5" w:rsidR="008C10B5" w:rsidRPr="00824832" w:rsidRDefault="00B4323E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A7260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88AB" w14:textId="4A0FEB21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27,879</w:t>
            </w:r>
          </w:p>
        </w:tc>
      </w:tr>
      <w:tr w:rsidR="008C10B5" w:rsidRPr="00824832" w14:paraId="3682F56F" w14:textId="77777777" w:rsidTr="00763144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28BAF67" w14:textId="503EA670" w:rsidR="008C10B5" w:rsidRPr="00824832" w:rsidRDefault="008C10B5" w:rsidP="008C10B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D3DE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0B023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E2F0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C022D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9C7540" w14:textId="15331DC3" w:rsidR="008C10B5" w:rsidRPr="00DA7B7F" w:rsidRDefault="00B4323E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4B1097" w14:textId="77777777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C81965" w14:textId="5FBC2EDF" w:rsidR="008C10B5" w:rsidRPr="00824832" w:rsidRDefault="008C10B5" w:rsidP="008C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37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27,879</w:t>
            </w:r>
          </w:p>
        </w:tc>
      </w:tr>
    </w:tbl>
    <w:p w14:paraId="4DB87B05" w14:textId="16EE8D7A" w:rsidR="00B67966" w:rsidRDefault="00B67966" w:rsidP="00EA6C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CA414E" w:rsidRPr="003058B7">
        <w:rPr>
          <w:rFonts w:ascii="Angsana New" w:hAnsi="Angsana New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</w:t>
      </w:r>
      <w:r w:rsidR="00F442FF" w:rsidRPr="003058B7">
        <w:rPr>
          <w:rFonts w:ascii="Angsana New" w:hAnsi="Angsana New"/>
          <w:sz w:val="28"/>
          <w:szCs w:val="28"/>
          <w:cs/>
        </w:rPr>
        <w:t>ภาษีสำหรับ</w:t>
      </w:r>
      <w:r w:rsidR="00F442FF" w:rsidRPr="003058B7">
        <w:rPr>
          <w:rFonts w:ascii="Angsana New" w:hAnsi="Angsana New" w:hint="cs"/>
          <w:sz w:val="28"/>
          <w:szCs w:val="28"/>
          <w:cs/>
        </w:rPr>
        <w:t>ปี</w:t>
      </w:r>
      <w:r w:rsidR="00F442FF" w:rsidRPr="003058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42FF" w:rsidRPr="003058B7">
        <w:rPr>
          <w:rFonts w:ascii="Angsana New" w:hAnsi="Angsana New"/>
          <w:sz w:val="28"/>
          <w:szCs w:val="28"/>
        </w:rPr>
        <w:t xml:space="preserve">31 </w:t>
      </w:r>
      <w:r w:rsidR="00F442FF" w:rsidRPr="003058B7">
        <w:rPr>
          <w:rFonts w:ascii="Angsana New" w:hAnsi="Angsana New" w:hint="cs"/>
          <w:sz w:val="28"/>
          <w:szCs w:val="28"/>
          <w:cs/>
        </w:rPr>
        <w:t>ธันวาคม</w:t>
      </w:r>
      <w:r w:rsidR="00F442FF" w:rsidRPr="003058B7">
        <w:rPr>
          <w:rFonts w:ascii="Angsana New" w:hAnsi="Angsana New"/>
          <w:sz w:val="28"/>
          <w:szCs w:val="28"/>
          <w:cs/>
        </w:rPr>
        <w:t xml:space="preserve"> </w:t>
      </w:r>
      <w:r w:rsidR="00F442FF" w:rsidRPr="003058B7">
        <w:rPr>
          <w:rFonts w:ascii="Angsana New" w:hAnsi="Angsana New"/>
          <w:sz w:val="28"/>
          <w:szCs w:val="28"/>
        </w:rPr>
        <w:t>256</w:t>
      </w:r>
      <w:r w:rsidR="00F442FF">
        <w:rPr>
          <w:rFonts w:ascii="Angsana New" w:hAnsi="Angsana New"/>
          <w:sz w:val="28"/>
          <w:szCs w:val="28"/>
        </w:rPr>
        <w:t>4</w:t>
      </w:r>
      <w:r w:rsidR="00F442FF" w:rsidRPr="003058B7">
        <w:rPr>
          <w:rFonts w:ascii="Angsana New" w:hAnsi="Angsana New"/>
          <w:sz w:val="28"/>
          <w:szCs w:val="28"/>
        </w:rPr>
        <w:t xml:space="preserve"> </w:t>
      </w:r>
      <w:r w:rsidR="00F442FF" w:rsidRPr="003058B7">
        <w:rPr>
          <w:rFonts w:ascii="Angsana New" w:hAnsi="Angsana New"/>
          <w:sz w:val="28"/>
          <w:szCs w:val="28"/>
          <w:cs/>
        </w:rPr>
        <w:t xml:space="preserve">และ </w:t>
      </w:r>
      <w:r w:rsidR="00F442FF" w:rsidRPr="003058B7">
        <w:rPr>
          <w:rFonts w:ascii="Angsana New" w:hAnsi="Angsana New"/>
          <w:sz w:val="28"/>
          <w:szCs w:val="28"/>
        </w:rPr>
        <w:t>256</w:t>
      </w:r>
      <w:r w:rsidR="00F442FF">
        <w:rPr>
          <w:rFonts w:ascii="Angsana New" w:hAnsi="Angsana New"/>
          <w:sz w:val="28"/>
          <w:szCs w:val="28"/>
        </w:rPr>
        <w:t>3</w:t>
      </w:r>
      <w:r w:rsidR="00F442FF" w:rsidRPr="003058B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250"/>
        <w:gridCol w:w="265"/>
        <w:gridCol w:w="250"/>
        <w:gridCol w:w="470"/>
        <w:gridCol w:w="1440"/>
        <w:gridCol w:w="270"/>
        <w:gridCol w:w="1440"/>
      </w:tblGrid>
      <w:tr w:rsidR="00751DA6" w:rsidRPr="00824832" w14:paraId="3E091805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1153E160" w14:textId="77777777" w:rsidR="00751DA6" w:rsidRPr="00824832" w:rsidRDefault="00751DA6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F9EC60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A2C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51DA6" w:rsidRPr="00824832" w14:paraId="62CFA559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DEB5014" w14:textId="77777777" w:rsidR="00751DA6" w:rsidRPr="00824832" w:rsidRDefault="00751DA6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76C0E6B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7720227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BC95F7F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47614FFF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6C0B3" w14:textId="6371A8B0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95C6" w14:textId="77777777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DCBC9" w14:textId="25AE6136" w:rsidR="00751DA6" w:rsidRPr="00824832" w:rsidRDefault="00751DA6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751DA6" w:rsidRPr="00824832" w14:paraId="2F886E1B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53074489" w14:textId="77777777" w:rsidR="00751DA6" w:rsidRPr="00824832" w:rsidRDefault="00751DA6" w:rsidP="00751D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8DD299D" w14:textId="77777777" w:rsidR="00751DA6" w:rsidRPr="00824832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79250D1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333212B" w14:textId="77777777" w:rsidR="00751DA6" w:rsidRPr="00824832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5B8C2DC9" w14:textId="77777777" w:rsidR="00751DA6" w:rsidRPr="00824832" w:rsidRDefault="00751DA6" w:rsidP="00751DA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55695" w14:textId="01B9DCA2" w:rsidR="00751DA6" w:rsidRPr="00824832" w:rsidRDefault="008C242C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76573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BC604" w14:textId="7378BAC7" w:rsidR="00751DA6" w:rsidRPr="00824832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(74,619)</w:t>
            </w:r>
          </w:p>
        </w:tc>
      </w:tr>
      <w:tr w:rsidR="00751DA6" w:rsidRPr="00824832" w14:paraId="2AC4F398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1FF4D5CE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BB0B11" w14:textId="77777777" w:rsidR="00751DA6" w:rsidRPr="00824832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8A44CBD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220C608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0E59CC71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04D2FC" w14:textId="77777777" w:rsidR="00751DA6" w:rsidRPr="00824832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1ECF69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07BC06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DA6" w:rsidRPr="00824832" w14:paraId="0A8E87E1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60C1D7A6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D572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B3D99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DF7C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88E22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9261" w14:textId="0E83FF4B" w:rsidR="00751DA6" w:rsidRPr="002F10E6" w:rsidRDefault="00CD7347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8C242C">
              <w:rPr>
                <w:rFonts w:asciiTheme="majorBidi" w:eastAsia="Cordia New" w:hAnsiTheme="majorBidi" w:cstheme="majorBidi"/>
                <w:sz w:val="28"/>
                <w:szCs w:val="28"/>
              </w:rPr>
              <w:t>10,174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97FE2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E9A0" w14:textId="22CFD8B7" w:rsidR="00751DA6" w:rsidRPr="002F10E6" w:rsidRDefault="00CD7347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751DA6">
              <w:rPr>
                <w:rFonts w:asciiTheme="majorBidi" w:eastAsia="Cordia New" w:hAnsiTheme="majorBidi" w:cstheme="majorBidi"/>
                <w:sz w:val="28"/>
                <w:szCs w:val="28"/>
              </w:rPr>
              <w:t>14,924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751DA6" w:rsidRPr="00824832" w14:paraId="5464B4F0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18FF73AB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1B05320D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DE8C7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DBC7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580D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E72E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69E50" w14:textId="1AD10CD6" w:rsidR="00751DA6" w:rsidRPr="0015053D" w:rsidRDefault="00CD7347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8C242C">
              <w:rPr>
                <w:rFonts w:asciiTheme="majorBidi" w:eastAsia="Cordia New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2B4C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B9FC" w14:textId="5E04584B" w:rsidR="00751DA6" w:rsidRPr="002F10E6" w:rsidRDefault="00CD7347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751DA6">
              <w:rPr>
                <w:rFonts w:asciiTheme="majorBidi" w:eastAsia="Cordia New" w:hAnsiTheme="majorBidi" w:cstheme="majorBidi"/>
                <w:sz w:val="28"/>
                <w:szCs w:val="28"/>
              </w:rPr>
              <w:t>911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751DA6" w:rsidRPr="00824832" w14:paraId="1357F02F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7E4476" w14:textId="77777777" w:rsidR="00751DA6" w:rsidRPr="00824832" w:rsidRDefault="00751DA6" w:rsidP="00751D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4493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8FD9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4682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B86E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00737" w14:textId="4E0014E7" w:rsidR="00751DA6" w:rsidRPr="0015053D" w:rsidRDefault="00B4323E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85C0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D624" w14:textId="47728E96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27,879</w:t>
            </w:r>
          </w:p>
        </w:tc>
      </w:tr>
      <w:tr w:rsidR="00751DA6" w:rsidRPr="00824832" w14:paraId="4616C32A" w14:textId="77777777" w:rsidTr="0076314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C0542DD" w14:textId="77777777" w:rsidR="00751DA6" w:rsidRPr="00824832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D56D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98D3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F4DDBE0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F8B8" w14:textId="77777777" w:rsidR="00751DA6" w:rsidRPr="002F10E6" w:rsidRDefault="00751DA6" w:rsidP="00751D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A643C" w14:textId="742EC293" w:rsidR="00751DA6" w:rsidRPr="0015053D" w:rsidRDefault="008C242C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4573E" w14:textId="77777777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3D2B2" w14:textId="10D4FCC4" w:rsidR="00751DA6" w:rsidRPr="002F10E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15,835</w:t>
            </w:r>
          </w:p>
        </w:tc>
      </w:tr>
      <w:tr w:rsidR="00751DA6" w:rsidRPr="005067F3" w14:paraId="0E9A4F33" w14:textId="77777777" w:rsidTr="00763144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24A0D8D" w14:textId="35A70E5C" w:rsidR="00751DA6" w:rsidRPr="00824832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EA0" w14:textId="77777777" w:rsidR="00751DA6" w:rsidRPr="00FA79F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2C7521B" w14:textId="77777777" w:rsidR="00751DA6" w:rsidRPr="00FA79F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F34" w14:textId="77777777" w:rsidR="00751DA6" w:rsidRPr="00FA79F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11739CFA" w14:textId="77777777" w:rsidR="00751DA6" w:rsidRPr="00FA79F6" w:rsidRDefault="00751DA6" w:rsidP="00751DA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9E98E" w14:textId="40EB6761" w:rsidR="00751DA6" w:rsidRPr="0015053D" w:rsidRDefault="00B4323E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23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B4323E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323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1B20B" w14:textId="77777777" w:rsidR="00751DA6" w:rsidRPr="00FA79F6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83872" w14:textId="55F1B0BC" w:rsidR="00751DA6" w:rsidRPr="007D700A" w:rsidRDefault="00751DA6" w:rsidP="0075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27,879</w:t>
            </w:r>
          </w:p>
        </w:tc>
      </w:tr>
    </w:tbl>
    <w:p w14:paraId="1ADD7F6D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A5EF2B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D60A4AC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F004AA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F2BCAEB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FDA0435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2F6C6D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16067B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903AE92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8BC7C32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207173" w14:textId="77777777" w:rsidR="0061029F" w:rsidRDefault="0061029F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21F585F3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3" w:name="OLE_LINK1"/>
      <w:bookmarkStart w:id="4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3"/>
      <w:bookmarkEnd w:id="4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7C6505">
        <w:rPr>
          <w:rFonts w:ascii="Angsana New" w:hAnsi="Angsana New"/>
          <w:sz w:val="28"/>
          <w:szCs w:val="28"/>
        </w:rPr>
        <w:t>3</w:t>
      </w:r>
      <w:r w:rsidR="00BE3D65">
        <w:rPr>
          <w:rFonts w:ascii="Angsana New" w:hAnsi="Angsana New"/>
          <w:sz w:val="28"/>
          <w:szCs w:val="28"/>
        </w:rPr>
        <w:t>1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BE3D65">
        <w:rPr>
          <w:rFonts w:ascii="Angsana New" w:hAnsi="Angsana New" w:hint="cs"/>
          <w:sz w:val="28"/>
          <w:szCs w:val="28"/>
          <w:cs/>
        </w:rPr>
        <w:t>ธันวาคม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284B7B">
        <w:rPr>
          <w:rFonts w:ascii="Angsana New" w:hAnsi="Angsana New"/>
          <w:sz w:val="28"/>
          <w:szCs w:val="28"/>
        </w:rPr>
        <w:t>3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170"/>
        <w:gridCol w:w="270"/>
        <w:gridCol w:w="1350"/>
      </w:tblGrid>
      <w:tr w:rsidR="007A014C" w:rsidRPr="009A7EE8" w14:paraId="3DD1E755" w14:textId="77777777" w:rsidTr="00F3758D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F3758D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F3758D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7AF19A1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49526FE1" w:rsidR="00D72D3E" w:rsidRPr="009A7EE8" w:rsidRDefault="00765B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12BB8321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8B2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2DD8" w14:textId="0B7F298C" w:rsidR="00D72D3E" w:rsidRPr="009A7EE8" w:rsidRDefault="008B298D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 w:rsidR="00F3758D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(</w:t>
            </w:r>
            <w:r w:rsidR="00D72D3E" w:rsidRPr="008B298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น)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527EC" w14:textId="0FB35BA8" w:rsidR="00D72D3E" w:rsidRPr="009A7EE8" w:rsidRDefault="007C6505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744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7445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72D3E" w:rsidRPr="009A7EE8" w14:paraId="7F56ACA7" w14:textId="77777777" w:rsidTr="00F3758D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598D1CD2" w14:textId="77777777" w:rsidTr="00F3758D">
        <w:tc>
          <w:tcPr>
            <w:tcW w:w="3330" w:type="dxa"/>
          </w:tcPr>
          <w:p w14:paraId="3B2A891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0927D4B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31,231</w:t>
            </w:r>
          </w:p>
        </w:tc>
        <w:tc>
          <w:tcPr>
            <w:tcW w:w="270" w:type="dxa"/>
          </w:tcPr>
          <w:p w14:paraId="6D0F05A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41169547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15FA1C6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2105B8" w14:textId="6D4D2090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DD4E4" w14:textId="426EACCC" w:rsidR="00D72D3E" w:rsidRPr="009A7EE8" w:rsidRDefault="0087246C" w:rsidP="004B5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31,504</w:t>
            </w:r>
          </w:p>
        </w:tc>
      </w:tr>
      <w:tr w:rsidR="00D72D3E" w:rsidRPr="009A7EE8" w14:paraId="632EC9C2" w14:textId="77777777" w:rsidTr="00F3758D">
        <w:tc>
          <w:tcPr>
            <w:tcW w:w="3330" w:type="dxa"/>
          </w:tcPr>
          <w:p w14:paraId="1597970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388DEB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4D5457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FBBD04" w14:textId="2C51576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098F246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1636F8" w14:textId="1A69939F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770C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E7456" w14:textId="5244741C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3DCB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581CC4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859841" w14:textId="2746DF4C" w:rsidR="00D72D3E" w:rsidRPr="009A7EE8" w:rsidRDefault="006D3DC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D3E" w:rsidRPr="009A7EE8" w14:paraId="733F2CA5" w14:textId="77777777" w:rsidTr="00F3758D">
        <w:tc>
          <w:tcPr>
            <w:tcW w:w="3330" w:type="dxa"/>
          </w:tcPr>
          <w:p w14:paraId="14FEF0A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1362A34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4A1E197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7FC3685B" w14:textId="7C314FFD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687568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D1B787" w14:textId="364653B7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1D7A6CA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79F8E" w14:textId="71C7462A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0F6B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55BCA" w14:textId="7CB4AE4D" w:rsidR="00D72D3E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D3E" w:rsidRPr="009A7EE8" w14:paraId="28832F13" w14:textId="77777777" w:rsidTr="00F3758D">
        <w:tc>
          <w:tcPr>
            <w:tcW w:w="3330" w:type="dxa"/>
          </w:tcPr>
          <w:p w14:paraId="59A0B518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168E0E9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</w:tcPr>
          <w:p w14:paraId="4136B96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285A2E75" w:rsidR="00D72D3E" w:rsidRPr="009A7EE8" w:rsidRDefault="0069470B" w:rsidP="00924F5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</w:t>
            </w:r>
            <w:r w:rsidR="006548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F5FE4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2509A" w14:textId="04DBA9A7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CE7C4B" w14:textId="0965DCD2" w:rsidR="00D72D3E" w:rsidRPr="009A7EE8" w:rsidRDefault="0087246C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</w:t>
            </w:r>
            <w:r w:rsidR="006548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D72D3E" w:rsidRPr="009A7EE8" w14:paraId="48F7CC41" w14:textId="77777777" w:rsidTr="00F3758D">
        <w:trPr>
          <w:trHeight w:val="720"/>
        </w:trPr>
        <w:tc>
          <w:tcPr>
            <w:tcW w:w="3330" w:type="dxa"/>
          </w:tcPr>
          <w:p w14:paraId="4BB1BFF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544AC76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18C868B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0604F31B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(156)</w:t>
            </w:r>
          </w:p>
        </w:tc>
        <w:tc>
          <w:tcPr>
            <w:tcW w:w="270" w:type="dxa"/>
            <w:vAlign w:val="bottom"/>
          </w:tcPr>
          <w:p w14:paraId="24D404E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CD527B" w14:textId="7A0830D3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9EFA5F" w14:textId="3DE22725" w:rsidR="00D72D3E" w:rsidRPr="009A7EE8" w:rsidRDefault="0087246C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5,456</w:t>
            </w:r>
          </w:p>
        </w:tc>
      </w:tr>
      <w:tr w:rsidR="00D72D3E" w:rsidRPr="009A7EE8" w14:paraId="4D852BDB" w14:textId="77777777" w:rsidTr="00F3758D">
        <w:tc>
          <w:tcPr>
            <w:tcW w:w="3330" w:type="dxa"/>
          </w:tcPr>
          <w:p w14:paraId="6D472617" w14:textId="77777777" w:rsidR="00AE1CAA" w:rsidRDefault="00D72D3E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="00AE1CAA"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 w:rsid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D72D3E" w:rsidRPr="00AE1CAA" w:rsidRDefault="00AE1CAA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3084F6E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3,138</w:t>
            </w:r>
          </w:p>
        </w:tc>
        <w:tc>
          <w:tcPr>
            <w:tcW w:w="270" w:type="dxa"/>
            <w:vAlign w:val="bottom"/>
          </w:tcPr>
          <w:p w14:paraId="63D9BA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2EB082C4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(610)</w:t>
            </w:r>
          </w:p>
        </w:tc>
        <w:tc>
          <w:tcPr>
            <w:tcW w:w="270" w:type="dxa"/>
            <w:vAlign w:val="bottom"/>
          </w:tcPr>
          <w:p w14:paraId="7B3536D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5B258" w14:textId="27460198" w:rsidR="00D72D3E" w:rsidRPr="009A7EE8" w:rsidRDefault="006947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F7841" w14:textId="191E4F0C" w:rsidR="00D72D3E" w:rsidRPr="009A7EE8" w:rsidRDefault="0087246C" w:rsidP="004B575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2,528</w:t>
            </w:r>
          </w:p>
        </w:tc>
      </w:tr>
      <w:tr w:rsidR="00D72D3E" w:rsidRPr="009A7EE8" w14:paraId="1065CBE4" w14:textId="77777777" w:rsidTr="00F3758D">
        <w:tc>
          <w:tcPr>
            <w:tcW w:w="3330" w:type="dxa"/>
          </w:tcPr>
          <w:p w14:paraId="08F04D0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7DE897E5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270" w:type="dxa"/>
          </w:tcPr>
          <w:p w14:paraId="5526BF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3B3EFE40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D3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A9171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C06616" w14:textId="5E1326B5" w:rsidR="00D72D3E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70" w:type="dxa"/>
            <w:vAlign w:val="bottom"/>
          </w:tcPr>
          <w:p w14:paraId="581909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E2D1E" w14:textId="0EAFE4CE" w:rsidR="00D72D3E" w:rsidRPr="009A7EE8" w:rsidRDefault="0087246C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6D3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</w:tr>
      <w:tr w:rsidR="00D72D3E" w:rsidRPr="009A7EE8" w14:paraId="2F6FF720" w14:textId="77777777" w:rsidTr="00F3758D">
        <w:tc>
          <w:tcPr>
            <w:tcW w:w="3330" w:type="dxa"/>
          </w:tcPr>
          <w:p w14:paraId="2C4BA43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3F09DDD1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</w:tcPr>
          <w:p w14:paraId="74D5B30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51CFA30E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548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928D2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1FC0D1B6" w:rsidR="00D72D3E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01D9C2EE" w:rsidR="00D72D3E" w:rsidRPr="009A7EE8" w:rsidRDefault="006548C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25,999</w:t>
            </w:r>
          </w:p>
        </w:tc>
      </w:tr>
      <w:tr w:rsidR="00D72D3E" w:rsidRPr="009A7EE8" w14:paraId="38B1218A" w14:textId="77777777" w:rsidTr="00F3758D">
        <w:tc>
          <w:tcPr>
            <w:tcW w:w="3330" w:type="dxa"/>
          </w:tcPr>
          <w:p w14:paraId="75684FF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30C788A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83,599</w:t>
            </w:r>
          </w:p>
        </w:tc>
        <w:tc>
          <w:tcPr>
            <w:tcW w:w="270" w:type="dxa"/>
          </w:tcPr>
          <w:p w14:paraId="1B46258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536DE2D4" w:rsidR="00D72D3E" w:rsidRPr="009A7EE8" w:rsidRDefault="006548C0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(8,717)</w:t>
            </w:r>
          </w:p>
        </w:tc>
        <w:tc>
          <w:tcPr>
            <w:tcW w:w="270" w:type="dxa"/>
            <w:vAlign w:val="bottom"/>
          </w:tcPr>
          <w:p w14:paraId="2AA790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5E408219" w:rsidR="00D72D3E" w:rsidRPr="009A7EE8" w:rsidRDefault="00FC752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70" w:type="dxa"/>
            <w:vAlign w:val="bottom"/>
          </w:tcPr>
          <w:p w14:paraId="52132C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03DCDCBA" w:rsidR="00D72D3E" w:rsidRPr="009A7EE8" w:rsidRDefault="006548C0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75,048</w:t>
            </w:r>
          </w:p>
        </w:tc>
      </w:tr>
      <w:tr w:rsidR="00D72D3E" w:rsidRPr="00694D4E" w14:paraId="418B4753" w14:textId="77777777" w:rsidTr="00F3758D">
        <w:trPr>
          <w:trHeight w:val="51"/>
        </w:trPr>
        <w:tc>
          <w:tcPr>
            <w:tcW w:w="3330" w:type="dxa"/>
          </w:tcPr>
          <w:p w14:paraId="7E6074A2" w14:textId="424F3763" w:rsidR="00C6303F" w:rsidRPr="00694D4E" w:rsidRDefault="00C6303F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5337FDEF" w14:textId="77777777" w:rsidTr="00F3758D">
        <w:tc>
          <w:tcPr>
            <w:tcW w:w="3330" w:type="dxa"/>
          </w:tcPr>
          <w:p w14:paraId="173C21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48D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F15E7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371920F5" w14:textId="77777777" w:rsidTr="00F3758D">
        <w:tc>
          <w:tcPr>
            <w:tcW w:w="3330" w:type="dxa"/>
          </w:tcPr>
          <w:p w14:paraId="26158A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69F7148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(10,156)</w:t>
            </w:r>
          </w:p>
        </w:tc>
        <w:tc>
          <w:tcPr>
            <w:tcW w:w="270" w:type="dxa"/>
          </w:tcPr>
          <w:p w14:paraId="2CCB1E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4AD384EE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70" w:type="dxa"/>
            <w:vAlign w:val="bottom"/>
          </w:tcPr>
          <w:p w14:paraId="784240E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C18AAF" w14:textId="21C11AAF" w:rsidR="00D72D3E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93027" w14:textId="55388352" w:rsidR="00D72D3E" w:rsidRPr="009A7EE8" w:rsidRDefault="0087246C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(10,053)</w:t>
            </w:r>
          </w:p>
        </w:tc>
      </w:tr>
      <w:tr w:rsidR="00D72D3E" w:rsidRPr="009A7EE8" w14:paraId="3C446DC2" w14:textId="77777777" w:rsidTr="00F3758D">
        <w:tc>
          <w:tcPr>
            <w:tcW w:w="3330" w:type="dxa"/>
          </w:tcPr>
          <w:p w14:paraId="5A123A3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0E8FB09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(6,654)</w:t>
            </w:r>
          </w:p>
        </w:tc>
        <w:tc>
          <w:tcPr>
            <w:tcW w:w="270" w:type="dxa"/>
          </w:tcPr>
          <w:p w14:paraId="00D358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2F9F69EA" w:rsidR="00D72D3E" w:rsidRPr="009A7EE8" w:rsidRDefault="006947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42C5233C" w:rsidR="00D72D3E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3DCB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FC75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D3D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BCDB0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17E05CE5" w:rsidR="00D72D3E" w:rsidRPr="009A7EE8" w:rsidRDefault="00FC752E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(10,661)</w:t>
            </w:r>
          </w:p>
        </w:tc>
      </w:tr>
      <w:tr w:rsidR="006C1D0B" w:rsidRPr="009A7EE8" w14:paraId="07610578" w14:textId="77777777" w:rsidTr="00F3758D">
        <w:tc>
          <w:tcPr>
            <w:tcW w:w="3330" w:type="dxa"/>
          </w:tcPr>
          <w:p w14:paraId="1171CBAA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04E95828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1BD7A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4B754A50" w:rsidR="006C1D0B" w:rsidRDefault="00FC752E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  <w:vAlign w:val="bottom"/>
          </w:tcPr>
          <w:p w14:paraId="4D3E3D6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04986790" w:rsidR="006C1D0B" w:rsidRPr="009A7EE8" w:rsidRDefault="008724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553B6022" w:rsidR="006C1D0B" w:rsidRPr="009A7EE8" w:rsidRDefault="00FC752E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</w:tr>
      <w:tr w:rsidR="00D72D3E" w:rsidRPr="009A7EE8" w14:paraId="679940F1" w14:textId="77777777" w:rsidTr="00F3758D">
        <w:tc>
          <w:tcPr>
            <w:tcW w:w="3330" w:type="dxa"/>
          </w:tcPr>
          <w:p w14:paraId="283383E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1531B7E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(16,810)</w:t>
            </w:r>
          </w:p>
        </w:tc>
        <w:tc>
          <w:tcPr>
            <w:tcW w:w="270" w:type="dxa"/>
          </w:tcPr>
          <w:p w14:paraId="4CEA2A8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2FED595C" w:rsidR="00D72D3E" w:rsidRPr="009A7EE8" w:rsidRDefault="00FC752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(25</w:t>
            </w:r>
            <w:r w:rsidR="00F23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B79A3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171B609A" w:rsidR="00D72D3E" w:rsidRPr="009A7EE8" w:rsidRDefault="00FC752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(4,007)</w:t>
            </w:r>
          </w:p>
        </w:tc>
        <w:tc>
          <w:tcPr>
            <w:tcW w:w="270" w:type="dxa"/>
            <w:vAlign w:val="bottom"/>
          </w:tcPr>
          <w:p w14:paraId="0831E63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684B585A" w:rsidR="00D72D3E" w:rsidRPr="009A7EE8" w:rsidRDefault="00FC752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(21,067)</w:t>
            </w:r>
          </w:p>
        </w:tc>
      </w:tr>
    </w:tbl>
    <w:p w14:paraId="65BC1D3E" w14:textId="77777777" w:rsidR="004C0240" w:rsidRDefault="004C0240" w:rsidP="00E43B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086E90B" w14:textId="02EA2802" w:rsidR="00304859" w:rsidRDefault="00304859" w:rsidP="00E43B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="007C6505">
        <w:rPr>
          <w:rFonts w:ascii="Angsana New" w:hAnsi="Angsana New"/>
          <w:sz w:val="28"/>
          <w:szCs w:val="28"/>
        </w:rPr>
        <w:t>3</w:t>
      </w:r>
      <w:r w:rsidR="00074459">
        <w:rPr>
          <w:rFonts w:ascii="Angsana New" w:hAnsi="Angsana New"/>
          <w:sz w:val="28"/>
          <w:szCs w:val="28"/>
        </w:rPr>
        <w:t xml:space="preserve">1 </w:t>
      </w:r>
      <w:r w:rsidR="00074459">
        <w:rPr>
          <w:rFonts w:ascii="Angsana New" w:hAnsi="Angsana New" w:hint="cs"/>
          <w:sz w:val="28"/>
          <w:szCs w:val="28"/>
          <w:cs/>
        </w:rPr>
        <w:t>ธันวาคม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="007C6505">
        <w:rPr>
          <w:rFonts w:ascii="Angsana New" w:hAnsi="Angsana New"/>
          <w:sz w:val="28"/>
          <w:szCs w:val="28"/>
        </w:rPr>
        <w:t xml:space="preserve">2564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</w:t>
      </w:r>
      <w:r w:rsidRPr="0087246C">
        <w:rPr>
          <w:rFonts w:ascii="Angsana New" w:hAnsi="Angsana New"/>
          <w:spacing w:val="-2"/>
          <w:sz w:val="28"/>
          <w:szCs w:val="28"/>
          <w:cs/>
        </w:rPr>
        <w:t>ยังไม่ได้ใช้จำนวน</w:t>
      </w:r>
      <w:r w:rsidRPr="0087246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969AE">
        <w:rPr>
          <w:rFonts w:ascii="Angsana New" w:hAnsi="Angsana New"/>
          <w:spacing w:val="-2"/>
          <w:sz w:val="28"/>
          <w:szCs w:val="28"/>
        </w:rPr>
        <w:t xml:space="preserve">130.6 </w:t>
      </w:r>
      <w:r w:rsidRPr="0087246C">
        <w:rPr>
          <w:rFonts w:ascii="Angsana New" w:hAnsi="Angsana New"/>
          <w:spacing w:val="-2"/>
          <w:sz w:val="28"/>
          <w:szCs w:val="28"/>
          <w:cs/>
        </w:rPr>
        <w:t>ล้านบาท (</w:t>
      </w:r>
      <w:r w:rsidRPr="0087246C">
        <w:rPr>
          <w:rFonts w:ascii="Angsana New" w:hAnsi="Angsana New"/>
          <w:spacing w:val="-2"/>
          <w:sz w:val="28"/>
          <w:szCs w:val="28"/>
        </w:rPr>
        <w:t xml:space="preserve">31 </w:t>
      </w:r>
      <w:r w:rsidRPr="0087246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87246C">
        <w:rPr>
          <w:rFonts w:ascii="Angsana New" w:hAnsi="Angsana New"/>
          <w:spacing w:val="-2"/>
          <w:sz w:val="28"/>
          <w:szCs w:val="28"/>
        </w:rPr>
        <w:t>256</w:t>
      </w:r>
      <w:r w:rsidR="00694D4E" w:rsidRPr="0087246C">
        <w:rPr>
          <w:rFonts w:ascii="Angsana New" w:hAnsi="Angsana New"/>
          <w:spacing w:val="-2"/>
          <w:sz w:val="28"/>
          <w:szCs w:val="28"/>
        </w:rPr>
        <w:t>3</w:t>
      </w:r>
      <w:r w:rsidRPr="0087246C">
        <w:rPr>
          <w:rFonts w:ascii="Angsana New" w:hAnsi="Angsana New"/>
          <w:spacing w:val="-2"/>
          <w:sz w:val="28"/>
          <w:szCs w:val="28"/>
        </w:rPr>
        <w:t xml:space="preserve">: </w:t>
      </w:r>
      <w:r w:rsidR="00FF3694" w:rsidRPr="0087246C">
        <w:rPr>
          <w:rFonts w:asciiTheme="majorBidi" w:eastAsia="Arial Unicode MS" w:hAnsiTheme="majorBidi" w:cstheme="majorBidi"/>
          <w:sz w:val="28"/>
          <w:szCs w:val="28"/>
        </w:rPr>
        <w:t xml:space="preserve">152.9 </w:t>
      </w:r>
      <w:r w:rsidRPr="0087246C">
        <w:rPr>
          <w:rFonts w:ascii="Angsana New" w:hAnsi="Angsana New"/>
          <w:spacing w:val="-2"/>
          <w:sz w:val="28"/>
          <w:szCs w:val="28"/>
          <w:cs/>
        </w:rPr>
        <w:t>ล้านบาท)</w:t>
      </w:r>
      <w:r w:rsidRPr="0087246C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</w:t>
      </w:r>
      <w:r w:rsidRPr="00A90AD5">
        <w:rPr>
          <w:rFonts w:ascii="Angsana New" w:hAnsi="Angsana New"/>
          <w:sz w:val="28"/>
          <w:szCs w:val="28"/>
          <w:cs/>
        </w:rPr>
        <w:t>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77777777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859" w:rsidRPr="001E7A5A" w14:paraId="0E19366E" w14:textId="77777777" w:rsidTr="00CA095A">
        <w:trPr>
          <w:trHeight w:val="389"/>
        </w:trPr>
        <w:tc>
          <w:tcPr>
            <w:tcW w:w="5760" w:type="dxa"/>
          </w:tcPr>
          <w:p w14:paraId="51F597D3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E62C7" w14:textId="57832E81" w:rsidR="00304859" w:rsidRPr="003D0C47" w:rsidRDefault="007C6505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9B04010" w14:textId="77777777" w:rsidR="00304859" w:rsidRPr="003D0C47" w:rsidRDefault="00304859" w:rsidP="009434DA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968280" w14:textId="40CA6C16" w:rsidR="00304859" w:rsidRPr="003D0C47" w:rsidRDefault="00304859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3C59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D11991" w14:textId="409449DD" w:rsidR="00DC3C59" w:rsidRPr="0087246C" w:rsidRDefault="003B56A6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CEAF36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7DEC03A2" w:rsidR="00DC3C59" w:rsidRPr="00DE2311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311">
              <w:rPr>
                <w:rFonts w:ascii="Angsana New" w:hAnsi="Angsana New"/>
                <w:sz w:val="28"/>
                <w:szCs w:val="28"/>
              </w:rPr>
              <w:t>17,</w:t>
            </w:r>
            <w:r w:rsidR="00DE2311">
              <w:rPr>
                <w:rFonts w:ascii="Angsana New" w:hAnsi="Angsana New"/>
                <w:sz w:val="28"/>
                <w:szCs w:val="28"/>
              </w:rPr>
              <w:t>8</w:t>
            </w:r>
            <w:r w:rsidR="004C024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C3C59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80BF82" w14:textId="691943EB" w:rsidR="00DC3C59" w:rsidRPr="0087246C" w:rsidRDefault="00517886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  <w:tc>
          <w:tcPr>
            <w:tcW w:w="270" w:type="dxa"/>
          </w:tcPr>
          <w:p w14:paraId="243FB12D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67ACF66F" w:rsidR="00DC3C59" w:rsidRPr="00DE2311" w:rsidRDefault="00D93202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  <w:r w:rsidR="00FF3694" w:rsidRPr="00DE2311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DC3C59" w:rsidRPr="001E7A5A" w14:paraId="7FD7A935" w14:textId="77777777" w:rsidTr="00CA095A">
        <w:trPr>
          <w:trHeight w:val="389"/>
        </w:trPr>
        <w:tc>
          <w:tcPr>
            <w:tcW w:w="5760" w:type="dxa"/>
          </w:tcPr>
          <w:p w14:paraId="711229DD" w14:textId="60F4FE2D" w:rsidR="00DC3C59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60DCFDB7" w14:textId="2F30E1B0" w:rsidR="00DC3C59" w:rsidRPr="0087246C" w:rsidRDefault="0087246C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18FE4E31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0A792D" w14:textId="31C7E26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3C59" w:rsidRPr="001E7A5A" w14:paraId="44D560E0" w14:textId="77777777" w:rsidTr="00CA095A">
        <w:trPr>
          <w:trHeight w:val="389"/>
        </w:trPr>
        <w:tc>
          <w:tcPr>
            <w:tcW w:w="5760" w:type="dxa"/>
          </w:tcPr>
          <w:p w14:paraId="25CF4948" w14:textId="77777777" w:rsidR="00DC3C59" w:rsidRPr="001E7A5A" w:rsidRDefault="00DC3C59" w:rsidP="00DC3C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7CCD77F3" w:rsidR="00DC3C59" w:rsidRPr="0087246C" w:rsidRDefault="00517886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886">
              <w:rPr>
                <w:rFonts w:ascii="Angsana New" w:hAnsi="Angsana New"/>
                <w:b/>
                <w:bCs/>
                <w:sz w:val="28"/>
                <w:szCs w:val="28"/>
              </w:rPr>
              <w:t>130,587</w:t>
            </w:r>
          </w:p>
        </w:tc>
        <w:tc>
          <w:tcPr>
            <w:tcW w:w="270" w:type="dxa"/>
          </w:tcPr>
          <w:p w14:paraId="1F53CD5A" w14:textId="77777777" w:rsidR="00DC3C59" w:rsidRPr="001E7A5A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F9C3B1" w14:textId="032EEC42" w:rsidR="00DC3C59" w:rsidRPr="001E7A5A" w:rsidRDefault="00D93202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  <w:r w:rsidR="00FF3694" w:rsidRPr="00FF3694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</w:p>
        </w:tc>
      </w:tr>
    </w:tbl>
    <w:p w14:paraId="4E8B75E0" w14:textId="157215DC" w:rsidR="0029154B" w:rsidRPr="001B7705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1B7705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4B7B" w:rsidRPr="00DC3DDD" w14:paraId="7FB906F3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2E52F653" w:rsidR="00284B7B" w:rsidRPr="00DC3DDD" w:rsidRDefault="007C6505" w:rsidP="00C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F352B7" w14:textId="0B4ECE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20888" w:rsidRPr="00DC3DDD" w14:paraId="050C57B6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58E1248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9320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4FB17496" w:rsidR="00020888" w:rsidRPr="00DC3DDD" w:rsidRDefault="00A60AB9" w:rsidP="00A6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8C6C7C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A60A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16AB0691" w:rsidR="00020888" w:rsidRPr="00DC3DDD" w:rsidRDefault="00313B96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  <w:tr w:rsidR="00020888" w:rsidRPr="00DC3DDD" w14:paraId="198EDF82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49D746A6" w:rsidR="00020888" w:rsidRPr="0091446F" w:rsidRDefault="00976556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660D" w14:textId="652E77A6" w:rsidR="00020888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9,240</w:t>
            </w:r>
          </w:p>
        </w:tc>
      </w:tr>
      <w:tr w:rsidR="00020888" w:rsidRPr="00DC3DDD" w14:paraId="7EB3C6CA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1A2B7527" w:rsidR="00020888" w:rsidRPr="00DC3DDD" w:rsidRDefault="00A60AB9" w:rsidP="00A6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6CE56F23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</w:tr>
      <w:tr w:rsidR="00020888" w:rsidRPr="00DC3DDD" w14:paraId="679AC34C" w14:textId="77777777" w:rsidTr="00A921C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103A0A2D" w:rsidR="00020888" w:rsidRPr="00DC3DDD" w:rsidRDefault="00A60AB9" w:rsidP="00A6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A4BCD" w14:textId="59106238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</w:tr>
      <w:tr w:rsidR="00020888" w:rsidRPr="00DC3DDD" w14:paraId="48FE748C" w14:textId="77777777" w:rsidTr="00046FE2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020888" w:rsidRPr="002B08E3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047D0F12" w:rsidR="00020888" w:rsidRDefault="00A60AB9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C6C7C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8B72" w14:textId="1F1F5901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</w:t>
            </w:r>
            <w:r w:rsidR="00313B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20888" w:rsidRPr="005067F3" w14:paraId="2B139C90" w14:textId="77777777" w:rsidTr="00046FE2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1BD08F44" w:rsidR="00020888" w:rsidRPr="00DC3DDD" w:rsidRDefault="00A60AB9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020888" w:rsidRPr="00DC3DDD" w:rsidRDefault="00020888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28300DF2" w:rsidR="00020888" w:rsidRPr="00713B32" w:rsidRDefault="00313B96" w:rsidP="00020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</w:tbl>
    <w:p w14:paraId="1F533854" w14:textId="5B000D0B" w:rsidR="008C7BE4" w:rsidRPr="0050361E" w:rsidRDefault="000F3B50" w:rsidP="00C667F4">
      <w:pPr>
        <w:pStyle w:val="FSNoteNumbered"/>
        <w:numPr>
          <w:ilvl w:val="1"/>
          <w:numId w:val="27"/>
        </w:numPr>
        <w:spacing w:before="120" w:after="120"/>
        <w:ind w:left="540" w:hanging="540"/>
        <w:rPr>
          <w:b/>
          <w:bCs/>
          <w:u w:val="none"/>
          <w:cs/>
        </w:rPr>
      </w:pPr>
      <w:r w:rsidRPr="0050361E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7B5549" w:rsidRPr="00E34BE6" w14:paraId="5CA43EFE" w14:textId="4BCE6CE1" w:rsidTr="009434DA">
        <w:trPr>
          <w:trHeight w:val="389"/>
          <w:tblHeader/>
        </w:trPr>
        <w:tc>
          <w:tcPr>
            <w:tcW w:w="5760" w:type="dxa"/>
          </w:tcPr>
          <w:p w14:paraId="33F840BB" w14:textId="77777777" w:rsidR="007B5549" w:rsidRPr="00E34BE6" w:rsidRDefault="007B5549" w:rsidP="007B554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80E2A" w14:textId="19024324" w:rsidR="007B5549" w:rsidRPr="00073CC8" w:rsidRDefault="007C6505" w:rsidP="0007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4E115CAC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99E" w:rsidRPr="00E34BE6" w14:paraId="48153142" w14:textId="31619E00" w:rsidTr="00A921C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10799E" w:rsidRPr="00E34BE6" w:rsidRDefault="0010799E" w:rsidP="0010799E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5CE5B4F1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</w:t>
            </w:r>
            <w:r w:rsidR="008C6C7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25B54D2C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F746E3" w14:textId="3E2507F5" w:rsidR="0010799E" w:rsidRPr="00FD5C3E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10799E" w:rsidRPr="00E34BE6" w14:paraId="0E0D39E0" w14:textId="151BE5DD" w:rsidTr="00046FE2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10799E" w:rsidRPr="00E34BE6" w:rsidRDefault="0010799E" w:rsidP="0010799E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5F716483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E44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6C7C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70" w:type="dxa"/>
          </w:tcPr>
          <w:p w14:paraId="129D9164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4E02E9" w14:textId="2DAF2523" w:rsidR="0010799E" w:rsidRPr="00FD5C3E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</w:tr>
      <w:tr w:rsidR="0010799E" w:rsidRPr="00E34BE6" w14:paraId="06F86D49" w14:textId="57CFEE3F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10799E" w:rsidRPr="00E34BE6" w:rsidRDefault="0010799E" w:rsidP="0010799E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6567C41A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 w:rsidR="008C6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3D4A8" w14:textId="64232BE8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5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  <w:tr w:rsidR="0010799E" w:rsidRPr="004C3013" w14:paraId="2C2BB1CE" w14:textId="1E1AA52C" w:rsidTr="00046FE2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10799E" w:rsidRPr="004C3013" w:rsidRDefault="0010799E" w:rsidP="0010799E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10799E" w:rsidRPr="004C3013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10799E" w:rsidRPr="004C3013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10799E" w:rsidRPr="004C3013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0799E" w:rsidRPr="00E34BE6" w14:paraId="5C1C5A3C" w14:textId="01B21037" w:rsidTr="00A921C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10799E" w:rsidRPr="00E34BE6" w:rsidRDefault="0010799E" w:rsidP="0010799E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133A2AB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444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444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04CB96F4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24AFA0" w14:textId="3D6643CC" w:rsidR="0010799E" w:rsidRPr="0015264A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</w:tr>
      <w:tr w:rsidR="0010799E" w:rsidRPr="00E34BE6" w14:paraId="3B2ADD8C" w14:textId="32F752ED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10799E" w:rsidRPr="00E34BE6" w:rsidRDefault="0010799E" w:rsidP="0010799E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6DE7E204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6C7C">
              <w:rPr>
                <w:rFonts w:asciiTheme="majorBidi" w:hAnsiTheme="majorBidi" w:cstheme="majorBidi"/>
                <w:sz w:val="28"/>
                <w:szCs w:val="28"/>
              </w:rPr>
              <w:t>3,925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514D4" w14:textId="1DD1537F" w:rsidR="0010799E" w:rsidRPr="0015264A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</w:tr>
      <w:tr w:rsidR="0010799E" w:rsidRPr="00E34BE6" w14:paraId="508BABE2" w14:textId="69369FBB" w:rsidTr="00046FE2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10799E" w:rsidRPr="00E34BE6" w:rsidRDefault="0010799E" w:rsidP="0010799E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7F202D9C" w:rsidR="0010799E" w:rsidRPr="007969A5" w:rsidRDefault="008C6C7C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10799E" w:rsidRPr="007969A5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AB248" w14:textId="0BC0D634" w:rsidR="0010799E" w:rsidRPr="00752324" w:rsidRDefault="0010799E" w:rsidP="0010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</w:tbl>
    <w:p w14:paraId="113B2D3E" w14:textId="3AF98F8A" w:rsidR="00655FAB" w:rsidRDefault="000F3B50" w:rsidP="00960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834CE">
        <w:rPr>
          <w:rFonts w:ascii="Angsana New" w:hAnsi="Angsana New"/>
          <w:spacing w:val="4"/>
          <w:sz w:val="28"/>
          <w:szCs w:val="28"/>
          <w:cs/>
        </w:rPr>
        <w:lastRenderedPageBreak/>
        <w:t>สำหรับ</w:t>
      </w:r>
      <w:r w:rsidR="001C50FA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ปีสิ้นสุดวันที่ </w:t>
      </w:r>
      <w:r w:rsidR="001C50FA" w:rsidRPr="00C834CE">
        <w:rPr>
          <w:rFonts w:ascii="Angsana New" w:hAnsi="Angsana New"/>
          <w:spacing w:val="4"/>
          <w:sz w:val="28"/>
          <w:szCs w:val="28"/>
        </w:rPr>
        <w:t xml:space="preserve">31 </w:t>
      </w:r>
      <w:r w:rsidR="001C50FA" w:rsidRPr="00C834CE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7C6505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7C6505" w:rsidRPr="00C834CE">
        <w:rPr>
          <w:rFonts w:ascii="Angsana New" w:hAnsi="Angsana New"/>
          <w:spacing w:val="4"/>
          <w:sz w:val="28"/>
          <w:szCs w:val="28"/>
        </w:rPr>
        <w:t>2564</w:t>
      </w:r>
      <w:r w:rsidR="00953B41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 และ </w:t>
      </w:r>
      <w:r w:rsidR="00953B41" w:rsidRPr="00C834CE">
        <w:rPr>
          <w:rFonts w:ascii="Angsana New" w:hAnsi="Angsana New"/>
          <w:spacing w:val="4"/>
          <w:sz w:val="28"/>
          <w:szCs w:val="28"/>
        </w:rPr>
        <w:t>2563</w:t>
      </w:r>
      <w:r w:rsidR="007C6505" w:rsidRPr="00C834CE">
        <w:rPr>
          <w:rFonts w:ascii="Angsana New" w:hAnsi="Angsana New"/>
          <w:spacing w:val="4"/>
          <w:sz w:val="28"/>
          <w:szCs w:val="28"/>
        </w:rPr>
        <w:t xml:space="preserve"> </w:t>
      </w:r>
      <w:r w:rsidRPr="00C834CE">
        <w:rPr>
          <w:rFonts w:ascii="Angsana New" w:hAnsi="Angsana New"/>
          <w:spacing w:val="4"/>
          <w:sz w:val="28"/>
          <w:szCs w:val="28"/>
          <w:cs/>
        </w:rPr>
        <w:t>ดอกเบี้ยจ่ายจากหนี้สินตามสัญญาเช่าจำนวน</w:t>
      </w:r>
      <w:r w:rsidR="00DA0FEE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53523F" w:rsidRPr="00C834CE">
        <w:rPr>
          <w:rFonts w:ascii="Angsana New" w:hAnsi="Angsana New"/>
          <w:spacing w:val="4"/>
          <w:sz w:val="28"/>
          <w:szCs w:val="28"/>
        </w:rPr>
        <w:t>2.8</w:t>
      </w:r>
      <w:r w:rsidR="000A3E2B" w:rsidRPr="00C834CE">
        <w:rPr>
          <w:rFonts w:ascii="Angsana New" w:hAnsi="Angsana New"/>
          <w:spacing w:val="4"/>
          <w:sz w:val="28"/>
          <w:szCs w:val="28"/>
        </w:rPr>
        <w:t xml:space="preserve"> </w:t>
      </w:r>
      <w:r w:rsidR="00DA0FEE" w:rsidRPr="00C834CE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765B6C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908B4" w:rsidRPr="00C834CE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765B6C" w:rsidRPr="00C834C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53523F" w:rsidRPr="00C834CE">
        <w:rPr>
          <w:rFonts w:ascii="Angsana New" w:hAnsi="Angsana New"/>
          <w:spacing w:val="4"/>
          <w:sz w:val="28"/>
          <w:szCs w:val="28"/>
        </w:rPr>
        <w:t>0.5</w:t>
      </w:r>
      <w:r w:rsidR="00FB7B42" w:rsidRPr="00C834CE">
        <w:rPr>
          <w:rFonts w:ascii="Angsana New" w:hAnsi="Angsana New"/>
          <w:spacing w:val="4"/>
          <w:sz w:val="28"/>
          <w:szCs w:val="28"/>
        </w:rPr>
        <w:t xml:space="preserve"> </w:t>
      </w:r>
      <w:r w:rsidR="00E908B4" w:rsidRPr="00C834CE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908B4" w:rsidRPr="00057D2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65B6C" w:rsidRPr="001B7705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0A4758C1" w:rsidR="006A728D" w:rsidRPr="00824832" w:rsidRDefault="006A728D" w:rsidP="002C292F">
      <w:pPr>
        <w:pStyle w:val="FSNoteNumbered"/>
        <w:numPr>
          <w:ilvl w:val="0"/>
          <w:numId w:val="17"/>
        </w:numPr>
        <w:spacing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6129DA33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</w:t>
      </w:r>
      <w:r w:rsidR="00765B6C">
        <w:rPr>
          <w:rFonts w:ascii="Angsana New" w:hAnsi="Angsana New" w:hint="cs"/>
          <w:spacing w:val="6"/>
          <w:sz w:val="28"/>
          <w:szCs w:val="28"/>
          <w:cs/>
        </w:rPr>
        <w:t>กำไรสะสม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052407" w:rsidRDefault="00052407" w:rsidP="002C292F">
      <w:pPr>
        <w:pStyle w:val="FSNoteNumbered"/>
        <w:numPr>
          <w:ilvl w:val="0"/>
          <w:numId w:val="17"/>
        </w:numPr>
        <w:spacing w:after="0"/>
        <w:ind w:left="547" w:hanging="547"/>
        <w:rPr>
          <w:b/>
          <w:bCs/>
          <w:u w:val="none"/>
          <w:cs/>
        </w:rPr>
      </w:pPr>
      <w:r w:rsidRPr="00052407">
        <w:rPr>
          <w:b/>
          <w:bCs/>
          <w:u w:val="none"/>
          <w:cs/>
        </w:rPr>
        <w:t>รายได้จากการลงทุน</w:t>
      </w:r>
    </w:p>
    <w:p w14:paraId="4FE769F7" w14:textId="71554354" w:rsidR="00D42C31" w:rsidRDefault="00D42C31" w:rsidP="00D42C3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42C31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D42C31">
        <w:rPr>
          <w:rFonts w:ascii="Angsana New" w:hAnsi="Angsana New"/>
          <w:sz w:val="28"/>
          <w:szCs w:val="28"/>
          <w:cs/>
        </w:rPr>
        <w:t>สำหรับ</w:t>
      </w:r>
      <w:r w:rsidRPr="00D42C31">
        <w:rPr>
          <w:rFonts w:ascii="Angsana New" w:hAnsi="Angsana New" w:hint="cs"/>
          <w:sz w:val="28"/>
          <w:szCs w:val="28"/>
          <w:cs/>
        </w:rPr>
        <w:t>ปี</w:t>
      </w:r>
      <w:r w:rsidRPr="00D42C3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42C31">
        <w:rPr>
          <w:rFonts w:ascii="Angsana New" w:hAnsi="Angsana New"/>
          <w:sz w:val="28"/>
          <w:szCs w:val="28"/>
        </w:rPr>
        <w:t xml:space="preserve">31 </w:t>
      </w:r>
      <w:r w:rsidRPr="00D42C31">
        <w:rPr>
          <w:rFonts w:ascii="Angsana New" w:hAnsi="Angsana New" w:hint="cs"/>
          <w:sz w:val="28"/>
          <w:szCs w:val="28"/>
          <w:cs/>
        </w:rPr>
        <w:t>ธันวาคม</w:t>
      </w:r>
      <w:r w:rsidRPr="00D42C31">
        <w:rPr>
          <w:rFonts w:ascii="Angsana New" w:hAnsi="Angsana New"/>
          <w:sz w:val="28"/>
          <w:szCs w:val="28"/>
          <w:cs/>
        </w:rPr>
        <w:t xml:space="preserve"> </w:t>
      </w:r>
      <w:r w:rsidRPr="00D42C3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D42C31">
        <w:rPr>
          <w:rFonts w:ascii="Angsana New" w:hAnsi="Angsana New"/>
          <w:sz w:val="28"/>
          <w:szCs w:val="28"/>
        </w:rPr>
        <w:t xml:space="preserve"> </w:t>
      </w:r>
      <w:r w:rsidRPr="00D42C31">
        <w:rPr>
          <w:rFonts w:ascii="Angsana New" w:hAnsi="Angsana New"/>
          <w:sz w:val="28"/>
          <w:szCs w:val="28"/>
          <w:cs/>
        </w:rPr>
        <w:t>และ</w:t>
      </w:r>
      <w:r w:rsidRPr="00D42C31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3</w:t>
      </w:r>
      <w:r w:rsidRPr="00D42C31">
        <w:rPr>
          <w:rFonts w:ascii="Angsana New" w:hAnsi="Angsana New" w:hint="cs"/>
          <w:sz w:val="28"/>
          <w:szCs w:val="28"/>
          <w:cs/>
        </w:rPr>
        <w:t xml:space="preserve"> มี</w:t>
      </w:r>
      <w:r w:rsidRPr="00D42C31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C03504" w:rsidRPr="00824832" w14:paraId="519D858F" w14:textId="77777777" w:rsidTr="00763144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8B6D5B" w14:textId="77777777" w:rsidR="00C03504" w:rsidRPr="00824832" w:rsidRDefault="00C03504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EEA40" w14:textId="77777777" w:rsidR="00C03504" w:rsidRPr="00824832" w:rsidRDefault="00C035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03504" w:rsidRPr="00824832" w14:paraId="570E3D6B" w14:textId="77777777" w:rsidTr="00763144">
        <w:trPr>
          <w:trHeight w:val="35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199B30" w14:textId="77777777" w:rsidR="00C03504" w:rsidRPr="00824832" w:rsidRDefault="00C03504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8634AEB" w14:textId="37EB9A62" w:rsidR="00C03504" w:rsidRPr="00824832" w:rsidRDefault="00C035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DE1FB" w14:textId="77777777" w:rsidR="00C03504" w:rsidRPr="00824832" w:rsidRDefault="00C035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130E08" w14:textId="4A0B453F" w:rsidR="00C03504" w:rsidRPr="00642000" w:rsidRDefault="00C035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0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052A7" w:rsidRPr="00824832" w14:paraId="21FD6E86" w14:textId="77777777" w:rsidTr="00763144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571D04" w14:textId="77777777" w:rsidR="007052A7" w:rsidRPr="00824832" w:rsidRDefault="007052A7" w:rsidP="007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118EB" w14:textId="4BD33B0F" w:rsidR="007052A7" w:rsidRPr="00824832" w:rsidRDefault="00846A0B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5A984" w14:textId="77777777" w:rsidR="007052A7" w:rsidRPr="00824832" w:rsidRDefault="007052A7" w:rsidP="007052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04FF" w14:textId="04F56E1B" w:rsidR="007052A7" w:rsidRPr="00824832" w:rsidRDefault="007052A7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  <w:tr w:rsidR="007052A7" w:rsidRPr="00824832" w14:paraId="2A3A9E5D" w14:textId="77777777" w:rsidTr="00763144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85D3E3" w14:textId="77777777" w:rsidR="007052A7" w:rsidRPr="00824832" w:rsidRDefault="007052A7" w:rsidP="007052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70B3" w14:textId="147163EA" w:rsidR="007052A7" w:rsidRPr="00824832" w:rsidRDefault="00846A0B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65693" w14:textId="77777777" w:rsidR="007052A7" w:rsidRPr="00824832" w:rsidRDefault="007052A7" w:rsidP="007052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40D30" w14:textId="14BE4B36" w:rsidR="007052A7" w:rsidRPr="00824832" w:rsidRDefault="007052A7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1,710</w:t>
            </w:r>
          </w:p>
        </w:tc>
      </w:tr>
      <w:tr w:rsidR="007052A7" w:rsidRPr="005067F3" w14:paraId="73099013" w14:textId="77777777" w:rsidTr="00763144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DA2AE8" w14:textId="77777777" w:rsidR="007052A7" w:rsidRPr="00824832" w:rsidRDefault="007052A7" w:rsidP="007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CC6F2" w14:textId="534BA4E4" w:rsidR="007052A7" w:rsidRPr="00824832" w:rsidRDefault="00846A0B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90264" w14:textId="77777777" w:rsidR="007052A7" w:rsidRPr="00824832" w:rsidRDefault="007052A7" w:rsidP="007052A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6CF3" w14:textId="47426174" w:rsidR="007052A7" w:rsidRPr="00721BDB" w:rsidRDefault="007052A7" w:rsidP="007052A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5,696</w:t>
            </w:r>
          </w:p>
        </w:tc>
      </w:tr>
    </w:tbl>
    <w:p w14:paraId="62DD351D" w14:textId="3DAF4A26" w:rsidR="00AE653A" w:rsidRPr="00256013" w:rsidRDefault="00445CF0" w:rsidP="002C292F">
      <w:pPr>
        <w:pStyle w:val="FSNoteNumbered"/>
        <w:numPr>
          <w:ilvl w:val="0"/>
          <w:numId w:val="17"/>
        </w:numPr>
        <w:spacing w:after="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กำไร </w:t>
      </w:r>
      <w:r w:rsidRPr="002C292F">
        <w:rPr>
          <w:b/>
          <w:bCs/>
          <w:u w:val="none"/>
        </w:rPr>
        <w:t>(</w:t>
      </w:r>
      <w:r w:rsidR="0034029A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256013">
        <w:rPr>
          <w:b/>
          <w:bCs/>
          <w:u w:val="none"/>
          <w:cs/>
        </w:rPr>
        <w:t>จากเครื่องมือทางการเงิน</w:t>
      </w:r>
    </w:p>
    <w:p w14:paraId="3259FD49" w14:textId="1CF5CAA6" w:rsidR="00DA07ED" w:rsidRPr="00380AC8" w:rsidRDefault="00380AC8" w:rsidP="00380AC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380AC8">
        <w:rPr>
          <w:rFonts w:ascii="Angsana New" w:hAnsi="Angsana New"/>
          <w:spacing w:val="-4"/>
          <w:sz w:val="28"/>
          <w:szCs w:val="28"/>
          <w:cs/>
        </w:rPr>
        <w:t xml:space="preserve">กำไร (ขาดทุน) </w:t>
      </w:r>
      <w:r w:rsidR="00DA07ED" w:rsidRPr="00380AC8">
        <w:rPr>
          <w:rFonts w:ascii="Angsana New" w:hAnsi="Angsana New" w:hint="cs"/>
          <w:spacing w:val="-4"/>
          <w:sz w:val="28"/>
          <w:szCs w:val="28"/>
          <w:cs/>
        </w:rPr>
        <w:t>จากเครื่องมือทางการเงิน</w:t>
      </w:r>
      <w:r w:rsidR="00DA07ED" w:rsidRPr="00380AC8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DA07ED" w:rsidRPr="00380AC8">
        <w:rPr>
          <w:rFonts w:ascii="Angsana New" w:hAnsi="Angsana New" w:hint="cs"/>
          <w:sz w:val="28"/>
          <w:szCs w:val="28"/>
          <w:cs/>
        </w:rPr>
        <w:t>ปี</w:t>
      </w:r>
      <w:r w:rsidR="00DA07ED" w:rsidRPr="00380AC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A07ED" w:rsidRPr="00380AC8">
        <w:rPr>
          <w:rFonts w:ascii="Angsana New" w:hAnsi="Angsana New"/>
          <w:sz w:val="28"/>
          <w:szCs w:val="28"/>
        </w:rPr>
        <w:t xml:space="preserve">31 </w:t>
      </w:r>
      <w:r w:rsidR="00DA07ED" w:rsidRPr="00380AC8">
        <w:rPr>
          <w:rFonts w:ascii="Angsana New" w:hAnsi="Angsana New" w:hint="cs"/>
          <w:sz w:val="28"/>
          <w:szCs w:val="28"/>
          <w:cs/>
        </w:rPr>
        <w:t>ธันวาคม</w:t>
      </w:r>
      <w:r w:rsidR="00DA07ED" w:rsidRPr="00380A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07ED" w:rsidRPr="00380AC8">
        <w:rPr>
          <w:rFonts w:ascii="Angsana New" w:hAnsi="Angsana New"/>
          <w:spacing w:val="-4"/>
          <w:sz w:val="28"/>
          <w:szCs w:val="28"/>
        </w:rPr>
        <w:t xml:space="preserve">2564 </w:t>
      </w:r>
      <w:r w:rsidR="00DA07ED" w:rsidRPr="00380AC8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bookmarkStart w:id="5" w:name="_Hlk94014897"/>
      <w:r w:rsidR="00DA07ED" w:rsidRPr="00380AC8">
        <w:rPr>
          <w:rFonts w:ascii="Angsana New" w:hAnsi="Angsana New"/>
          <w:spacing w:val="-4"/>
          <w:sz w:val="28"/>
          <w:szCs w:val="28"/>
        </w:rPr>
        <w:t>2563</w:t>
      </w:r>
      <w:bookmarkEnd w:id="5"/>
      <w:r w:rsidR="00DA07ED" w:rsidRPr="00380AC8">
        <w:rPr>
          <w:rFonts w:ascii="Angsana New" w:hAnsi="Angsana New"/>
          <w:spacing w:val="-4"/>
          <w:sz w:val="28"/>
          <w:szCs w:val="28"/>
        </w:rPr>
        <w:t xml:space="preserve"> </w:t>
      </w:r>
      <w:r w:rsidR="00DA07ED" w:rsidRPr="00380AC8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DA07ED" w:rsidRPr="00380A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C4D24" w:rsidRPr="00824832" w14:paraId="48ABAB24" w14:textId="77777777" w:rsidTr="00EA6C8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7B0BE58" w14:textId="77777777" w:rsidR="007C4D24" w:rsidRPr="00824832" w:rsidRDefault="007C4D24" w:rsidP="007C4D2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B7B73" w14:textId="4BB8DB91" w:rsidR="007C4D24" w:rsidRPr="00E9551E" w:rsidRDefault="007C4D24" w:rsidP="007C4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C4D24" w:rsidRPr="00824832" w14:paraId="509E90FA" w14:textId="77777777" w:rsidTr="00EA6C8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D15F0A" w14:textId="77777777" w:rsidR="007C4D24" w:rsidRPr="00824832" w:rsidRDefault="007C4D24" w:rsidP="007C4D2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7F01B" w14:textId="41050914" w:rsidR="007C4D24" w:rsidRPr="007C4D24" w:rsidRDefault="007C4D24" w:rsidP="007C4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2FDD3" w14:textId="3A418262" w:rsidR="007C4D24" w:rsidRPr="007C4D24" w:rsidRDefault="007C4D24" w:rsidP="007C4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03C19" w14:textId="1DCA482F" w:rsidR="007C4D24" w:rsidRPr="00E9551E" w:rsidRDefault="007C4D24" w:rsidP="007C4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C4D24" w:rsidRPr="00824832" w14:paraId="2B724991" w14:textId="77777777" w:rsidTr="007C4D2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0060219" w14:textId="77777777" w:rsidR="009B64F2" w:rsidRPr="004646DC" w:rsidRDefault="007C4D2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46DC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E8EE16D" w14:textId="11FC80C2" w:rsidR="007C4D24" w:rsidRPr="009B64F2" w:rsidRDefault="009B64F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646D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C4D24" w:rsidRPr="004646D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7C4D24" w:rsidRPr="004646D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7C4D24" w:rsidRPr="004646D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E672" w14:textId="610EAD45" w:rsidR="007C4D24" w:rsidRPr="007C4D24" w:rsidRDefault="0037462B" w:rsidP="00374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60B5" w14:textId="77777777" w:rsidR="007C4D24" w:rsidRPr="00824832" w:rsidRDefault="007C4D24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C990" w14:textId="77777777" w:rsidR="007C4D24" w:rsidRPr="00824832" w:rsidRDefault="007C4D24" w:rsidP="007631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</w:tr>
      <w:tr w:rsidR="006969AE" w:rsidRPr="00824832" w14:paraId="240A936B" w14:textId="77777777" w:rsidTr="00174018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56ECBFE" w14:textId="132448A2" w:rsidR="006969AE" w:rsidRPr="004646DC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949840" w14:textId="720327A5" w:rsidR="006969AE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1CC4E" w14:textId="77777777" w:rsidR="006969AE" w:rsidRPr="00824832" w:rsidRDefault="006969AE" w:rsidP="006969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7AC53" w14:textId="7E14D900" w:rsidR="006969AE" w:rsidRDefault="006969AE" w:rsidP="006969A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6969AE" w:rsidRPr="00824832" w14:paraId="58B02709" w14:textId="77777777" w:rsidTr="007C4D2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A7D189D" w14:textId="7F53C984" w:rsidR="006969AE" w:rsidRPr="00107749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2C7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6302E" w14:textId="4C66D240" w:rsidR="006969AE" w:rsidRPr="007C4D24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312D4" w14:textId="77777777" w:rsidR="006969AE" w:rsidRPr="00824832" w:rsidRDefault="006969AE" w:rsidP="006969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618BE" w14:textId="1F9CC07C" w:rsidR="006969AE" w:rsidRPr="00824832" w:rsidRDefault="006969AE" w:rsidP="006969A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969AE" w:rsidRPr="005067F3" w14:paraId="03FEFE52" w14:textId="77777777" w:rsidTr="007C4D2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8D66154" w14:textId="77777777" w:rsidR="006969AE" w:rsidRPr="00824832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0C448" w14:textId="2F038223" w:rsidR="006969AE" w:rsidRPr="0014638E" w:rsidRDefault="006969AE" w:rsidP="00696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6E63B" w14:textId="77777777" w:rsidR="006969AE" w:rsidRPr="009D33AF" w:rsidRDefault="006969AE" w:rsidP="006969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B4ABD" w14:textId="77777777" w:rsidR="006969AE" w:rsidRPr="009D33AF" w:rsidRDefault="006969AE" w:rsidP="006969A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(400)</w:t>
            </w:r>
          </w:p>
        </w:tc>
      </w:tr>
    </w:tbl>
    <w:p w14:paraId="201A10B4" w14:textId="22FF978B" w:rsidR="00E510D4" w:rsidRDefault="00E510D4" w:rsidP="00E510D4"/>
    <w:p w14:paraId="42657448" w14:textId="492ABE41" w:rsidR="00E510D4" w:rsidRDefault="00E510D4" w:rsidP="00E510D4"/>
    <w:p w14:paraId="07D1A420" w14:textId="438190A3" w:rsidR="00E510D4" w:rsidRDefault="00E510D4" w:rsidP="00E510D4"/>
    <w:p w14:paraId="5C968C7D" w14:textId="169877FF" w:rsidR="00ED7821" w:rsidRDefault="00ED7821" w:rsidP="00E510D4"/>
    <w:p w14:paraId="72402A48" w14:textId="22A2F249" w:rsidR="00ED7821" w:rsidRDefault="00ED7821" w:rsidP="00E510D4"/>
    <w:p w14:paraId="6035A42C" w14:textId="04E81B08" w:rsidR="00ED7821" w:rsidRDefault="00ED7821" w:rsidP="00E510D4"/>
    <w:p w14:paraId="5761BCB9" w14:textId="5B91F599" w:rsidR="00ED7821" w:rsidRDefault="00ED7821" w:rsidP="00E510D4"/>
    <w:p w14:paraId="0987DA1C" w14:textId="3BC70A63" w:rsidR="00ED7821" w:rsidRDefault="00ED7821" w:rsidP="00E510D4"/>
    <w:p w14:paraId="5DE643DE" w14:textId="65C6758F" w:rsidR="00ED7821" w:rsidRDefault="00ED7821" w:rsidP="00E510D4"/>
    <w:p w14:paraId="0998EDF5" w14:textId="4AED7EE9" w:rsidR="00ED7821" w:rsidRDefault="00ED7821" w:rsidP="00E510D4"/>
    <w:p w14:paraId="142A7F3F" w14:textId="3D605C1E" w:rsidR="00ED7821" w:rsidRDefault="00ED7821" w:rsidP="00E510D4"/>
    <w:p w14:paraId="34BAC8A2" w14:textId="7CAFD19B" w:rsidR="00ED7821" w:rsidRDefault="00ED7821" w:rsidP="00E510D4"/>
    <w:p w14:paraId="00091096" w14:textId="77777777" w:rsidR="00ED7821" w:rsidRPr="00E510D4" w:rsidRDefault="00ED7821" w:rsidP="00E510D4"/>
    <w:p w14:paraId="660BEA57" w14:textId="398F5908" w:rsidR="00256013" w:rsidRPr="000664BA" w:rsidRDefault="009C7BB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กำไร</w:t>
      </w:r>
      <w:r w:rsidR="00256013" w:rsidRPr="000664BA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30C7DED5" w14:textId="36309B0A" w:rsidR="00815D73" w:rsidRDefault="00815D73" w:rsidP="00815D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15D73">
        <w:rPr>
          <w:rFonts w:ascii="Angsana New" w:hAnsi="Angsana New"/>
          <w:sz w:val="28"/>
          <w:szCs w:val="28"/>
          <w:cs/>
        </w:rPr>
        <w:t>กำไร</w:t>
      </w:r>
      <w:r w:rsidRPr="00815D73">
        <w:rPr>
          <w:rFonts w:ascii="Angsana New" w:hAnsi="Angsana New" w:hint="cs"/>
          <w:sz w:val="28"/>
          <w:szCs w:val="28"/>
          <w:cs/>
        </w:rPr>
        <w:t>จาก</w:t>
      </w:r>
      <w:r w:rsidRPr="00815D73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การปรับมูลค่ายุติธรรมของเครื่องมือทางการเงินสำหรับ</w:t>
      </w:r>
      <w:r w:rsidRPr="00815D73">
        <w:rPr>
          <w:rFonts w:ascii="Angsana New" w:hAnsi="Angsana New" w:hint="cs"/>
          <w:sz w:val="28"/>
          <w:szCs w:val="28"/>
          <w:cs/>
        </w:rPr>
        <w:t>ปี</w:t>
      </w:r>
      <w:r w:rsidRPr="00815D73">
        <w:rPr>
          <w:rFonts w:ascii="Angsana New" w:hAnsi="Angsana New"/>
          <w:sz w:val="28"/>
          <w:szCs w:val="28"/>
          <w:cs/>
        </w:rPr>
        <w:t>สิ้นสุดวันที่</w:t>
      </w:r>
      <w:r w:rsidRPr="00815D73">
        <w:rPr>
          <w:rFonts w:ascii="Angsana New" w:hAnsi="Angsana New"/>
          <w:sz w:val="28"/>
          <w:szCs w:val="28"/>
        </w:rPr>
        <w:t xml:space="preserve"> 31 </w:t>
      </w:r>
      <w:r w:rsidRPr="00815D73">
        <w:rPr>
          <w:rFonts w:ascii="Angsana New" w:hAnsi="Angsana New" w:hint="cs"/>
          <w:sz w:val="28"/>
          <w:szCs w:val="28"/>
          <w:cs/>
        </w:rPr>
        <w:t>ธันวาคม</w:t>
      </w:r>
      <w:r w:rsidRPr="00815D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15D7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2563</w:t>
      </w:r>
      <w:r w:rsidRPr="00815D73">
        <w:rPr>
          <w:rFonts w:ascii="Angsana New" w:hAnsi="Angsana New"/>
          <w:spacing w:val="-2"/>
          <w:sz w:val="28"/>
          <w:szCs w:val="28"/>
        </w:rPr>
        <w:t xml:space="preserve"> </w:t>
      </w:r>
      <w:r w:rsidRPr="00815D73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815D7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8E7622" w:rsidRPr="00824832" w14:paraId="056B57D3" w14:textId="77777777" w:rsidTr="0076314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7DD8D62" w14:textId="77777777" w:rsidR="008E7622" w:rsidRPr="00824832" w:rsidRDefault="008E7622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599D5" w14:textId="77777777" w:rsidR="008E7622" w:rsidRPr="00E9551E" w:rsidRDefault="008E762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E7622" w:rsidRPr="00824832" w14:paraId="38BC9603" w14:textId="77777777" w:rsidTr="006969AE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14EC28" w14:textId="77777777" w:rsidR="008E7622" w:rsidRPr="00824832" w:rsidRDefault="008E7622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47E57" w14:textId="77777777" w:rsidR="008E7622" w:rsidRPr="007C4D24" w:rsidRDefault="008E762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FB835" w14:textId="77777777" w:rsidR="008E7622" w:rsidRPr="007C4D24" w:rsidRDefault="008E762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AA9B1" w14:textId="77777777" w:rsidR="008E7622" w:rsidRPr="00E9551E" w:rsidRDefault="008E7622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A3C3A" w:rsidRPr="00824832" w14:paraId="441A8355" w14:textId="77777777" w:rsidTr="00E342BE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92E4D0" w14:textId="77777777" w:rsidR="00FA3C3A" w:rsidRDefault="00FA3C3A" w:rsidP="00FA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5D3B919" w14:textId="2A610443" w:rsidR="00FA3C3A" w:rsidRPr="00107749" w:rsidRDefault="00FA3C3A" w:rsidP="00FA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0BCEA" w14:textId="3F56CE6E" w:rsidR="00FA3C3A" w:rsidRPr="007C4D24" w:rsidRDefault="00E342BE" w:rsidP="00E3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0C25C2" w14:textId="77777777" w:rsidR="00FA3C3A" w:rsidRPr="00824832" w:rsidRDefault="00FA3C3A" w:rsidP="00FA3C3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91FE" w14:textId="065C212D" w:rsidR="00FA3C3A" w:rsidRPr="00824832" w:rsidRDefault="00FA3C3A" w:rsidP="00FA3C3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FA3C3A" w:rsidRPr="00824832" w14:paraId="5A3427A0" w14:textId="77777777" w:rsidTr="0076314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2D2759" w14:textId="66ED4C30" w:rsidR="00FA3C3A" w:rsidRPr="00107749" w:rsidRDefault="00FA3C3A" w:rsidP="00FA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6883" w14:textId="6EFABDC7" w:rsidR="00FA3C3A" w:rsidRPr="007C4D24" w:rsidRDefault="00E342BE" w:rsidP="00E3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6046C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21A2" w14:textId="77777777" w:rsidR="00FA3C3A" w:rsidRPr="00824832" w:rsidRDefault="00FA3C3A" w:rsidP="00FA3C3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183EF6" w14:textId="177162B0" w:rsidR="00FA3C3A" w:rsidRPr="00824832" w:rsidRDefault="00FA3C3A" w:rsidP="00FA3C3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FA3C3A" w:rsidRPr="005067F3" w14:paraId="12DD92CF" w14:textId="77777777" w:rsidTr="0076314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DD8E5EF" w14:textId="77777777" w:rsidR="00FA3C3A" w:rsidRPr="00824832" w:rsidRDefault="00FA3C3A" w:rsidP="00FA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A03E7" w14:textId="141438FF" w:rsidR="00FA3C3A" w:rsidRPr="0014638E" w:rsidRDefault="00E342BE" w:rsidP="00E3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</w:t>
            </w:r>
            <w:r w:rsidR="006046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474FC" w14:textId="77777777" w:rsidR="00FA3C3A" w:rsidRPr="009D33AF" w:rsidRDefault="00FA3C3A" w:rsidP="00FA3C3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B8A6A3" w14:textId="02945542" w:rsidR="00FA3C3A" w:rsidRPr="009D33AF" w:rsidRDefault="00FA3C3A" w:rsidP="00FA3C3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</w:tr>
    </w:tbl>
    <w:p w14:paraId="5C009B0B" w14:textId="3B96F758" w:rsidR="0034029A" w:rsidRPr="007A7B74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A7B74">
        <w:rPr>
          <w:b/>
          <w:bCs/>
          <w:u w:val="none"/>
          <w:cs/>
        </w:rPr>
        <w:t>ค่าใช้จ่ายในการดำเนินงาน</w:t>
      </w:r>
    </w:p>
    <w:p w14:paraId="0F8FA60B" w14:textId="3EDBEBA7" w:rsidR="00196070" w:rsidRPr="00196070" w:rsidRDefault="00196070" w:rsidP="00196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6070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Pr="00196070">
        <w:rPr>
          <w:rFonts w:ascii="Angsana New" w:hAnsi="Angsana New" w:hint="cs"/>
          <w:sz w:val="28"/>
          <w:szCs w:val="28"/>
          <w:cs/>
        </w:rPr>
        <w:t>ปี</w:t>
      </w:r>
      <w:r w:rsidRPr="0019607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96070">
        <w:rPr>
          <w:rFonts w:ascii="Angsana New" w:hAnsi="Angsana New"/>
          <w:sz w:val="28"/>
          <w:szCs w:val="28"/>
        </w:rPr>
        <w:t xml:space="preserve">31 </w:t>
      </w:r>
      <w:r w:rsidRPr="0019607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96070">
        <w:rPr>
          <w:rFonts w:ascii="Angsana New" w:hAnsi="Angsana New"/>
          <w:sz w:val="28"/>
          <w:szCs w:val="28"/>
        </w:rPr>
        <w:t xml:space="preserve">2564 </w:t>
      </w:r>
      <w:r w:rsidRPr="00196070">
        <w:rPr>
          <w:rFonts w:ascii="Angsana New" w:hAnsi="Angsana New"/>
          <w:sz w:val="28"/>
          <w:szCs w:val="28"/>
          <w:cs/>
        </w:rPr>
        <w:t>และ</w:t>
      </w:r>
      <w:r w:rsidRPr="00196070">
        <w:rPr>
          <w:rFonts w:ascii="Angsana New" w:hAnsi="Angsana New"/>
          <w:sz w:val="28"/>
          <w:szCs w:val="28"/>
        </w:rPr>
        <w:t xml:space="preserve"> 2563</w:t>
      </w:r>
      <w:r w:rsidRPr="00196070">
        <w:rPr>
          <w:rFonts w:ascii="Angsana New" w:hAnsi="Angsana New"/>
          <w:sz w:val="28"/>
          <w:szCs w:val="28"/>
          <w:cs/>
        </w:rPr>
        <w:t xml:space="preserve"> </w:t>
      </w:r>
      <w:r w:rsidRPr="00196070">
        <w:rPr>
          <w:rFonts w:ascii="Angsana New" w:hAnsi="Angsana New" w:hint="cs"/>
          <w:sz w:val="28"/>
          <w:szCs w:val="28"/>
          <w:cs/>
        </w:rPr>
        <w:t>มี</w:t>
      </w:r>
      <w:r w:rsidRPr="0019607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90"/>
        <w:gridCol w:w="1440"/>
        <w:gridCol w:w="270"/>
        <w:gridCol w:w="1440"/>
      </w:tblGrid>
      <w:tr w:rsidR="00E43C44" w:rsidRPr="00824832" w14:paraId="6CE53314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E6310" w14:textId="77777777" w:rsidR="00E43C44" w:rsidRPr="00824832" w:rsidRDefault="00E43C44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EB2785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7D077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43C44" w:rsidRPr="00824832" w14:paraId="29865E3F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E57BE8" w14:textId="77777777" w:rsidR="00E43C44" w:rsidRPr="00824832" w:rsidRDefault="00E43C44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F2DA7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72640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34323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D3600B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186707" w14:textId="3829CA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55A00" w14:textId="77777777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CA7F67" w14:textId="2DA79FA0" w:rsidR="00E43C44" w:rsidRPr="00824832" w:rsidRDefault="00E43C4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F5916" w:rsidRPr="00824832" w14:paraId="7A5CD7C7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DA69D6" w14:textId="77777777" w:rsidR="00DF5916" w:rsidRPr="00824832" w:rsidRDefault="00DF5916" w:rsidP="00D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AED24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0852FA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3EC95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7C699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ADDCE" w14:textId="465FCC7E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C1C5A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86D7B" w14:textId="3DBC29C6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79,826</w:t>
            </w:r>
          </w:p>
        </w:tc>
      </w:tr>
      <w:tr w:rsidR="00DF5916" w:rsidRPr="00824832" w14:paraId="09042D4E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6CEF42A" w14:textId="77777777" w:rsidR="00DF5916" w:rsidRPr="00824832" w:rsidRDefault="00DF5916" w:rsidP="00D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79C74C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F98DC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7F921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D2C38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65A41" w14:textId="7AF6BFAB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13765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6F7FC" w14:textId="41F48967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33,982</w:t>
            </w:r>
          </w:p>
        </w:tc>
      </w:tr>
      <w:tr w:rsidR="00DF5916" w:rsidRPr="00824832" w14:paraId="7AF5E6E3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4ACA01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44977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F34543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4CCF2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71CD5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9F035" w14:textId="03443701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0F4C3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AB45C" w14:textId="32BEEFF9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DF5916" w:rsidRPr="00824832" w14:paraId="04B77351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A79EE1" w14:textId="5B9129B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706DD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200F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D95C5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079ADC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CB0E2" w14:textId="1FE5660D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AA821B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DFB89" w14:textId="0DEA1E49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27,650</w:t>
            </w:r>
          </w:p>
        </w:tc>
      </w:tr>
      <w:tr w:rsidR="00DF5916" w:rsidRPr="00824832" w14:paraId="5012751B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CF94EA" w14:textId="77777777" w:rsidR="00DF5916" w:rsidRPr="00D22AED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AE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09F1B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348BAE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F5FFC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23536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063AF" w14:textId="0D9E480F" w:rsidR="00DF5916" w:rsidRPr="00474AF7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74E04">
              <w:rPr>
                <w:rFonts w:asciiTheme="majorBidi" w:hAnsiTheme="majorBidi" w:cstheme="majorBidi"/>
                <w:sz w:val="28"/>
                <w:szCs w:val="28"/>
              </w:rPr>
              <w:t>3,098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0F36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D4DE7" w14:textId="1BE18E16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65,075</w:t>
            </w:r>
          </w:p>
        </w:tc>
      </w:tr>
      <w:tr w:rsidR="00DF5916" w:rsidRPr="00824832" w14:paraId="2345FB38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2363A6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B2C526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4227BB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B247A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3133F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F610D5" w14:textId="51AE648D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4E04">
              <w:rPr>
                <w:rFonts w:asciiTheme="majorBidi" w:hAnsiTheme="majorBidi" w:cstheme="majorBidi"/>
                <w:sz w:val="28"/>
                <w:szCs w:val="28"/>
              </w:rPr>
              <w:t>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704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E53EA" w14:textId="2F5A445E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16,534</w:t>
            </w:r>
          </w:p>
        </w:tc>
      </w:tr>
      <w:tr w:rsidR="00DF5916" w:rsidRPr="005067F3" w14:paraId="2CB5AC23" w14:textId="77777777" w:rsidTr="007631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EC36A8F" w14:textId="77777777" w:rsidR="00DF5916" w:rsidRPr="00824832" w:rsidRDefault="00DF5916" w:rsidP="00D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BDA46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17F9A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91E6C" w14:textId="77777777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30E927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B6D67CB" w14:textId="3A58F496" w:rsidR="00DF5916" w:rsidRPr="00824832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339C6D" w14:textId="77777777" w:rsidR="00DF5916" w:rsidRPr="00824832" w:rsidRDefault="00DF5916" w:rsidP="00DF5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04FEF3" w14:textId="7CD768A3" w:rsidR="00DF5916" w:rsidRPr="007A7B74" w:rsidRDefault="00DF5916" w:rsidP="00DF5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223,403</w:t>
            </w:r>
          </w:p>
        </w:tc>
      </w:tr>
    </w:tbl>
    <w:p w14:paraId="3B814CAF" w14:textId="77777777" w:rsidR="00203954" w:rsidRPr="00DD6559" w:rsidRDefault="00203954" w:rsidP="0020395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DD6559">
        <w:rPr>
          <w:b/>
          <w:bCs/>
          <w:u w:val="none"/>
          <w:cs/>
        </w:rPr>
        <w:t>กองทุนสำรองเลี้ยงชีพพนักงานที่จดทะเบียน</w:t>
      </w:r>
    </w:p>
    <w:p w14:paraId="6A67A8F8" w14:textId="77777777" w:rsidR="00203954" w:rsidRDefault="00203954" w:rsidP="002039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1E2D">
        <w:rPr>
          <w:rFonts w:ascii="Angsana New" w:hAnsi="Angsana New"/>
          <w:sz w:val="28"/>
          <w:szCs w:val="28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D51E2D">
        <w:rPr>
          <w:rFonts w:ascii="Angsana New" w:hAnsi="Angsana New"/>
          <w:sz w:val="28"/>
          <w:szCs w:val="28"/>
        </w:rPr>
        <w:t>2530</w:t>
      </w:r>
      <w:r w:rsidRPr="00D51E2D">
        <w:rPr>
          <w:rFonts w:ascii="Angsana New" w:hAnsi="Angsana New"/>
          <w:sz w:val="28"/>
          <w:szCs w:val="28"/>
          <w:cs/>
        </w:rPr>
        <w:t xml:space="preserve"> </w:t>
      </w:r>
      <w:r w:rsidRPr="009472A0">
        <w:rPr>
          <w:rFonts w:ascii="Angsana New" w:hAnsi="Angsana New"/>
          <w:spacing w:val="-4"/>
          <w:sz w:val="28"/>
          <w:szCs w:val="28"/>
          <w:cs/>
        </w:rPr>
        <w:t>การเข้า</w:t>
      </w:r>
      <w:r w:rsidRPr="00BE685C">
        <w:rPr>
          <w:rFonts w:ascii="Angsana New" w:hAnsi="Angsana New"/>
          <w:sz w:val="28"/>
          <w:szCs w:val="28"/>
          <w:cs/>
        </w:rPr>
        <w:t>เป็นสมาชิกกองทุนเป็นไปตามความสมัครใจของพนักงาน โดยพนักงานจ่ายสะสมและบริษัทจ่ายสมทบเข้าก</w:t>
      </w:r>
      <w:r>
        <w:rPr>
          <w:rFonts w:ascii="Angsana New" w:hAnsi="Angsana New"/>
          <w:sz w:val="28"/>
          <w:szCs w:val="28"/>
          <w:cs/>
        </w:rPr>
        <w:t>องทุนเป็นรายเดือนใน</w:t>
      </w:r>
      <w:r w:rsidRPr="00DD6559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Pr="00DD6559">
        <w:rPr>
          <w:rFonts w:ascii="Angsana New" w:hAnsi="Angsana New"/>
          <w:sz w:val="28"/>
          <w:szCs w:val="28"/>
        </w:rPr>
        <w:t>5</w:t>
      </w:r>
      <w:r w:rsidRPr="00DD6559">
        <w:rPr>
          <w:rFonts w:ascii="Angsana New" w:hAnsi="Angsana New"/>
          <w:sz w:val="28"/>
          <w:szCs w:val="28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DD6559">
        <w:rPr>
          <w:rFonts w:ascii="Angsana New" w:hAnsi="Angsana New"/>
          <w:sz w:val="28"/>
          <w:szCs w:val="28"/>
        </w:rPr>
        <w:t>2</w:t>
      </w:r>
      <w:r w:rsidRPr="00DD6559">
        <w:rPr>
          <w:rFonts w:ascii="Angsana New" w:hAnsi="Angsana New"/>
          <w:sz w:val="28"/>
          <w:szCs w:val="28"/>
          <w:cs/>
        </w:rPr>
        <w:t xml:space="preserve"> (พ.ศ. </w:t>
      </w:r>
      <w:r w:rsidRPr="00DD6559">
        <w:rPr>
          <w:rFonts w:ascii="Angsana New" w:hAnsi="Angsana New"/>
          <w:sz w:val="28"/>
          <w:szCs w:val="28"/>
        </w:rPr>
        <w:t>2532</w:t>
      </w:r>
      <w:r w:rsidRPr="00DD6559">
        <w:rPr>
          <w:rFonts w:ascii="Angsana New" w:hAnsi="Angsana New"/>
          <w:sz w:val="28"/>
          <w:szCs w:val="28"/>
          <w:cs/>
        </w:rPr>
        <w:t>) ออกตามความ</w:t>
      </w:r>
      <w:r w:rsidRPr="00BE685C">
        <w:rPr>
          <w:rFonts w:ascii="Angsana New" w:hAnsi="Angsana New"/>
          <w:sz w:val="28"/>
          <w:szCs w:val="28"/>
          <w:cs/>
        </w:rPr>
        <w:t xml:space="preserve">ในพระราชบัญญัติกองทุนสำรองเลี้ยงชีพ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>2530</w:t>
      </w:r>
    </w:p>
    <w:p w14:paraId="25CA124E" w14:textId="3EED08C3" w:rsidR="00203954" w:rsidRDefault="00203954" w:rsidP="002039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ส่วนที่บริษัทจ่ายสมทบสำหรับแต่ละปีสิ้นสุดวันที่ </w:t>
      </w:r>
      <w:r w:rsidRPr="00E563B3">
        <w:rPr>
          <w:rFonts w:ascii="Angsana New" w:hAnsi="Angsana New"/>
          <w:sz w:val="28"/>
          <w:szCs w:val="28"/>
        </w:rPr>
        <w:t xml:space="preserve">31 </w:t>
      </w:r>
      <w:r w:rsidRPr="00E563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63B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 xml:space="preserve">และ </w:t>
      </w:r>
      <w:r w:rsidRPr="00E563B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>ซึ่งบันทึกเป็นค่าใช้จ่ายในงบกำไรขาดทุนมี</w:t>
      </w:r>
      <w:r w:rsidRPr="001B15EF">
        <w:rPr>
          <w:rFonts w:ascii="Angsana New" w:hAnsi="Angsana New"/>
          <w:sz w:val="28"/>
          <w:szCs w:val="28"/>
          <w:cs/>
        </w:rPr>
        <w:t xml:space="preserve">จำนวน </w:t>
      </w:r>
      <w:r w:rsidRPr="001B15EF">
        <w:rPr>
          <w:rFonts w:ascii="Angsana New" w:hAnsi="Angsana New"/>
          <w:sz w:val="28"/>
          <w:szCs w:val="28"/>
        </w:rPr>
        <w:t>2.1</w:t>
      </w:r>
      <w:r w:rsidRPr="00FC6587">
        <w:rPr>
          <w:rFonts w:ascii="Angsana New" w:hAnsi="Angsana New"/>
          <w:sz w:val="28"/>
          <w:szCs w:val="28"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6" w:name="_Hlk95390371"/>
      <w:r w:rsidR="001B15EF" w:rsidRPr="001B15EF">
        <w:rPr>
          <w:rFonts w:ascii="Angsana New" w:hAnsi="Angsana New"/>
          <w:sz w:val="28"/>
          <w:szCs w:val="28"/>
          <w:cs/>
        </w:rPr>
        <w:t>เท่ากันทั้งสอง</w:t>
      </w:r>
      <w:bookmarkEnd w:id="6"/>
      <w:r w:rsidR="006969AE">
        <w:rPr>
          <w:rFonts w:ascii="Angsana New" w:hAnsi="Angsana New" w:hint="cs"/>
          <w:sz w:val="28"/>
          <w:szCs w:val="28"/>
          <w:cs/>
        </w:rPr>
        <w:t>ปี</w:t>
      </w:r>
    </w:p>
    <w:p w14:paraId="43DABD32" w14:textId="39990054" w:rsidR="00DF3022" w:rsidRDefault="00DF3022" w:rsidP="00DF3022"/>
    <w:p w14:paraId="14B56D07" w14:textId="77777777" w:rsidR="00203954" w:rsidRDefault="00203954" w:rsidP="00DF3022"/>
    <w:p w14:paraId="01525CAA" w14:textId="77777777" w:rsidR="00203954" w:rsidRDefault="00203954" w:rsidP="00DF3022"/>
    <w:p w14:paraId="1D35B01D" w14:textId="77777777" w:rsidR="00203954" w:rsidRDefault="00203954" w:rsidP="00DF3022"/>
    <w:p w14:paraId="59DBB3BC" w14:textId="77777777" w:rsidR="00203954" w:rsidRDefault="00203954" w:rsidP="00DF3022"/>
    <w:p w14:paraId="60274AFE" w14:textId="77777777" w:rsidR="00203954" w:rsidRDefault="00203954" w:rsidP="00DF3022"/>
    <w:p w14:paraId="3DAE7633" w14:textId="77777777" w:rsidR="00DF3022" w:rsidRPr="00DF3022" w:rsidRDefault="00DF3022" w:rsidP="00DF3022"/>
    <w:p w14:paraId="0CF9BE72" w14:textId="691EE504" w:rsidR="00D15E95" w:rsidRPr="00196A57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BC937A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3DD8A47F" w14:textId="02C5625B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E7220" w:rsidRPr="004E7220">
        <w:rPr>
          <w:rFonts w:ascii="Angsana New" w:hAnsi="Angsana New"/>
          <w:sz w:val="28"/>
          <w:szCs w:val="28"/>
        </w:rPr>
        <w:t xml:space="preserve">31 </w:t>
      </w:r>
      <w:r w:rsidR="004E7220" w:rsidRPr="004E72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4E7220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485B8A">
        <w:rPr>
          <w:rFonts w:ascii="Angsana New" w:hAnsi="Angsana New"/>
          <w:sz w:val="28"/>
          <w:szCs w:val="28"/>
        </w:rPr>
        <w:t>3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3139AA11" w:rsidR="00D15E95" w:rsidRDefault="00430F50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4CE6B8D6" w:rsidR="00D15E95" w:rsidRPr="000853F0" w:rsidRDefault="009F736B" w:rsidP="009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0133E191" w:rsidR="00D15E95" w:rsidRPr="000853F0" w:rsidRDefault="009F736B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143,027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5D57B28B" w:rsidR="00D15E95" w:rsidRPr="000853F0" w:rsidRDefault="009F736B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5E0E546D" w:rsidR="00D15E95" w:rsidRPr="000853F0" w:rsidRDefault="009F736B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248,478</w:t>
            </w:r>
          </w:p>
        </w:tc>
      </w:tr>
      <w:tr w:rsidR="00042212" w:rsidRPr="00E86A87" w14:paraId="0100242D" w14:textId="77777777" w:rsidTr="009434DA">
        <w:tc>
          <w:tcPr>
            <w:tcW w:w="3240" w:type="dxa"/>
            <w:vAlign w:val="bottom"/>
          </w:tcPr>
          <w:p w14:paraId="41939694" w14:textId="659BC459" w:rsidR="00042212" w:rsidRPr="008F2EAD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4221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0" w:type="dxa"/>
          </w:tcPr>
          <w:p w14:paraId="56048933" w14:textId="728D9DCB" w:rsidR="00042212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71056C7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8DDBD54" w14:textId="10BB0A7A" w:rsidR="00042212" w:rsidRDefault="00466E0A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0DB4F95D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CF20F3" w14:textId="3DEB6CC8" w:rsidR="00042212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00503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03D0BF2" w14:textId="3C7C0A07" w:rsidR="00042212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1A9B8D78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5093792F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7D997B44" w:rsidR="00D15E95" w:rsidRPr="000853F0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041ADFE9" w:rsidR="00D15E95" w:rsidRPr="000853F0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529412B3" w:rsidR="00D15E95" w:rsidRPr="000853F0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21A31184" w:rsidR="00D15E95" w:rsidRPr="000853F0" w:rsidRDefault="00466E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1800FCA7" w:rsidR="00D15E95" w:rsidRPr="008955F0" w:rsidRDefault="009F736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1C6A715E" w:rsidR="00D15E95" w:rsidRPr="008955F0" w:rsidRDefault="009F736B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143,165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4D4607F" w:rsidR="00D15E95" w:rsidRPr="008955F0" w:rsidRDefault="009F736B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135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910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29CF17C4" w:rsidR="00D15E95" w:rsidRPr="008955F0" w:rsidRDefault="009F736B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329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748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1786926B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3CA16AAF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20ABDA5B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7BE49378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2E31B96C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0AFA6E90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22BFABE2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4470497A" w:rsidR="00D15E95" w:rsidRDefault="00466E0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03C820EB" w14:textId="77777777" w:rsidR="00044674" w:rsidRDefault="00044674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03B4EF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AEAC0C8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B8F9CD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AC8C71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95D80A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E41EDF" w14:textId="77777777" w:rsidR="00BF0CF6" w:rsidRDefault="00BF0CF6" w:rsidP="0004467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9F1745" w:rsidRPr="00E86A87" w14:paraId="7A73C4AF" w14:textId="77777777" w:rsidTr="008518B7">
        <w:tc>
          <w:tcPr>
            <w:tcW w:w="3240" w:type="dxa"/>
          </w:tcPr>
          <w:p w14:paraId="607F70BC" w14:textId="77777777" w:rsidR="009F1745" w:rsidRPr="00E86A87" w:rsidRDefault="009F1745" w:rsidP="008518B7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39325362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414BBC2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F1745" w:rsidRPr="00E86A87" w14:paraId="69842EF2" w14:textId="77777777" w:rsidTr="008518B7">
        <w:tc>
          <w:tcPr>
            <w:tcW w:w="3240" w:type="dxa"/>
          </w:tcPr>
          <w:p w14:paraId="464D6B27" w14:textId="77777777" w:rsidR="009F1745" w:rsidRPr="00E86A87" w:rsidRDefault="009F1745" w:rsidP="008518B7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314A17E" w14:textId="77777777" w:rsidR="009F1745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F1745" w:rsidRPr="00E86A87" w14:paraId="007AA062" w14:textId="77777777" w:rsidTr="008518B7">
        <w:tc>
          <w:tcPr>
            <w:tcW w:w="3240" w:type="dxa"/>
          </w:tcPr>
          <w:p w14:paraId="0F09E165" w14:textId="77777777" w:rsidR="009F1745" w:rsidRPr="00E86A87" w:rsidRDefault="009F1745" w:rsidP="008518B7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9188D40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DEF9483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3B212B46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85F36D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7D84BA7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DB2234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4BC223F" w14:textId="77777777" w:rsidR="009F1745" w:rsidRPr="00E86A87" w:rsidRDefault="009F1745" w:rsidP="008518B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F1745" w:rsidRPr="00E86A87" w14:paraId="079E0BA6" w14:textId="77777777" w:rsidTr="008518B7">
        <w:tc>
          <w:tcPr>
            <w:tcW w:w="3240" w:type="dxa"/>
            <w:vAlign w:val="bottom"/>
          </w:tcPr>
          <w:p w14:paraId="7B678CBD" w14:textId="77777777" w:rsidR="009F1745" w:rsidRPr="00E86A87" w:rsidRDefault="009F1745" w:rsidP="008518B7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4E8F3741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747A316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248611A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201AD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6C744E1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A4F77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1B77F5E" w14:textId="77777777" w:rsidR="009F1745" w:rsidRPr="00E86A87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7"/>
      <w:tr w:rsidR="00540A0B" w:rsidRPr="00E86A87" w14:paraId="5954F583" w14:textId="77777777" w:rsidTr="008518B7">
        <w:tc>
          <w:tcPr>
            <w:tcW w:w="3240" w:type="dxa"/>
            <w:vAlign w:val="bottom"/>
          </w:tcPr>
          <w:p w14:paraId="55319241" w14:textId="77777777" w:rsidR="00540A0B" w:rsidRPr="008F2EAD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69C4B53B" w14:textId="5EF9A139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3A698EAC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E932815" w14:textId="1BE0866E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130,957</w:t>
            </w:r>
          </w:p>
        </w:tc>
        <w:tc>
          <w:tcPr>
            <w:tcW w:w="270" w:type="dxa"/>
          </w:tcPr>
          <w:p w14:paraId="6E75B865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52FE3D1" w14:textId="6C448833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34,820</w:t>
            </w:r>
          </w:p>
        </w:tc>
        <w:tc>
          <w:tcPr>
            <w:tcW w:w="270" w:type="dxa"/>
          </w:tcPr>
          <w:p w14:paraId="09439CC6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1E2153A" w14:textId="10EFD972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265,292</w:t>
            </w:r>
          </w:p>
        </w:tc>
      </w:tr>
      <w:tr w:rsidR="00540A0B" w:rsidRPr="00E86A87" w14:paraId="2C66DE99" w14:textId="77777777" w:rsidTr="008518B7">
        <w:tc>
          <w:tcPr>
            <w:tcW w:w="3240" w:type="dxa"/>
            <w:vAlign w:val="bottom"/>
          </w:tcPr>
          <w:p w14:paraId="2B5B7936" w14:textId="77777777" w:rsidR="00540A0B" w:rsidRPr="008F2EAD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F45D632" w14:textId="2A4D81F0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537243D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F761D8B" w14:textId="65B998D0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415807C2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92E6209" w14:textId="51075039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73D4D4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DB88F85" w14:textId="56728F2A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540A0B" w:rsidRPr="00E86A87" w14:paraId="325A40C3" w14:textId="77777777" w:rsidTr="008518B7">
        <w:tc>
          <w:tcPr>
            <w:tcW w:w="3240" w:type="dxa"/>
            <w:vAlign w:val="bottom"/>
          </w:tcPr>
          <w:p w14:paraId="01766209" w14:textId="77777777" w:rsidR="00540A0B" w:rsidRPr="00E86A87" w:rsidRDefault="00540A0B" w:rsidP="00540A0B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359BAD91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305E534B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DAE2B5B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20400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720217B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B14F56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3D8668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0A0B" w:rsidRPr="00E86A87" w14:paraId="5B77CE47" w14:textId="77777777" w:rsidTr="008518B7">
        <w:tc>
          <w:tcPr>
            <w:tcW w:w="3240" w:type="dxa"/>
          </w:tcPr>
          <w:p w14:paraId="4B7351C8" w14:textId="77777777" w:rsidR="00540A0B" w:rsidRPr="00773897" w:rsidRDefault="00540A0B" w:rsidP="00540A0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22153070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21EFF6CE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DDC0692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4B853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3502536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B07963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12D8C9A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0A0B" w:rsidRPr="00E86A87" w14:paraId="60C31CED" w14:textId="77777777" w:rsidTr="008518B7">
        <w:tc>
          <w:tcPr>
            <w:tcW w:w="3240" w:type="dxa"/>
          </w:tcPr>
          <w:p w14:paraId="1E316DEF" w14:textId="77777777" w:rsidR="00540A0B" w:rsidRPr="00773897" w:rsidRDefault="00540A0B" w:rsidP="00540A0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33221" w14:textId="6E9AB6A5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B700B1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264F0" w14:textId="6AEF188C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70E7A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31625" w14:textId="63E4A0F1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  <w:tc>
          <w:tcPr>
            <w:tcW w:w="270" w:type="dxa"/>
          </w:tcPr>
          <w:p w14:paraId="7F356048" w14:textId="77777777" w:rsidR="00540A0B" w:rsidRPr="000853F0" w:rsidRDefault="00540A0B" w:rsidP="00540A0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9800" w14:textId="595F26EE" w:rsidR="00540A0B" w:rsidRPr="000853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</w:tr>
      <w:tr w:rsidR="00540A0B" w:rsidRPr="00E86A87" w14:paraId="7F84E903" w14:textId="77777777" w:rsidTr="008518B7">
        <w:tc>
          <w:tcPr>
            <w:tcW w:w="3240" w:type="dxa"/>
          </w:tcPr>
          <w:p w14:paraId="3839A3A3" w14:textId="77777777" w:rsidR="00540A0B" w:rsidRPr="001F1BDE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78181" w14:textId="759FD3CB" w:rsidR="00540A0B" w:rsidRPr="008955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503FEACF" w14:textId="77777777" w:rsidR="00540A0B" w:rsidRPr="008955F0" w:rsidRDefault="00540A0B" w:rsidP="00540A0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FE2D6" w14:textId="330E3B29" w:rsidR="00540A0B" w:rsidRPr="008955F0" w:rsidRDefault="00540A0B" w:rsidP="0054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131,187</w:t>
            </w:r>
          </w:p>
        </w:tc>
        <w:tc>
          <w:tcPr>
            <w:tcW w:w="270" w:type="dxa"/>
          </w:tcPr>
          <w:p w14:paraId="454E0B33" w14:textId="77777777" w:rsidR="00540A0B" w:rsidRPr="008955F0" w:rsidRDefault="00540A0B" w:rsidP="00540A0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08D1A" w14:textId="60562D45" w:rsidR="00540A0B" w:rsidRPr="008955F0" w:rsidRDefault="00540A0B" w:rsidP="00540A0B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116,538</w:t>
            </w:r>
          </w:p>
        </w:tc>
        <w:tc>
          <w:tcPr>
            <w:tcW w:w="270" w:type="dxa"/>
          </w:tcPr>
          <w:p w14:paraId="3C01F5AA" w14:textId="77777777" w:rsidR="00540A0B" w:rsidRPr="008955F0" w:rsidRDefault="00540A0B" w:rsidP="00540A0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A3EB8" w14:textId="3939BF7B" w:rsidR="00540A0B" w:rsidRPr="008955F0" w:rsidRDefault="00540A0B" w:rsidP="00540A0B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347,240</w:t>
            </w:r>
          </w:p>
        </w:tc>
      </w:tr>
      <w:tr w:rsidR="009F1745" w14:paraId="7179C99C" w14:textId="77777777" w:rsidTr="008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EC25EE" w14:textId="77777777" w:rsidR="009F1745" w:rsidRDefault="009F1745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77EF76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22A26BB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1CBBDB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FBE49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13EEC8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C36AA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89E097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1745" w14:paraId="23FB0B0B" w14:textId="77777777" w:rsidTr="008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84DD2" w14:textId="77777777" w:rsidR="009F1745" w:rsidRDefault="009F1745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30E5DB6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92DE296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05A7BAC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472D88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7AA8F27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28F5A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58254C5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1745" w14:paraId="41782642" w14:textId="77777777" w:rsidTr="008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37A09" w14:textId="77777777" w:rsidR="009F1745" w:rsidRDefault="009F1745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B1B0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B26A80C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9988C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DF193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96F83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7EFFF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E9B2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1745" w14:paraId="7074F89F" w14:textId="77777777" w:rsidTr="008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08E97" w14:textId="77777777" w:rsidR="009F1745" w:rsidRDefault="009F1745" w:rsidP="00851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FDD0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FF7EEEC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5D62F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6AC0E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36CE6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5AF43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172FC" w14:textId="77777777" w:rsidR="009F1745" w:rsidRDefault="009F1745" w:rsidP="008518B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A98204B" w14:textId="7E2A1A14" w:rsidR="00F95529" w:rsidRPr="004E38C1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1736FDB5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0422EA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473287F6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</w:t>
      </w:r>
      <w:r w:rsidR="005E314C">
        <w:rPr>
          <w:rFonts w:ascii="Angsana New" w:hAnsi="Angsana New" w:hint="cs"/>
          <w:spacing w:val="4"/>
          <w:sz w:val="28"/>
          <w:szCs w:val="28"/>
          <w:cs/>
        </w:rPr>
        <w:t>ในงบการเงิน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D5E48D" w14:textId="4CC0EB44" w:rsidR="006C5F98" w:rsidRDefault="00430F50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B3D51">
        <w:rPr>
          <w:rFonts w:asciiTheme="majorBidi" w:hAnsiTheme="majorBidi"/>
          <w:spacing w:val="-4"/>
          <w:sz w:val="28"/>
          <w:szCs w:val="28"/>
          <w:cs/>
        </w:rPr>
        <w:t>สำหรับ</w:t>
      </w:r>
      <w:r w:rsidR="002E6241" w:rsidRPr="004B3D51">
        <w:rPr>
          <w:rFonts w:ascii="Angsana New" w:hAnsi="Angsana New"/>
          <w:spacing w:val="-4"/>
          <w:sz w:val="28"/>
          <w:szCs w:val="28"/>
          <w:cs/>
        </w:rPr>
        <w:t xml:space="preserve">ปีสิ้นสุดวันที่ </w:t>
      </w:r>
      <w:r w:rsidR="002E6241" w:rsidRPr="004B3D51">
        <w:rPr>
          <w:rFonts w:ascii="Angsana New" w:hAnsi="Angsana New"/>
          <w:spacing w:val="-4"/>
          <w:sz w:val="28"/>
          <w:szCs w:val="28"/>
        </w:rPr>
        <w:t>31</w:t>
      </w:r>
      <w:r w:rsidR="002E6241" w:rsidRPr="004B3D51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2E6241" w:rsidRPr="004B3D51">
        <w:rPr>
          <w:rFonts w:ascii="Angsana New" w:hAnsi="Angsana New"/>
          <w:spacing w:val="-4"/>
          <w:sz w:val="28"/>
          <w:szCs w:val="28"/>
        </w:rPr>
        <w:t xml:space="preserve">2564 </w:t>
      </w:r>
      <w:r w:rsidR="00E40383" w:rsidRPr="004B3D51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6138B3">
        <w:rPr>
          <w:rFonts w:ascii="Angsana New" w:hAnsi="Angsana New" w:hint="cs"/>
          <w:sz w:val="28"/>
          <w:szCs w:val="28"/>
          <w:cs/>
        </w:rPr>
        <w:t>สอง</w:t>
      </w:r>
      <w:r w:rsidR="00E40383" w:rsidRPr="004B3D51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="004B3D51" w:rsidRPr="004B3D51">
        <w:rPr>
          <w:rFonts w:ascii="Angsana New" w:hAnsi="Angsana New"/>
          <w:sz w:val="28"/>
          <w:szCs w:val="28"/>
        </w:rPr>
        <w:t xml:space="preserve"> 292.3</w:t>
      </w:r>
      <w:r w:rsidR="002044E0" w:rsidRPr="004B3D51">
        <w:rPr>
          <w:rFonts w:ascii="Angsana New" w:hAnsi="Angsana New"/>
          <w:sz w:val="28"/>
          <w:szCs w:val="28"/>
        </w:rPr>
        <w:t xml:space="preserve"> </w:t>
      </w:r>
      <w:r w:rsidR="00E40383" w:rsidRPr="004B3D51">
        <w:rPr>
          <w:rFonts w:ascii="Angsana New" w:hAnsi="Angsana New"/>
          <w:sz w:val="28"/>
          <w:szCs w:val="28"/>
          <w:cs/>
        </w:rPr>
        <w:t>ล้านบาท</w:t>
      </w:r>
      <w:r w:rsidR="00E40383" w:rsidRPr="00733ADE">
        <w:rPr>
          <w:rFonts w:ascii="Angsana New" w:hAnsi="Angsana New"/>
          <w:sz w:val="28"/>
          <w:szCs w:val="28"/>
          <w:cs/>
        </w:rPr>
        <w:t xml:space="preserve"> </w:t>
      </w:r>
    </w:p>
    <w:p w14:paraId="660C353A" w14:textId="087AB747" w:rsidR="00E40383" w:rsidRDefault="00AA1259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A1259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E1471D">
        <w:rPr>
          <w:rFonts w:ascii="Angsana New" w:hAnsi="Angsana New"/>
          <w:sz w:val="28"/>
          <w:szCs w:val="28"/>
        </w:rPr>
        <w:t>31</w:t>
      </w:r>
      <w:r w:rsidRPr="00AA125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1471D">
        <w:rPr>
          <w:rFonts w:ascii="Angsana New" w:hAnsi="Angsana New"/>
          <w:sz w:val="28"/>
          <w:szCs w:val="28"/>
        </w:rPr>
        <w:t>2563</w:t>
      </w:r>
      <w:r w:rsidRPr="00AA1259">
        <w:rPr>
          <w:rFonts w:ascii="Angsana New" w:hAnsi="Angsana New"/>
          <w:sz w:val="28"/>
          <w:szCs w:val="28"/>
          <w:cs/>
        </w:rPr>
        <w:t xml:space="preserve"> บริษัทมีรายได้เบี้ยประกันภัยรับจากตัวแทนและบริษัทนายหน้ารายใหญ่</w:t>
      </w:r>
      <w:r w:rsidR="00E1471D" w:rsidRPr="00E1471D">
        <w:rPr>
          <w:rFonts w:ascii="Angsana New" w:hAnsi="Angsana New"/>
          <w:sz w:val="28"/>
          <w:szCs w:val="28"/>
          <w:cs/>
        </w:rPr>
        <w:t>สามรายเป็นจำนวนเงินรวม</w:t>
      </w:r>
      <w:r>
        <w:rPr>
          <w:rFonts w:ascii="Angsana New" w:hAnsi="Angsana New"/>
          <w:sz w:val="28"/>
          <w:szCs w:val="28"/>
        </w:rPr>
        <w:t xml:space="preserve"> </w:t>
      </w:r>
      <w:r w:rsidR="00A87794">
        <w:rPr>
          <w:rFonts w:ascii="Angsana New" w:hAnsi="Angsana New"/>
          <w:sz w:val="28"/>
          <w:szCs w:val="28"/>
        </w:rPr>
        <w:t>375</w:t>
      </w:r>
      <w:r w:rsidR="00763B5E">
        <w:rPr>
          <w:rFonts w:ascii="Angsana New" w:hAnsi="Angsana New"/>
          <w:sz w:val="28"/>
          <w:szCs w:val="28"/>
        </w:rPr>
        <w:t xml:space="preserve">.3 </w:t>
      </w:r>
      <w:r w:rsidR="00763B5E">
        <w:rPr>
          <w:rFonts w:ascii="Angsana New" w:hAnsi="Angsana New" w:hint="cs"/>
          <w:sz w:val="28"/>
          <w:szCs w:val="28"/>
          <w:cs/>
        </w:rPr>
        <w:t>ล้านบาท</w:t>
      </w:r>
    </w:p>
    <w:p w14:paraId="2430C7F1" w14:textId="762B2EE1" w:rsidR="00181C37" w:rsidRDefault="00181C37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B25AD5" w14:textId="61B79D75" w:rsidR="00181C37" w:rsidRDefault="00181C37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16B0DF" w14:textId="5A75D604" w:rsidR="00186932" w:rsidRDefault="007C541C" w:rsidP="001869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8" w:name="OLE_LINK5"/>
      <w:bookmarkStart w:id="9" w:name="_Hlk69747233"/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</w:t>
      </w:r>
      <w:r w:rsidR="00186932" w:rsidRPr="00770245">
        <w:rPr>
          <w:rFonts w:ascii="Angsana New" w:hAnsi="Angsana New"/>
          <w:spacing w:val="4"/>
          <w:sz w:val="28"/>
          <w:szCs w:val="28"/>
          <w:cs/>
        </w:rPr>
        <w:t>อมูลรายได้และกำไร (ขาดทุน) ของส่วนงานสำหรับ</w:t>
      </w:r>
      <w:r w:rsidR="00186932" w:rsidRPr="000E1F38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186932" w:rsidRPr="000E1F38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186932"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="00186932" w:rsidRPr="000E1F3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186932" w:rsidRPr="000E1F38">
        <w:rPr>
          <w:rFonts w:ascii="Angsana New" w:hAnsi="Angsana New"/>
          <w:spacing w:val="4"/>
          <w:sz w:val="28"/>
          <w:szCs w:val="28"/>
        </w:rPr>
        <w:t>256</w:t>
      </w:r>
      <w:r w:rsidR="00186932">
        <w:rPr>
          <w:rFonts w:ascii="Angsana New" w:hAnsi="Angsana New"/>
          <w:spacing w:val="4"/>
          <w:sz w:val="28"/>
          <w:szCs w:val="28"/>
        </w:rPr>
        <w:t>4</w:t>
      </w:r>
      <w:r w:rsidR="00186932" w:rsidRPr="000E1F38">
        <w:rPr>
          <w:rFonts w:ascii="Angsana New" w:hAnsi="Angsana New"/>
          <w:sz w:val="28"/>
          <w:szCs w:val="28"/>
        </w:rPr>
        <w:t xml:space="preserve"> </w:t>
      </w:r>
      <w:r w:rsidR="00186932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900"/>
        <w:gridCol w:w="110"/>
        <w:gridCol w:w="966"/>
        <w:gridCol w:w="110"/>
        <w:gridCol w:w="974"/>
        <w:gridCol w:w="106"/>
        <w:gridCol w:w="1064"/>
        <w:gridCol w:w="106"/>
        <w:gridCol w:w="1064"/>
        <w:gridCol w:w="106"/>
        <w:gridCol w:w="1064"/>
      </w:tblGrid>
      <w:tr w:rsidR="00770245" w:rsidRPr="00824832" w14:paraId="6E03B689" w14:textId="77777777" w:rsidTr="008C0494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7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8D2833">
        <w:trPr>
          <w:tblHeader/>
        </w:trPr>
        <w:tc>
          <w:tcPr>
            <w:tcW w:w="315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8D2833">
        <w:trPr>
          <w:tblHeader/>
        </w:trPr>
        <w:tc>
          <w:tcPr>
            <w:tcW w:w="315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1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8D2833">
        <w:trPr>
          <w:tblHeader/>
        </w:trPr>
        <w:tc>
          <w:tcPr>
            <w:tcW w:w="315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1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1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8D2833">
        <w:trPr>
          <w:trHeight w:val="374"/>
        </w:trPr>
        <w:tc>
          <w:tcPr>
            <w:tcW w:w="315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F69DC" w:rsidRPr="00824832" w14:paraId="2D979CAE" w14:textId="77777777" w:rsidTr="008D2833">
        <w:trPr>
          <w:trHeight w:val="374"/>
        </w:trPr>
        <w:tc>
          <w:tcPr>
            <w:tcW w:w="3150" w:type="dxa"/>
          </w:tcPr>
          <w:p w14:paraId="6B1E3DA1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4212AFB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21,614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6236CC43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61EB1D9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11,225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222E84B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13DC546D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522,808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271C3A1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00EDD7E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117,401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3F7FA3D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1EBC2A9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3B9F75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00525EF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673,048 </w:t>
            </w:r>
          </w:p>
        </w:tc>
      </w:tr>
      <w:tr w:rsidR="00FF69DC" w:rsidRPr="00824832" w14:paraId="598672C0" w14:textId="77777777" w:rsidTr="008D2833">
        <w:trPr>
          <w:trHeight w:val="749"/>
        </w:trPr>
        <w:tc>
          <w:tcPr>
            <w:tcW w:w="3150" w:type="dxa"/>
          </w:tcPr>
          <w:p w14:paraId="2C6294EE" w14:textId="1B1A0164" w:rsidR="00FF69DC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FF69DC" w:rsidRPr="00AC5042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069F902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(12,072)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2BC2C4FE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3269BE4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(5,614)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6CC6DD6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DB54D5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(204,584)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3D6F858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4F63AD4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(84,295)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5AEEE34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1992499A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1C1E69D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55D04A1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(306,565)</w:t>
            </w:r>
          </w:p>
        </w:tc>
      </w:tr>
      <w:tr w:rsidR="00FF69DC" w:rsidRPr="00824832" w14:paraId="441D094E" w14:textId="77777777" w:rsidTr="008D2833">
        <w:trPr>
          <w:trHeight w:val="374"/>
        </w:trPr>
        <w:tc>
          <w:tcPr>
            <w:tcW w:w="3150" w:type="dxa"/>
          </w:tcPr>
          <w:p w14:paraId="15ED1BCD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50381A" w14:textId="6FA9928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9,542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8512DD" w14:textId="2BA4396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3184D3" w14:textId="57673F4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5,611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C152A4" w14:textId="27ECBB3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C3C10" w14:textId="2EF25DF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318,224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E90D87" w14:textId="3F123D0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B8B41C" w14:textId="39BCBAE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33,106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E25542" w14:textId="185AAC4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EDC2EE" w14:textId="698ECA8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C0B57" w14:textId="25FD38A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2BCB24" w14:textId="7E72FF5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366,483 </w:t>
            </w:r>
          </w:p>
        </w:tc>
      </w:tr>
      <w:tr w:rsidR="00FF69DC" w:rsidRPr="00824832" w14:paraId="2250A2BE" w14:textId="77777777" w:rsidTr="008D2833">
        <w:trPr>
          <w:trHeight w:val="749"/>
        </w:trPr>
        <w:tc>
          <w:tcPr>
            <w:tcW w:w="3150" w:type="dxa"/>
          </w:tcPr>
          <w:p w14:paraId="28FADE76" w14:textId="694A9893" w:rsidR="00FF69DC" w:rsidRDefault="00FF69DC" w:rsidP="00FF69DC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164D1E8" w14:textId="36D153A7" w:rsidR="00FF69DC" w:rsidRPr="00AC5042" w:rsidRDefault="00FF69DC" w:rsidP="006969AE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D558D9" w14:textId="46F17AA9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(2,473)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0DE9698D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C62A14" w14:textId="38FB8215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(1,505)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12AC2E73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A9C9A3" w14:textId="19853E59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(22,22</w:t>
            </w:r>
            <w:r w:rsidR="00B40FC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4835BE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CBDBC4" w14:textId="3A9A5E00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(6,434)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16A3075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C7491C" w14:textId="61D1A90C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34F16EB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69DD04" w14:textId="33CD3266" w:rsidR="00FF69DC" w:rsidRPr="00FF69DC" w:rsidRDefault="00FF69DC" w:rsidP="00D0207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(32,63</w:t>
            </w:r>
            <w:r w:rsidR="00B40FC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F69DC" w:rsidRPr="00824832" w14:paraId="1D024A1B" w14:textId="77777777" w:rsidTr="008D2833">
        <w:trPr>
          <w:trHeight w:val="374"/>
        </w:trPr>
        <w:tc>
          <w:tcPr>
            <w:tcW w:w="3150" w:type="dxa"/>
          </w:tcPr>
          <w:p w14:paraId="0A802706" w14:textId="77777777" w:rsidR="00FF69DC" w:rsidRPr="00AC5042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5B60B" w14:textId="4FFDECB4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5ABEB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1542E" w14:textId="02DF6A4E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1B37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BD0CB" w14:textId="78DE4A90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D4FB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88031" w14:textId="0E62A19A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ABDEE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51D0B" w14:textId="225768F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7F0B5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A350E" w14:textId="77777777" w:rsidR="00FF69DC" w:rsidRPr="0005666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69DC" w:rsidRPr="00824832" w14:paraId="3B60A7C0" w14:textId="77777777" w:rsidTr="008D2833">
        <w:trPr>
          <w:trHeight w:val="374"/>
        </w:trPr>
        <w:tc>
          <w:tcPr>
            <w:tcW w:w="3150" w:type="dxa"/>
          </w:tcPr>
          <w:p w14:paraId="7BE1B690" w14:textId="77777777" w:rsidR="00FF69DC" w:rsidRPr="00AC5042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4F14EA7C" w:rsidR="00FF69DC" w:rsidRPr="00FF69DC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7,069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A38D4A" w14:textId="24B4E45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70235B" w14:textId="707471A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4,106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091ADF" w14:textId="429E641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8BB6C" w14:textId="5EFD29E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296,00</w:t>
            </w:r>
            <w:r w:rsidR="0058246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1AF2FB" w14:textId="42597B8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E84B5E" w14:textId="7DE3AEB8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26,672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A03A3B" w14:textId="22B2C52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E69E2F" w14:textId="3F4229D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F461D" w14:textId="684BA0DA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41CCF6" w14:textId="390CE563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333,84</w:t>
            </w:r>
            <w:r w:rsidR="008D283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F69DC" w:rsidRPr="00824832" w14:paraId="20AE55AB" w14:textId="77777777" w:rsidTr="008D2833">
        <w:trPr>
          <w:trHeight w:val="374"/>
        </w:trPr>
        <w:tc>
          <w:tcPr>
            <w:tcW w:w="3150" w:type="dxa"/>
          </w:tcPr>
          <w:p w14:paraId="061034F0" w14:textId="77777777" w:rsidR="00FF69DC" w:rsidRPr="00AC5042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CB99E7" w14:textId="0FB5E904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4,204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DC0E08" w14:textId="4C88255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131DF4" w14:textId="50B8EA1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2,129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0D355" w14:textId="0C8AFF8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85ED6" w14:textId="60F836B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69,760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0B146E" w14:textId="2F04FC9D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1B8DE4" w14:textId="6D5BDCE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31,938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F13B6" w14:textId="7836DA9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43E338" w14:textId="6B6CCE1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0945D" w14:textId="482C00B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F89665" w14:textId="5B24E9D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108,031 </w:t>
            </w:r>
          </w:p>
        </w:tc>
      </w:tr>
      <w:tr w:rsidR="00FF69DC" w:rsidRPr="00824832" w14:paraId="7A7636A8" w14:textId="77777777" w:rsidTr="008D2833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5B1944B5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6DA772" w14:textId="2D57C83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BDBC7F" w14:textId="2A92DAA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F52630" w14:textId="1BA8FFF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C6AEF1" w14:textId="436864C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23389" w14:textId="16EF8CC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EFDC79" w14:textId="7EF85746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E9CF4B" w14:textId="1839265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C25912" w14:textId="6380D901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DFE5E1" w14:textId="6111EFCD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6,486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829027" w14:textId="08296FA8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E0F07A" w14:textId="38AD2DE3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6,486 </w:t>
            </w:r>
          </w:p>
        </w:tc>
      </w:tr>
      <w:tr w:rsidR="00FF69DC" w:rsidRPr="00824832" w14:paraId="5FB76CC6" w14:textId="77777777" w:rsidTr="008D2833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241BD008" w14:textId="562BCEE2" w:rsidR="00FF69DC" w:rsidRPr="00936959" w:rsidRDefault="00FF69DC" w:rsidP="00FF69D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088644" w14:textId="3D703E4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13C3DC" w14:textId="5E35F22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4D8AA4" w14:textId="1611452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CC8681" w14:textId="0595912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0BCEF" w14:textId="55EE825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6CEDE6" w14:textId="3A0C645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EF588F" w14:textId="0872DBD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255524" w14:textId="39688658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403532" w14:textId="79F6C37E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8,121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45A751" w14:textId="0AB6BDB3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309456" w14:textId="1F98387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8,121 </w:t>
            </w:r>
          </w:p>
        </w:tc>
      </w:tr>
      <w:tr w:rsidR="00FF69DC" w:rsidRPr="00824832" w14:paraId="07C3565A" w14:textId="77777777" w:rsidTr="008D2833">
        <w:trPr>
          <w:trHeight w:val="749"/>
        </w:trPr>
        <w:tc>
          <w:tcPr>
            <w:tcW w:w="3150" w:type="dxa"/>
            <w:tcBorders>
              <w:top w:val="nil"/>
              <w:bottom w:val="nil"/>
            </w:tcBorders>
          </w:tcPr>
          <w:p w14:paraId="1AD4D75A" w14:textId="00D1D9AE" w:rsidR="00FF69DC" w:rsidRPr="00936959" w:rsidRDefault="006969AE" w:rsidP="00FF69DC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FF69DC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FF69DC" w:rsidRPr="00936959" w:rsidRDefault="00FF69DC" w:rsidP="00FF69D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21420F" w14:textId="57568B01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F026EC" w14:textId="26A4B90A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11EDBF" w14:textId="2F97384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DA9334" w14:textId="0AB4F24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4DEB10" w14:textId="5AC00834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3F8EFE" w14:textId="14078E6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5D795F" w14:textId="00EDF0C4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05F5D9" w14:textId="433A344B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B5527D" w14:textId="2AF4F7B7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1,724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2A31EA" w14:textId="12CFFDF3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C9DA2B" w14:textId="504E1E48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1,724 </w:t>
            </w:r>
          </w:p>
        </w:tc>
      </w:tr>
      <w:tr w:rsidR="00FF69DC" w:rsidRPr="00824832" w14:paraId="695EDD79" w14:textId="77777777" w:rsidTr="008D2833">
        <w:trPr>
          <w:trHeight w:val="374"/>
        </w:trPr>
        <w:tc>
          <w:tcPr>
            <w:tcW w:w="3150" w:type="dxa"/>
          </w:tcPr>
          <w:p w14:paraId="6BD46D0B" w14:textId="77777777" w:rsidR="00FF69DC" w:rsidRPr="00AC5042" w:rsidRDefault="00FF69DC" w:rsidP="00FF69D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684198" w14:textId="2E1F7A5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A95522" w14:textId="0F713915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33EF4B" w14:textId="08A4E7F9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6FC021" w14:textId="06A7A32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2A6817" w14:textId="3963EDC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5,566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7F360" w14:textId="2EA73198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708C7B" w14:textId="49A6FA70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A2606" w14:textId="5EDAB85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2177C3" w14:textId="07DE0632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6,754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FC6DE6" w14:textId="6BA06EEC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10E645" w14:textId="04CC4DDF" w:rsidR="00FF69DC" w:rsidRPr="00FF69DC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12,377 </w:t>
            </w:r>
          </w:p>
        </w:tc>
      </w:tr>
      <w:tr w:rsidR="00D02075" w:rsidRPr="00824832" w14:paraId="7D600976" w14:textId="77777777" w:rsidTr="008D2833">
        <w:trPr>
          <w:trHeight w:val="374"/>
        </w:trPr>
        <w:tc>
          <w:tcPr>
            <w:tcW w:w="3150" w:type="dxa"/>
          </w:tcPr>
          <w:p w14:paraId="77636743" w14:textId="77777777" w:rsidR="00FF69DC" w:rsidRPr="00557DD1" w:rsidRDefault="00FF69DC" w:rsidP="00FF69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7D5C4B" w14:textId="2258C4A7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11,272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4A72E6" w14:textId="427CF9AF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26D099" w14:textId="4F837F32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6,235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1D5EC3" w14:textId="02B38C17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C94F3B" w14:textId="7E90E4E1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371,32</w:t>
            </w:r>
            <w:r w:rsidR="00B40F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F175F6" w14:textId="78052CBB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4704A8" w14:textId="7991EFDA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58,668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8A73E8" w14:textId="6EAB6A04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8D462C" w14:textId="410F03FA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23,085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C9FD58" w14:textId="781876A4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09005F" w14:textId="032BFBFC" w:rsidR="00FF69DC" w:rsidRPr="007116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470,58</w:t>
            </w:r>
            <w:r w:rsidR="00B40F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F69DC" w:rsidRPr="00824832" w14:paraId="68A27D92" w14:textId="77777777" w:rsidTr="008D283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50" w:type="dxa"/>
          </w:tcPr>
          <w:p w14:paraId="6857E29C" w14:textId="77777777" w:rsidR="00FF69DC" w:rsidRPr="00AC5042" w:rsidRDefault="00FF69DC" w:rsidP="00FF69D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667F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D839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E47C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AD2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EB35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1FE8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BDFB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1098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497E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6269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FE88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9DC" w:rsidRPr="00824832" w14:paraId="0245812D" w14:textId="77777777" w:rsidTr="008D2833">
        <w:trPr>
          <w:trHeight w:val="374"/>
        </w:trPr>
        <w:tc>
          <w:tcPr>
            <w:tcW w:w="3150" w:type="dxa"/>
          </w:tcPr>
          <w:p w14:paraId="3CB845E5" w14:textId="77777777" w:rsidR="00FF69DC" w:rsidRPr="00AC5042" w:rsidRDefault="00FF69DC" w:rsidP="00FF69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45B3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9FE5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F30D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11EB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0FD5" w14:textId="77777777" w:rsidR="00FF69DC" w:rsidRPr="001C6EE1" w:rsidRDefault="00FF69DC" w:rsidP="00FF69DC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71F57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38F4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B54A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2D11E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41B2" w14:textId="77777777" w:rsidR="00FF69DC" w:rsidRPr="001C6EE1" w:rsidRDefault="00FF69DC" w:rsidP="00FF69D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DFC51" w14:textId="77777777" w:rsidR="00FF69DC" w:rsidRPr="001C6EE1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69DC" w:rsidRPr="00824832" w14:paraId="37DAFB6F" w14:textId="77777777" w:rsidTr="008D2833">
        <w:trPr>
          <w:trHeight w:val="374"/>
        </w:trPr>
        <w:tc>
          <w:tcPr>
            <w:tcW w:w="3150" w:type="dxa"/>
          </w:tcPr>
          <w:p w14:paraId="3F795558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CBDB14" w14:textId="6DD9AAD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1,883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A04B09" w14:textId="47A4173B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6B57A8" w14:textId="527B910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2,514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0EBB7F" w14:textId="3904001C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3BCD74" w14:textId="6977D03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264,695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45BE92" w14:textId="2F5BAA1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ACC261" w14:textId="6A986A1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53,343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A9C6D4" w14:textId="742B410F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3D6059" w14:textId="3A6BBF94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A60C0D" w14:textId="52A1769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2920C6" w14:textId="174F794B" w:rsidR="00FF69DC" w:rsidRPr="00711650" w:rsidRDefault="00FF69DC" w:rsidP="00711650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322,435 </w:t>
            </w:r>
          </w:p>
        </w:tc>
      </w:tr>
      <w:tr w:rsidR="00FF69DC" w:rsidRPr="00824832" w14:paraId="077A8FBC" w14:textId="77777777" w:rsidTr="008D2833">
        <w:trPr>
          <w:trHeight w:val="374"/>
        </w:trPr>
        <w:tc>
          <w:tcPr>
            <w:tcW w:w="3150" w:type="dxa"/>
          </w:tcPr>
          <w:p w14:paraId="66ECB14E" w14:textId="0D28DB88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5AF154" w14:textId="5EECDE14" w:rsidR="00FF69DC" w:rsidRPr="008C5150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E8DDE3" w14:textId="40108912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95140C" w14:textId="55674F47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2EEE3E" w14:textId="77594B87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76B138" w14:textId="37B37A19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796C03" w14:textId="7B5FD4E4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31918C" w14:textId="2677176E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A97543" w14:textId="41CAA051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04572C" w14:textId="15751699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90DF90" w14:textId="47F0B6E3" w:rsidR="00FF69DC" w:rsidRPr="0045658D" w:rsidRDefault="00FF69DC" w:rsidP="00FF69D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DD9A70" w14:textId="78A4EAFE" w:rsidR="00FF69DC" w:rsidRPr="0045658D" w:rsidRDefault="00FF69DC" w:rsidP="00FF69DC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  <w:tr w:rsidR="00FF69DC" w:rsidRPr="0045658D" w14:paraId="7E1B9F64" w14:textId="77777777" w:rsidTr="008D2833">
        <w:trPr>
          <w:trHeight w:val="374"/>
        </w:trPr>
        <w:tc>
          <w:tcPr>
            <w:tcW w:w="3150" w:type="dxa"/>
          </w:tcPr>
          <w:p w14:paraId="03E8D8FF" w14:textId="77777777" w:rsidR="00FF69DC" w:rsidRPr="00AC5042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D95CDF" w14:textId="347BFF4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(611)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CC8D43" w14:textId="204CAF7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540A4C" w14:textId="13FC7E0A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(1,159)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1BDFF8" w14:textId="746DC00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6C2F8A" w14:textId="587C112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(120,918)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68CA79" w14:textId="345C7F8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2C8235" w14:textId="2AAB2F5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(42,056)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C2DED" w14:textId="2B0EA656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CAD4E9" w14:textId="6C1001D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56B321" w14:textId="3D24663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22D394" w14:textId="3871E0E3" w:rsidR="00FF69DC" w:rsidRPr="00711650" w:rsidRDefault="00FF69DC" w:rsidP="00711650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(164,744)</w:t>
            </w:r>
          </w:p>
        </w:tc>
      </w:tr>
      <w:tr w:rsidR="00FF69DC" w:rsidRPr="00824832" w14:paraId="2E02BFB6" w14:textId="77777777" w:rsidTr="008D2833">
        <w:trPr>
          <w:trHeight w:val="374"/>
        </w:trPr>
        <w:tc>
          <w:tcPr>
            <w:tcW w:w="3150" w:type="dxa"/>
          </w:tcPr>
          <w:p w14:paraId="04BEBC3D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481BD8" w14:textId="75D74D4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1,272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610355" w14:textId="3BBE01D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C9DA3B" w14:textId="5FBCEDF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1,355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C5B0C6" w14:textId="1D351B3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B5D45" w14:textId="6D12443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143,777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D5E288" w14:textId="608CA22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60334E" w14:textId="0E35E44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11,287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9CFE26" w14:textId="4483220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CE9DDF" w14:textId="75BE37A4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B31FB" w14:textId="1D699680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0925FA" w14:textId="76BF7328" w:rsidR="00FF69DC" w:rsidRPr="00711650" w:rsidRDefault="00FF69DC" w:rsidP="00711650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157,691 </w:t>
            </w:r>
          </w:p>
        </w:tc>
      </w:tr>
      <w:tr w:rsidR="00FF69DC" w:rsidRPr="00824832" w14:paraId="058C31DE" w14:textId="77777777" w:rsidTr="008D2833">
        <w:trPr>
          <w:trHeight w:val="374"/>
        </w:trPr>
        <w:tc>
          <w:tcPr>
            <w:tcW w:w="3150" w:type="dxa"/>
          </w:tcPr>
          <w:p w14:paraId="3A81856E" w14:textId="77777777" w:rsidR="00FF69DC" w:rsidRPr="00AC5042" w:rsidRDefault="00FF69DC" w:rsidP="00FF69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89E69" w14:textId="5D1AD99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4,797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11E6A2" w14:textId="1FE25E5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C98915" w14:textId="6A1B512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1,418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9C8EE5" w14:textId="7BD3720A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2BDBD" w14:textId="3504F4F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75,933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D5BE46" w14:textId="79625DEF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F14944" w14:textId="4DBAA51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18,296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947445" w14:textId="0C5D3D2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3D483F" w14:textId="6FFFBF0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094FCF" w14:textId="41517DA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479781" w14:textId="6E4DB24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100,444 </w:t>
            </w:r>
          </w:p>
        </w:tc>
      </w:tr>
      <w:tr w:rsidR="00FF69DC" w:rsidRPr="00824832" w14:paraId="55F8FA9F" w14:textId="77777777" w:rsidTr="008D2833">
        <w:trPr>
          <w:trHeight w:val="374"/>
        </w:trPr>
        <w:tc>
          <w:tcPr>
            <w:tcW w:w="3150" w:type="dxa"/>
          </w:tcPr>
          <w:p w14:paraId="6E61CAD1" w14:textId="77777777" w:rsidR="00FF69DC" w:rsidRPr="00AC5042" w:rsidRDefault="00FF69DC" w:rsidP="00FF69D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EA478" w14:textId="664A419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2,008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E862D7" w14:textId="58808696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24A460" w14:textId="49C297A4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2,262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C2E1A6" w14:textId="0F2FE933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5770EC" w14:textId="4940565B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126,974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9402D8" w14:textId="1C291E40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E1514" w14:textId="443DAA7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6,002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BB565C" w14:textId="1B333B2B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ED0D2B" w14:textId="177191DA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F0D4E" w14:textId="7AF518A1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E2547" w14:textId="27BEE0C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137,246 </w:t>
            </w:r>
          </w:p>
        </w:tc>
      </w:tr>
      <w:tr w:rsidR="00FF69DC" w:rsidRPr="00824832" w14:paraId="08DA98C0" w14:textId="77777777" w:rsidTr="008D2833">
        <w:trPr>
          <w:trHeight w:val="374"/>
        </w:trPr>
        <w:tc>
          <w:tcPr>
            <w:tcW w:w="3150" w:type="dxa"/>
          </w:tcPr>
          <w:p w14:paraId="4BB379D5" w14:textId="77777777" w:rsidR="00FF69DC" w:rsidRPr="00AC5042" w:rsidRDefault="00FF69DC" w:rsidP="00FF69D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55B293" w14:textId="0CC2578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B09535" w14:textId="176DE8E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58E9FE" w14:textId="16A5836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15AA03" w14:textId="32199A42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280EEE" w14:textId="66AEF5AF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1,614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D19221" w14:textId="72A2551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DFFBBE" w14:textId="611430A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(187)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C97640" w14:textId="4AB002E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CA4100" w14:textId="5D6C441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124,643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2C8F57" w14:textId="1D7DF17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83DDA4" w14:textId="03A52F6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126,077 </w:t>
            </w:r>
          </w:p>
        </w:tc>
      </w:tr>
      <w:tr w:rsidR="00711650" w:rsidRPr="00711650" w14:paraId="61B10A47" w14:textId="77777777" w:rsidTr="008D2833">
        <w:trPr>
          <w:trHeight w:val="374"/>
        </w:trPr>
        <w:tc>
          <w:tcPr>
            <w:tcW w:w="3150" w:type="dxa"/>
          </w:tcPr>
          <w:p w14:paraId="4522ABC2" w14:textId="77777777" w:rsidR="00FF69DC" w:rsidRPr="00AC5042" w:rsidRDefault="00FF69DC" w:rsidP="00FF69DC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23F92E" w14:textId="5E9BA76C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8,077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1B5365" w14:textId="05AEDCA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5B22EF" w14:textId="1472C6E2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5,042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57EB1D" w14:textId="519BAF8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E38B87" w14:textId="12448E1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348,298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6CABA2" w14:textId="7DB8463F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014DC7" w14:textId="216BE6CF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35,398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11A2A8" w14:textId="438259DB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99FF4B" w14:textId="7ABE0B6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124,643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3A82E" w14:textId="67C8A7B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B7AE93" w14:textId="17D6F8F7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521,458 </w:t>
            </w:r>
          </w:p>
        </w:tc>
      </w:tr>
      <w:tr w:rsidR="00711650" w:rsidRPr="00711650" w14:paraId="21A73E10" w14:textId="77777777" w:rsidTr="008D2833">
        <w:trPr>
          <w:trHeight w:val="374"/>
        </w:trPr>
        <w:tc>
          <w:tcPr>
            <w:tcW w:w="3150" w:type="dxa"/>
          </w:tcPr>
          <w:p w14:paraId="5FE42D91" w14:textId="77777777" w:rsidR="00FF69DC" w:rsidRPr="00AC5042" w:rsidRDefault="00FF69DC" w:rsidP="00FF69D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FB50378" w14:textId="6B0CC95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3,195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2ECBB" w14:textId="53FDC11A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E50AF7A" w14:textId="64953AD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1,193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68CABC" w14:textId="393D2048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7369265" w14:textId="5FF15CB5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23,02</w:t>
            </w:r>
            <w:r w:rsidR="00B40F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9B0F86" w14:textId="65C1C902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EAF518F" w14:textId="56492D5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23,270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D8B88A" w14:textId="505E283E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32C3497" w14:textId="473ABC19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(101,558)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EA5003" w14:textId="334EE24D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0C3DAF" w14:textId="550C748C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(50,87</w:t>
            </w:r>
            <w:r w:rsidR="00B40F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F69DC" w:rsidRPr="004A603D" w14:paraId="19D2203C" w14:textId="77777777" w:rsidTr="008D2833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2804BD56" w14:textId="3966553F" w:rsidR="00FF69DC" w:rsidRPr="00AC5042" w:rsidRDefault="00FF69DC" w:rsidP="00FF69D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E057B2" w14:textId="323C0C00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911E22" w14:textId="44A51D43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9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3DC95B" w14:textId="0D607533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627B15" w14:textId="487CE18B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1891FF" w14:textId="79E57E4A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A5B468" w14:textId="742AD331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06F2A5" w14:textId="29F4F7D0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9756E4" w14:textId="35D3A787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D5672" w14:textId="13CEAC07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1A49BB" w14:textId="7AAA550B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8B3738" w14:textId="5E331D63" w:rsidR="00FF69DC" w:rsidRPr="00711650" w:rsidDel="001E262A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(</w:t>
            </w:r>
            <w:r w:rsidR="00B40FCD">
              <w:rPr>
                <w:rFonts w:ascii="Angsana New" w:hAnsi="Angsana New"/>
                <w:color w:val="000000"/>
                <w:sz w:val="28"/>
                <w:szCs w:val="28"/>
              </w:rPr>
              <w:t>8,967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F69DC" w:rsidRPr="00711650" w14:paraId="60E10718" w14:textId="77777777" w:rsidTr="008D2833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2D2B5CD0" w14:textId="3AACAC5B" w:rsidR="00FF69DC" w:rsidRPr="00AC5042" w:rsidRDefault="00FF69DC" w:rsidP="00FF69DC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94682F" w14:textId="14668549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6DBE00" w14:textId="3C13F37F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1EC145" w14:textId="64712EE5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9418B" w14:textId="6520E646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4444A" w14:textId="3A2EF887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3CC012" w14:textId="37011881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A14FAC" w14:textId="4015CEF3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7A7139" w14:textId="1FB12210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565560" w14:textId="697474DC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Franklin Gothic Book" w:hAnsi="Franklin Gothic Book" w:cs="Calibri"/>
                <w:b/>
                <w:bCs/>
                <w:color w:val="000000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160A29" w14:textId="33B40CD7" w:rsidR="00FF69DC" w:rsidRPr="003C1FB1" w:rsidRDefault="00FF69DC" w:rsidP="00FF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 w:cs="Calibri"/>
                <w:color w:val="000000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19088E8" w14:textId="452084BC" w:rsidR="00FF69DC" w:rsidRPr="00711650" w:rsidRDefault="00FF69DC" w:rsidP="0071165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(</w:t>
            </w:r>
            <w:r w:rsidR="00B40FC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59,839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04F5E37A" w14:textId="77777777" w:rsidR="0061029F" w:rsidRDefault="0061029F" w:rsidP="006346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10" w:name="_Hlk69747274"/>
      <w:bookmarkEnd w:id="8"/>
      <w:bookmarkEnd w:id="9"/>
    </w:p>
    <w:p w14:paraId="4B4FCED9" w14:textId="6EAD2F20" w:rsidR="00634632" w:rsidRDefault="00634632" w:rsidP="006346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Pr="000E1F38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Pr="000E1F3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Pr="000E1F38"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/>
          <w:spacing w:val="4"/>
          <w:sz w:val="28"/>
          <w:szCs w:val="28"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815591" w:rsidRPr="00824832" w14:paraId="46FB7EC5" w14:textId="77777777" w:rsidTr="00763144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667DFB8D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0A284C15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15591" w:rsidRPr="00824832" w14:paraId="50DD7BEE" w14:textId="77777777" w:rsidTr="00763144">
        <w:trPr>
          <w:tblHeader/>
        </w:trPr>
        <w:tc>
          <w:tcPr>
            <w:tcW w:w="3060" w:type="dxa"/>
            <w:tcBorders>
              <w:top w:val="nil"/>
            </w:tcBorders>
          </w:tcPr>
          <w:p w14:paraId="393B2DCC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58C9F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F490749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FA94D57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D08E9EF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A033BCF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91A40B3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F30FE52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5999431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FD6CDC7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EA12B0D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7FD70CE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15591" w:rsidRPr="00824832" w14:paraId="5837E070" w14:textId="77777777" w:rsidTr="00763144">
        <w:trPr>
          <w:tblHeader/>
        </w:trPr>
        <w:tc>
          <w:tcPr>
            <w:tcW w:w="3060" w:type="dxa"/>
          </w:tcPr>
          <w:p w14:paraId="5BE8454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8B6C39A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167AF31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5CC94D9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1476F3FE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27B22BA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8F0100A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6CA41AA2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6E9EB23C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59288B86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037D8AE5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0246264C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591" w:rsidRPr="00824832" w14:paraId="709478B8" w14:textId="77777777" w:rsidTr="00763144">
        <w:trPr>
          <w:tblHeader/>
        </w:trPr>
        <w:tc>
          <w:tcPr>
            <w:tcW w:w="3060" w:type="dxa"/>
          </w:tcPr>
          <w:p w14:paraId="72AA16AF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2351AEF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4A56F0E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464C2F6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28981735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6DBF1CCD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57C0C86D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9D5E36E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3D82A0AB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575A9251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8AC113B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C1DDC2E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15591" w:rsidRPr="00824832" w14:paraId="75310CB2" w14:textId="77777777" w:rsidTr="00763144">
        <w:tc>
          <w:tcPr>
            <w:tcW w:w="3060" w:type="dxa"/>
          </w:tcPr>
          <w:p w14:paraId="0AE82AE6" w14:textId="77777777" w:rsidR="00815591" w:rsidRPr="00AC5042" w:rsidRDefault="00815591" w:rsidP="007631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07C27D5E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B504162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60E93C51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EBBE8F5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39E4F0AC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EF1BF1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B3CAF92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2284231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D801695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5EF4897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7C0A970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15591" w:rsidRPr="00824832" w14:paraId="0DDE6E83" w14:textId="77777777" w:rsidTr="00763144">
        <w:tc>
          <w:tcPr>
            <w:tcW w:w="3060" w:type="dxa"/>
          </w:tcPr>
          <w:p w14:paraId="75C0EECA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AB6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11,437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572C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1B23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4,223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D3A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266A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589,940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92A74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5B7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59,903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B37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0165A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65C07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5082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665,503 </w:t>
            </w:r>
          </w:p>
        </w:tc>
      </w:tr>
      <w:tr w:rsidR="00815591" w:rsidRPr="00824832" w14:paraId="02C83912" w14:textId="77777777" w:rsidTr="00763144">
        <w:tc>
          <w:tcPr>
            <w:tcW w:w="3060" w:type="dxa"/>
          </w:tcPr>
          <w:p w14:paraId="29423EA1" w14:textId="77777777" w:rsidR="00815591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6D697250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3606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(6,968)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F95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A732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(2,365)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02B5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18F8D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(295,411)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FE1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CD1CE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(44,321)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CC0A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56D61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2029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71B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(349,065)</w:t>
            </w:r>
          </w:p>
        </w:tc>
      </w:tr>
      <w:tr w:rsidR="00815591" w:rsidRPr="00824832" w14:paraId="0BB16EC4" w14:textId="77777777" w:rsidTr="00763144">
        <w:tc>
          <w:tcPr>
            <w:tcW w:w="3060" w:type="dxa"/>
          </w:tcPr>
          <w:p w14:paraId="564209A1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5822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4,469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9D763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8ABEF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1,858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8C7CB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73A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294,529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E15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26DA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15,582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F5056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D69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7FE1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9B7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316,438 </w:t>
            </w:r>
          </w:p>
        </w:tc>
      </w:tr>
      <w:tr w:rsidR="00815591" w:rsidRPr="00824832" w14:paraId="56652B10" w14:textId="77777777" w:rsidTr="00763144">
        <w:tc>
          <w:tcPr>
            <w:tcW w:w="3060" w:type="dxa"/>
          </w:tcPr>
          <w:p w14:paraId="30F31EB6" w14:textId="77777777" w:rsidR="00815591" w:rsidRDefault="00815591" w:rsidP="0076314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79EDE6DC" w14:textId="77777777" w:rsidR="00815591" w:rsidRDefault="00815591" w:rsidP="00763144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(เพิ่มขึ้น) </w:t>
            </w:r>
          </w:p>
          <w:p w14:paraId="36BE6F59" w14:textId="77777777" w:rsidR="00815591" w:rsidRPr="00AC5042" w:rsidRDefault="00815591" w:rsidP="00763144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72B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395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9D1C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067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(212)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3ED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0471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62,329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3566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556F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(3,884)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52D2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37C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B9FF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3A17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58,628 </w:t>
            </w:r>
          </w:p>
        </w:tc>
      </w:tr>
      <w:tr w:rsidR="00815591" w:rsidRPr="00824832" w14:paraId="781903F6" w14:textId="77777777" w:rsidTr="00763144">
        <w:tc>
          <w:tcPr>
            <w:tcW w:w="3060" w:type="dxa"/>
          </w:tcPr>
          <w:p w14:paraId="0231FBCD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95AC08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2F59077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B402BE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1DA00DF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6060A7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2368A0E4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F10378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C1F1F15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F858A6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26DA0FC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C5C4BC" w14:textId="77777777" w:rsidR="00815591" w:rsidRPr="001C6EE1" w:rsidRDefault="00815591" w:rsidP="007631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591" w:rsidRPr="00824832" w14:paraId="45740B00" w14:textId="77777777" w:rsidTr="00763144">
        <w:tc>
          <w:tcPr>
            <w:tcW w:w="3060" w:type="dxa"/>
          </w:tcPr>
          <w:p w14:paraId="72B9DFE4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F116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4,864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AC0F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476CA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1,646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1E30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0C8D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356,858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5365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F8D3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11,698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73CB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714F9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99C2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36058" w14:textId="77777777" w:rsidR="00815591" w:rsidRPr="00E9566E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56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375,066 </w:t>
            </w:r>
          </w:p>
        </w:tc>
      </w:tr>
      <w:tr w:rsidR="00815591" w:rsidRPr="00824832" w14:paraId="45E23C80" w14:textId="77777777" w:rsidTr="00763144">
        <w:tc>
          <w:tcPr>
            <w:tcW w:w="3060" w:type="dxa"/>
          </w:tcPr>
          <w:p w14:paraId="0FD6E2BC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4F0B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1,895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3224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5CA9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8E3E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D17C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117,490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5D98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E3C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>15,38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0592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923C7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E77B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45D7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135,65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15591" w:rsidRPr="00824832" w14:paraId="0675BFBA" w14:textId="77777777" w:rsidTr="00763144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1337E307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D45E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092C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AC10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C8F0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74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672E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2405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C061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2F6D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5,696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5CAA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B25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5,696 </w:t>
            </w:r>
          </w:p>
        </w:tc>
      </w:tr>
      <w:tr w:rsidR="00815591" w:rsidRPr="00824832" w14:paraId="1F62FD56" w14:textId="77777777" w:rsidTr="00763144">
        <w:tc>
          <w:tcPr>
            <w:tcW w:w="3060" w:type="dxa"/>
            <w:tcBorders>
              <w:top w:val="nil"/>
              <w:bottom w:val="nil"/>
            </w:tcBorders>
          </w:tcPr>
          <w:p w14:paraId="6E49004F" w14:textId="77777777" w:rsidR="00815591" w:rsidRPr="00936959" w:rsidRDefault="00815591" w:rsidP="0076314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DCA5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7436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1357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DB97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FE8A7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CFA2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484F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D4AA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4A8A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(400)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5ED6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2264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(400)</w:t>
            </w:r>
          </w:p>
        </w:tc>
      </w:tr>
      <w:tr w:rsidR="00815591" w:rsidRPr="00824832" w14:paraId="3AE33455" w14:textId="77777777" w:rsidTr="00763144">
        <w:tc>
          <w:tcPr>
            <w:tcW w:w="3060" w:type="dxa"/>
            <w:tcBorders>
              <w:top w:val="nil"/>
              <w:bottom w:val="nil"/>
            </w:tcBorders>
          </w:tcPr>
          <w:p w14:paraId="339D7EAC" w14:textId="77777777" w:rsidR="00815591" w:rsidRPr="00936959" w:rsidRDefault="00815591" w:rsidP="00763144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3C114954" w14:textId="77777777" w:rsidR="00815591" w:rsidRPr="00936959" w:rsidRDefault="00815591" w:rsidP="0076314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6E1D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175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D4E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4696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C52D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29AF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74B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48C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5D76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423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045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175 </w:t>
            </w:r>
          </w:p>
        </w:tc>
      </w:tr>
      <w:tr w:rsidR="00815591" w:rsidRPr="00824832" w14:paraId="62FF7663" w14:textId="77777777" w:rsidTr="00763144">
        <w:tc>
          <w:tcPr>
            <w:tcW w:w="3060" w:type="dxa"/>
          </w:tcPr>
          <w:p w14:paraId="395B84E9" w14:textId="77777777" w:rsidR="00815591" w:rsidRPr="00AC5042" w:rsidRDefault="00815591" w:rsidP="0076314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6A4E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2007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08FCC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5F11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F3CB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28,421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87917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A4DE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22,841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C96D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3F88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16,586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2D40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DAB3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68,790 </w:t>
            </w:r>
          </w:p>
        </w:tc>
      </w:tr>
      <w:tr w:rsidR="00815591" w:rsidRPr="00824832" w14:paraId="281B84A5" w14:textId="77777777" w:rsidTr="00763144">
        <w:tc>
          <w:tcPr>
            <w:tcW w:w="3060" w:type="dxa"/>
          </w:tcPr>
          <w:p w14:paraId="7D6DA062" w14:textId="77777777" w:rsidR="00815591" w:rsidRPr="00557DD1" w:rsidRDefault="00815591" w:rsidP="007631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EC96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7,628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28EA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762B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2,607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34D0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F5FC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502,769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B669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C436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49,92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3240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B122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22,057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4B05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F018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584,98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815591" w:rsidRPr="00824832" w14:paraId="3C368438" w14:textId="77777777" w:rsidTr="00763144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42BC82AF" w14:textId="77777777" w:rsidR="00815591" w:rsidRPr="00AC5042" w:rsidRDefault="00815591" w:rsidP="007631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E5E1F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B057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2D4B8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76BE3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C385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3C047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41A1D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ABED2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77AE5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27FBA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AE8EC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5591" w:rsidRPr="00824832" w14:paraId="7D54EDB3" w14:textId="77777777" w:rsidTr="00763144">
        <w:tc>
          <w:tcPr>
            <w:tcW w:w="3060" w:type="dxa"/>
          </w:tcPr>
          <w:p w14:paraId="127B340F" w14:textId="77777777" w:rsidR="00815591" w:rsidRPr="00AC5042" w:rsidRDefault="00815591" w:rsidP="007631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8E384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CFE0A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AC396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385F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5570D" w14:textId="77777777" w:rsidR="00815591" w:rsidRPr="001C6EE1" w:rsidRDefault="00815591" w:rsidP="00763144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94C97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BFF8A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7444D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F86A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EE6D" w14:textId="77777777" w:rsidR="00815591" w:rsidRPr="001C6EE1" w:rsidRDefault="00815591" w:rsidP="0076314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07F00" w14:textId="77777777" w:rsidR="00815591" w:rsidRPr="001C6EE1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5591" w:rsidRPr="00824832" w14:paraId="0F2EEC00" w14:textId="77777777" w:rsidTr="00763144">
        <w:tc>
          <w:tcPr>
            <w:tcW w:w="3060" w:type="dxa"/>
          </w:tcPr>
          <w:p w14:paraId="3E2FEFE7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3EC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1,549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BDAD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4AB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925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920F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1CA0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350,123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0D19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4DC7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1,107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B19B2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5B8A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9A33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7C9A1" w14:textId="77777777" w:rsidR="00815591" w:rsidRPr="0045658D" w:rsidRDefault="00815591" w:rsidP="00763144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353,704 </w:t>
            </w:r>
          </w:p>
        </w:tc>
      </w:tr>
      <w:tr w:rsidR="00815591" w:rsidRPr="00824832" w14:paraId="4268EBD5" w14:textId="77777777" w:rsidTr="00763144">
        <w:tc>
          <w:tcPr>
            <w:tcW w:w="3060" w:type="dxa"/>
          </w:tcPr>
          <w:p w14:paraId="16206C8E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1520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503E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4813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E57A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636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658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E4F27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F53D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08D0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E9C7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60635" w14:textId="77777777" w:rsidR="00815591" w:rsidRPr="0045658D" w:rsidRDefault="00815591" w:rsidP="00763144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5591" w:rsidRPr="0045658D" w14:paraId="4D6E7872" w14:textId="77777777" w:rsidTr="00763144">
        <w:tc>
          <w:tcPr>
            <w:tcW w:w="3060" w:type="dxa"/>
          </w:tcPr>
          <w:p w14:paraId="4E2C1648" w14:textId="77777777" w:rsidR="00815591" w:rsidRPr="00AC5042" w:rsidRDefault="00815591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FA21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(1,065)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652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B6AF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(585)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3EDC9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6005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(151,384)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754D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F343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3,478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2257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38AF7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6E592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1E296" w14:textId="77777777" w:rsidR="00815591" w:rsidRPr="0045658D" w:rsidRDefault="00815591" w:rsidP="00763144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(149,556)</w:t>
            </w:r>
          </w:p>
        </w:tc>
      </w:tr>
      <w:tr w:rsidR="00815591" w:rsidRPr="00824832" w14:paraId="064CEA7D" w14:textId="77777777" w:rsidTr="00763144">
        <w:tc>
          <w:tcPr>
            <w:tcW w:w="3060" w:type="dxa"/>
          </w:tcPr>
          <w:p w14:paraId="220F9318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AC5D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516A2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227E8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340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1CE1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B336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198,739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FA60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00EA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4,585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F603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B946B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9B6A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AA3E" w14:textId="77777777" w:rsidR="00815591" w:rsidRPr="0045658D" w:rsidRDefault="00815591" w:rsidP="00763144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204,148 </w:t>
            </w:r>
          </w:p>
        </w:tc>
      </w:tr>
      <w:tr w:rsidR="00815591" w:rsidRPr="00824832" w14:paraId="4B6ECE75" w14:textId="77777777" w:rsidTr="00763144">
        <w:tc>
          <w:tcPr>
            <w:tcW w:w="3060" w:type="dxa"/>
          </w:tcPr>
          <w:p w14:paraId="4FCC6858" w14:textId="77777777" w:rsidR="00815591" w:rsidRPr="00AC5042" w:rsidRDefault="00815591" w:rsidP="007631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BD4E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2,632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29E9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A10FE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555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AC4E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A99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87,163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6A6E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DA37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10,275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3F061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99A45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02B86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2811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100,625 </w:t>
            </w:r>
          </w:p>
        </w:tc>
      </w:tr>
      <w:tr w:rsidR="00815591" w:rsidRPr="00824832" w14:paraId="48B4F24F" w14:textId="77777777" w:rsidTr="00763144">
        <w:tc>
          <w:tcPr>
            <w:tcW w:w="3060" w:type="dxa"/>
          </w:tcPr>
          <w:p w14:paraId="74F33172" w14:textId="77777777" w:rsidR="00815591" w:rsidRPr="00AC5042" w:rsidRDefault="00815591" w:rsidP="0076314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CE58A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EB42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0269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491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02460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0537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128,077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FA95D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5583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2,372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5ED4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4B57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391BF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003C" w14:textId="77777777" w:rsidR="00815591" w:rsidRPr="0045658D" w:rsidRDefault="00815591" w:rsidP="0076314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131,427 </w:t>
            </w:r>
          </w:p>
        </w:tc>
      </w:tr>
      <w:tr w:rsidR="00A669D5" w:rsidRPr="00824832" w14:paraId="1F8B0EDC" w14:textId="77777777" w:rsidTr="00763144">
        <w:tc>
          <w:tcPr>
            <w:tcW w:w="3060" w:type="dxa"/>
          </w:tcPr>
          <w:p w14:paraId="60C0ABEC" w14:textId="77777777" w:rsidR="00A669D5" w:rsidRPr="00D44605" w:rsidRDefault="00A669D5" w:rsidP="00A669D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D4460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053CD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(926)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BBBDB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2BF57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(10)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32CF9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1010F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48,880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2638E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226E3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24,741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AA64F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B085B" w14:textId="4748925C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150,71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C54DD" w14:textId="77777777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078E7" w14:textId="63C5DD79" w:rsidR="00A669D5" w:rsidRPr="0045658D" w:rsidRDefault="00A669D5" w:rsidP="00A669D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223,40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5658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669D5" w:rsidRPr="00824832" w14:paraId="4122BCA3" w14:textId="77777777" w:rsidTr="00763144">
        <w:tc>
          <w:tcPr>
            <w:tcW w:w="3060" w:type="dxa"/>
          </w:tcPr>
          <w:p w14:paraId="34C5D8B4" w14:textId="77777777" w:rsidR="00A669D5" w:rsidRPr="00D44605" w:rsidRDefault="00A669D5" w:rsidP="00A669D5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6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172F82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2,677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657F6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921A8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1,376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E0BB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63056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462,859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93B3E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297DB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41,973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8A0B3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9BB7B" w14:textId="5EB5FAD0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150,71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A5054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856B2" w14:textId="3EDE2101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659,60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A669D5" w:rsidRPr="00824832" w14:paraId="25773FF4" w14:textId="77777777" w:rsidTr="00763144">
        <w:tc>
          <w:tcPr>
            <w:tcW w:w="3060" w:type="dxa"/>
          </w:tcPr>
          <w:p w14:paraId="6CAB881D" w14:textId="77777777" w:rsidR="00A669D5" w:rsidRPr="00D44605" w:rsidRDefault="00A669D5" w:rsidP="00A669D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46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91A4A5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4,951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5F4D4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6E4D44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1,231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72B67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68F871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39,910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FE1B6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52FB14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7,951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700B1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623248" w14:textId="56FA00E8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(128,66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FE5E7" w14:textId="77777777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37835" w14:textId="69CE14EA" w:rsidR="00A669D5" w:rsidRPr="0045658D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65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(74,618)</w:t>
            </w:r>
          </w:p>
        </w:tc>
      </w:tr>
      <w:tr w:rsidR="00A669D5" w:rsidRPr="00824832" w14:paraId="5CFE838E" w14:textId="77777777" w:rsidTr="00763144">
        <w:tc>
          <w:tcPr>
            <w:tcW w:w="3060" w:type="dxa"/>
            <w:tcBorders>
              <w:bottom w:val="nil"/>
            </w:tcBorders>
          </w:tcPr>
          <w:p w14:paraId="6ADD498B" w14:textId="77777777" w:rsidR="00A669D5" w:rsidRPr="00D44605" w:rsidRDefault="00A669D5" w:rsidP="00A669D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44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4460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65B5025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81E7A3A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443D44C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9341731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E6A7364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4D98CD4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FCA87C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FD88678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AB993C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2228583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8CFF3" w14:textId="3DC5F6C7" w:rsidR="00A669D5" w:rsidRPr="00364F87" w:rsidDel="001E262A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(27,879)</w:t>
            </w:r>
          </w:p>
        </w:tc>
      </w:tr>
      <w:tr w:rsidR="00A669D5" w:rsidRPr="00824832" w14:paraId="773909D4" w14:textId="77777777" w:rsidTr="00763144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2B09B62E" w14:textId="77777777" w:rsidR="00A669D5" w:rsidRPr="00D44605" w:rsidRDefault="00A669D5" w:rsidP="00A669D5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60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E9EC327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BB16ABD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005897A6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61BE7D9D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63E5E6B9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5D124A6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37794D3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D95360C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0474A91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A047F36" w14:textId="77777777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90E89F" w14:textId="7FD04FE6" w:rsidR="00A669D5" w:rsidRPr="00364F87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(102,497)</w:t>
            </w:r>
          </w:p>
        </w:tc>
      </w:tr>
    </w:tbl>
    <w:p w14:paraId="0B2ED430" w14:textId="573926CE" w:rsidR="00CA1F15" w:rsidRDefault="00CA1F15" w:rsidP="00CA1F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69747314"/>
      <w:bookmarkEnd w:id="10"/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ณ 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2563</w:t>
      </w:r>
      <w:r w:rsidRPr="0082483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6C3372A4" w:rsidR="006644E2" w:rsidRPr="00824832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5ED3E735" w14:textId="77777777" w:rsidTr="006644E2">
        <w:trPr>
          <w:trHeight w:val="281"/>
        </w:trPr>
        <w:tc>
          <w:tcPr>
            <w:tcW w:w="2250" w:type="dxa"/>
          </w:tcPr>
          <w:p w14:paraId="092C86BA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C393BF4" w14:textId="114A2CD2" w:rsidR="006644E2" w:rsidRPr="00C75AC7" w:rsidRDefault="00F34A3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11,779</w:t>
            </w:r>
          </w:p>
        </w:tc>
        <w:tc>
          <w:tcPr>
            <w:tcW w:w="270" w:type="dxa"/>
            <w:shd w:val="clear" w:color="auto" w:fill="auto"/>
          </w:tcPr>
          <w:p w14:paraId="0ABDC3D4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0E5ABB" w14:textId="6762F378" w:rsidR="006644E2" w:rsidRPr="00C75AC7" w:rsidRDefault="00F34A3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</w:t>
            </w:r>
          </w:p>
        </w:tc>
        <w:tc>
          <w:tcPr>
            <w:tcW w:w="270" w:type="dxa"/>
            <w:shd w:val="clear" w:color="auto" w:fill="auto"/>
          </w:tcPr>
          <w:p w14:paraId="1ABB930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050868" w14:textId="4795861A" w:rsidR="006644E2" w:rsidRPr="00C75AC7" w:rsidRDefault="00F34A3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509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,558</w:t>
            </w:r>
          </w:p>
        </w:tc>
        <w:tc>
          <w:tcPr>
            <w:tcW w:w="270" w:type="dxa"/>
            <w:shd w:val="clear" w:color="auto" w:fill="auto"/>
          </w:tcPr>
          <w:p w14:paraId="4120377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FD17EB" w14:textId="5AF5C147" w:rsidR="006644E2" w:rsidRPr="00C75AC7" w:rsidRDefault="00F34A3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127,002</w:t>
            </w:r>
          </w:p>
        </w:tc>
        <w:tc>
          <w:tcPr>
            <w:tcW w:w="270" w:type="dxa"/>
          </w:tcPr>
          <w:p w14:paraId="078B48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DC2B9" w14:textId="6ACCEB75" w:rsidR="006644E2" w:rsidRPr="00C75AC7" w:rsidRDefault="00F34A3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415,085</w:t>
            </w:r>
          </w:p>
        </w:tc>
      </w:tr>
      <w:tr w:rsidR="006644E2" w:rsidRPr="00824832" w14:paraId="226A6423" w14:textId="77777777" w:rsidTr="006644E2">
        <w:trPr>
          <w:trHeight w:val="281"/>
        </w:trPr>
        <w:tc>
          <w:tcPr>
            <w:tcW w:w="2250" w:type="dxa"/>
          </w:tcPr>
          <w:p w14:paraId="0259B858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4701C48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CA6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EA072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2155A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DFFCD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F4038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38EF3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E34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5AC94" w14:textId="7474B1BE" w:rsidR="006644E2" w:rsidRPr="00C75AC7" w:rsidRDefault="00B40FCD" w:rsidP="00B96F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853,199</w:t>
            </w:r>
          </w:p>
        </w:tc>
      </w:tr>
      <w:tr w:rsidR="006644E2" w:rsidRPr="00824832" w14:paraId="381B9DAF" w14:textId="77777777" w:rsidTr="006644E2">
        <w:trPr>
          <w:trHeight w:val="281"/>
        </w:trPr>
        <w:tc>
          <w:tcPr>
            <w:tcW w:w="2250" w:type="dxa"/>
          </w:tcPr>
          <w:p w14:paraId="6690594C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ABE967F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050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BC642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31DACB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A391AA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17DA3D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1C01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131FC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5EC6" w14:textId="381D4C35" w:rsidR="006644E2" w:rsidRPr="00C75AC7" w:rsidRDefault="00B40FCD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1,268,284</w:t>
            </w:r>
          </w:p>
        </w:tc>
      </w:tr>
      <w:tr w:rsidR="006644E2" w:rsidRPr="00824832" w14:paraId="27224E89" w14:textId="77777777" w:rsidTr="006644E2">
        <w:trPr>
          <w:trHeight w:val="106"/>
        </w:trPr>
        <w:tc>
          <w:tcPr>
            <w:tcW w:w="2250" w:type="dxa"/>
          </w:tcPr>
          <w:p w14:paraId="167D0E8E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4181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9853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A42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B840C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5A150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A7BE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919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B9B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80D47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6644E2" w:rsidRPr="00F7616E" w14:paraId="1732F5E2" w14:textId="77777777" w:rsidTr="006644E2">
        <w:trPr>
          <w:trHeight w:val="281"/>
        </w:trPr>
        <w:tc>
          <w:tcPr>
            <w:tcW w:w="2250" w:type="dxa"/>
          </w:tcPr>
          <w:p w14:paraId="6A2BAD44" w14:textId="77777777" w:rsidR="006644E2" w:rsidRPr="00F7616E" w:rsidRDefault="006644E2" w:rsidP="00385D9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8A2FF31" w14:textId="2702E607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19,596</w:t>
            </w:r>
          </w:p>
        </w:tc>
        <w:tc>
          <w:tcPr>
            <w:tcW w:w="270" w:type="dxa"/>
            <w:shd w:val="clear" w:color="auto" w:fill="auto"/>
          </w:tcPr>
          <w:p w14:paraId="1024CD7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EA75AA" w14:textId="7CB014F7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8,998</w:t>
            </w:r>
          </w:p>
        </w:tc>
        <w:tc>
          <w:tcPr>
            <w:tcW w:w="270" w:type="dxa"/>
            <w:shd w:val="clear" w:color="auto" w:fill="auto"/>
          </w:tcPr>
          <w:p w14:paraId="33B0E02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936F6A" w14:textId="03881EE3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618,309</w:t>
            </w:r>
          </w:p>
        </w:tc>
        <w:tc>
          <w:tcPr>
            <w:tcW w:w="270" w:type="dxa"/>
            <w:shd w:val="clear" w:color="auto" w:fill="auto"/>
          </w:tcPr>
          <w:p w14:paraId="6A26010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0293B4" w14:textId="53DEA7D7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152,173</w:t>
            </w:r>
          </w:p>
        </w:tc>
        <w:tc>
          <w:tcPr>
            <w:tcW w:w="270" w:type="dxa"/>
          </w:tcPr>
          <w:p w14:paraId="30E94DA3" w14:textId="77777777" w:rsidR="006644E2" w:rsidRPr="00C75AC7" w:rsidDel="001E262A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399D" w14:textId="43EEB77C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799,076</w:t>
            </w:r>
          </w:p>
        </w:tc>
      </w:tr>
      <w:tr w:rsidR="006644E2" w:rsidRPr="00F7616E" w14:paraId="060DF53B" w14:textId="77777777" w:rsidTr="006644E2">
        <w:trPr>
          <w:trHeight w:val="281"/>
        </w:trPr>
        <w:tc>
          <w:tcPr>
            <w:tcW w:w="2250" w:type="dxa"/>
          </w:tcPr>
          <w:p w14:paraId="190F9B46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6C485F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31E8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78E3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336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95C5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993C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84A3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4B80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36169B" w14:textId="0DCF157E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98,17</w:t>
            </w:r>
            <w:r w:rsidR="00B40FC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644E2" w:rsidRPr="00824832" w14:paraId="5C302239" w14:textId="77777777" w:rsidTr="006644E2">
        <w:trPr>
          <w:trHeight w:val="281"/>
        </w:trPr>
        <w:tc>
          <w:tcPr>
            <w:tcW w:w="2250" w:type="dxa"/>
          </w:tcPr>
          <w:p w14:paraId="60857F65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530E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2581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9AD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5F880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F2C61E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489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96F1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7F78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01A5B" w14:textId="75EA9391" w:rsidR="006644E2" w:rsidRPr="00C75AC7" w:rsidRDefault="00FF69D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897,2</w:t>
            </w:r>
            <w:r w:rsidR="00B40F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3C275967" w14:textId="21E489C1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324970F8" w:rsidR="00246311" w:rsidRPr="00824832" w:rsidRDefault="002021A1" w:rsidP="002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669D5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A669D5" w:rsidRPr="003A03C8" w:rsidRDefault="00A669D5" w:rsidP="00A669D5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3C6C1554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6,939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197B0FEF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2,508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211F0431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335,009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3DF0806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80,730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776E92D2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425,186 </w:t>
            </w:r>
          </w:p>
        </w:tc>
      </w:tr>
      <w:tr w:rsidR="00A669D5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A669D5" w:rsidRPr="003A03C8" w:rsidRDefault="00A669D5" w:rsidP="00A669D5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A669D5" w:rsidRPr="003A03C8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6A83C401" w:rsidR="00A669D5" w:rsidRPr="00A8154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873,514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669D5" w:rsidRPr="00824832" w14:paraId="5CF2D920" w14:textId="77777777" w:rsidTr="009434DA">
        <w:trPr>
          <w:trHeight w:val="281"/>
        </w:trPr>
        <w:tc>
          <w:tcPr>
            <w:tcW w:w="2250" w:type="dxa"/>
          </w:tcPr>
          <w:p w14:paraId="18699789" w14:textId="77777777" w:rsidR="00A669D5" w:rsidRPr="003A03C8" w:rsidRDefault="00A669D5" w:rsidP="00A669D5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2B01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7CBD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1B0D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1AAFE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DA59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366A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4F30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8D46" w14:textId="77777777" w:rsidR="00A669D5" w:rsidRPr="003A03C8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90900A" w14:textId="02CE16DE" w:rsidR="00A669D5" w:rsidRPr="00A8154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1,298,700</w:t>
            </w:r>
          </w:p>
        </w:tc>
      </w:tr>
      <w:tr w:rsidR="00A669D5" w:rsidRPr="00824832" w14:paraId="52A0A151" w14:textId="77777777" w:rsidTr="009434DA">
        <w:trPr>
          <w:trHeight w:val="106"/>
        </w:trPr>
        <w:tc>
          <w:tcPr>
            <w:tcW w:w="2250" w:type="dxa"/>
          </w:tcPr>
          <w:p w14:paraId="6B808673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E436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BDF7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781B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99AC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2A9B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7550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8BC1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312C" w14:textId="77777777" w:rsidR="00A669D5" w:rsidRPr="00636D05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3873" w14:textId="77777777" w:rsidR="00A669D5" w:rsidRPr="00A8154E" w:rsidRDefault="00A669D5" w:rsidP="00A6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69D5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A669D5" w:rsidRPr="00F7616E" w:rsidRDefault="00A669D5" w:rsidP="00A669D5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0CAE6733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13,365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19B9D956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5,558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09D36880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713,186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0E5CA914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94,211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A669D5" w:rsidRPr="00F7616E" w:rsidDel="001E262A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113D5FD4" w:rsidR="00A669D5" w:rsidRPr="00A8154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826,320 </w:t>
            </w:r>
          </w:p>
        </w:tc>
      </w:tr>
      <w:tr w:rsidR="00A669D5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A669D5" w:rsidRPr="00F7616E" w:rsidRDefault="00A669D5" w:rsidP="00A669D5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4F698B6D" w:rsidR="00A669D5" w:rsidRPr="00A8154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57,060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669D5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A669D5" w:rsidRPr="00F7616E" w:rsidRDefault="00A669D5" w:rsidP="00A669D5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A669D5" w:rsidRPr="00F7616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436B5927" w:rsidR="00A669D5" w:rsidRPr="00A8154E" w:rsidRDefault="00A669D5" w:rsidP="00A669D5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883,380</w:t>
            </w:r>
          </w:p>
        </w:tc>
      </w:tr>
      <w:bookmarkEnd w:id="11"/>
    </w:tbl>
    <w:p w14:paraId="59300033" w14:textId="77777777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782596B3" w14:textId="4E46620B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7D2C2E96" w14:textId="77777777" w:rsidR="006509CC" w:rsidRDefault="006509CC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60A47BAA" w14:textId="77777777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429BA9A" w14:textId="3F952EC5" w:rsidR="00CF5B4A" w:rsidRPr="00BD1C70" w:rsidRDefault="00EB0074" w:rsidP="00BD1C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</w:rPr>
      </w:pPr>
      <w:r w:rsidRPr="00BD1C70">
        <w:rPr>
          <w:b/>
          <w:bCs/>
          <w:u w:val="none"/>
          <w:cs/>
        </w:rPr>
        <w:lastRenderedPageBreak/>
        <w:t>ความเสี่ยงของ</w:t>
      </w:r>
      <w:r w:rsidR="00CF5B4A" w:rsidRPr="00BD1C70">
        <w:rPr>
          <w:rFonts w:hint="cs"/>
          <w:b/>
          <w:bCs/>
          <w:u w:val="none"/>
          <w:cs/>
        </w:rPr>
        <w:t>บริ</w:t>
      </w:r>
      <w:r w:rsidR="00476222" w:rsidRPr="00BD1C70">
        <w:rPr>
          <w:rFonts w:hint="cs"/>
          <w:b/>
          <w:bCs/>
          <w:u w:val="none"/>
          <w:cs/>
        </w:rPr>
        <w:t>ษัทประกันวินาศภัย</w:t>
      </w:r>
    </w:p>
    <w:p w14:paraId="4BC13FAD" w14:textId="411ACD53" w:rsidR="00CF5B4A" w:rsidRPr="00ED7821" w:rsidRDefault="00CF5B4A" w:rsidP="00ED7821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ED7821">
        <w:rPr>
          <w:rFonts w:ascii="Angsana New" w:hAnsi="Angsana New"/>
          <w:b/>
          <w:bCs/>
          <w:sz w:val="28"/>
          <w:szCs w:val="28"/>
          <w:cs/>
        </w:rPr>
        <w:t>ความเสี่ยง</w:t>
      </w:r>
      <w:r w:rsidRPr="00ED7821">
        <w:rPr>
          <w:rFonts w:ascii="Angsana New" w:hAnsi="Angsana New" w:hint="cs"/>
          <w:b/>
          <w:bCs/>
          <w:sz w:val="28"/>
          <w:szCs w:val="28"/>
          <w:cs/>
        </w:rPr>
        <w:t>ด้านการรับประกันภัย</w:t>
      </w:r>
    </w:p>
    <w:p w14:paraId="2B5FA9FC" w14:textId="77777777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/>
          <w:sz w:val="28"/>
          <w:szCs w:val="28"/>
          <w:cs/>
        </w:rPr>
        <w:t>ความเสี่ยงที่เกิดจากความผันผวนของความถี่ ความรุนแรง และเวลาที่เกิดความเสียหายที่เบี่ยงเบนจากสมมติฐานที่ใช้ในการ</w:t>
      </w:r>
      <w:r w:rsidRPr="00E563B3">
        <w:rPr>
          <w:rFonts w:ascii="Angsana New" w:hAnsi="Angsana New"/>
          <w:sz w:val="28"/>
          <w:szCs w:val="28"/>
          <w:cs/>
        </w:rPr>
        <w:t>คํานวณอัตราเบี้ยประกันภัย การคํานวณเงินสำรอง และการพิจารณารับประกันภัย</w:t>
      </w:r>
    </w:p>
    <w:p w14:paraId="1008F653" w14:textId="77777777" w:rsidR="00602A7B" w:rsidRPr="009472A0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</w:t>
      </w:r>
      <w:r w:rsidRPr="00602A7B">
        <w:rPr>
          <w:rFonts w:ascii="Angsana New" w:hAnsi="Angsana New" w:hint="cs"/>
          <w:spacing w:val="4"/>
          <w:sz w:val="28"/>
          <w:szCs w:val="28"/>
          <w:cs/>
        </w:rPr>
        <w:t>เขตที่จะรับประกันภัย ภัยที่จะรับประกันภัย และวิธีการประกันภัยต่อ ซึ่งมีการกำหนดอำนาจการอนุมัติวงเงินใน</w:t>
      </w:r>
      <w:r w:rsidRPr="009472A0">
        <w:rPr>
          <w:rFonts w:ascii="Angsana New" w:hAnsi="Angsana New" w:hint="cs"/>
          <w:sz w:val="28"/>
          <w:szCs w:val="28"/>
          <w:cs/>
        </w:rPr>
        <w:t>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14:paraId="42DE9675" w14:textId="77777777" w:rsidR="00602A7B" w:rsidRPr="009472A0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z w:val="28"/>
          <w:szCs w:val="28"/>
          <w:cs/>
        </w:rPr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ลักษณะของความเสี่ยงภัย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มูลค่าทุนประกันภัย รวมไปถึงตัวแทนและนายหน้าผู้แนะนำ</w:t>
      </w:r>
      <w:r w:rsidRPr="009472A0">
        <w:rPr>
          <w:rFonts w:ascii="Angsana New" w:hAnsi="Angsana New" w:hint="cs"/>
          <w:sz w:val="28"/>
          <w:szCs w:val="28"/>
          <w:cs/>
        </w:rPr>
        <w:t>ผู้เอาประกันภัย</w:t>
      </w:r>
      <w:r w:rsidRPr="009472A0">
        <w:rPr>
          <w:rFonts w:ascii="Angsana New" w:hAnsi="Angsana New"/>
          <w:sz w:val="28"/>
          <w:szCs w:val="28"/>
          <w:cs/>
        </w:rPr>
        <w:t xml:space="preserve"> บริษัทพิจารณาถึง</w:t>
      </w:r>
      <w:r w:rsidRPr="00F33434">
        <w:rPr>
          <w:rFonts w:ascii="Angsana New" w:hAnsi="Angsana New"/>
          <w:sz w:val="28"/>
          <w:szCs w:val="28"/>
          <w:cs/>
        </w:rPr>
        <w:t xml:space="preserve">สัดส่วนความสามารถในการรับประกันภัยที่บริษัทสามารถรับความเสี่ยงภัยไว้ได้เอง </w:t>
      </w:r>
      <w:r w:rsidRPr="00F33434">
        <w:rPr>
          <w:rFonts w:ascii="Angsana New" w:hAnsi="Angsana New" w:hint="cs"/>
          <w:sz w:val="28"/>
          <w:szCs w:val="28"/>
          <w:cs/>
        </w:rPr>
        <w:t>ในกรณีที่</w:t>
      </w:r>
      <w:r w:rsidRPr="00F33434">
        <w:rPr>
          <w:rFonts w:ascii="Angsana New" w:hAnsi="Angsana New"/>
          <w:sz w:val="28"/>
          <w:szCs w:val="28"/>
          <w:cs/>
        </w:rPr>
        <w:t>การรับประกันภัยรายนั้น</w:t>
      </w:r>
      <w:r w:rsidRPr="00602A7B">
        <w:rPr>
          <w:rFonts w:ascii="Angsana New" w:hAnsi="Angsana New"/>
          <w:sz w:val="28"/>
          <w:szCs w:val="28"/>
          <w:cs/>
        </w:rPr>
        <w:t>มีความ</w:t>
      </w:r>
      <w:r w:rsidRPr="009472A0">
        <w:rPr>
          <w:rFonts w:ascii="Angsana New" w:hAnsi="Angsana New"/>
          <w:sz w:val="28"/>
          <w:szCs w:val="28"/>
          <w:cs/>
        </w:rPr>
        <w:t>เสี่ยงภัยที่สูงและ</w:t>
      </w:r>
      <w:r w:rsidRPr="009472A0">
        <w:rPr>
          <w:rFonts w:ascii="Angsana New" w:hAnsi="Angsana New" w:hint="cs"/>
          <w:sz w:val="28"/>
          <w:szCs w:val="28"/>
          <w:cs/>
        </w:rPr>
        <w:t>บริษัท</w:t>
      </w:r>
      <w:r w:rsidRPr="009472A0">
        <w:rPr>
          <w:rFonts w:ascii="Angsana New" w:hAnsi="Angsana New"/>
          <w:sz w:val="28"/>
          <w:szCs w:val="28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</w:t>
      </w:r>
      <w:r w:rsidRPr="00F33434">
        <w:rPr>
          <w:rFonts w:ascii="Angsana New" w:hAnsi="Angsana New"/>
          <w:sz w:val="28"/>
          <w:szCs w:val="28"/>
          <w:cs/>
        </w:rPr>
        <w:t>จะ</w:t>
      </w:r>
      <w:r w:rsidRPr="00BD1C70">
        <w:rPr>
          <w:rFonts w:ascii="Angsana New" w:hAnsi="Angsana New"/>
          <w:spacing w:val="4"/>
          <w:sz w:val="28"/>
          <w:szCs w:val="28"/>
          <w:cs/>
        </w:rPr>
        <w:t>ปฏิเสธการรับประกันภัยนั้น ๆ</w:t>
      </w:r>
      <w:r w:rsidRPr="00BD1C70">
        <w:rPr>
          <w:rFonts w:ascii="Angsana New" w:hAnsi="Angsana New" w:hint="cs"/>
          <w:spacing w:val="4"/>
          <w:sz w:val="28"/>
          <w:szCs w:val="28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</w:t>
      </w:r>
      <w:r w:rsidRPr="00602A7B">
        <w:rPr>
          <w:rFonts w:ascii="Angsana New" w:hAnsi="Angsana New" w:hint="cs"/>
          <w:sz w:val="28"/>
          <w:szCs w:val="28"/>
          <w:cs/>
        </w:rPr>
        <w:t>ในงานนั้น หรือทำ</w:t>
      </w:r>
      <w:r w:rsidRPr="009472A0">
        <w:rPr>
          <w:rFonts w:ascii="Angsana New" w:hAnsi="Angsana New" w:hint="cs"/>
          <w:sz w:val="28"/>
          <w:szCs w:val="28"/>
          <w:cs/>
        </w:rPr>
        <w:t>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14:paraId="703EEB34" w14:textId="77777777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บริษัท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ยาว </w:t>
      </w:r>
      <w:r w:rsidRPr="00602A7B">
        <w:rPr>
          <w:rFonts w:ascii="Angsana New" w:hAnsi="Angsana New"/>
          <w:sz w:val="28"/>
          <w:szCs w:val="28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</w:t>
      </w:r>
      <w:r w:rsidRPr="00E563B3">
        <w:rPr>
          <w:rFonts w:ascii="Angsana New" w:hAnsi="Angsana New"/>
          <w:sz w:val="28"/>
          <w:szCs w:val="28"/>
          <w:cs/>
        </w:rPr>
        <w:t>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บริษัทมีการขยายศูนย์การให้บริการให้ครอบคลุมทุกพื้นที่ทั่วประเทศ</w:t>
      </w:r>
    </w:p>
    <w:p w14:paraId="725DA430" w14:textId="3B34DF7B" w:rsidR="00602A7B" w:rsidRPr="00AF4388" w:rsidRDefault="007F213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บริษัทขยาย</w:t>
      </w:r>
      <w:r w:rsidRPr="00AF4388">
        <w:rPr>
          <w:rFonts w:ascii="Angsana New" w:hAnsi="Angsana New"/>
          <w:sz w:val="28"/>
          <w:szCs w:val="28"/>
          <w:cs/>
        </w:rPr>
        <w:t>ช่องทางการจัดจำหน่ายกรมธรรม์</w:t>
      </w:r>
      <w:r w:rsidRPr="00AF4388">
        <w:rPr>
          <w:rFonts w:ascii="Angsana New" w:hAnsi="Angsana New" w:hint="cs"/>
          <w:sz w:val="28"/>
          <w:szCs w:val="28"/>
          <w:cs/>
        </w:rPr>
        <w:t>ประกันภัย</w:t>
      </w:r>
      <w:r w:rsidR="00602A7B" w:rsidRPr="00AF4388">
        <w:rPr>
          <w:rFonts w:ascii="Angsana New" w:hAnsi="Angsana New"/>
          <w:sz w:val="28"/>
          <w:szCs w:val="28"/>
          <w:cs/>
        </w:rPr>
        <w:t xml:space="preserve">ส่วนใหญ่ผ่านทางตัวแทนและนายหน้า </w:t>
      </w:r>
      <w:r w:rsidR="00602A7B" w:rsidRPr="00AF4388">
        <w:rPr>
          <w:rFonts w:ascii="Angsana New" w:hAnsi="Angsana New" w:hint="cs"/>
          <w:sz w:val="28"/>
          <w:szCs w:val="28"/>
          <w:cs/>
        </w:rPr>
        <w:t>บริษัทจึง</w:t>
      </w:r>
      <w:r w:rsidR="00602A7B" w:rsidRPr="00AF4388">
        <w:rPr>
          <w:rFonts w:ascii="Angsana New" w:hAnsi="Angsana New"/>
          <w:sz w:val="28"/>
          <w:szCs w:val="28"/>
          <w:cs/>
        </w:rPr>
        <w:t>มีการกำหนดหลักเกณฑ์</w:t>
      </w:r>
      <w:r w:rsidR="00602A7B" w:rsidRPr="00AF4388">
        <w:rPr>
          <w:rFonts w:ascii="Angsana New" w:hAnsi="Angsana New" w:hint="cs"/>
          <w:sz w:val="28"/>
          <w:szCs w:val="28"/>
          <w:cs/>
        </w:rPr>
        <w:t>และคุณสมบัติ</w:t>
      </w:r>
      <w:r w:rsidR="00602A7B" w:rsidRPr="00AF4388">
        <w:rPr>
          <w:rFonts w:ascii="Angsana New" w:hAnsi="Angsana New"/>
          <w:sz w:val="28"/>
          <w:szCs w:val="28"/>
          <w:cs/>
        </w:rPr>
        <w:t>ในการ</w:t>
      </w:r>
      <w:r>
        <w:rPr>
          <w:rFonts w:ascii="Angsana New" w:hAnsi="Angsana New" w:hint="cs"/>
          <w:sz w:val="28"/>
          <w:szCs w:val="28"/>
          <w:cs/>
        </w:rPr>
        <w:t>คัดเลือก</w:t>
      </w:r>
      <w:r w:rsidR="00602A7B" w:rsidRPr="00AF4388">
        <w:rPr>
          <w:rFonts w:ascii="Angsana New" w:hAnsi="Angsana New"/>
          <w:sz w:val="28"/>
          <w:szCs w:val="28"/>
          <w:cs/>
        </w:rPr>
        <w:t>ตัวแทนและนายหน้า</w:t>
      </w:r>
      <w:r>
        <w:rPr>
          <w:rFonts w:ascii="Angsana New" w:hAnsi="Angsana New" w:hint="cs"/>
          <w:sz w:val="28"/>
          <w:szCs w:val="28"/>
          <w:cs/>
        </w:rPr>
        <w:t>ที่มีคุณภาพ</w:t>
      </w:r>
      <w:r w:rsidR="00602A7B" w:rsidRPr="00AF4388">
        <w:rPr>
          <w:rFonts w:ascii="Angsana New" w:hAnsi="Angsana New"/>
          <w:sz w:val="28"/>
          <w:szCs w:val="28"/>
          <w:cs/>
        </w:rPr>
        <w:t>เพื่อป้องกันความเสี่ยงที่ไม่สามารถเก็บเบี้ยประกันภัยได้</w:t>
      </w:r>
    </w:p>
    <w:p w14:paraId="0D70AA98" w14:textId="1EE30578" w:rsidR="00602A7B" w:rsidRDefault="00602A7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บริษัทกำหนดวิธีการกระจายความเสี่ยงในการประกันภัยต่อให้หลากหลายมากขึ้น โดยทำการซื้อความเสียหายส่วนเกิน (</w:t>
      </w:r>
      <w:r w:rsidRPr="00E563B3">
        <w:rPr>
          <w:rFonts w:ascii="Angsana New" w:hAnsi="Angsana New"/>
          <w:sz w:val="28"/>
          <w:szCs w:val="28"/>
        </w:rPr>
        <w:t xml:space="preserve">Excess of Loss) </w:t>
      </w:r>
      <w:r w:rsidRPr="00E563B3">
        <w:rPr>
          <w:rFonts w:ascii="Angsana New" w:hAnsi="Angsana New"/>
          <w:sz w:val="28"/>
          <w:szCs w:val="28"/>
          <w:cs/>
        </w:rPr>
        <w:t>นอกจากนี้ บริษัทได้สร้าง</w:t>
      </w:r>
      <w:r w:rsidR="007F213B">
        <w:rPr>
          <w:rFonts w:ascii="Angsana New" w:hAnsi="Angsana New" w:hint="cs"/>
          <w:sz w:val="28"/>
          <w:szCs w:val="28"/>
          <w:cs/>
        </w:rPr>
        <w:t xml:space="preserve">ความสัมพันธ์กับนายหน้าประกันภัยต่อหลายราย </w:t>
      </w:r>
      <w:r w:rsidRPr="00E563B3">
        <w:rPr>
          <w:rFonts w:ascii="Angsana New" w:hAnsi="Angsana New"/>
          <w:sz w:val="28"/>
          <w:szCs w:val="28"/>
          <w:cs/>
        </w:rPr>
        <w:t>ทั้งในและต่างประเทศเพื่อ</w:t>
      </w:r>
      <w:r w:rsidR="007F213B">
        <w:rPr>
          <w:rFonts w:ascii="Angsana New" w:hAnsi="Angsana New" w:hint="cs"/>
          <w:sz w:val="28"/>
          <w:szCs w:val="28"/>
          <w:cs/>
        </w:rPr>
        <w:t>รองรับการขยายงานและ</w:t>
      </w:r>
      <w:r w:rsidRPr="00E563B3">
        <w:rPr>
          <w:rFonts w:ascii="Angsana New" w:hAnsi="Angsana New"/>
          <w:sz w:val="28"/>
          <w:szCs w:val="28"/>
          <w:cs/>
        </w:rPr>
        <w:t>ป้องกันปัญหาที่บริษัทไม่สามารถทำประกันภัยต่อได้</w:t>
      </w:r>
    </w:p>
    <w:p w14:paraId="5F45DBE0" w14:textId="77777777" w:rsidR="00DC21F2" w:rsidRDefault="00DC21F2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026EA5" w14:textId="77777777" w:rsidR="00DC21F2" w:rsidRDefault="00DC21F2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24247B" w14:textId="77777777" w:rsidR="00DC21F2" w:rsidRDefault="00DC21F2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EE692B" w14:textId="0655949B" w:rsidR="00DC21F2" w:rsidRDefault="00DC21F2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C32A0C7" w14:textId="5D4EBB0C" w:rsidR="007F213B" w:rsidRDefault="007F213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06AA383" w14:textId="060F9E80" w:rsidR="007F213B" w:rsidRDefault="007F213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405A09" w14:textId="77777777" w:rsidR="007F213B" w:rsidRPr="007F213B" w:rsidRDefault="007F213B" w:rsidP="00602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8280427" w14:textId="77777777" w:rsidR="00DC21F2" w:rsidRDefault="00DC21F2" w:rsidP="00DC21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lastRenderedPageBreak/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DC21F2" w:rsidRPr="00DA4647" w14:paraId="055818EC" w14:textId="77777777" w:rsidTr="008518B7">
        <w:tc>
          <w:tcPr>
            <w:tcW w:w="1604" w:type="dxa"/>
          </w:tcPr>
          <w:p w14:paraId="22340245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047CA1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1D20909A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C21F2" w:rsidRPr="00DA4647" w14:paraId="1D3014E2" w14:textId="77777777" w:rsidTr="008518B7">
        <w:tc>
          <w:tcPr>
            <w:tcW w:w="1604" w:type="dxa"/>
          </w:tcPr>
          <w:p w14:paraId="1FC0D952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45DF27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2C54C3" w14:textId="277DAFCD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BCB54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822E1F" w14:textId="2BAA5672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07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C21F2" w:rsidRPr="00DA4647" w14:paraId="1EC22950" w14:textId="77777777" w:rsidTr="008518B7">
        <w:tc>
          <w:tcPr>
            <w:tcW w:w="1604" w:type="dxa"/>
          </w:tcPr>
          <w:p w14:paraId="589DEFBA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E029ECE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05931A1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75D4C6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49206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D6BE09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E94A36E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74E760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8128D7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AC9B412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0DE5F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1B3BFCE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761673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10E06F34" w14:textId="77777777" w:rsidTr="008518B7">
        <w:tc>
          <w:tcPr>
            <w:tcW w:w="1604" w:type="dxa"/>
          </w:tcPr>
          <w:p w14:paraId="19B7A49A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53266D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99EFC3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133FF00E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E9038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043945F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43DA1C5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B73CD45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496AD9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338DD49E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2280A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3DAF2711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7A963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0027605C" w14:textId="77777777" w:rsidTr="008518B7">
        <w:tc>
          <w:tcPr>
            <w:tcW w:w="1604" w:type="dxa"/>
          </w:tcPr>
          <w:p w14:paraId="0D16E779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2BACEA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3975B6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309B2E41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4A3C4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56F7EA6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E947F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37BA06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8C68EFA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467DFB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FFD5F17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3635F4B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FAA20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2F5DA4E1" w14:textId="77777777" w:rsidTr="008518B7">
        <w:tc>
          <w:tcPr>
            <w:tcW w:w="1604" w:type="dxa"/>
            <w:tcBorders>
              <w:bottom w:val="single" w:sz="4" w:space="0" w:color="auto"/>
            </w:tcBorders>
          </w:tcPr>
          <w:p w14:paraId="01A84D2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0A5106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7727CC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E2A5A35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D34A4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9D5EB1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EA80AD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3FB5039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E57B34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2584F16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82DAAA5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AF87EE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A29C45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C21F2" w:rsidRPr="00DA4647" w14:paraId="1119B33E" w14:textId="77777777" w:rsidTr="008518B7">
        <w:trPr>
          <w:trHeight w:val="377"/>
        </w:trPr>
        <w:tc>
          <w:tcPr>
            <w:tcW w:w="1604" w:type="dxa"/>
          </w:tcPr>
          <w:p w14:paraId="368B27FA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13896C4D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1A0C8E95" w14:textId="5B56602B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6EC69DFA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A77455" w14:textId="4594B743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106" w:type="dxa"/>
          </w:tcPr>
          <w:p w14:paraId="3726CC1A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70D883" w14:textId="62FAC2AD" w:rsidR="00DC21F2" w:rsidRPr="00FC6587" w:rsidRDefault="00C532D8" w:rsidP="00C5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32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122EF5FB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E9F503D" w14:textId="53D01FC9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06" w:type="dxa"/>
          </w:tcPr>
          <w:p w14:paraId="30D5F486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B1293A5" w14:textId="719D3050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(1,272)</w:t>
            </w:r>
          </w:p>
        </w:tc>
        <w:tc>
          <w:tcPr>
            <w:tcW w:w="106" w:type="dxa"/>
          </w:tcPr>
          <w:p w14:paraId="32B6E80D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F0FCA9" w14:textId="3A4013B1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DC21F2" w:rsidRPr="00DA4647" w14:paraId="76F0CF99" w14:textId="77777777" w:rsidTr="008518B7">
        <w:tc>
          <w:tcPr>
            <w:tcW w:w="1604" w:type="dxa"/>
          </w:tcPr>
          <w:p w14:paraId="21FE0ED1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2A8B31BB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8FFA98D" w14:textId="3883BBF5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06" w:type="dxa"/>
          </w:tcPr>
          <w:p w14:paraId="43185F2A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07990A" w14:textId="3FEEF755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(484)</w:t>
            </w:r>
          </w:p>
        </w:tc>
        <w:tc>
          <w:tcPr>
            <w:tcW w:w="106" w:type="dxa"/>
          </w:tcPr>
          <w:p w14:paraId="5386D2BF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4FD97A" w14:textId="27255CB5" w:rsidR="00DC21F2" w:rsidRPr="00FC6587" w:rsidRDefault="00C532D8" w:rsidP="00C5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06" w:type="dxa"/>
          </w:tcPr>
          <w:p w14:paraId="70571354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78D8103" w14:textId="0660B3FD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06" w:type="dxa"/>
          </w:tcPr>
          <w:p w14:paraId="6A9B47E6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2222D67" w14:textId="73A692B6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06" w:type="dxa"/>
          </w:tcPr>
          <w:p w14:paraId="5434A301" w14:textId="77777777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5E4E5C" w14:textId="264167AD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DC21F2" w:rsidRPr="00DA4647" w14:paraId="538994AE" w14:textId="77777777" w:rsidTr="008518B7">
        <w:tc>
          <w:tcPr>
            <w:tcW w:w="1604" w:type="dxa"/>
          </w:tcPr>
          <w:p w14:paraId="0F5918EC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681DD559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5B8E9956" w14:textId="0223B541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188,991</w:t>
            </w:r>
          </w:p>
        </w:tc>
        <w:tc>
          <w:tcPr>
            <w:tcW w:w="106" w:type="dxa"/>
          </w:tcPr>
          <w:p w14:paraId="089D6890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11A81" w14:textId="5D1B4379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(78,457)</w:t>
            </w:r>
          </w:p>
        </w:tc>
        <w:tc>
          <w:tcPr>
            <w:tcW w:w="106" w:type="dxa"/>
          </w:tcPr>
          <w:p w14:paraId="20229790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A1D3AD7" w14:textId="757959A3" w:rsidR="00DC21F2" w:rsidRPr="00FC6587" w:rsidRDefault="00C532D8" w:rsidP="00C5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110,534</w:t>
            </w:r>
          </w:p>
        </w:tc>
        <w:tc>
          <w:tcPr>
            <w:tcW w:w="106" w:type="dxa"/>
          </w:tcPr>
          <w:p w14:paraId="7E67278A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664C661" w14:textId="6314B4FB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237,115</w:t>
            </w:r>
          </w:p>
        </w:tc>
        <w:tc>
          <w:tcPr>
            <w:tcW w:w="106" w:type="dxa"/>
          </w:tcPr>
          <w:p w14:paraId="731B4AC8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910C8CC" w14:textId="5D7C80F5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(90,622)</w:t>
            </w:r>
          </w:p>
        </w:tc>
        <w:tc>
          <w:tcPr>
            <w:tcW w:w="106" w:type="dxa"/>
          </w:tcPr>
          <w:p w14:paraId="13F43AEA" w14:textId="77777777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84DFC7" w14:textId="2BC2FE21" w:rsidR="00DC21F2" w:rsidRPr="00E3423A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146,493</w:t>
            </w:r>
          </w:p>
        </w:tc>
      </w:tr>
      <w:tr w:rsidR="00DC21F2" w:rsidRPr="00DA4647" w14:paraId="4EFC1186" w14:textId="77777777" w:rsidTr="008518B7">
        <w:tc>
          <w:tcPr>
            <w:tcW w:w="1604" w:type="dxa"/>
          </w:tcPr>
          <w:p w14:paraId="6019CAAC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5881252A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6D7B9FAF" w14:textId="3F8C0B2B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42,607</w:t>
            </w:r>
          </w:p>
        </w:tc>
        <w:tc>
          <w:tcPr>
            <w:tcW w:w="106" w:type="dxa"/>
          </w:tcPr>
          <w:p w14:paraId="3AA9FE33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89CDA9" w14:textId="3F517949" w:rsidR="00DC21F2" w:rsidRPr="00FC6587" w:rsidRDefault="00C532D8" w:rsidP="00C5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09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(33,619)</w:t>
            </w:r>
          </w:p>
        </w:tc>
        <w:tc>
          <w:tcPr>
            <w:tcW w:w="106" w:type="dxa"/>
          </w:tcPr>
          <w:p w14:paraId="0FA38BCA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366B20" w14:textId="12DA5D71" w:rsidR="00DC21F2" w:rsidRPr="00FC6587" w:rsidRDefault="00C532D8" w:rsidP="00C5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8,988</w:t>
            </w:r>
          </w:p>
        </w:tc>
        <w:tc>
          <w:tcPr>
            <w:tcW w:w="106" w:type="dxa"/>
          </w:tcPr>
          <w:p w14:paraId="12B85A95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577C332" w14:textId="66E0B525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29,609</w:t>
            </w:r>
          </w:p>
        </w:tc>
        <w:tc>
          <w:tcPr>
            <w:tcW w:w="106" w:type="dxa"/>
          </w:tcPr>
          <w:p w14:paraId="1E88306E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9B6A893" w14:textId="65A7C93C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(23,193)</w:t>
            </w:r>
          </w:p>
        </w:tc>
        <w:tc>
          <w:tcPr>
            <w:tcW w:w="106" w:type="dxa"/>
          </w:tcPr>
          <w:p w14:paraId="1F6E0D95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0BE279" w14:textId="5C672E1A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6,416</w:t>
            </w:r>
          </w:p>
        </w:tc>
      </w:tr>
      <w:tr w:rsidR="00DC21F2" w:rsidRPr="00DA4647" w14:paraId="59FBD86B" w14:textId="77777777" w:rsidTr="008518B7">
        <w:tc>
          <w:tcPr>
            <w:tcW w:w="1604" w:type="dxa"/>
          </w:tcPr>
          <w:p w14:paraId="37392C27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275FB248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472D07" w14:textId="6C7AE270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</w:t>
            </w:r>
            <w:r w:rsid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" w:type="dxa"/>
          </w:tcPr>
          <w:p w14:paraId="4E973A36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A10D33" w14:textId="1C2AA287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(112,984)</w:t>
            </w:r>
          </w:p>
        </w:tc>
        <w:tc>
          <w:tcPr>
            <w:tcW w:w="106" w:type="dxa"/>
          </w:tcPr>
          <w:p w14:paraId="2F84205D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ADA6A85" w14:textId="51B47AFA" w:rsidR="00DC21F2" w:rsidRPr="00FC6587" w:rsidRDefault="00C532D8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119,77</w:t>
            </w:r>
            <w:r w:rsid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6" w:type="dxa"/>
          </w:tcPr>
          <w:p w14:paraId="28356F3F" w14:textId="77777777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4F99257" w14:textId="7B602215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  <w:tc>
          <w:tcPr>
            <w:tcW w:w="106" w:type="dxa"/>
          </w:tcPr>
          <w:p w14:paraId="156FCDE7" w14:textId="77777777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D3AD687" w14:textId="083181C1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(115,201)</w:t>
            </w:r>
          </w:p>
        </w:tc>
        <w:tc>
          <w:tcPr>
            <w:tcW w:w="106" w:type="dxa"/>
          </w:tcPr>
          <w:p w14:paraId="55450169" w14:textId="77777777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3540976" w14:textId="618A17EE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153,381</w:t>
            </w:r>
          </w:p>
        </w:tc>
      </w:tr>
    </w:tbl>
    <w:p w14:paraId="2DAA77EF" w14:textId="77777777" w:rsidR="00DC21F2" w:rsidRDefault="00DC21F2" w:rsidP="00DC21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DC21F2" w:rsidRPr="00DA4647" w14:paraId="4DB29110" w14:textId="77777777" w:rsidTr="008518B7">
        <w:tc>
          <w:tcPr>
            <w:tcW w:w="1604" w:type="dxa"/>
          </w:tcPr>
          <w:p w14:paraId="7FC7D759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09D7522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23A3605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C21F2" w:rsidRPr="00DA4647" w14:paraId="44F686CE" w14:textId="77777777" w:rsidTr="008518B7">
        <w:tc>
          <w:tcPr>
            <w:tcW w:w="1604" w:type="dxa"/>
          </w:tcPr>
          <w:p w14:paraId="5673EEE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8A0D07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6A0FB8" w14:textId="61BDECFC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BE9B8F2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68F11C" w14:textId="0DF5454A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C21F2" w:rsidRPr="00DA4647" w14:paraId="30BBAC70" w14:textId="77777777" w:rsidTr="008518B7">
        <w:tc>
          <w:tcPr>
            <w:tcW w:w="1604" w:type="dxa"/>
          </w:tcPr>
          <w:p w14:paraId="409E593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5D063C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6916F62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46B007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E4E8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2170401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801835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D18667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C1EBB9E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0210699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AAF09B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813844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C5578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162B51ED" w14:textId="77777777" w:rsidTr="008518B7">
        <w:tc>
          <w:tcPr>
            <w:tcW w:w="1604" w:type="dxa"/>
          </w:tcPr>
          <w:p w14:paraId="2AD308B9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7D02785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2CFD1A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59AC2161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897B47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244B21F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63E6E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09D7599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B52E0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68B4566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9648C2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5161BE56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CFC0F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78D882F1" w14:textId="77777777" w:rsidTr="008518B7">
        <w:tc>
          <w:tcPr>
            <w:tcW w:w="1604" w:type="dxa"/>
          </w:tcPr>
          <w:p w14:paraId="16F2A46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759AAD5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9F8778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5C0DAA2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4500D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593E292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BE5A7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1A287F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347C42F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33E1FA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61514F0A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75218C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38CBA6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21F2" w:rsidRPr="00DA4647" w14:paraId="2E369DC1" w14:textId="77777777" w:rsidTr="008518B7">
        <w:tc>
          <w:tcPr>
            <w:tcW w:w="1604" w:type="dxa"/>
            <w:tcBorders>
              <w:bottom w:val="single" w:sz="4" w:space="0" w:color="auto"/>
            </w:tcBorders>
          </w:tcPr>
          <w:p w14:paraId="2524634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000204F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848371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3EB3637D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FC872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2CD9CDB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AB5CA9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6B28C210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5A9D228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2EF00334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8B79DFC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473499F3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802CB1B" w14:textId="77777777" w:rsidR="00DC21F2" w:rsidRPr="00DA4647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C21F2" w:rsidRPr="00DA4647" w14:paraId="29F234ED" w14:textId="77777777" w:rsidTr="008518B7">
        <w:tc>
          <w:tcPr>
            <w:tcW w:w="1604" w:type="dxa"/>
          </w:tcPr>
          <w:p w14:paraId="004ED1E1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6AD65344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55031" w14:textId="6029D285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11,32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6D222CA8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82676" w14:textId="05D911AF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(5,38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1B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60885967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AAC5" w14:textId="2516B942" w:rsidR="00DC21F2" w:rsidRPr="00FC6587" w:rsidRDefault="00970E1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5,947</w:t>
            </w:r>
          </w:p>
        </w:tc>
        <w:tc>
          <w:tcPr>
            <w:tcW w:w="106" w:type="dxa"/>
          </w:tcPr>
          <w:p w14:paraId="04D6260E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9C70" w14:textId="3B3AFDDD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6,569 </w:t>
            </w:r>
          </w:p>
        </w:tc>
        <w:tc>
          <w:tcPr>
            <w:tcW w:w="106" w:type="dxa"/>
          </w:tcPr>
          <w:p w14:paraId="624434C0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88F33" w14:textId="1FC52DC1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(3,094)</w:t>
            </w:r>
          </w:p>
        </w:tc>
        <w:tc>
          <w:tcPr>
            <w:tcW w:w="106" w:type="dxa"/>
          </w:tcPr>
          <w:p w14:paraId="768A957B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57690" w14:textId="412A04E5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3,475 </w:t>
            </w:r>
          </w:p>
        </w:tc>
      </w:tr>
      <w:tr w:rsidR="00DC21F2" w:rsidRPr="00DA4647" w14:paraId="6B90DC38" w14:textId="77777777" w:rsidTr="008518B7">
        <w:tc>
          <w:tcPr>
            <w:tcW w:w="1604" w:type="dxa"/>
          </w:tcPr>
          <w:p w14:paraId="4BE52DEE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321FE864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31182" w14:textId="290A4236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5,396</w:t>
            </w:r>
          </w:p>
        </w:tc>
        <w:tc>
          <w:tcPr>
            <w:tcW w:w="106" w:type="dxa"/>
          </w:tcPr>
          <w:p w14:paraId="15635F27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6141E" w14:textId="6953A5C0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(2,741)</w:t>
            </w:r>
          </w:p>
        </w:tc>
        <w:tc>
          <w:tcPr>
            <w:tcW w:w="106" w:type="dxa"/>
          </w:tcPr>
          <w:p w14:paraId="3B7E782C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50F71" w14:textId="2AA58B2B" w:rsidR="00DC21F2" w:rsidRPr="00FC6587" w:rsidRDefault="00970E1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2,655</w:t>
            </w:r>
          </w:p>
        </w:tc>
        <w:tc>
          <w:tcPr>
            <w:tcW w:w="106" w:type="dxa"/>
          </w:tcPr>
          <w:p w14:paraId="71BE4B9F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8106B" w14:textId="24F4398E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2,661 </w:t>
            </w:r>
          </w:p>
        </w:tc>
        <w:tc>
          <w:tcPr>
            <w:tcW w:w="106" w:type="dxa"/>
          </w:tcPr>
          <w:p w14:paraId="2F4AA3E0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D9B65" w14:textId="5FC90A92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(1,512)</w:t>
            </w:r>
          </w:p>
        </w:tc>
        <w:tc>
          <w:tcPr>
            <w:tcW w:w="106" w:type="dxa"/>
          </w:tcPr>
          <w:p w14:paraId="36BF556C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CE101" w14:textId="37E4BB6B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1,149 </w:t>
            </w:r>
          </w:p>
        </w:tc>
      </w:tr>
      <w:tr w:rsidR="00DC21F2" w:rsidRPr="00DA4647" w14:paraId="5E7CD3AA" w14:textId="77777777" w:rsidTr="008518B7">
        <w:tc>
          <w:tcPr>
            <w:tcW w:w="1604" w:type="dxa"/>
          </w:tcPr>
          <w:p w14:paraId="2F5D5006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29D3BD70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74190" w14:textId="74150324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272,217</w:t>
            </w:r>
          </w:p>
        </w:tc>
        <w:tc>
          <w:tcPr>
            <w:tcW w:w="106" w:type="dxa"/>
          </w:tcPr>
          <w:p w14:paraId="063AFCEB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5816A" w14:textId="26D8546D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(108,233)</w:t>
            </w:r>
          </w:p>
        </w:tc>
        <w:tc>
          <w:tcPr>
            <w:tcW w:w="106" w:type="dxa"/>
          </w:tcPr>
          <w:p w14:paraId="0E428246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64D7" w14:textId="044928D7" w:rsidR="00DC21F2" w:rsidRPr="00FC6587" w:rsidRDefault="00970E1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163,984</w:t>
            </w:r>
          </w:p>
        </w:tc>
        <w:tc>
          <w:tcPr>
            <w:tcW w:w="106" w:type="dxa"/>
          </w:tcPr>
          <w:p w14:paraId="2D05426E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243E3" w14:textId="005FCCC1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282,777 </w:t>
            </w:r>
          </w:p>
        </w:tc>
        <w:tc>
          <w:tcPr>
            <w:tcW w:w="106" w:type="dxa"/>
          </w:tcPr>
          <w:p w14:paraId="468331B5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6C937" w14:textId="60BAB580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(141,016)</w:t>
            </w:r>
          </w:p>
        </w:tc>
        <w:tc>
          <w:tcPr>
            <w:tcW w:w="106" w:type="dxa"/>
          </w:tcPr>
          <w:p w14:paraId="2F32225E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2C64" w14:textId="0E4DC773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141,761 </w:t>
            </w:r>
          </w:p>
        </w:tc>
      </w:tr>
      <w:tr w:rsidR="00DC21F2" w:rsidRPr="00DA4647" w14:paraId="18F6D0CE" w14:textId="77777777" w:rsidTr="008518B7">
        <w:tc>
          <w:tcPr>
            <w:tcW w:w="1604" w:type="dxa"/>
          </w:tcPr>
          <w:p w14:paraId="75D10AB4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F949572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63292" w14:textId="0C89C58C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51,309</w:t>
            </w:r>
          </w:p>
        </w:tc>
        <w:tc>
          <w:tcPr>
            <w:tcW w:w="106" w:type="dxa"/>
          </w:tcPr>
          <w:p w14:paraId="643EE420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29EB4" w14:textId="5F79CA60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(35,270)</w:t>
            </w:r>
          </w:p>
        </w:tc>
        <w:tc>
          <w:tcPr>
            <w:tcW w:w="106" w:type="dxa"/>
          </w:tcPr>
          <w:p w14:paraId="544F3BA0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F59F7" w14:textId="14673F10" w:rsidR="00DC21F2" w:rsidRPr="00FC6587" w:rsidRDefault="00970E1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16,039</w:t>
            </w:r>
          </w:p>
        </w:tc>
        <w:tc>
          <w:tcPr>
            <w:tcW w:w="106" w:type="dxa"/>
          </w:tcPr>
          <w:p w14:paraId="281B47B3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A7851" w14:textId="088908FA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34,308 </w:t>
            </w:r>
          </w:p>
        </w:tc>
        <w:tc>
          <w:tcPr>
            <w:tcW w:w="106" w:type="dxa"/>
          </w:tcPr>
          <w:p w14:paraId="7606908B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40B85" w14:textId="43DC0CFD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(24,703)</w:t>
            </w:r>
          </w:p>
        </w:tc>
        <w:tc>
          <w:tcPr>
            <w:tcW w:w="106" w:type="dxa"/>
          </w:tcPr>
          <w:p w14:paraId="6B9AE43A" w14:textId="77777777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2691A" w14:textId="3855C198" w:rsidR="00DC21F2" w:rsidRPr="00DA464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9,605 </w:t>
            </w:r>
          </w:p>
        </w:tc>
      </w:tr>
      <w:tr w:rsidR="00DC21F2" w:rsidRPr="00DA4647" w14:paraId="6F5F1914" w14:textId="77777777" w:rsidTr="008518B7">
        <w:tc>
          <w:tcPr>
            <w:tcW w:w="1604" w:type="dxa"/>
          </w:tcPr>
          <w:p w14:paraId="4FB537D1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762B239D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02444E" w14:textId="288A0163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340,2</w:t>
            </w:r>
            <w:r w:rsid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6" w:type="dxa"/>
          </w:tcPr>
          <w:p w14:paraId="2203515C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54F4FC" w14:textId="48FFE383" w:rsidR="00DC21F2" w:rsidRPr="00FC6587" w:rsidRDefault="00FD1B4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(151,62</w:t>
            </w:r>
            <w:r w:rsid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7A475B15" w14:textId="77777777" w:rsidR="00DC21F2" w:rsidRPr="00FC6587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7E386E" w14:textId="34754917" w:rsidR="00DC21F2" w:rsidRPr="00FC6587" w:rsidRDefault="00970E11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188,625</w:t>
            </w:r>
          </w:p>
        </w:tc>
        <w:tc>
          <w:tcPr>
            <w:tcW w:w="106" w:type="dxa"/>
          </w:tcPr>
          <w:p w14:paraId="6B479AEA" w14:textId="77777777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F03BC" w14:textId="4714C106" w:rsidR="00DC21F2" w:rsidRPr="00FB2706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326,315 </w:t>
            </w:r>
          </w:p>
        </w:tc>
        <w:tc>
          <w:tcPr>
            <w:tcW w:w="106" w:type="dxa"/>
          </w:tcPr>
          <w:p w14:paraId="1C0F1F89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399540" w14:textId="19242833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(170,325)</w:t>
            </w:r>
          </w:p>
        </w:tc>
        <w:tc>
          <w:tcPr>
            <w:tcW w:w="106" w:type="dxa"/>
          </w:tcPr>
          <w:p w14:paraId="3B1F80DB" w14:textId="77777777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9F2BC6" w14:textId="3F945635" w:rsidR="00DC21F2" w:rsidRPr="00AF4388" w:rsidRDefault="00DC21F2" w:rsidP="00DC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155,990 </w:t>
            </w:r>
          </w:p>
        </w:tc>
      </w:tr>
    </w:tbl>
    <w:p w14:paraId="2E51FF6A" w14:textId="77777777" w:rsidR="00DC21F2" w:rsidRDefault="00DC21F2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1AC055C2" w14:textId="2E2C7A3D" w:rsidR="00DC21F2" w:rsidRDefault="00DC21F2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7B5A309A" w14:textId="77777777" w:rsidR="0061029F" w:rsidRPr="00DF5DD3" w:rsidRDefault="0061029F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FA6BB8E" w14:textId="77777777" w:rsidR="00DC21F2" w:rsidRDefault="00DC21F2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1A762CC0" w14:textId="77777777" w:rsidR="00DC21F2" w:rsidRDefault="00DC21F2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7CF34620" w14:textId="77777777" w:rsidR="00DC21F2" w:rsidRPr="00FC6587" w:rsidRDefault="00DC21F2" w:rsidP="00DC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FC6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การทดสอบความอ่อนไหว</w:t>
      </w:r>
    </w:p>
    <w:p w14:paraId="1BD62261" w14:textId="77777777" w:rsidR="00DC21F2" w:rsidRPr="00FC6587" w:rsidRDefault="00DC21F2" w:rsidP="00DC21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33434">
        <w:rPr>
          <w:rFonts w:ascii="Angsana New" w:hAnsi="Angsana New"/>
          <w:spacing w:val="2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</w:t>
      </w:r>
      <w:r w:rsidRPr="00F33434">
        <w:rPr>
          <w:rFonts w:ascii="Angsana New" w:hAnsi="Angsana New"/>
          <w:sz w:val="28"/>
          <w:szCs w:val="28"/>
          <w:cs/>
        </w:rPr>
        <w:t>ความผันผวน</w:t>
      </w:r>
      <w:r w:rsidRPr="00FC6587">
        <w:rPr>
          <w:rFonts w:ascii="Angsana New" w:hAnsi="Angsana New"/>
          <w:sz w:val="28"/>
          <w:szCs w:val="28"/>
          <w:cs/>
        </w:rPr>
        <w:t>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14:paraId="00F19452" w14:textId="77777777" w:rsidR="00DC21F2" w:rsidRPr="00FC6587" w:rsidRDefault="00DC21F2" w:rsidP="00DC21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</w:t>
      </w:r>
      <w:r w:rsidRPr="00FC6587">
        <w:rPr>
          <w:rFonts w:ascii="Angsana New" w:hAnsi="Angsana New"/>
          <w:sz w:val="28"/>
          <w:szCs w:val="28"/>
          <w:cs/>
        </w:rPr>
        <w:t>หลักต่าง</w:t>
      </w:r>
      <w:r w:rsidRPr="00FC6587">
        <w:rPr>
          <w:rFonts w:ascii="Angsana New" w:hAnsi="Angsana New" w:hint="cs"/>
          <w:sz w:val="28"/>
          <w:szCs w:val="28"/>
          <w:cs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14:paraId="4ED3C04A" w14:textId="77777777" w:rsidR="00DC21F2" w:rsidRDefault="00DC21F2" w:rsidP="00DC21F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C6587">
        <w:rPr>
          <w:rFonts w:ascii="Angsana New" w:hAnsi="Angsana New"/>
          <w:sz w:val="28"/>
          <w:szCs w:val="28"/>
          <w:cs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DC21F2" w:rsidRPr="00942FE8" w14:paraId="0BF23DF3" w14:textId="77777777" w:rsidTr="008518B7">
        <w:tc>
          <w:tcPr>
            <w:tcW w:w="3240" w:type="dxa"/>
          </w:tcPr>
          <w:p w14:paraId="259B6E34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6DF9722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5AB5CFD0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DC21F2" w:rsidRPr="00942FE8" w14:paraId="28A40D19" w14:textId="77777777" w:rsidTr="008518B7">
        <w:tc>
          <w:tcPr>
            <w:tcW w:w="3240" w:type="dxa"/>
          </w:tcPr>
          <w:p w14:paraId="673F4F85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2DA7CA8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12ECFC9F" w14:textId="2A258302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</w:tr>
      <w:tr w:rsidR="00DC21F2" w:rsidRPr="00942FE8" w14:paraId="36B619D6" w14:textId="77777777" w:rsidTr="008518B7">
        <w:tc>
          <w:tcPr>
            <w:tcW w:w="3240" w:type="dxa"/>
          </w:tcPr>
          <w:p w14:paraId="38973E71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D433E09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AF8F99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524C07D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DF9686E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42828D0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43B2A022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DC21F2" w:rsidRPr="00942FE8" w14:paraId="5FD462E6" w14:textId="77777777" w:rsidTr="008518B7">
        <w:tc>
          <w:tcPr>
            <w:tcW w:w="3240" w:type="dxa"/>
          </w:tcPr>
          <w:p w14:paraId="0309E649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DD43332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BCD33E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2700C658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3C5E91F" w14:textId="77777777" w:rsidR="00DC21F2" w:rsidRPr="0001316A" w:rsidRDefault="00DC21F2" w:rsidP="008518B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3A8D2B38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54BFDED5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DC21F2" w:rsidRPr="00942FE8" w14:paraId="7C1654E5" w14:textId="77777777" w:rsidTr="008518B7">
        <w:tc>
          <w:tcPr>
            <w:tcW w:w="3240" w:type="dxa"/>
          </w:tcPr>
          <w:p w14:paraId="71E3035E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D0529FB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284D56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372BBD33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24062904" w14:textId="77777777" w:rsidR="00DC21F2" w:rsidRPr="0001316A" w:rsidRDefault="00DC21F2" w:rsidP="008518B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1B604FFA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8E8F546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DC21F2" w:rsidRPr="00942FE8" w14:paraId="58B61DFA" w14:textId="77777777" w:rsidTr="008518B7">
        <w:tc>
          <w:tcPr>
            <w:tcW w:w="3240" w:type="dxa"/>
          </w:tcPr>
          <w:p w14:paraId="7FC3C68E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14A52F0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0AA3C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339902F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25D502F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DA179B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9C86ACD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942FE8" w14:paraId="6050D6A8" w14:textId="77777777" w:rsidTr="008518B7">
        <w:tc>
          <w:tcPr>
            <w:tcW w:w="3240" w:type="dxa"/>
          </w:tcPr>
          <w:p w14:paraId="5DA8E20D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32F4EB9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FE8B51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58339A9C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EBF39FF" w14:textId="2BBCD000" w:rsidR="00DC21F2" w:rsidRPr="0001316A" w:rsidRDefault="00474AF7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44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884</w:t>
            </w:r>
          </w:p>
        </w:tc>
        <w:tc>
          <w:tcPr>
            <w:tcW w:w="252" w:type="dxa"/>
          </w:tcPr>
          <w:p w14:paraId="1920D7FC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C0AAB0D" w14:textId="6067CA33" w:rsidR="00DC21F2" w:rsidRPr="0001316A" w:rsidRDefault="00474AF7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23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427</w:t>
            </w:r>
          </w:p>
        </w:tc>
      </w:tr>
      <w:tr w:rsidR="00DC21F2" w:rsidRPr="00942FE8" w14:paraId="0F81F865" w14:textId="77777777" w:rsidTr="008518B7">
        <w:tc>
          <w:tcPr>
            <w:tcW w:w="3240" w:type="dxa"/>
            <w:hideMark/>
          </w:tcPr>
          <w:p w14:paraId="1847C912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14F96972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4EECD7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1E0D74F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9B0DE6C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1519E37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32F7AAC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942FE8" w14:paraId="5479E83F" w14:textId="77777777" w:rsidTr="008518B7">
        <w:tc>
          <w:tcPr>
            <w:tcW w:w="3240" w:type="dxa"/>
          </w:tcPr>
          <w:p w14:paraId="0823015A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41F79830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962FA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66AEAE59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6636B44" w14:textId="6D15A52B" w:rsidR="00DC21F2" w:rsidRPr="0001316A" w:rsidRDefault="00474AF7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(43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802)</w:t>
            </w:r>
          </w:p>
        </w:tc>
        <w:tc>
          <w:tcPr>
            <w:tcW w:w="252" w:type="dxa"/>
          </w:tcPr>
          <w:p w14:paraId="3F16EEDD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DD661FC" w14:textId="0B79E44E" w:rsidR="00DC21F2" w:rsidRPr="0001316A" w:rsidRDefault="00474AF7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(22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346)</w:t>
            </w:r>
          </w:p>
        </w:tc>
      </w:tr>
      <w:tr w:rsidR="00DC21F2" w:rsidRPr="00942FE8" w14:paraId="1A6D4394" w14:textId="77777777" w:rsidTr="00474AF7">
        <w:tc>
          <w:tcPr>
            <w:tcW w:w="3240" w:type="dxa"/>
            <w:hideMark/>
          </w:tcPr>
          <w:p w14:paraId="63CFA1B6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2F7BA161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34EACD0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C911CA" w14:textId="77777777" w:rsidR="00DC21F2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2BC3059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3897A87D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63837506" w14:textId="48D9EFF1" w:rsidR="00DC21F2" w:rsidRPr="0001316A" w:rsidRDefault="00474AF7" w:rsidP="00474AF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252" w:type="dxa"/>
          </w:tcPr>
          <w:p w14:paraId="452D56BF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vAlign w:val="bottom"/>
          </w:tcPr>
          <w:p w14:paraId="16DC3F18" w14:textId="7F054690" w:rsidR="00DC21F2" w:rsidRPr="0001316A" w:rsidRDefault="00474AF7" w:rsidP="00474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</w:t>
            </w:r>
          </w:p>
        </w:tc>
      </w:tr>
      <w:tr w:rsidR="00DC21F2" w:rsidRPr="00942FE8" w14:paraId="4E040EC9" w14:textId="77777777" w:rsidTr="008518B7">
        <w:tc>
          <w:tcPr>
            <w:tcW w:w="3240" w:type="dxa"/>
            <w:hideMark/>
          </w:tcPr>
          <w:p w14:paraId="6CC63FA8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0C85076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796ECD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B9CA8C1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402DEBD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D27BE59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8BE0CF7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5477DE" w14:paraId="69D39AC2" w14:textId="77777777" w:rsidTr="008518B7">
        <w:tc>
          <w:tcPr>
            <w:tcW w:w="3240" w:type="dxa"/>
          </w:tcPr>
          <w:p w14:paraId="0CB8118F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0C865AF1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5B87AD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6770AD32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8B13D97" w14:textId="12767722" w:rsidR="00DC21F2" w:rsidRPr="0001316A" w:rsidRDefault="00474AF7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035)</w:t>
            </w:r>
          </w:p>
        </w:tc>
        <w:tc>
          <w:tcPr>
            <w:tcW w:w="252" w:type="dxa"/>
          </w:tcPr>
          <w:p w14:paraId="7294AF4E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D16414A" w14:textId="7357B1BF" w:rsidR="00DC21F2" w:rsidRPr="0001316A" w:rsidRDefault="00474AF7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035)</w:t>
            </w:r>
          </w:p>
        </w:tc>
      </w:tr>
    </w:tbl>
    <w:p w14:paraId="7B19BE03" w14:textId="77777777" w:rsidR="00DC21F2" w:rsidRPr="00DC21F2" w:rsidRDefault="00DC21F2" w:rsidP="00DC21F2"/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DC21F2" w:rsidRPr="00942FE8" w14:paraId="6A61CCB0" w14:textId="77777777" w:rsidTr="008518B7">
        <w:tc>
          <w:tcPr>
            <w:tcW w:w="3240" w:type="dxa"/>
          </w:tcPr>
          <w:p w14:paraId="2C84C10F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BEF2A26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2130DB82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DC21F2" w:rsidRPr="00942FE8" w14:paraId="6B9BDC73" w14:textId="77777777" w:rsidTr="008518B7">
        <w:tc>
          <w:tcPr>
            <w:tcW w:w="3240" w:type="dxa"/>
          </w:tcPr>
          <w:p w14:paraId="44F65A33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9EF1D56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254538AC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DC21F2" w:rsidRPr="00942FE8" w14:paraId="25AE8C24" w14:textId="77777777" w:rsidTr="008518B7">
        <w:tc>
          <w:tcPr>
            <w:tcW w:w="3240" w:type="dxa"/>
          </w:tcPr>
          <w:p w14:paraId="556509EF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03AEDDE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C42189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2474DF9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3487350E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20B2DA2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41E267A2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DC21F2" w:rsidRPr="00942FE8" w14:paraId="7BB0A9BA" w14:textId="77777777" w:rsidTr="008518B7">
        <w:tc>
          <w:tcPr>
            <w:tcW w:w="3240" w:type="dxa"/>
          </w:tcPr>
          <w:p w14:paraId="34431633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B76332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651F4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2C6D9D6B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43CD563" w14:textId="77777777" w:rsidR="00DC21F2" w:rsidRPr="0001316A" w:rsidRDefault="00DC21F2" w:rsidP="008518B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2CD2DD54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081B95B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DC21F2" w:rsidRPr="00942FE8" w14:paraId="1CC19E44" w14:textId="77777777" w:rsidTr="008518B7">
        <w:tc>
          <w:tcPr>
            <w:tcW w:w="3240" w:type="dxa"/>
          </w:tcPr>
          <w:p w14:paraId="436C4453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B85F274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B31ED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0EB3CC25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22AB6256" w14:textId="77777777" w:rsidR="00DC21F2" w:rsidRPr="0001316A" w:rsidRDefault="00DC21F2" w:rsidP="008518B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23E84E3E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220E6190" w14:textId="77777777" w:rsidR="00DC21F2" w:rsidRPr="0001316A" w:rsidRDefault="00DC21F2" w:rsidP="008518B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DC21F2" w:rsidRPr="00942FE8" w14:paraId="4764EABA" w14:textId="77777777" w:rsidTr="008518B7">
        <w:tc>
          <w:tcPr>
            <w:tcW w:w="3240" w:type="dxa"/>
          </w:tcPr>
          <w:p w14:paraId="4AE15F15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4309944D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8B287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29D0712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D251834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1E547D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5D9C11D4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942FE8" w14:paraId="7A1495DB" w14:textId="77777777" w:rsidTr="008518B7">
        <w:tc>
          <w:tcPr>
            <w:tcW w:w="3240" w:type="dxa"/>
          </w:tcPr>
          <w:p w14:paraId="058DACF4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2730B5C7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BA626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135E7585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9CF3035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55,432</w:t>
            </w:r>
          </w:p>
        </w:tc>
        <w:tc>
          <w:tcPr>
            <w:tcW w:w="252" w:type="dxa"/>
          </w:tcPr>
          <w:p w14:paraId="0C792046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DD7C7B1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41,571</w:t>
            </w:r>
          </w:p>
        </w:tc>
      </w:tr>
      <w:tr w:rsidR="00DC21F2" w:rsidRPr="00942FE8" w14:paraId="7033F459" w14:textId="77777777" w:rsidTr="008518B7">
        <w:tc>
          <w:tcPr>
            <w:tcW w:w="3240" w:type="dxa"/>
            <w:hideMark/>
          </w:tcPr>
          <w:p w14:paraId="02C5FA7C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00270758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51797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4AD8112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F3D7E0F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519DC4B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C24F0BA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942FE8" w14:paraId="0D2015E4" w14:textId="77777777" w:rsidTr="008518B7">
        <w:tc>
          <w:tcPr>
            <w:tcW w:w="3240" w:type="dxa"/>
          </w:tcPr>
          <w:p w14:paraId="1431DFF0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5868B95A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9B9041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1EF9F04C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5844F8D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(48,767)</w:t>
            </w:r>
          </w:p>
        </w:tc>
        <w:tc>
          <w:tcPr>
            <w:tcW w:w="252" w:type="dxa"/>
          </w:tcPr>
          <w:p w14:paraId="6FECBA0C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7AA58DD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(39,723)</w:t>
            </w:r>
          </w:p>
        </w:tc>
      </w:tr>
      <w:tr w:rsidR="00DC21F2" w:rsidRPr="00942FE8" w14:paraId="5C3BB92B" w14:textId="77777777" w:rsidTr="008518B7">
        <w:tc>
          <w:tcPr>
            <w:tcW w:w="3240" w:type="dxa"/>
            <w:hideMark/>
          </w:tcPr>
          <w:p w14:paraId="22F48C1E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1AB02EE5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7403D26B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AC3ACC" w14:textId="77777777" w:rsidR="00DC21F2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7587B8D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7888A916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DCB9B2B" w14:textId="77777777" w:rsidR="00DC21F2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70C82EE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8,652</w:t>
            </w:r>
          </w:p>
        </w:tc>
        <w:tc>
          <w:tcPr>
            <w:tcW w:w="252" w:type="dxa"/>
          </w:tcPr>
          <w:p w14:paraId="3607DB26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66F0FDA" w14:textId="77777777" w:rsidR="00DC21F2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DC0103C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20,867</w:t>
            </w:r>
          </w:p>
        </w:tc>
      </w:tr>
      <w:tr w:rsidR="00DC21F2" w:rsidRPr="00942FE8" w14:paraId="56FC0989" w14:textId="77777777" w:rsidTr="008518B7">
        <w:tc>
          <w:tcPr>
            <w:tcW w:w="3240" w:type="dxa"/>
            <w:hideMark/>
          </w:tcPr>
          <w:p w14:paraId="7A3B8B9F" w14:textId="77777777" w:rsidR="00DC21F2" w:rsidRPr="0001316A" w:rsidRDefault="00DC21F2" w:rsidP="008518B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59684D45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69294F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A627BFE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F3B6CE7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5CDCB83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3052226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C21F2" w:rsidRPr="005477DE" w14:paraId="587A3628" w14:textId="77777777" w:rsidTr="008518B7">
        <w:tc>
          <w:tcPr>
            <w:tcW w:w="3240" w:type="dxa"/>
          </w:tcPr>
          <w:p w14:paraId="1E069EAB" w14:textId="77777777" w:rsidR="00DC21F2" w:rsidRPr="0001316A" w:rsidRDefault="00DC21F2" w:rsidP="008518B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7F01CE0C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4AB0F4" w14:textId="77777777" w:rsidR="00DC21F2" w:rsidRPr="0001316A" w:rsidRDefault="00DC21F2" w:rsidP="008518B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6373273A" w14:textId="77777777" w:rsidR="00DC21F2" w:rsidRPr="0001316A" w:rsidRDefault="00DC21F2" w:rsidP="008518B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3B4CAD1" w14:textId="77777777" w:rsidR="00DC21F2" w:rsidRPr="0001316A" w:rsidRDefault="00DC21F2" w:rsidP="008518B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(8,652)</w:t>
            </w:r>
          </w:p>
        </w:tc>
        <w:tc>
          <w:tcPr>
            <w:tcW w:w="252" w:type="dxa"/>
          </w:tcPr>
          <w:p w14:paraId="59D5903C" w14:textId="77777777" w:rsidR="00DC21F2" w:rsidRPr="0001316A" w:rsidRDefault="00DC21F2" w:rsidP="008518B7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710B459B" w14:textId="77777777" w:rsidR="00DC21F2" w:rsidRPr="0001316A" w:rsidRDefault="00DC21F2" w:rsidP="0085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(20,867)</w:t>
            </w:r>
          </w:p>
        </w:tc>
      </w:tr>
    </w:tbl>
    <w:p w14:paraId="3C862A17" w14:textId="5500DC9D" w:rsidR="00967630" w:rsidRPr="00CF5B4A" w:rsidRDefault="00CF5B4A" w:rsidP="00ED7821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CF5B4A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ความเสี่ยงของเครื่องมือทางการเงิน</w:t>
      </w:r>
    </w:p>
    <w:p w14:paraId="1BA9020D" w14:textId="77777777" w:rsidR="00DA3365" w:rsidRPr="00DA3365" w:rsidRDefault="00DA3365" w:rsidP="00DA336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3365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Pr="00DA3365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6"/>
          <w:sz w:val="28"/>
          <w:szCs w:val="28"/>
          <w:cs/>
        </w:rPr>
        <w:t>เบี้ยประกันภัยค้างรับ รายได้จากการลงทุนค้างรับ สินทรัพย์จากการประกันภัยต่อ ลูกหนี้จากสัญญาประกันภัยต่อ</w:t>
      </w:r>
      <w:r w:rsidRPr="00DA3365">
        <w:rPr>
          <w:rFonts w:ascii="Angsana New" w:hAnsi="Angsana New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-2"/>
          <w:sz w:val="28"/>
          <w:szCs w:val="28"/>
          <w:cs/>
        </w:rPr>
        <w:t>เงินลงทุนในหลักทรัพย์</w:t>
      </w:r>
      <w:r w:rsidRPr="00DA3365">
        <w:rPr>
          <w:rFonts w:ascii="Angsana New" w:hAnsi="Angsana New" w:hint="cs"/>
          <w:spacing w:val="-2"/>
          <w:sz w:val="28"/>
          <w:szCs w:val="28"/>
          <w:cs/>
        </w:rPr>
        <w:t>และตราสารอนุพันธ์ เงินให้กู้ยืม</w:t>
      </w:r>
      <w:r w:rsidRPr="00DA3365">
        <w:rPr>
          <w:rFonts w:ascii="Angsana New" w:hAnsi="Angsana New"/>
          <w:spacing w:val="-2"/>
          <w:sz w:val="28"/>
          <w:szCs w:val="28"/>
          <w:cs/>
        </w:rPr>
        <w:t xml:space="preserve"> หนี้สินจากสัญญาประกันภัย เจ้าหนี้บริษัทประกันภัยต่อ ค่าจ้าง</w:t>
      </w:r>
      <w:r w:rsidRPr="00DA3365">
        <w:rPr>
          <w:rFonts w:ascii="Angsana New" w:hAnsi="Angsana New"/>
          <w:sz w:val="28"/>
          <w:szCs w:val="28"/>
          <w:cs/>
        </w:rPr>
        <w:t xml:space="preserve">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DA3365">
        <w:rPr>
          <w:rFonts w:ascii="Angsana New" w:hAnsi="Angsana New"/>
          <w:sz w:val="28"/>
          <w:szCs w:val="28"/>
        </w:rPr>
        <w:t>3</w:t>
      </w:r>
    </w:p>
    <w:p w14:paraId="483C921A" w14:textId="77777777" w:rsidR="009C4098" w:rsidRPr="000339E8" w:rsidRDefault="009C4098" w:rsidP="009C409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56BDD712" w14:textId="77777777" w:rsidR="009C4098" w:rsidRDefault="009C4098" w:rsidP="009C409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A6430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</w:t>
      </w:r>
    </w:p>
    <w:p w14:paraId="4BF0AF65" w14:textId="0F58C5E1" w:rsidR="009C4098" w:rsidRPr="00B61819" w:rsidRDefault="009C4098" w:rsidP="009C409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6181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 w:rsidRPr="00B6181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BB6749" w:rsidRPr="00B47BC8" w14:paraId="1A135D01" w14:textId="77777777" w:rsidTr="00763144">
        <w:trPr>
          <w:tblHeader/>
        </w:trPr>
        <w:tc>
          <w:tcPr>
            <w:tcW w:w="2700" w:type="dxa"/>
          </w:tcPr>
          <w:p w14:paraId="0369D67D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0E562698" w14:textId="77777777" w:rsidR="00BB6749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BB6749" w:rsidRPr="00B47BC8" w14:paraId="29D79E07" w14:textId="77777777" w:rsidTr="00763144">
        <w:trPr>
          <w:tblHeader/>
        </w:trPr>
        <w:tc>
          <w:tcPr>
            <w:tcW w:w="2700" w:type="dxa"/>
          </w:tcPr>
          <w:p w14:paraId="73E3A349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7EFC22FF" w14:textId="6D433CD3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72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B6749" w:rsidRPr="00B47BC8" w14:paraId="3352815B" w14:textId="77777777" w:rsidTr="00763144">
        <w:trPr>
          <w:tblHeader/>
        </w:trPr>
        <w:tc>
          <w:tcPr>
            <w:tcW w:w="2700" w:type="dxa"/>
          </w:tcPr>
          <w:p w14:paraId="4FD64317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9D8AD4F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387D9561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4D8705F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3E5BC6F3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1EC3B55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3EAD0AAA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F7EECFC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13562F21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C5AC593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715A8845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2AA040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BB6749" w:rsidRPr="00B47BC8" w14:paraId="4EC3A02A" w14:textId="77777777" w:rsidTr="00763144">
        <w:tc>
          <w:tcPr>
            <w:tcW w:w="2700" w:type="dxa"/>
          </w:tcPr>
          <w:p w14:paraId="7F394C2F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542C95E4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D7F3E8B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58F37DC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5EB2D7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5FF9343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8C12AD0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94443E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0AF583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3796726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376FE5C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8FC4C" w14:textId="77777777" w:rsidR="00BB6749" w:rsidRPr="00B47BC8" w:rsidRDefault="00BB6749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29F" w:rsidRPr="00B47BC8" w14:paraId="3A520B7C" w14:textId="77777777" w:rsidTr="00EB16FE">
        <w:tc>
          <w:tcPr>
            <w:tcW w:w="2700" w:type="dxa"/>
          </w:tcPr>
          <w:p w14:paraId="41E439B5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86B569" w14:textId="016E16C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187,431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EA6320" w14:textId="0E2CF57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E97E58" w14:textId="6DD170E7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A0C6E4" w14:textId="16E5413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FAF943" w14:textId="74046340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395069" w14:textId="676080E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CEBA84" w14:textId="7C3D815E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D622C8" w14:textId="5E98EB7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141C6" w14:textId="776C553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453114" w14:textId="1EDF61C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78B8B0" w14:textId="120EDE8E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187,561 </w:t>
            </w:r>
          </w:p>
        </w:tc>
      </w:tr>
      <w:tr w:rsidR="0061029F" w:rsidRPr="00B47BC8" w14:paraId="4C705508" w14:textId="77777777" w:rsidTr="003D0331">
        <w:tc>
          <w:tcPr>
            <w:tcW w:w="2700" w:type="dxa"/>
          </w:tcPr>
          <w:p w14:paraId="788F5BD3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C2AE4E" w14:textId="685150C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A5BB87" w14:textId="621CB44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81809" w14:textId="023C47F5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80,862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5F03FC" w14:textId="5DA13EC5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28B7E7" w14:textId="1294D04A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242590" w14:textId="15C3BAE5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C1B68A" w14:textId="10E5B07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84B2F0" w14:textId="56AEC34E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D15CC1" w14:textId="0987628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E04177" w14:textId="29DB8AB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3C4002" w14:textId="7207733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</w:tr>
      <w:tr w:rsidR="0061029F" w:rsidRPr="00B47BC8" w14:paraId="4C758363" w14:textId="77777777" w:rsidTr="003D0331">
        <w:tc>
          <w:tcPr>
            <w:tcW w:w="2700" w:type="dxa"/>
          </w:tcPr>
          <w:p w14:paraId="0C7AF89D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A0574E" w14:textId="22DCA229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4234FB" w14:textId="4B62E414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785BB" w14:textId="2BD4ABF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403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D23D37" w14:textId="18D6986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831822" w14:textId="7BA231B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41B030" w14:textId="185A021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10E120" w14:textId="500EE04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99719A" w14:textId="65BEFF4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A7E6C7" w14:textId="6B540774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4D453A" w14:textId="11AEE3F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6568E3" w14:textId="0545BEF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</w:tr>
      <w:tr w:rsidR="0061029F" w:rsidRPr="00B47BC8" w14:paraId="6B9450BC" w14:textId="77777777" w:rsidTr="00763144">
        <w:tc>
          <w:tcPr>
            <w:tcW w:w="2700" w:type="dxa"/>
          </w:tcPr>
          <w:p w14:paraId="533E4C46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1800F51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7C66CA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2426C6E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4668E4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32BDC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EA68787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AA2DE5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CAF7A97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2FEC8DF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36D00EF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99635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29F" w:rsidRPr="00B47BC8" w14:paraId="765B2DCF" w14:textId="77777777" w:rsidTr="0061029F">
        <w:tc>
          <w:tcPr>
            <w:tcW w:w="2700" w:type="dxa"/>
          </w:tcPr>
          <w:p w14:paraId="33EA2233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ED991" w14:textId="5FBBA275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5DBF" w14:textId="499AAE92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272EE" w14:textId="4E27F8F8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85,099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E8C1" w14:textId="6E872B71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11B37" w14:textId="529A76BA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DE46C" w14:textId="0AC98DF9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0DC1A" w14:textId="7158391C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89541" w14:textId="6093D517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2C737" w14:textId="2262BF2E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5256" w14:textId="414D09CC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806A" w14:textId="3C543A18" w:rsidR="0061029F" w:rsidRPr="00BD4B34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92,882 </w:t>
            </w:r>
          </w:p>
        </w:tc>
      </w:tr>
      <w:tr w:rsidR="0061029F" w:rsidRPr="00B47BC8" w14:paraId="3C3C1819" w14:textId="77777777" w:rsidTr="002B0197">
        <w:tc>
          <w:tcPr>
            <w:tcW w:w="2700" w:type="dxa"/>
          </w:tcPr>
          <w:p w14:paraId="22F94D18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0F64F7" w14:textId="0645918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12A00" w14:textId="2DB114ED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D52CC5" w14:textId="7D7C8AD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69,614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37B8D" w14:textId="2DE67DC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479EF9" w14:textId="7E73471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A8CA0" w14:textId="277AAEA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E1AB9F" w14:textId="288BBF3F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81AFE8" w14:textId="1434A7A9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461326" w14:textId="4310B4B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5977AA" w14:textId="72F1C4C4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508CF2" w14:textId="35EC7D40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</w:tr>
      <w:tr w:rsidR="0061029F" w:rsidRPr="00B47BC8" w14:paraId="32247AE1" w14:textId="77777777" w:rsidTr="002B0197">
        <w:tc>
          <w:tcPr>
            <w:tcW w:w="2700" w:type="dxa"/>
          </w:tcPr>
          <w:p w14:paraId="68755E68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B3A820" w14:textId="501A262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45C67D" w14:textId="27C916A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DC94C9" w14:textId="6876BCCA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120,473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44A1BB" w14:textId="2E356D19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FD8468" w14:textId="52A71825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5,017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CD8530" w14:textId="6F5628E4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7B6292" w14:textId="576BB0C8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81569A" w14:textId="5969CF8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E42A6F" w14:textId="4B4B7D4E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3CD205" w14:textId="2A12FE9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51E0A8" w14:textId="26C78A8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125,490 </w:t>
            </w:r>
          </w:p>
        </w:tc>
      </w:tr>
      <w:tr w:rsidR="0061029F" w:rsidRPr="00B47BC8" w14:paraId="05C8FC71" w14:textId="77777777" w:rsidTr="002B0197">
        <w:tc>
          <w:tcPr>
            <w:tcW w:w="2700" w:type="dxa"/>
          </w:tcPr>
          <w:p w14:paraId="3C8AC84E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332583" w14:textId="16374A9E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248,478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32EFE0" w14:textId="75EDC24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2943AF" w14:textId="3D43D186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166C37" w14:textId="6DC9DB84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423314" w14:textId="73F74EFC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AE497B" w14:textId="719E197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45A489" w14:textId="59432D03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C60618" w14:textId="0122BD0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E496F8" w14:textId="2CB9C54D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80702D" w14:textId="6DD2F110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5C3E25" w14:textId="623640B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248,478 </w:t>
            </w:r>
          </w:p>
        </w:tc>
      </w:tr>
      <w:tr w:rsidR="0061029F" w:rsidRPr="00B47BC8" w14:paraId="2C701236" w14:textId="77777777" w:rsidTr="002B0197">
        <w:tc>
          <w:tcPr>
            <w:tcW w:w="2700" w:type="dxa"/>
          </w:tcPr>
          <w:p w14:paraId="0A893D37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FE295E" w14:textId="565D00CC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85D271" w14:textId="4C50C7AD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E703FA" w14:textId="5209184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138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90803D" w14:textId="41F5533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9465B9" w14:textId="7B86C670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0F4193" w14:textId="7C77A5E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53764C" w14:textId="152397DC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EE2FE6" w14:textId="118594C9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B09925" w14:textId="4CA9AFE5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EFED64" w14:textId="24CDCBF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730412" w14:textId="48F46FEB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</w:tr>
      <w:tr w:rsidR="0061029F" w:rsidRPr="00B47BC8" w14:paraId="797C2094" w14:textId="77777777" w:rsidTr="002B0197">
        <w:tc>
          <w:tcPr>
            <w:tcW w:w="2700" w:type="dxa"/>
          </w:tcPr>
          <w:p w14:paraId="62777C21" w14:textId="77777777" w:rsidR="0061029F" w:rsidRPr="00770245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1E804" w14:textId="64767418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8E95C1" w14:textId="30B27779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13DEB5" w14:textId="1031B10A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4D126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53BE89" w14:textId="531F5F0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C1867A" w14:textId="758CB3C1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50E824" w14:textId="31D8DFC3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E65D41" w14:textId="680CFE00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947EF4" w14:textId="55792EC0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D6FF2D" w14:textId="2503530B" w:rsidR="0061029F" w:rsidRPr="00B47BC8" w:rsidRDefault="0061029F" w:rsidP="006102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084575" w14:textId="0B9597EE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5D4065" w14:textId="1F30023C" w:rsidR="0061029F" w:rsidRPr="00B47BC8" w:rsidRDefault="004D126B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61029F"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</w:tr>
      <w:tr w:rsidR="0061029F" w:rsidRPr="00EA6C86" w14:paraId="0501A0B3" w14:textId="77777777" w:rsidTr="00763144">
        <w:trPr>
          <w:trHeight w:val="144"/>
        </w:trPr>
        <w:tc>
          <w:tcPr>
            <w:tcW w:w="2700" w:type="dxa"/>
          </w:tcPr>
          <w:p w14:paraId="29FACF51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"/>
                <w:szCs w:val="2"/>
                <w:cs/>
              </w:rPr>
            </w:pPr>
          </w:p>
        </w:tc>
        <w:tc>
          <w:tcPr>
            <w:tcW w:w="1064" w:type="dxa"/>
          </w:tcPr>
          <w:p w14:paraId="15F03284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7" w:type="dxa"/>
          </w:tcPr>
          <w:p w14:paraId="3ACEAE7F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3" w:type="dxa"/>
          </w:tcPr>
          <w:p w14:paraId="26090EFC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4490B303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7E304F48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1E5E6B27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27418386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175F62AE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4" w:type="dxa"/>
          </w:tcPr>
          <w:p w14:paraId="41596D20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1EBC3C25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80" w:type="dxa"/>
          </w:tcPr>
          <w:p w14:paraId="365C10EA" w14:textId="77777777" w:rsidR="0061029F" w:rsidRPr="00EA6C86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61029F" w:rsidRPr="00B47BC8" w14:paraId="224005D4" w14:textId="77777777" w:rsidTr="00763144">
        <w:tc>
          <w:tcPr>
            <w:tcW w:w="2700" w:type="dxa"/>
          </w:tcPr>
          <w:p w14:paraId="2A7EB5A4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5A0B1A69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701131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F458D13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A4215B4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476159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6E6DB3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7321C1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FE2A5A8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9FA60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07156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C28A5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29F" w:rsidRPr="00B47BC8" w14:paraId="09C07B3F" w14:textId="77777777" w:rsidTr="00763144">
        <w:tc>
          <w:tcPr>
            <w:tcW w:w="2700" w:type="dxa"/>
          </w:tcPr>
          <w:p w14:paraId="0D2C5F39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7A4DD2F0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6A23B19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8C1F5F0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404D971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16BB69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820929E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A5B1C2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A12AC8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8F30330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CE1BAF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DAD8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29F" w:rsidRPr="00B47BC8" w14:paraId="24C4D929" w14:textId="77777777" w:rsidTr="00763144">
        <w:tc>
          <w:tcPr>
            <w:tcW w:w="2700" w:type="dxa"/>
          </w:tcPr>
          <w:p w14:paraId="3844CD25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427ED331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678D4F9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48F0397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D8974FF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5A3CDE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DDEF96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3D0649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A271296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800C5E8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0B51EB7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80642" w14:textId="7777777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29F" w:rsidRPr="00B47BC8" w14:paraId="637F1754" w14:textId="77777777" w:rsidTr="0061029F">
        <w:tc>
          <w:tcPr>
            <w:tcW w:w="2700" w:type="dxa"/>
          </w:tcPr>
          <w:p w14:paraId="2ECBC2CD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D0232" w14:textId="435ECA18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A1C31" w14:textId="0F85790B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87072" w14:textId="3F5818E5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15</w:t>
            </w:r>
            <w:r w:rsidR="00177936" w:rsidRPr="00492E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92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936" w:rsidRPr="00492E0E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EADC9" w14:textId="0FCC3F3B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DF933" w14:textId="29A26B24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15,826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DD2B4" w14:textId="56F4FA1A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8E735" w14:textId="0F2B8FDD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AAF5A" w14:textId="153AD1A7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5EB09" w14:textId="0C89A845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67BDC" w14:textId="1809262D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A5442" w14:textId="4B618A28" w:rsidR="0061029F" w:rsidRPr="00492E0E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7936" w:rsidRPr="00492E0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492E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77936" w:rsidRPr="00492E0E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1029F" w:rsidRPr="00B47BC8" w14:paraId="39A03D21" w14:textId="77777777" w:rsidTr="00AB5BEE">
        <w:tc>
          <w:tcPr>
            <w:tcW w:w="2700" w:type="dxa"/>
          </w:tcPr>
          <w:p w14:paraId="1DAEE9EE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0FEF7" w14:textId="7640330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5229B6" w14:textId="1182457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171F1C" w14:textId="4DAEC9DB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210,073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112F8A" w14:textId="4582AD2D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59AE14" w14:textId="413A704A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781326" w14:textId="79F291A8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838993" w14:textId="69CAE4DF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418E0B" w14:textId="27BB2F2E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F2F3F9" w14:textId="530DCE54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863EDF" w14:textId="53B14574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26B952" w14:textId="17F1CB2A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</w:tr>
      <w:tr w:rsidR="0061029F" w:rsidRPr="00B47BC8" w14:paraId="006EAA76" w14:textId="77777777" w:rsidTr="001B585E">
        <w:tc>
          <w:tcPr>
            <w:tcW w:w="2700" w:type="dxa"/>
          </w:tcPr>
          <w:p w14:paraId="5355F99F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56326A" w14:textId="320BD26A" w:rsidR="0061029F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D8C455" w14:textId="57827C3D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F0B0B8" w14:textId="43E50E32" w:rsidR="0061029F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B85364" w14:textId="455E6C6E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640747" w14:textId="527290C0" w:rsidR="0061029F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783AD6" w14:textId="1027F8F5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75E9F3" w14:textId="6886955C" w:rsidR="0061029F" w:rsidRPr="00761A25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9CF0AF" w14:textId="0E1CD9C5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CA4883" w14:textId="03DB0AE6" w:rsidR="0061029F" w:rsidRPr="00EF3871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4C8262" w14:textId="053DD31B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32DDA9" w14:textId="0A940347" w:rsidR="0061029F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</w:tr>
      <w:tr w:rsidR="0061029F" w:rsidRPr="00B47BC8" w14:paraId="4E2193D3" w14:textId="77777777" w:rsidTr="005C25D2">
        <w:tc>
          <w:tcPr>
            <w:tcW w:w="2700" w:type="dxa"/>
          </w:tcPr>
          <w:p w14:paraId="308E3354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3FBC6" w14:textId="6B4E7B4E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EED39A" w14:textId="6943F071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38960E" w14:textId="6E6C1C07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14,992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E1927E" w14:textId="447C37D9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DCBE8" w14:textId="6C774AAF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445ED8" w14:textId="37790706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F75CF5" w14:textId="390F36F0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B610B3" w14:textId="17BB7326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AB79DF" w14:textId="0D3D4A1B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6F277F" w14:textId="0350A45C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4AF18D" w14:textId="3CDD483C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</w:tr>
      <w:tr w:rsidR="0061029F" w:rsidRPr="00B47BC8" w14:paraId="5BB8D9A2" w14:textId="77777777" w:rsidTr="00AE72F3">
        <w:tc>
          <w:tcPr>
            <w:tcW w:w="2700" w:type="dxa"/>
          </w:tcPr>
          <w:p w14:paraId="7930EB2D" w14:textId="7777777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BB2245" w14:textId="10290B07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1E93E5" w14:textId="0E1F48A2" w:rsidR="0061029F" w:rsidRPr="00B47BC8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1CA870" w14:textId="73E7A5ED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8,</w:t>
            </w:r>
            <w:r w:rsidR="00600D71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768810" w14:textId="5E2781FC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4E8A34" w14:textId="3B1BD6C7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00D71"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18ED2B" w14:textId="576F89BA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4F6343" w14:textId="6D039C27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9FD69B" w14:textId="3E8A8079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F8ED46" w14:textId="626F88FB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B35EBC" w14:textId="6BE6FC04" w:rsidR="0061029F" w:rsidRPr="00C43C63" w:rsidRDefault="0061029F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4636FF" w14:textId="77B445B4" w:rsidR="0061029F" w:rsidRPr="00C43C63" w:rsidRDefault="00600D71" w:rsidP="0061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33,333</w:t>
            </w:r>
            <w:r w:rsidR="0061029F"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53EA5BAA" w14:textId="60CB61D9" w:rsidR="007D4E32" w:rsidRDefault="007D4E32" w:rsidP="007D4E32"/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C2726F" w:rsidRPr="00B47BC8" w14:paraId="3F392D0A" w14:textId="77777777" w:rsidTr="00763144">
        <w:trPr>
          <w:tblHeader/>
        </w:trPr>
        <w:tc>
          <w:tcPr>
            <w:tcW w:w="2700" w:type="dxa"/>
          </w:tcPr>
          <w:p w14:paraId="6CFB60E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02C0F30F" w14:textId="77777777" w:rsidR="00C2726F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2726F" w:rsidRPr="00B47BC8" w14:paraId="6E101AA6" w14:textId="77777777" w:rsidTr="00763144">
        <w:trPr>
          <w:tblHeader/>
        </w:trPr>
        <w:tc>
          <w:tcPr>
            <w:tcW w:w="2700" w:type="dxa"/>
          </w:tcPr>
          <w:p w14:paraId="0F81A10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7B0AF2C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2726F" w:rsidRPr="00B47BC8" w14:paraId="78949A82" w14:textId="77777777" w:rsidTr="00763144">
        <w:trPr>
          <w:tblHeader/>
        </w:trPr>
        <w:tc>
          <w:tcPr>
            <w:tcW w:w="2700" w:type="dxa"/>
          </w:tcPr>
          <w:p w14:paraId="7ADB3D3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7C8BBB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7AD5B5F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3B1B85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03F8C648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DB7D5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463590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25A476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C72956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2DB9AB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4DCA4A5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930E3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2726F" w:rsidRPr="00B47BC8" w14:paraId="6FADFDC4" w14:textId="77777777" w:rsidTr="00763144">
        <w:tc>
          <w:tcPr>
            <w:tcW w:w="2700" w:type="dxa"/>
          </w:tcPr>
          <w:p w14:paraId="77F8613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0EB65BB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4E9422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39B1D9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0CA303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7A9C24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68F962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8141D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2C8D5B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DBB8ED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62D0C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F341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26F" w:rsidRPr="00B47BC8" w14:paraId="1C2E52A3" w14:textId="77777777" w:rsidTr="00763144">
        <w:tc>
          <w:tcPr>
            <w:tcW w:w="2700" w:type="dxa"/>
          </w:tcPr>
          <w:p w14:paraId="00ED36E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</w:tcPr>
          <w:p w14:paraId="275EEDC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177,705</w:t>
            </w:r>
          </w:p>
        </w:tc>
        <w:tc>
          <w:tcPr>
            <w:tcW w:w="107" w:type="dxa"/>
          </w:tcPr>
          <w:p w14:paraId="7FD543F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39E0B94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12EF3B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48DA93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2F5EF2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E38188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5ED0F4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26F0A1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</w:tcPr>
          <w:p w14:paraId="18E2769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D143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177,835</w:t>
            </w:r>
          </w:p>
        </w:tc>
      </w:tr>
      <w:tr w:rsidR="00C2726F" w:rsidRPr="00B47BC8" w14:paraId="2C9B72CE" w14:textId="77777777" w:rsidTr="00763144">
        <w:tc>
          <w:tcPr>
            <w:tcW w:w="2700" w:type="dxa"/>
          </w:tcPr>
          <w:p w14:paraId="3824EEF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7BF03299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8D2129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E20F4C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6" w:type="dxa"/>
          </w:tcPr>
          <w:p w14:paraId="115AD3F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82F051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E4A2CB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A33C48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4C660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F30C81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2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F33BBA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1F89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</w:tr>
      <w:tr w:rsidR="00C2726F" w:rsidRPr="00B47BC8" w14:paraId="19EFEF21" w14:textId="77777777" w:rsidTr="00763144">
        <w:tc>
          <w:tcPr>
            <w:tcW w:w="2700" w:type="dxa"/>
          </w:tcPr>
          <w:p w14:paraId="6290258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</w:tcPr>
          <w:p w14:paraId="4EFC539B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120378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BFFF8B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6" w:type="dxa"/>
          </w:tcPr>
          <w:p w14:paraId="75F430F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07099C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D08810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A4A13AE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6E1A78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9E55537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2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E02F10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56F6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C2726F" w:rsidRPr="00B47BC8" w14:paraId="52C91EEA" w14:textId="77777777" w:rsidTr="00763144">
        <w:tc>
          <w:tcPr>
            <w:tcW w:w="2700" w:type="dxa"/>
          </w:tcPr>
          <w:p w14:paraId="24B5929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64C671C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C07592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F3E4B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79924A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1F158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88971C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BDE865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2D436B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4390B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512FFC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BBD4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26F" w:rsidRPr="00B47BC8" w14:paraId="2C1C372B" w14:textId="77777777" w:rsidTr="00763144">
        <w:tc>
          <w:tcPr>
            <w:tcW w:w="2700" w:type="dxa"/>
          </w:tcPr>
          <w:p w14:paraId="08B3D3D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75D2E154" w14:textId="77777777" w:rsidR="00C2726F" w:rsidRPr="00D56C7E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61B47E1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FA16006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83,497</w:t>
            </w:r>
          </w:p>
        </w:tc>
        <w:tc>
          <w:tcPr>
            <w:tcW w:w="106" w:type="dxa"/>
          </w:tcPr>
          <w:p w14:paraId="7CEDA57C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F2880C" w14:textId="77777777" w:rsidR="00C2726F" w:rsidRPr="00D56C7E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11,449</w:t>
            </w:r>
          </w:p>
        </w:tc>
        <w:tc>
          <w:tcPr>
            <w:tcW w:w="106" w:type="dxa"/>
          </w:tcPr>
          <w:p w14:paraId="4A5A13E5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BA025E" w14:textId="77777777" w:rsidR="00C2726F" w:rsidRPr="00D56C7E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F9C99C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B82A15" w14:textId="77777777" w:rsidR="00C2726F" w:rsidRPr="00D56C7E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333B40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74D500" w14:textId="77777777" w:rsidR="00C2726F" w:rsidRPr="00D56C7E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7E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</w:tr>
      <w:tr w:rsidR="00C2726F" w:rsidRPr="00B47BC8" w14:paraId="2F029728" w14:textId="77777777" w:rsidTr="00763144">
        <w:tc>
          <w:tcPr>
            <w:tcW w:w="2700" w:type="dxa"/>
          </w:tcPr>
          <w:p w14:paraId="517D421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</w:tcPr>
          <w:p w14:paraId="4D5E360A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24BFFD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A3A02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6" w:type="dxa"/>
          </w:tcPr>
          <w:p w14:paraId="284383A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1DAFAC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AE940D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168318B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541945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FE578B8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15508E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42780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C2726F" w:rsidRPr="00B47BC8" w14:paraId="7B19E233" w14:textId="77777777" w:rsidTr="00763144">
        <w:tc>
          <w:tcPr>
            <w:tcW w:w="2700" w:type="dxa"/>
          </w:tcPr>
          <w:p w14:paraId="116DA1D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</w:tcPr>
          <w:p w14:paraId="35E6737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4E7BB0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FFA50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  <w:tc>
          <w:tcPr>
            <w:tcW w:w="106" w:type="dxa"/>
          </w:tcPr>
          <w:p w14:paraId="726A1BE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BBD9FD8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6" w:type="dxa"/>
          </w:tcPr>
          <w:p w14:paraId="64AA186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762544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B808E5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DE1D4DB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BAFBE4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4B3F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156,527</w:t>
            </w:r>
          </w:p>
        </w:tc>
      </w:tr>
      <w:tr w:rsidR="00C2726F" w:rsidRPr="00B47BC8" w14:paraId="5B44AE43" w14:textId="77777777" w:rsidTr="00763144">
        <w:tc>
          <w:tcPr>
            <w:tcW w:w="2700" w:type="dxa"/>
          </w:tcPr>
          <w:p w14:paraId="2B07B0F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</w:tcPr>
          <w:p w14:paraId="611BF57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265,292</w:t>
            </w:r>
          </w:p>
        </w:tc>
        <w:tc>
          <w:tcPr>
            <w:tcW w:w="107" w:type="dxa"/>
          </w:tcPr>
          <w:p w14:paraId="08A520B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1E3D1D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BF5C6A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D39CB5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72FBEF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BEFE34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32AC1E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5D4016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6707A4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102AB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265,292</w:t>
            </w:r>
          </w:p>
        </w:tc>
      </w:tr>
      <w:tr w:rsidR="00C2726F" w:rsidRPr="00B47BC8" w14:paraId="2B918564" w14:textId="77777777" w:rsidTr="00763144">
        <w:tc>
          <w:tcPr>
            <w:tcW w:w="2700" w:type="dxa"/>
          </w:tcPr>
          <w:p w14:paraId="74DE281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vAlign w:val="bottom"/>
          </w:tcPr>
          <w:p w14:paraId="09B5D05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1F0600A8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4453F43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6" w:type="dxa"/>
            <w:vAlign w:val="bottom"/>
          </w:tcPr>
          <w:p w14:paraId="63CCAAE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C49630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39C29378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8A028E0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334D01C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C48FDA4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07373CB8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2124E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C2726F" w:rsidRPr="00B47BC8" w14:paraId="2A0DDEBB" w14:textId="77777777" w:rsidTr="00763144">
        <w:tc>
          <w:tcPr>
            <w:tcW w:w="2700" w:type="dxa"/>
          </w:tcPr>
          <w:p w14:paraId="08B70E4B" w14:textId="77777777" w:rsidR="00C2726F" w:rsidRPr="00770245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</w:tcPr>
          <w:p w14:paraId="71AC193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250B8E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DD3943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</w:tcPr>
          <w:p w14:paraId="58E9273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9350A4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589524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258E09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BC6C3D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354D1E6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052B83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31AF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C2726F" w:rsidRPr="00B47BC8" w14:paraId="0E014116" w14:textId="77777777" w:rsidTr="00763144">
        <w:trPr>
          <w:trHeight w:val="144"/>
        </w:trPr>
        <w:tc>
          <w:tcPr>
            <w:tcW w:w="2700" w:type="dxa"/>
          </w:tcPr>
          <w:p w14:paraId="71266879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6982E12A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5D050829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2516E90F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7AF7A7F5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09F35519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5714538F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41D6669F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592BBB26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7DB79564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06EB0F73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02BC5478" w14:textId="77777777" w:rsidR="00C2726F" w:rsidRPr="00B61819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C2726F" w:rsidRPr="00B47BC8" w14:paraId="0D575142" w14:textId="77777777" w:rsidTr="00763144">
        <w:tc>
          <w:tcPr>
            <w:tcW w:w="2700" w:type="dxa"/>
          </w:tcPr>
          <w:p w14:paraId="612A930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39576090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820592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C098CD4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56C826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D4482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0E178C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E35E5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1A7B0D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937CB2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C7A311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B5FC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26F" w:rsidRPr="00B47BC8" w14:paraId="48E9A560" w14:textId="77777777" w:rsidTr="00763144">
        <w:tc>
          <w:tcPr>
            <w:tcW w:w="2700" w:type="dxa"/>
          </w:tcPr>
          <w:p w14:paraId="69D5085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2CAE211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F38324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9ED3C6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335C9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73DB8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5B9BF9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1F876F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3F9FEBC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8AE53E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D69EF1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C2FF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26F" w:rsidRPr="00B47BC8" w14:paraId="484D61CB" w14:textId="77777777" w:rsidTr="00763144">
        <w:tc>
          <w:tcPr>
            <w:tcW w:w="2700" w:type="dxa"/>
          </w:tcPr>
          <w:p w14:paraId="467A21B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566CABD8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2095E0E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5C69F7B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851A70F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82DA6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A01166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C552B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B034CDD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8A882F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B51EEA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FC109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26F" w:rsidRPr="00B47BC8" w14:paraId="293B8F0D" w14:textId="77777777" w:rsidTr="00763144">
        <w:tc>
          <w:tcPr>
            <w:tcW w:w="2700" w:type="dxa"/>
          </w:tcPr>
          <w:p w14:paraId="5BAD755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</w:tcPr>
          <w:p w14:paraId="287ABD0E" w14:textId="77777777" w:rsidR="00C2726F" w:rsidRPr="00861376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7B39C01" w14:textId="77777777" w:rsidR="00C2726F" w:rsidRPr="00861376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107484A5" w14:textId="21CAE1B6" w:rsidR="00C2726F" w:rsidRPr="00861376" w:rsidRDefault="00D56C7E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C2726F" w:rsidRPr="008613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376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06" w:type="dxa"/>
          </w:tcPr>
          <w:p w14:paraId="61115CD8" w14:textId="77777777" w:rsidR="00C2726F" w:rsidRPr="00861376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23BF6E" w14:textId="77777777" w:rsidR="00C2726F" w:rsidRPr="00861376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13,288</w:t>
            </w:r>
          </w:p>
        </w:tc>
        <w:tc>
          <w:tcPr>
            <w:tcW w:w="106" w:type="dxa"/>
          </w:tcPr>
          <w:p w14:paraId="6073CD8E" w14:textId="77777777" w:rsidR="00C2726F" w:rsidRPr="00861376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A19E52" w14:textId="77777777" w:rsidR="00C2726F" w:rsidRPr="00861376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443928C" w14:textId="77777777" w:rsidR="00C2726F" w:rsidRPr="00861376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F59C7C6" w14:textId="77777777" w:rsidR="00C2726F" w:rsidRPr="00861376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51B246" w14:textId="77777777" w:rsidR="00C2726F" w:rsidRPr="00861376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FBE0" w14:textId="36F329EE" w:rsidR="00C2726F" w:rsidRPr="00861376" w:rsidRDefault="00D56C7E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1376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C2726F" w:rsidRPr="008613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1376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C2726F" w:rsidRPr="00B47BC8" w14:paraId="00EDD03B" w14:textId="77777777" w:rsidTr="00763144">
        <w:tc>
          <w:tcPr>
            <w:tcW w:w="2700" w:type="dxa"/>
          </w:tcPr>
          <w:p w14:paraId="6CEBB4E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</w:tcPr>
          <w:p w14:paraId="29889B5A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8BC8876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3CBFC9E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6" w:type="dxa"/>
          </w:tcPr>
          <w:p w14:paraId="73A72D03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76B06B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75ADB1A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3945361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4F8F65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3D09C1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7AC18D1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0CC62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</w:tr>
      <w:tr w:rsidR="00C2726F" w:rsidRPr="00B47BC8" w14:paraId="5ECE203F" w14:textId="77777777" w:rsidTr="00763144">
        <w:tc>
          <w:tcPr>
            <w:tcW w:w="2700" w:type="dxa"/>
          </w:tcPr>
          <w:p w14:paraId="3E5A0807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64" w:type="dxa"/>
          </w:tcPr>
          <w:p w14:paraId="1EF2CEE9" w14:textId="77777777" w:rsidR="00C2726F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3F881D5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F99A344" w14:textId="77777777" w:rsidR="00C2726F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54194E34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DA0D4F" w14:textId="77777777" w:rsidR="00C2726F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D3D8988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D20D95" w14:textId="77777777" w:rsidR="00C2726F" w:rsidRPr="00761A25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15FEB9D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EC1D2" w14:textId="77777777" w:rsidR="00C2726F" w:rsidRPr="00EF3871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7BE82AF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854E9" w14:textId="77777777" w:rsidR="00C2726F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2726F" w:rsidRPr="00B47BC8" w14:paraId="06218D73" w14:textId="77777777" w:rsidTr="00763144">
        <w:tc>
          <w:tcPr>
            <w:tcW w:w="2700" w:type="dxa"/>
          </w:tcPr>
          <w:p w14:paraId="24B7F42B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</w:tcPr>
          <w:p w14:paraId="401EE2F3" w14:textId="77777777" w:rsidR="00C2726F" w:rsidRPr="00B47BC8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BF54922" w14:textId="77777777" w:rsidR="00C2726F" w:rsidRPr="00B47BC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C039AC9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6" w:type="dxa"/>
          </w:tcPr>
          <w:p w14:paraId="0155C732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C78927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E57BA7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C59CD8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1A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11EE8E0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9D8D47B" w14:textId="77777777" w:rsidR="00C2726F" w:rsidRPr="00C43C63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E5C5D3C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185AA" w14:textId="77777777" w:rsidR="00C2726F" w:rsidRPr="00C43C63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</w:tr>
      <w:tr w:rsidR="00C2726F" w:rsidRPr="00B47BC8" w14:paraId="56825E44" w14:textId="77777777" w:rsidTr="00763144">
        <w:tc>
          <w:tcPr>
            <w:tcW w:w="2700" w:type="dxa"/>
          </w:tcPr>
          <w:p w14:paraId="503C1B37" w14:textId="77777777" w:rsidR="00C2726F" w:rsidRPr="007631E8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B975A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</w:tcPr>
          <w:p w14:paraId="2CECEDCA" w14:textId="77777777" w:rsidR="00C2726F" w:rsidRPr="00BC251B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86B2BF0" w14:textId="77777777" w:rsidR="00C2726F" w:rsidRPr="00BC251B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2814996" w14:textId="66F44528" w:rsidR="00C2726F" w:rsidRPr="00BC251B" w:rsidRDefault="004D126B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  <w:tc>
          <w:tcPr>
            <w:tcW w:w="106" w:type="dxa"/>
          </w:tcPr>
          <w:p w14:paraId="14F0F090" w14:textId="77777777" w:rsidR="00C2726F" w:rsidRPr="00BC251B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A497B75" w14:textId="118B6D76" w:rsidR="00C2726F" w:rsidRPr="00BC251B" w:rsidRDefault="004D126B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06" w:type="dxa"/>
          </w:tcPr>
          <w:p w14:paraId="70122BB7" w14:textId="77777777" w:rsidR="00C2726F" w:rsidRPr="00BC251B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240132" w14:textId="77777777" w:rsidR="00C2726F" w:rsidRPr="00BC251B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44E9C6C" w14:textId="77777777" w:rsidR="00C2726F" w:rsidRPr="00BC251B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6D3E375" w14:textId="77777777" w:rsidR="00C2726F" w:rsidRPr="00BC251B" w:rsidRDefault="00C2726F" w:rsidP="007631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9C9BBAD" w14:textId="77777777" w:rsidR="00C2726F" w:rsidRPr="00BC251B" w:rsidRDefault="00C2726F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189DB" w14:textId="1886E79D" w:rsidR="00C2726F" w:rsidRPr="00BC251B" w:rsidRDefault="004D126B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</w:tbl>
    <w:p w14:paraId="5E32046D" w14:textId="1433CD4F" w:rsidR="00276EE7" w:rsidRPr="000339E8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FE0B8DE" w14:textId="77777777" w:rsidR="00276EE7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14:paraId="2B20EC60" w14:textId="77777777" w:rsidR="00276EE7" w:rsidRPr="000339E8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2918DC8B" w14:textId="584A2426" w:rsidR="00276EE7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C1068">
        <w:rPr>
          <w:rFonts w:ascii="Angsana New" w:hAnsi="Angsana New"/>
          <w:spacing w:val="4"/>
          <w:sz w:val="28"/>
          <w:szCs w:val="28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</w:t>
      </w:r>
      <w:r w:rsidRPr="008E7B6E">
        <w:rPr>
          <w:rFonts w:ascii="Angsana New" w:hAnsi="Angsana New"/>
          <w:spacing w:val="-4"/>
          <w:sz w:val="28"/>
          <w:szCs w:val="28"/>
          <w:cs/>
        </w:rPr>
        <w:t>เสียหายทางการเงินแก่บริษัท ผู้บริหารเชื่อว่าบริษัทมีความเสี่ยง</w:t>
      </w:r>
      <w:r w:rsidR="008E7B6E" w:rsidRPr="008E7B6E">
        <w:rPr>
          <w:rFonts w:ascii="Angsana New" w:hAnsi="Angsana New" w:hint="cs"/>
          <w:spacing w:val="-4"/>
          <w:sz w:val="28"/>
          <w:szCs w:val="28"/>
          <w:cs/>
        </w:rPr>
        <w:t>ต่ำ</w:t>
      </w:r>
      <w:r w:rsidRPr="008E7B6E">
        <w:rPr>
          <w:rFonts w:ascii="Angsana New" w:hAnsi="Angsana New"/>
          <w:spacing w:val="-4"/>
          <w:sz w:val="28"/>
          <w:szCs w:val="28"/>
          <w:cs/>
        </w:rPr>
        <w:t xml:space="preserve">ทางด้านการให้สินเชื่อเนื่องจากบริษัทมีลูกค้าจำนวนมาก </w:t>
      </w:r>
      <w:r w:rsidR="008E7B6E">
        <w:rPr>
          <w:rFonts w:ascii="Angsana New" w:hAnsi="Angsana New"/>
          <w:spacing w:val="-4"/>
          <w:sz w:val="28"/>
          <w:szCs w:val="28"/>
          <w:cs/>
        </w:rPr>
        <w:br/>
      </w:r>
      <w:r w:rsidRPr="008E7B6E">
        <w:rPr>
          <w:rFonts w:ascii="Angsana New" w:hAnsi="Angsana New"/>
          <w:spacing w:val="-4"/>
          <w:sz w:val="28"/>
          <w:szCs w:val="28"/>
          <w:cs/>
        </w:rPr>
        <w:t>อย่างไรก็</w:t>
      </w:r>
      <w:r w:rsidRPr="00B61819">
        <w:rPr>
          <w:rFonts w:ascii="Angsana New" w:hAnsi="Angsana New"/>
          <w:sz w:val="28"/>
          <w:szCs w:val="28"/>
          <w:cs/>
        </w:rPr>
        <w:t>ตาม บริษัทมีการกำหนดนโยบายการอนุมัติและติดตามการเก็บเงินจากลูกค้าอย่างเหมาะสม</w:t>
      </w:r>
    </w:p>
    <w:p w14:paraId="39D186C8" w14:textId="125E6454" w:rsidR="00276EE7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6"/>
          <w:sz w:val="28"/>
          <w:szCs w:val="28"/>
          <w:cs/>
        </w:rPr>
        <w:t>มูลค่าสูงสุดของความเสี่ยงคือมูลค่าตามบัญชีของสินทรัพย์ดังกล่าวหักด้วยค่าเผื่อหนี้สงสัยจะสูญตามที่แสดงไว้ใน</w:t>
      </w:r>
      <w:r w:rsidRPr="00B61819">
        <w:rPr>
          <w:rFonts w:ascii="Angsana New" w:hAnsi="Angsana New"/>
          <w:sz w:val="28"/>
          <w:szCs w:val="28"/>
          <w:cs/>
        </w:rPr>
        <w:t>งบแสดง</w:t>
      </w:r>
      <w:r w:rsidRPr="000339E8">
        <w:rPr>
          <w:rFonts w:ascii="Angsana New" w:hAnsi="Angsana New"/>
          <w:sz w:val="28"/>
          <w:szCs w:val="28"/>
          <w:cs/>
        </w:rPr>
        <w:t>ฐานะการเงิน</w:t>
      </w:r>
    </w:p>
    <w:p w14:paraId="4A3B93A7" w14:textId="77777777" w:rsidR="00025896" w:rsidRDefault="00025896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2C68AB" w14:textId="77777777" w:rsidR="00276EE7" w:rsidRPr="000339E8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ความเสี่ยงด้านราคาตราสารทุน</w:t>
      </w:r>
    </w:p>
    <w:p w14:paraId="60B842EF" w14:textId="77777777" w:rsidR="00276EE7" w:rsidRDefault="00276EE7" w:rsidP="00276E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1F1">
        <w:rPr>
          <w:rFonts w:ascii="Angsana New" w:hAnsi="Angsana New"/>
          <w:spacing w:val="-2"/>
          <w:sz w:val="28"/>
          <w:szCs w:val="28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</w:t>
      </w:r>
      <w:r w:rsidRPr="00B61819">
        <w:rPr>
          <w:rFonts w:ascii="Angsana New" w:hAnsi="Angsana New"/>
          <w:sz w:val="28"/>
          <w:szCs w:val="28"/>
          <w:cs/>
        </w:rPr>
        <w:t xml:space="preserve">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5D46865F" w14:textId="4D4B71EB" w:rsidR="008A323C" w:rsidRDefault="008A323C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 </w:t>
      </w:r>
      <w:r>
        <w:rPr>
          <w:rFonts w:ascii="Angsana New" w:hAnsi="Angsana New" w:hint="cs"/>
          <w:sz w:val="28"/>
          <w:szCs w:val="28"/>
          <w:cs/>
        </w:rPr>
        <w:t>บ</w:t>
      </w:r>
      <w:r w:rsidRPr="00B61819">
        <w:rPr>
          <w:rFonts w:ascii="Angsana New" w:hAnsi="Angsana New"/>
          <w:sz w:val="28"/>
          <w:szCs w:val="28"/>
          <w:cs/>
        </w:rPr>
        <w:t>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คณะกรรมการการลงทุนของบริษัทมีหน้าที่ในการติดตามการเปลี่ยนแปลงของราคาหลักทรัพย์</w:t>
      </w:r>
      <w:r w:rsidR="008E7B6E">
        <w:rPr>
          <w:rFonts w:ascii="Angsana New" w:hAnsi="Angsana New" w:hint="cs"/>
          <w:sz w:val="28"/>
          <w:szCs w:val="28"/>
          <w:cs/>
        </w:rPr>
        <w:t>และผลตอบแทนจากการลงทุน</w:t>
      </w:r>
      <w:r w:rsidRPr="00B61819">
        <w:rPr>
          <w:rFonts w:ascii="Angsana New" w:hAnsi="Angsana New"/>
          <w:sz w:val="28"/>
          <w:szCs w:val="28"/>
          <w:cs/>
        </w:rPr>
        <w:t>อย่างสม่ำเสมอ</w:t>
      </w:r>
    </w:p>
    <w:p w14:paraId="759DD941" w14:textId="77777777" w:rsidR="008A323C" w:rsidRPr="000339E8" w:rsidRDefault="008A323C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43A47E49" w14:textId="77777777" w:rsidR="008A323C" w:rsidRDefault="008A323C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หลักทรัพย์ที่มีอัตราดอกเบี้ย อย่างไรก็ตาม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14:paraId="188D911C" w14:textId="6EF00194" w:rsidR="008A323C" w:rsidRDefault="008A323C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413FC2">
        <w:rPr>
          <w:rFonts w:ascii="Angsana New" w:hAnsi="Angsana New"/>
          <w:sz w:val="28"/>
          <w:szCs w:val="28"/>
        </w:rPr>
        <w:t>4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413FC2">
        <w:rPr>
          <w:rFonts w:ascii="Angsana New" w:hAnsi="Angsana New"/>
          <w:sz w:val="28"/>
          <w:szCs w:val="28"/>
        </w:rPr>
        <w:t>3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5FA9D7B" w14:textId="1A7848AF" w:rsidR="004C3A7A" w:rsidRDefault="004C3A7A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89229D" w14:textId="0F01ADFD" w:rsidR="004C3A7A" w:rsidRDefault="004C3A7A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E7C8B4A" w14:textId="1AF8818F" w:rsidR="004C3A7A" w:rsidRDefault="004C3A7A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A8EFF19" w14:textId="6A9C3CCA" w:rsidR="004C3A7A" w:rsidRDefault="004C3A7A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6D50A65" w14:textId="35FC8595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39D6425" w14:textId="3817B011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FCA40BB" w14:textId="0D224DDB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119136" w14:textId="54FCCFD5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BE0B1B" w14:textId="72BCAD6C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56054B" w14:textId="3E15DECB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810F5B3" w14:textId="77777777" w:rsidR="00025896" w:rsidRDefault="00025896" w:rsidP="008A32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10"/>
        <w:gridCol w:w="1076"/>
      </w:tblGrid>
      <w:tr w:rsidR="00727204" w:rsidRPr="00BB4D9A" w14:paraId="46F68AE0" w14:textId="77777777" w:rsidTr="00215F8F">
        <w:trPr>
          <w:tblHeader/>
        </w:trPr>
        <w:tc>
          <w:tcPr>
            <w:tcW w:w="2700" w:type="dxa"/>
          </w:tcPr>
          <w:p w14:paraId="042A562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67371391" w14:textId="1A157247" w:rsidR="00727204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6C2A" w:rsidRPr="00BB4D9A" w14:paraId="6E3F7971" w14:textId="77777777" w:rsidTr="00215F8F">
        <w:trPr>
          <w:tblHeader/>
        </w:trPr>
        <w:tc>
          <w:tcPr>
            <w:tcW w:w="2700" w:type="dxa"/>
          </w:tcPr>
          <w:p w14:paraId="40660342" w14:textId="77777777" w:rsidR="00026C2A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2497CA7A" w14:textId="62425B8B" w:rsidR="00026C2A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27204" w:rsidRPr="00BB4D9A" w14:paraId="0B14253F" w14:textId="77777777" w:rsidTr="00215F8F">
        <w:trPr>
          <w:tblHeader/>
        </w:trPr>
        <w:tc>
          <w:tcPr>
            <w:tcW w:w="2700" w:type="dxa"/>
          </w:tcPr>
          <w:p w14:paraId="501097F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27A206FE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F2FD3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DE8F0A3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C6465E6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2A5E360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10A3E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66CC07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51F7BA1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3D69B63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7204" w:rsidRPr="00BB4D9A" w14:paraId="02AFFEE8" w14:textId="77777777" w:rsidTr="00215F8F">
        <w:trPr>
          <w:tblHeader/>
        </w:trPr>
        <w:tc>
          <w:tcPr>
            <w:tcW w:w="2700" w:type="dxa"/>
          </w:tcPr>
          <w:p w14:paraId="1EE5942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6871E486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458DDA4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103BCB2D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0EE34B8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2D69599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D9F2BDB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E625244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3CFACF26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7CE9B37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C9744E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23A6BC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6460E7B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58A66650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727204" w:rsidRPr="00BB4D9A" w14:paraId="4FBD5619" w14:textId="77777777" w:rsidTr="00215F8F">
        <w:trPr>
          <w:tblHeader/>
        </w:trPr>
        <w:tc>
          <w:tcPr>
            <w:tcW w:w="2700" w:type="dxa"/>
          </w:tcPr>
          <w:p w14:paraId="34D2B6B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2B8594F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546F97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EDD85A0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35C2FD5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22A3B6A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7DA2E7F3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6DA959D3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14E7D9EF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1DA0570E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2B38748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FDB1A9D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398BC06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1571F47F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727204" w:rsidRPr="00BB4D9A" w14:paraId="7E84D626" w14:textId="77777777" w:rsidTr="00215F8F">
        <w:trPr>
          <w:tblHeader/>
        </w:trPr>
        <w:tc>
          <w:tcPr>
            <w:tcW w:w="2700" w:type="dxa"/>
          </w:tcPr>
          <w:p w14:paraId="2D9CCC2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350000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5F1DF7EA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BBCB117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30E2741B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A8D04D9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0EFFFF4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DF0355C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533BCE9B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871F563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06DFB215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EBF7E4F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" w:type="dxa"/>
          </w:tcPr>
          <w:p w14:paraId="235D7CC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487F312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727204" w:rsidRPr="00BB4D9A" w14:paraId="7D3B12CE" w14:textId="77777777" w:rsidTr="00215F8F">
        <w:tc>
          <w:tcPr>
            <w:tcW w:w="2700" w:type="dxa"/>
          </w:tcPr>
          <w:p w14:paraId="49185D20" w14:textId="77777777" w:rsidR="00727204" w:rsidRPr="00BB4D9A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46B96F10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52E69BDE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73F6726E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5090DD8C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609019CD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33AB46D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4E28831A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33A5D8E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7123D3A5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67B5097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3CF6DC6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07B31242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BD032D5" w14:textId="77777777" w:rsidR="00727204" w:rsidRPr="00851F87" w:rsidRDefault="00727204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A3C13" w:rsidRPr="00BB4D9A" w14:paraId="0539DBE1" w14:textId="77777777" w:rsidTr="00215F8F">
        <w:tc>
          <w:tcPr>
            <w:tcW w:w="2700" w:type="dxa"/>
          </w:tcPr>
          <w:p w14:paraId="5E4D6BBC" w14:textId="77777777" w:rsidR="007A3C13" w:rsidRPr="009249C2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2AF1B9" w14:textId="41005FD6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882BAA" w14:textId="64B17336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FC9FD" w14:textId="069DBB4F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F4AF59" w14:textId="6C276D42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F7CB44" w14:textId="4669654A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3DB2B0" w14:textId="312025AB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FCF29D" w14:textId="3951D11C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148,453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F4415B" w14:textId="12CFFDA9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7C3578" w14:textId="545FABD6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39,108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1C2EB6" w14:textId="3340EC74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38C818" w14:textId="7550166B" w:rsidR="007A3C13" w:rsidRPr="007A3C13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187,561 </w:t>
            </w:r>
          </w:p>
        </w:tc>
        <w:tc>
          <w:tcPr>
            <w:tcW w:w="110" w:type="dxa"/>
          </w:tcPr>
          <w:p w14:paraId="5161219A" w14:textId="77777777" w:rsidR="007A3C13" w:rsidRPr="00851F87" w:rsidRDefault="007A3C13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652E578" w14:textId="538A1CC7" w:rsidR="007A3C13" w:rsidRPr="00851F87" w:rsidRDefault="00833085" w:rsidP="007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A65D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33085" w:rsidRPr="00BB4D9A" w14:paraId="199E2E03" w14:textId="77777777" w:rsidTr="00215F8F">
        <w:tc>
          <w:tcPr>
            <w:tcW w:w="2700" w:type="dxa"/>
          </w:tcPr>
          <w:p w14:paraId="17B4EB75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B99B22" w14:textId="1C78F35F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12098" w14:textId="0E91E4F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CC5EBA" w14:textId="0E0A531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5AFAFC" w14:textId="3D2368E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5B614E" w14:textId="671D3796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B092F4" w14:textId="2921389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025529" w14:textId="7A85D47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89DA69" w14:textId="7B340B74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8CEA27" w14:textId="66EA588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FFA552" w14:textId="5191E26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761BBF" w14:textId="4753D1A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  <w:tc>
          <w:tcPr>
            <w:tcW w:w="110" w:type="dxa"/>
          </w:tcPr>
          <w:p w14:paraId="311349E0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C05E7E6" w14:textId="56F3C0BE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5D9C822D" w14:textId="77777777" w:rsidTr="00215F8F">
        <w:tc>
          <w:tcPr>
            <w:tcW w:w="2700" w:type="dxa"/>
          </w:tcPr>
          <w:p w14:paraId="6457D931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341E2C" w14:textId="759E782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762AA3" w14:textId="53DA4DE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4EB94E" w14:textId="78EB68A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27DC8C" w14:textId="7A1B221D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44C066" w14:textId="5B74B93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95E537" w14:textId="4697E94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8758DA" w14:textId="4CDE42F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689649" w14:textId="05BB80E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5A485D" w14:textId="27F1C08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96C317" w14:textId="5029050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C7491C" w14:textId="0074D81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  <w:tc>
          <w:tcPr>
            <w:tcW w:w="110" w:type="dxa"/>
          </w:tcPr>
          <w:p w14:paraId="014C856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FA665CE" w14:textId="603627FE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284C6AEA" w14:textId="77777777" w:rsidTr="00215F8F">
        <w:tc>
          <w:tcPr>
            <w:tcW w:w="2700" w:type="dxa"/>
          </w:tcPr>
          <w:p w14:paraId="583AE4C5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66672D09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F379973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30688D3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CBBDB66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DDC9C3D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362B53D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CCFC059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912F259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6E7F5E8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BD19A3F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3176257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3247C66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9C511E5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33085" w:rsidRPr="00BB4D9A" w14:paraId="6BDC113F" w14:textId="77777777" w:rsidTr="00215F8F">
        <w:tc>
          <w:tcPr>
            <w:tcW w:w="2700" w:type="dxa"/>
          </w:tcPr>
          <w:p w14:paraId="16AE5BFE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0BCF9A" w14:textId="1D91947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2826DA" w14:textId="5A6EEC8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676638" w14:textId="6C74460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C930E8" w14:textId="43AFCF6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6627D2" w14:textId="74F8501F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128093" w14:textId="1A8E382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DB66B6" w14:textId="5D0D485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002FC2" w14:textId="619D54C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34DE93" w14:textId="06FABEA9" w:rsidR="00833085" w:rsidRPr="007A3C13" w:rsidRDefault="00F238A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8A5">
              <w:rPr>
                <w:rFonts w:asciiTheme="majorBidi" w:hAnsiTheme="majorBidi" w:cstheme="majorBidi"/>
                <w:sz w:val="28"/>
                <w:szCs w:val="28"/>
              </w:rPr>
              <w:t>92,882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B709E" w14:textId="66EAA65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C0E41" w14:textId="30203B1F" w:rsidR="00833085" w:rsidRPr="007A3C13" w:rsidRDefault="00F238A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8A5">
              <w:rPr>
                <w:rFonts w:asciiTheme="majorBidi" w:hAnsiTheme="majorBidi" w:cstheme="majorBidi"/>
                <w:sz w:val="28"/>
                <w:szCs w:val="28"/>
              </w:rPr>
              <w:t>92,882</w:t>
            </w:r>
          </w:p>
        </w:tc>
        <w:tc>
          <w:tcPr>
            <w:tcW w:w="110" w:type="dxa"/>
          </w:tcPr>
          <w:p w14:paraId="6C2B979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F62C994" w14:textId="18A9157D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260711C6" w14:textId="77777777" w:rsidTr="00215F8F">
        <w:tc>
          <w:tcPr>
            <w:tcW w:w="2700" w:type="dxa"/>
          </w:tcPr>
          <w:p w14:paraId="748E9FF6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9B86CC" w14:textId="4980D5B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8EFF46" w14:textId="28B522F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E3FEFD" w14:textId="480A9D9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BA1297" w14:textId="5A4C977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680D29" w14:textId="6E935E6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CDC3B8" w14:textId="2D8D90C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DA6447" w14:textId="2AF7939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45CA24" w14:textId="76E68A6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689276" w14:textId="2699E44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C76201" w14:textId="592CAD8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078F7D" w14:textId="78D7FEB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  <w:tc>
          <w:tcPr>
            <w:tcW w:w="110" w:type="dxa"/>
          </w:tcPr>
          <w:p w14:paraId="7B18810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61BDD56" w14:textId="29AA2A90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51458B55" w14:textId="77777777" w:rsidTr="00215F8F">
        <w:tc>
          <w:tcPr>
            <w:tcW w:w="2700" w:type="dxa"/>
          </w:tcPr>
          <w:p w14:paraId="78419133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6C3B2E" w14:textId="11539AC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103,435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270BB0" w14:textId="4DCFC0C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F80659" w14:textId="362269C8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87301" w14:textId="6140E3F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0B72B" w14:textId="4F65BE8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7FC33D" w14:textId="5D86AD2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71D41B" w14:textId="12AC842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E2B439" w14:textId="7F56E31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28D32F" w14:textId="0D4A1828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3AA22A" w14:textId="41157B6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6C1B45" w14:textId="6E8D805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103,435 </w:t>
            </w:r>
          </w:p>
        </w:tc>
        <w:tc>
          <w:tcPr>
            <w:tcW w:w="110" w:type="dxa"/>
            <w:vAlign w:val="bottom"/>
          </w:tcPr>
          <w:p w14:paraId="025F0322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1207D365" w14:textId="2C3D8323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0.8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33085" w:rsidRPr="00BB4D9A" w14:paraId="32C867FF" w14:textId="77777777" w:rsidTr="00215F8F">
        <w:tc>
          <w:tcPr>
            <w:tcW w:w="2700" w:type="dxa"/>
          </w:tcPr>
          <w:p w14:paraId="73FF0ADA" w14:textId="77777777" w:rsid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503845" w14:textId="458139D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8B7846" w14:textId="3AB46DE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91DAAB" w14:textId="099585D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22,055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7E7F4D" w14:textId="09DD7A9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E69B1F" w14:textId="483D3A1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D9A855" w14:textId="61515F9B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1BCE4C" w14:textId="09CDA3BD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6188A" w14:textId="310F48C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A86BA7" w14:textId="6FE95C4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36D9E2" w14:textId="2BAD816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518273" w14:textId="668672F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22,055 </w:t>
            </w:r>
          </w:p>
        </w:tc>
        <w:tc>
          <w:tcPr>
            <w:tcW w:w="110" w:type="dxa"/>
            <w:vAlign w:val="bottom"/>
          </w:tcPr>
          <w:p w14:paraId="6E065D5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05373A68" w14:textId="51AC876E" w:rsidR="00833085" w:rsidRPr="00851F87" w:rsidRDefault="00B84B5D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3.10 </w:t>
            </w:r>
            <w:r w:rsidR="00A5385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6.00</w:t>
            </w:r>
          </w:p>
        </w:tc>
      </w:tr>
      <w:tr w:rsidR="00833085" w:rsidRPr="00BB4D9A" w14:paraId="61619D8D" w14:textId="77777777" w:rsidTr="00215F8F">
        <w:tc>
          <w:tcPr>
            <w:tcW w:w="2700" w:type="dxa"/>
          </w:tcPr>
          <w:p w14:paraId="4D4A6EAA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843F1C" w14:textId="4EF5B078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75D65C" w14:textId="0D71056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AD624F" w14:textId="43E7F36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A15733" w14:textId="3472048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9B2BF3" w14:textId="427FC8A8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1DCBF" w14:textId="509F8101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AE7290" w14:textId="1224D796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6DDCB9" w14:textId="2A6F4F4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B979F3" w14:textId="3B419F7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88,392 </w:t>
            </w:r>
          </w:p>
        </w:tc>
        <w:tc>
          <w:tcPr>
            <w:tcW w:w="107" w:type="dxa"/>
          </w:tcPr>
          <w:p w14:paraId="1A8849D4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8508BA" w14:textId="5F8E4D5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88,392 </w:t>
            </w:r>
          </w:p>
        </w:tc>
        <w:tc>
          <w:tcPr>
            <w:tcW w:w="110" w:type="dxa"/>
          </w:tcPr>
          <w:p w14:paraId="7FACC90B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2A9A668" w14:textId="4A475954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1FC29466" w14:textId="77777777" w:rsidTr="00215F8F">
        <w:tc>
          <w:tcPr>
            <w:tcW w:w="2700" w:type="dxa"/>
          </w:tcPr>
          <w:p w14:paraId="78E605C8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78C883" w14:textId="7139477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B110FF" w14:textId="74CDB97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E5E472" w14:textId="1351542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9D323" w14:textId="321696D1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A5CADF" w14:textId="3D78543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6488E1" w14:textId="7000D92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E3FE99" w14:textId="6B989F9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AB0BC5" w14:textId="5930251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EF7CC1" w14:textId="4C427DE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160,086 </w:t>
            </w:r>
          </w:p>
        </w:tc>
        <w:tc>
          <w:tcPr>
            <w:tcW w:w="107" w:type="dxa"/>
          </w:tcPr>
          <w:p w14:paraId="4D91B913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75FA3F" w14:textId="2DE48678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160,086 </w:t>
            </w:r>
          </w:p>
        </w:tc>
        <w:tc>
          <w:tcPr>
            <w:tcW w:w="110" w:type="dxa"/>
          </w:tcPr>
          <w:p w14:paraId="4B0E35C0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B30F20B" w14:textId="2E3ABDA3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5D816542" w14:textId="77777777" w:rsidTr="00215F8F">
        <w:tc>
          <w:tcPr>
            <w:tcW w:w="2700" w:type="dxa"/>
          </w:tcPr>
          <w:p w14:paraId="06C3BF09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8475AB" w14:textId="33077FFD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A2D9D7" w14:textId="239215F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FA34" w14:textId="36611299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0A6259" w14:textId="4513531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6BD8C9" w14:textId="41C5D0F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685297" w14:textId="2ABD5044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352DD6" w14:textId="3BBD172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2C79C8" w14:textId="602EBDFC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48BE0D" w14:textId="5CEDAB0E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AFF51A" w14:textId="0DC23F3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5AD45E" w14:textId="24C81B71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  <w:tc>
          <w:tcPr>
            <w:tcW w:w="110" w:type="dxa"/>
          </w:tcPr>
          <w:p w14:paraId="6491DF9B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B3C25C2" w14:textId="1E89F30E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09BD93EE" w14:textId="77777777" w:rsidTr="00215F8F">
        <w:tc>
          <w:tcPr>
            <w:tcW w:w="2700" w:type="dxa"/>
          </w:tcPr>
          <w:p w14:paraId="48167064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1FE276E2" w14:textId="7E72AFBE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07" w:type="dxa"/>
          </w:tcPr>
          <w:p w14:paraId="4DF78BA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CB641F1" w14:textId="10CD0376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70C8913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6F38587" w14:textId="240A8E06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566DE7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9C2F2F0" w14:textId="43F752F2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EEA7A0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CA14EB7" w14:textId="0235F4CB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3556EB1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1F843639" w14:textId="518BE62F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10" w:type="dxa"/>
          </w:tcPr>
          <w:p w14:paraId="2E20EBD8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0048DB8" w14:textId="141922A2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8.00</w:t>
            </w:r>
          </w:p>
        </w:tc>
      </w:tr>
      <w:tr w:rsidR="00833085" w:rsidRPr="00BB4D9A" w14:paraId="3873CAD6" w14:textId="77777777" w:rsidTr="00215F8F">
        <w:tc>
          <w:tcPr>
            <w:tcW w:w="2700" w:type="dxa"/>
          </w:tcPr>
          <w:p w14:paraId="48E0BAE5" w14:textId="77777777" w:rsidR="00833085" w:rsidRPr="00A01654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706ECE30" w14:textId="3EBC385E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136,435</w:t>
            </w:r>
          </w:p>
        </w:tc>
        <w:tc>
          <w:tcPr>
            <w:tcW w:w="107" w:type="dxa"/>
          </w:tcPr>
          <w:p w14:paraId="65E8EFF6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44A9931" w14:textId="1C280CB1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22,055</w:t>
            </w:r>
          </w:p>
        </w:tc>
        <w:tc>
          <w:tcPr>
            <w:tcW w:w="107" w:type="dxa"/>
          </w:tcPr>
          <w:p w14:paraId="2CE3CB10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9F1EB9F" w14:textId="01BAF33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0E8FF31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592B8C4" w14:textId="22F3E593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148,453</w:t>
            </w:r>
          </w:p>
        </w:tc>
        <w:tc>
          <w:tcPr>
            <w:tcW w:w="106" w:type="dxa"/>
          </w:tcPr>
          <w:p w14:paraId="78C7195B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924B651" w14:textId="152D8C81" w:rsidR="00833085" w:rsidRPr="007A3C13" w:rsidRDefault="00F238A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531,485</w:t>
            </w:r>
          </w:p>
        </w:tc>
        <w:tc>
          <w:tcPr>
            <w:tcW w:w="107" w:type="dxa"/>
          </w:tcPr>
          <w:p w14:paraId="6072F77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58BCF32" w14:textId="334DA8FF" w:rsidR="00833085" w:rsidRPr="00851F87" w:rsidRDefault="00F238A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838,428</w:t>
            </w:r>
          </w:p>
        </w:tc>
        <w:tc>
          <w:tcPr>
            <w:tcW w:w="110" w:type="dxa"/>
          </w:tcPr>
          <w:p w14:paraId="4F98718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6482302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833085" w:rsidRPr="00BB4D9A" w14:paraId="6DA0FEFB" w14:textId="77777777" w:rsidTr="00215F8F">
        <w:tc>
          <w:tcPr>
            <w:tcW w:w="2700" w:type="dxa"/>
          </w:tcPr>
          <w:p w14:paraId="4D3935AE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26CD280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278684B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E9F36D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D0739A1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493AD4CB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1023A99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7D8EEB0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EDB57A9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FBEF2CA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B752E1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975E1D4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2A6541B5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9967F5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33085" w:rsidRPr="00BB4D9A" w14:paraId="165255AC" w14:textId="77777777" w:rsidTr="00215F8F">
        <w:tc>
          <w:tcPr>
            <w:tcW w:w="2700" w:type="dxa"/>
          </w:tcPr>
          <w:p w14:paraId="5462C81C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6CA3CDC9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631A7C46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A1E64C5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4B0C9D2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3DF5B4D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6285802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4C4F069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247C20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5EACD14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1BCA1F88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4285EC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0BC8BEE1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F4F7543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33085" w:rsidRPr="00BB4D9A" w14:paraId="62585384" w14:textId="77777777" w:rsidTr="00215F8F">
        <w:tc>
          <w:tcPr>
            <w:tcW w:w="2700" w:type="dxa"/>
          </w:tcPr>
          <w:p w14:paraId="6FAD6227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</w:tcPr>
          <w:p w14:paraId="699B549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070A4BA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106059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4F1222B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05CB8A2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C8087D5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19E7EC05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156362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13699606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54AD1BDA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1012527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29F251A9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0337D3C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33085" w:rsidRPr="00BB4D9A" w14:paraId="2ECD2B98" w14:textId="77777777" w:rsidTr="00215F8F">
        <w:tc>
          <w:tcPr>
            <w:tcW w:w="2700" w:type="dxa"/>
          </w:tcPr>
          <w:p w14:paraId="7188DE4B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C4E04E" w14:textId="6D4265C1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DDC9F4" w14:textId="2837D588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9989A2" w14:textId="01079894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41C639" w14:textId="1B7514E6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E3F4B" w14:textId="2746803F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AED7C4" w14:textId="67B63265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986AE5" w14:textId="53B83A50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49B439" w14:textId="5DA1DEEF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93D12A" w14:textId="4D5C2308" w:rsidR="00833085" w:rsidRPr="00833085" w:rsidRDefault="00D940BC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40BC"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CC05D0" w14:textId="5FAAF1C9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07AFF7" w14:textId="6A70EB82" w:rsidR="00833085" w:rsidRPr="00833085" w:rsidRDefault="00D940BC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40BC"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110" w:type="dxa"/>
          </w:tcPr>
          <w:p w14:paraId="3BF6616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604BCD5" w14:textId="07421109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519B4182" w14:textId="77777777" w:rsidTr="00215F8F">
        <w:tc>
          <w:tcPr>
            <w:tcW w:w="2700" w:type="dxa"/>
          </w:tcPr>
          <w:p w14:paraId="100E3592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9E33B" w14:textId="29D57167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FF02F5" w14:textId="1F1D9CC0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215781" w14:textId="4E132A9F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26DC49" w14:textId="5056EA6E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DDB010" w14:textId="7C6C39DB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B843F5" w14:textId="25E6D456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13E871" w14:textId="236C9B9E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91A1B" w14:textId="189AD4F7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B5C97" w14:textId="5EF484A9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1C0472" w14:textId="2D67C3A1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E338FE" w14:textId="65923C35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  <w:tc>
          <w:tcPr>
            <w:tcW w:w="110" w:type="dxa"/>
          </w:tcPr>
          <w:p w14:paraId="0B0E4F3A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3F022D93" w14:textId="0C942F42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019DB6F1" w14:textId="77777777" w:rsidTr="00215F8F">
        <w:tc>
          <w:tcPr>
            <w:tcW w:w="2700" w:type="dxa"/>
          </w:tcPr>
          <w:p w14:paraId="4C2D01A6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1F1">
              <w:rPr>
                <w:rFonts w:asciiTheme="majorBidi" w:hAnsi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A52CF2" w14:textId="361C9DEA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BA327A" w14:textId="51E5E918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2F682E" w14:textId="7C2C1023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BCA233" w14:textId="4174076D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A7512B" w14:textId="02E2D9A0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E1EC3C" w14:textId="0DCE4531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309F53" w14:textId="3D4133CE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5D11CA" w14:textId="096D38DC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8035AB" w14:textId="53C38AC4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97BF4E" w14:textId="14A9A0A9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92F98A" w14:textId="0FAF7187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10" w:type="dxa"/>
          </w:tcPr>
          <w:p w14:paraId="107BF3A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E403E29" w14:textId="2BE5B82A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2F93BAB2" w14:textId="77777777" w:rsidTr="00215F8F">
        <w:tc>
          <w:tcPr>
            <w:tcW w:w="2700" w:type="dxa"/>
          </w:tcPr>
          <w:p w14:paraId="1A7FDB66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10931A" w14:textId="58A2F6DF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E81085" w14:textId="49820AD5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CE85CC" w14:textId="1CE67B9A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EFC7E4" w14:textId="51207DD7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D43511" w14:textId="7EE5B701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04B2B4" w14:textId="1B8E36D9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488207" w14:textId="39DAEFC9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B109D3" w14:textId="1F2DBA67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D2E833" w14:textId="4DAA9414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22D2CD" w14:textId="2758A816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FE005B" w14:textId="23FFA0B4" w:rsidR="00833085" w:rsidRPr="00833085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  <w:tc>
          <w:tcPr>
            <w:tcW w:w="110" w:type="dxa"/>
          </w:tcPr>
          <w:p w14:paraId="63605C87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2CA8D19" w14:textId="26D6FE26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085" w:rsidRPr="00BB4D9A" w14:paraId="3F0E42FF" w14:textId="77777777" w:rsidTr="00215F8F">
        <w:tc>
          <w:tcPr>
            <w:tcW w:w="2700" w:type="dxa"/>
          </w:tcPr>
          <w:p w14:paraId="516E0480" w14:textId="77777777" w:rsidR="00833085" w:rsidRPr="00BB4D9A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4AF7812" w14:textId="60EEDBA7" w:rsidR="00833085" w:rsidRPr="00851F87" w:rsidRDefault="00600D71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  <w:tc>
          <w:tcPr>
            <w:tcW w:w="107" w:type="dxa"/>
          </w:tcPr>
          <w:p w14:paraId="5A9E0EA6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CA4D469" w14:textId="4F1B1230" w:rsidR="00833085" w:rsidRPr="00851F87" w:rsidRDefault="00600D71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  <w:tc>
          <w:tcPr>
            <w:tcW w:w="107" w:type="dxa"/>
          </w:tcPr>
          <w:p w14:paraId="5A75C5B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32FDEC4" w14:textId="4BB427A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E81EFC1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9D77DFB" w14:textId="59620BF5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08C8DF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B0EDFD1" w14:textId="21718B20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4AD0F5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E337D10" w14:textId="5DD1F595" w:rsidR="00833085" w:rsidRPr="00851F87" w:rsidRDefault="00055C52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55C52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600D71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10" w:type="dxa"/>
          </w:tcPr>
          <w:p w14:paraId="0851A8A8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3FBFE057" w14:textId="674640E4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A75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6.5</w:t>
            </w:r>
            <w:r w:rsidR="00F238A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33085" w:rsidRPr="00BB4D9A" w14:paraId="69724320" w14:textId="77777777" w:rsidTr="00215F8F">
        <w:trPr>
          <w:trHeight w:val="413"/>
        </w:trPr>
        <w:tc>
          <w:tcPr>
            <w:tcW w:w="2700" w:type="dxa"/>
          </w:tcPr>
          <w:p w14:paraId="212CFEDD" w14:textId="77777777" w:rsidR="00833085" w:rsidRPr="00A01654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63A3009" w14:textId="41D2C52A" w:rsidR="00833085" w:rsidRPr="007A3C13" w:rsidRDefault="00600D71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8,447</w:t>
            </w:r>
          </w:p>
        </w:tc>
        <w:tc>
          <w:tcPr>
            <w:tcW w:w="107" w:type="dxa"/>
          </w:tcPr>
          <w:p w14:paraId="1151BB9D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797308F" w14:textId="6CFA3E07" w:rsidR="00833085" w:rsidRPr="00851F87" w:rsidRDefault="00600D71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00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24,886</w:t>
            </w:r>
          </w:p>
        </w:tc>
        <w:tc>
          <w:tcPr>
            <w:tcW w:w="107" w:type="dxa"/>
          </w:tcPr>
          <w:p w14:paraId="4E2E8C1B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AC1BD73" w14:textId="1BF30B4A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58DD639" w14:textId="77777777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D5FFC55" w14:textId="5604E65B" w:rsidR="00833085" w:rsidRPr="007A3C13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660287C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1FE148E" w14:textId="77EEC549" w:rsidR="00833085" w:rsidRPr="00851F87" w:rsidRDefault="00D940BC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94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397,798</w:t>
            </w:r>
          </w:p>
        </w:tc>
        <w:tc>
          <w:tcPr>
            <w:tcW w:w="107" w:type="dxa"/>
          </w:tcPr>
          <w:p w14:paraId="6B6780FF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CCCA8AD" w14:textId="5389A7AE" w:rsidR="00833085" w:rsidRPr="00851F87" w:rsidRDefault="00D940BC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94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</w:t>
            </w:r>
            <w:r w:rsidR="00600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10" w:type="dxa"/>
          </w:tcPr>
          <w:p w14:paraId="526FE05E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8FF692A" w14:textId="77777777" w:rsidR="00833085" w:rsidRPr="00851F87" w:rsidRDefault="00833085" w:rsidP="00833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29E2004B" w14:textId="1CB886AE" w:rsidR="00276EE7" w:rsidRDefault="00276EE7" w:rsidP="007D4E32"/>
    <w:p w14:paraId="6E13810C" w14:textId="7D4AA044" w:rsidR="004C3A7A" w:rsidRDefault="004C3A7A" w:rsidP="007D4E32"/>
    <w:p w14:paraId="32F35B19" w14:textId="3CFA9471" w:rsidR="004C3A7A" w:rsidRDefault="004C3A7A" w:rsidP="007D4E32"/>
    <w:p w14:paraId="741D7C07" w14:textId="2A2C159A" w:rsidR="004C3A7A" w:rsidRDefault="004C3A7A" w:rsidP="007D4E32"/>
    <w:p w14:paraId="78456E90" w14:textId="1AAF7E4E" w:rsidR="004C3A7A" w:rsidRDefault="004C3A7A" w:rsidP="007D4E32"/>
    <w:p w14:paraId="598D30B4" w14:textId="116D92FE" w:rsidR="004C3A7A" w:rsidRDefault="004C3A7A" w:rsidP="007D4E32"/>
    <w:p w14:paraId="33ACDF82" w14:textId="55D8E0B6" w:rsidR="00055C52" w:rsidRDefault="00055C52" w:rsidP="007D4E32"/>
    <w:p w14:paraId="4106FF21" w14:textId="44765F51" w:rsidR="004C3A7A" w:rsidRDefault="004C3A7A" w:rsidP="007D4E32"/>
    <w:p w14:paraId="0C338776" w14:textId="2FE075F6" w:rsidR="004C3A7A" w:rsidRDefault="004C3A7A" w:rsidP="007D4E32"/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06"/>
        <w:gridCol w:w="1080"/>
      </w:tblGrid>
      <w:tr w:rsidR="00067AFC" w:rsidRPr="00BB4D9A" w14:paraId="040506BD" w14:textId="77777777" w:rsidTr="00215F8F">
        <w:trPr>
          <w:tblHeader/>
        </w:trPr>
        <w:tc>
          <w:tcPr>
            <w:tcW w:w="2700" w:type="dxa"/>
          </w:tcPr>
          <w:p w14:paraId="5A175E1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4D81B4E1" w14:textId="732211BD" w:rsidR="00067AFC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6C2A" w:rsidRPr="00BB4D9A" w14:paraId="12D1F203" w14:textId="77777777" w:rsidTr="00215F8F">
        <w:trPr>
          <w:tblHeader/>
        </w:trPr>
        <w:tc>
          <w:tcPr>
            <w:tcW w:w="2700" w:type="dxa"/>
          </w:tcPr>
          <w:p w14:paraId="11F2BA61" w14:textId="77777777" w:rsidR="00026C2A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27E4E27F" w14:textId="74D4B7B8" w:rsidR="00026C2A" w:rsidRPr="00BB4D9A" w:rsidRDefault="00026C2A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67AFC" w:rsidRPr="00BB4D9A" w14:paraId="614893A9" w14:textId="77777777" w:rsidTr="00215F8F">
        <w:trPr>
          <w:tblHeader/>
        </w:trPr>
        <w:tc>
          <w:tcPr>
            <w:tcW w:w="2700" w:type="dxa"/>
          </w:tcPr>
          <w:p w14:paraId="374B271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5926AE1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BF165F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6E0DA9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B2EBF5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B6FBA2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08448D7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8F48D8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8E5AEA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A5B9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7AFC" w:rsidRPr="00BB4D9A" w14:paraId="7FCD9A30" w14:textId="77777777" w:rsidTr="00215F8F">
        <w:trPr>
          <w:tblHeader/>
        </w:trPr>
        <w:tc>
          <w:tcPr>
            <w:tcW w:w="2700" w:type="dxa"/>
          </w:tcPr>
          <w:p w14:paraId="3855922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45D4171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486A70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6CC33B1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8BEE95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6F0AEF3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891DA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4435A8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36F48BC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5EA2A3C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073329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7E687E0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9B7D51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75D73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067AFC" w:rsidRPr="00BB4D9A" w14:paraId="52367B6A" w14:textId="77777777" w:rsidTr="00215F8F">
        <w:trPr>
          <w:tblHeader/>
        </w:trPr>
        <w:tc>
          <w:tcPr>
            <w:tcW w:w="2700" w:type="dxa"/>
          </w:tcPr>
          <w:p w14:paraId="0DA11B8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78AAAA4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653D05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186BA1F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43097A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0737D51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03F695F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25E410E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396A390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3B1A8EB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04E2062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E11FF4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37BE23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A36A6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067AFC" w:rsidRPr="00BB4D9A" w14:paraId="24E9E834" w14:textId="77777777" w:rsidTr="00215F8F">
        <w:trPr>
          <w:tblHeader/>
        </w:trPr>
        <w:tc>
          <w:tcPr>
            <w:tcW w:w="2700" w:type="dxa"/>
          </w:tcPr>
          <w:p w14:paraId="0F29649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20569A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64B2C8E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9D1A68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3AEE386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FF6731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0CAA825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456170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75BEF4F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9C9484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79E6B8C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34CE86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587D173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0FB6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067AFC" w:rsidRPr="00BB4D9A" w14:paraId="463ABA8B" w14:textId="77777777" w:rsidTr="00215F8F">
        <w:tc>
          <w:tcPr>
            <w:tcW w:w="2700" w:type="dxa"/>
          </w:tcPr>
          <w:p w14:paraId="3C7DCC7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4118AB5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6A7233D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A3AEBD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177385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5B8CD7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AE93F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6E375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84E576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07AFC5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92FF9E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934B1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DB49D5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046F9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AFC" w:rsidRPr="00BB4D9A" w14:paraId="5E219095" w14:textId="77777777" w:rsidTr="00215F8F">
        <w:tc>
          <w:tcPr>
            <w:tcW w:w="2700" w:type="dxa"/>
          </w:tcPr>
          <w:p w14:paraId="56133E89" w14:textId="77777777" w:rsidR="00067AFC" w:rsidRPr="009249C2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</w:tcPr>
          <w:p w14:paraId="3B52F80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901A10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E8B286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B9A3E0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774B66D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2B62CF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E6C86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151,369</w:t>
            </w:r>
          </w:p>
        </w:tc>
        <w:tc>
          <w:tcPr>
            <w:tcW w:w="106" w:type="dxa"/>
          </w:tcPr>
          <w:p w14:paraId="4DA21F3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F950D2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26,466</w:t>
            </w:r>
          </w:p>
        </w:tc>
        <w:tc>
          <w:tcPr>
            <w:tcW w:w="107" w:type="dxa"/>
          </w:tcPr>
          <w:p w14:paraId="7426482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BAB598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177,835</w:t>
            </w:r>
          </w:p>
        </w:tc>
        <w:tc>
          <w:tcPr>
            <w:tcW w:w="106" w:type="dxa"/>
          </w:tcPr>
          <w:p w14:paraId="7796B45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2144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0.05 - 1.50</w:t>
            </w:r>
          </w:p>
        </w:tc>
      </w:tr>
      <w:tr w:rsidR="00067AFC" w:rsidRPr="00BB4D9A" w14:paraId="4D997E0E" w14:textId="77777777" w:rsidTr="00215F8F">
        <w:tc>
          <w:tcPr>
            <w:tcW w:w="2700" w:type="dxa"/>
          </w:tcPr>
          <w:p w14:paraId="48B4906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</w:tcPr>
          <w:p w14:paraId="521484F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83D4DB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2DA835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3ECE31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1D0BE5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0224F6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4C95F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822922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14EB9F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7" w:type="dxa"/>
          </w:tcPr>
          <w:p w14:paraId="4440141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95073E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84,819</w:t>
            </w:r>
          </w:p>
        </w:tc>
        <w:tc>
          <w:tcPr>
            <w:tcW w:w="106" w:type="dxa"/>
          </w:tcPr>
          <w:p w14:paraId="4E7B424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A841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59CFE78D" w14:textId="77777777" w:rsidTr="00215F8F">
        <w:tc>
          <w:tcPr>
            <w:tcW w:w="2700" w:type="dxa"/>
          </w:tcPr>
          <w:p w14:paraId="1485BEE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</w:tcPr>
          <w:p w14:paraId="69FA236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C2DCF3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473107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D4AF0B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F011CE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8BFB3B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5F85B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98D94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6D53E6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7" w:type="dxa"/>
          </w:tcPr>
          <w:p w14:paraId="2DC8EB8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00BDF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6" w:type="dxa"/>
          </w:tcPr>
          <w:p w14:paraId="078556E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2793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0054263A" w14:textId="77777777" w:rsidTr="00215F8F">
        <w:tc>
          <w:tcPr>
            <w:tcW w:w="2700" w:type="dxa"/>
          </w:tcPr>
          <w:p w14:paraId="17F2E02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5B8DAFB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59A521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C4B79E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6901B9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1800C3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861339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059FC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6D015F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7E74D1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F84DE2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74BF2A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7A90B7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9DEC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AFC" w:rsidRPr="00BB4D9A" w14:paraId="28940E7E" w14:textId="77777777" w:rsidTr="00215F8F">
        <w:tc>
          <w:tcPr>
            <w:tcW w:w="2700" w:type="dxa"/>
          </w:tcPr>
          <w:p w14:paraId="374B3FC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</w:tcPr>
          <w:p w14:paraId="5CDBBFA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553DDD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D71F36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7933A6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633D9D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E3983F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89948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C1385D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403372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  <w:tc>
          <w:tcPr>
            <w:tcW w:w="107" w:type="dxa"/>
          </w:tcPr>
          <w:p w14:paraId="3A67415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642516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0675">
              <w:rPr>
                <w:rFonts w:asciiTheme="majorBidi" w:hAnsiTheme="majorBidi" w:cstheme="majorBidi"/>
                <w:sz w:val="28"/>
                <w:szCs w:val="28"/>
              </w:rPr>
              <w:t>94,946</w:t>
            </w:r>
          </w:p>
        </w:tc>
        <w:tc>
          <w:tcPr>
            <w:tcW w:w="106" w:type="dxa"/>
          </w:tcPr>
          <w:p w14:paraId="5939384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1CD0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71E59917" w14:textId="77777777" w:rsidTr="00215F8F">
        <w:tc>
          <w:tcPr>
            <w:tcW w:w="2700" w:type="dxa"/>
          </w:tcPr>
          <w:p w14:paraId="52FCB60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</w:tcPr>
          <w:p w14:paraId="43E08C4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8734AA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A04AD7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080315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0F1681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832140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36AE0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0BE19F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7F68B5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7" w:type="dxa"/>
          </w:tcPr>
          <w:p w14:paraId="384B8EE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5B6CE2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  <w:tc>
          <w:tcPr>
            <w:tcW w:w="106" w:type="dxa"/>
          </w:tcPr>
          <w:p w14:paraId="1110510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1CB6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1259C3B3" w14:textId="77777777" w:rsidTr="00215F8F">
        <w:tc>
          <w:tcPr>
            <w:tcW w:w="2700" w:type="dxa"/>
          </w:tcPr>
          <w:p w14:paraId="102F03A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vAlign w:val="bottom"/>
          </w:tcPr>
          <w:p w14:paraId="76AC516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  <w:tc>
          <w:tcPr>
            <w:tcW w:w="107" w:type="dxa"/>
            <w:vAlign w:val="bottom"/>
          </w:tcPr>
          <w:p w14:paraId="4BBC6CB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6A338E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0ECA543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030D0C6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26A1D07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8C83C0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24B3C99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04A432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5C002FE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E3B666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  <w:tc>
          <w:tcPr>
            <w:tcW w:w="106" w:type="dxa"/>
            <w:vAlign w:val="bottom"/>
          </w:tcPr>
          <w:p w14:paraId="17D32B1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2916B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0.15 - 1.50</w:t>
            </w:r>
          </w:p>
        </w:tc>
      </w:tr>
      <w:tr w:rsidR="00067AFC" w:rsidRPr="00BB4D9A" w14:paraId="0BFBF2C9" w14:textId="77777777" w:rsidTr="00215F8F">
        <w:tc>
          <w:tcPr>
            <w:tcW w:w="2700" w:type="dxa"/>
          </w:tcPr>
          <w:p w14:paraId="18B5739C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vAlign w:val="bottom"/>
          </w:tcPr>
          <w:p w14:paraId="0420E963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DA639E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6D0842EF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7" w:type="dxa"/>
            <w:vAlign w:val="bottom"/>
          </w:tcPr>
          <w:p w14:paraId="70FCB9F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14:paraId="2A763AC7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4B9B13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2D18645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2B18CA6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1189F63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vAlign w:val="bottom"/>
          </w:tcPr>
          <w:p w14:paraId="58A782F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D58FEA6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  <w:tc>
          <w:tcPr>
            <w:tcW w:w="106" w:type="dxa"/>
            <w:vAlign w:val="bottom"/>
          </w:tcPr>
          <w:p w14:paraId="4A2DFED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77F4F" w14:textId="337D4984" w:rsidR="00067AFC" w:rsidRDefault="0005484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</w:tr>
      <w:tr w:rsidR="00067AFC" w:rsidRPr="00BB4D9A" w14:paraId="4E310A26" w14:textId="77777777" w:rsidTr="00215F8F">
        <w:tc>
          <w:tcPr>
            <w:tcW w:w="2700" w:type="dxa"/>
          </w:tcPr>
          <w:p w14:paraId="5B9DD0E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</w:tcPr>
          <w:p w14:paraId="506302A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168D1D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D47593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5371FC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EC9DCA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12206C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16C0E2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968285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BE1601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71,001</w:t>
            </w:r>
          </w:p>
        </w:tc>
        <w:tc>
          <w:tcPr>
            <w:tcW w:w="107" w:type="dxa"/>
          </w:tcPr>
          <w:p w14:paraId="30300B5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E2FD48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71,001</w:t>
            </w:r>
          </w:p>
        </w:tc>
        <w:tc>
          <w:tcPr>
            <w:tcW w:w="106" w:type="dxa"/>
          </w:tcPr>
          <w:p w14:paraId="4BF9C91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A3C7B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7EF2F00D" w14:textId="77777777" w:rsidTr="00215F8F">
        <w:tc>
          <w:tcPr>
            <w:tcW w:w="2700" w:type="dxa"/>
          </w:tcPr>
          <w:p w14:paraId="4A5F31C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</w:tcPr>
          <w:p w14:paraId="4104FD8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77DF46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61642F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F143AC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61FA27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6A93FB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FF4DE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E5CE77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D27C74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194,291</w:t>
            </w:r>
          </w:p>
        </w:tc>
        <w:tc>
          <w:tcPr>
            <w:tcW w:w="107" w:type="dxa"/>
          </w:tcPr>
          <w:p w14:paraId="2A15820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62940A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194,291</w:t>
            </w:r>
          </w:p>
        </w:tc>
        <w:tc>
          <w:tcPr>
            <w:tcW w:w="106" w:type="dxa"/>
          </w:tcPr>
          <w:p w14:paraId="47A1E37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F364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4B23B8EA" w14:textId="77777777" w:rsidTr="00215F8F">
        <w:tc>
          <w:tcPr>
            <w:tcW w:w="2700" w:type="dxa"/>
          </w:tcPr>
          <w:p w14:paraId="48F018E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</w:tcPr>
          <w:p w14:paraId="3DF7812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B23647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7D280F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61A9C1F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882287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576F5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573E1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F5B7E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79CA73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7" w:type="dxa"/>
          </w:tcPr>
          <w:p w14:paraId="0FC8508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C56F6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06" w:type="dxa"/>
          </w:tcPr>
          <w:p w14:paraId="3B4FBD0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2892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5127314F" w14:textId="77777777" w:rsidTr="00215F8F">
        <w:tc>
          <w:tcPr>
            <w:tcW w:w="2700" w:type="dxa"/>
          </w:tcPr>
          <w:p w14:paraId="3479C1A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3E06D29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7" w:type="dxa"/>
          </w:tcPr>
          <w:p w14:paraId="26C9200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CDD8E9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AB43AF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5F46856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785CF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793517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9A80A2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E99890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532AA0B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56572A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16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</w:tcPr>
          <w:p w14:paraId="3FEBBA5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58A7B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8.00</w:t>
            </w:r>
          </w:p>
        </w:tc>
      </w:tr>
      <w:tr w:rsidR="00067AFC" w:rsidRPr="00BB4D9A" w14:paraId="6565C9C7" w14:textId="77777777" w:rsidTr="00215F8F">
        <w:tc>
          <w:tcPr>
            <w:tcW w:w="2700" w:type="dxa"/>
          </w:tcPr>
          <w:p w14:paraId="679B7A04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2A4CEE2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173,528</w:t>
            </w:r>
          </w:p>
        </w:tc>
        <w:tc>
          <w:tcPr>
            <w:tcW w:w="107" w:type="dxa"/>
          </w:tcPr>
          <w:p w14:paraId="17A18F5E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C05C5C4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107" w:type="dxa"/>
          </w:tcPr>
          <w:p w14:paraId="7480C804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B863D2A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7E5238A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C913035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151,369</w:t>
            </w:r>
          </w:p>
        </w:tc>
        <w:tc>
          <w:tcPr>
            <w:tcW w:w="106" w:type="dxa"/>
          </w:tcPr>
          <w:p w14:paraId="18F3619C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BF456FE" w14:textId="77777777" w:rsidR="00067AFC" w:rsidRPr="00FE0675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526,916</w:t>
            </w:r>
          </w:p>
        </w:tc>
        <w:tc>
          <w:tcPr>
            <w:tcW w:w="107" w:type="dxa"/>
          </w:tcPr>
          <w:p w14:paraId="77BA2663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B5F952F" w14:textId="77777777" w:rsidR="00067AFC" w:rsidRPr="00FE0675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E0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856,812</w:t>
            </w:r>
          </w:p>
        </w:tc>
        <w:tc>
          <w:tcPr>
            <w:tcW w:w="106" w:type="dxa"/>
          </w:tcPr>
          <w:p w14:paraId="5CEAF13B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55760" w14:textId="77777777" w:rsidR="00067AFC" w:rsidRPr="00A0165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7AFC" w:rsidRPr="00BB4D9A" w14:paraId="453F810D" w14:textId="77777777" w:rsidTr="00215F8F">
        <w:tc>
          <w:tcPr>
            <w:tcW w:w="2700" w:type="dxa"/>
          </w:tcPr>
          <w:p w14:paraId="0CFAB13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086D16E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5C14247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C7917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22470D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4B092C6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F8B4B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539F72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CA38E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7F5CB3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B80BF3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5336A9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08D91C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F48F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AFC" w:rsidRPr="00BB4D9A" w14:paraId="09BCE365" w14:textId="77777777" w:rsidTr="00215F8F">
        <w:tc>
          <w:tcPr>
            <w:tcW w:w="2700" w:type="dxa"/>
          </w:tcPr>
          <w:p w14:paraId="3046AE9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22A4625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175CB59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AB008F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E560AF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5F0320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ABCE1A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29C81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CED0C7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D0323D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C82D25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1CB0D6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CEB13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161A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AFC" w:rsidRPr="00BB4D9A" w14:paraId="46900DE6" w14:textId="77777777" w:rsidTr="00215F8F">
        <w:tc>
          <w:tcPr>
            <w:tcW w:w="2700" w:type="dxa"/>
          </w:tcPr>
          <w:p w14:paraId="2E6C605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</w:tcPr>
          <w:p w14:paraId="0EB91B3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</w:tcPr>
          <w:p w14:paraId="6E54C6A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555895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D82FA4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4C7E1D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330A92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D572F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3A9347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D4FA4C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37172C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24D529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B669FA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7D55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AFC" w:rsidRPr="00BB4D9A" w14:paraId="20069482" w14:textId="77777777" w:rsidTr="00215F8F">
        <w:tc>
          <w:tcPr>
            <w:tcW w:w="2700" w:type="dxa"/>
          </w:tcPr>
          <w:p w14:paraId="1F71F93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</w:tcPr>
          <w:p w14:paraId="727353F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D698E3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581992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7DCC6A8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BBDE6E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F5138B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FA834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8BF63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72771F" w14:textId="6F761D5E" w:rsidR="00067AFC" w:rsidRPr="00D92344" w:rsidRDefault="00A4614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107" w:type="dxa"/>
          </w:tcPr>
          <w:p w14:paraId="5050CEE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71F652A" w14:textId="1F5C0114" w:rsidR="00067AFC" w:rsidRPr="00D92344" w:rsidRDefault="00A46148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106" w:type="dxa"/>
          </w:tcPr>
          <w:p w14:paraId="1A78DAE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72467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1C0DC53D" w14:textId="77777777" w:rsidTr="00215F8F">
        <w:tc>
          <w:tcPr>
            <w:tcW w:w="2700" w:type="dxa"/>
          </w:tcPr>
          <w:p w14:paraId="377BFF1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</w:tcPr>
          <w:p w14:paraId="2AF4FFB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403402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BC14A9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156AF8A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598F53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803D55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61B167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83A644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3258103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7" w:type="dxa"/>
          </w:tcPr>
          <w:p w14:paraId="50D310A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C33ACB8" w14:textId="77777777" w:rsidR="00067AFC" w:rsidRPr="00D9234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2344">
              <w:rPr>
                <w:rFonts w:asciiTheme="majorBidi" w:hAnsiTheme="majorBidi" w:cstheme="majorBidi"/>
                <w:sz w:val="28"/>
                <w:szCs w:val="28"/>
              </w:rPr>
              <w:t>215,208</w:t>
            </w:r>
          </w:p>
        </w:tc>
        <w:tc>
          <w:tcPr>
            <w:tcW w:w="106" w:type="dxa"/>
          </w:tcPr>
          <w:p w14:paraId="7575E09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5E13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61BDAD7D" w14:textId="77777777" w:rsidTr="00215F8F">
        <w:tc>
          <w:tcPr>
            <w:tcW w:w="2700" w:type="dxa"/>
          </w:tcPr>
          <w:p w14:paraId="575468DC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1F1">
              <w:rPr>
                <w:rFonts w:asciiTheme="majorBidi" w:hAnsi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81" w:type="dxa"/>
          </w:tcPr>
          <w:p w14:paraId="5C47A67F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43CB498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8D08F64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419D6E2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E5550A1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02F0A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D6168B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92BCC6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04D7991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7" w:type="dxa"/>
          </w:tcPr>
          <w:p w14:paraId="573D63C0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9289FCE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5687809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5E24FC" w14:textId="77777777" w:rsidR="00067AFC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FC" w:rsidRPr="00BB4D9A" w14:paraId="03B8A6F3" w14:textId="77777777" w:rsidTr="00215F8F">
        <w:tc>
          <w:tcPr>
            <w:tcW w:w="2700" w:type="dxa"/>
          </w:tcPr>
          <w:p w14:paraId="44B57B5D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</w:tcPr>
          <w:p w14:paraId="014A684B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E8FBFF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C5365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27C2560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656AFF07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4C6A5BE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3D14549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E5BE47F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5659DA51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7" w:type="dxa"/>
          </w:tcPr>
          <w:p w14:paraId="50192AC5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08A9D22" w14:textId="77777777" w:rsidR="00067AFC" w:rsidRPr="00D92344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06" w:type="dxa"/>
          </w:tcPr>
          <w:p w14:paraId="10BB0BD4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17BD6" w14:textId="77777777" w:rsidR="00067AFC" w:rsidRPr="00BB4D9A" w:rsidRDefault="00067AFC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75A9" w:rsidRPr="00BB4D9A" w14:paraId="2369CFD5" w14:textId="77777777" w:rsidTr="00215F8F">
        <w:tc>
          <w:tcPr>
            <w:tcW w:w="2700" w:type="dxa"/>
          </w:tcPr>
          <w:p w14:paraId="5DE96276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D732CD2" w14:textId="23886CB1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  <w:tc>
          <w:tcPr>
            <w:tcW w:w="107" w:type="dxa"/>
          </w:tcPr>
          <w:p w14:paraId="268B59F8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B07453A" w14:textId="7CC4A472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07" w:type="dxa"/>
          </w:tcPr>
          <w:p w14:paraId="70F79C82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63C0A48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8634B18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4449085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568E5A7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43F1F5F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4A341F8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626CBB8" w14:textId="07FA9C17" w:rsidR="00E375A9" w:rsidRPr="00D9234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75A9"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106" w:type="dxa"/>
          </w:tcPr>
          <w:p w14:paraId="096218CE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E4AD7" w14:textId="77777777" w:rsidR="00E375A9" w:rsidRPr="00BB4D9A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6.00 - 6.50</w:t>
            </w:r>
          </w:p>
        </w:tc>
      </w:tr>
      <w:tr w:rsidR="00E375A9" w:rsidRPr="00BB4D9A" w14:paraId="4D624109" w14:textId="77777777" w:rsidTr="00215F8F">
        <w:trPr>
          <w:trHeight w:val="347"/>
        </w:trPr>
        <w:tc>
          <w:tcPr>
            <w:tcW w:w="2700" w:type="dxa"/>
          </w:tcPr>
          <w:p w14:paraId="2D56DAEC" w14:textId="77777777" w:rsidR="00E375A9" w:rsidRPr="00A0165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78196094" w14:textId="4A403519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3,554</w:t>
            </w:r>
          </w:p>
        </w:tc>
        <w:tc>
          <w:tcPr>
            <w:tcW w:w="107" w:type="dxa"/>
          </w:tcPr>
          <w:p w14:paraId="009B0D99" w14:textId="77777777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7655590" w14:textId="636C2494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75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2,998</w:t>
            </w:r>
          </w:p>
        </w:tc>
        <w:tc>
          <w:tcPr>
            <w:tcW w:w="107" w:type="dxa"/>
          </w:tcPr>
          <w:p w14:paraId="65904AE1" w14:textId="77777777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958FAC" w14:textId="77777777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3B5B5F0" w14:textId="77777777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D11AD26" w14:textId="77777777" w:rsidR="00E375A9" w:rsidRPr="00451E0C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A2C7966" w14:textId="77777777" w:rsidR="00E375A9" w:rsidRPr="00A0165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73A1BCA" w14:textId="7590905C" w:rsidR="00E375A9" w:rsidRPr="00D92344" w:rsidRDefault="00A46148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433,981</w:t>
            </w:r>
          </w:p>
        </w:tc>
        <w:tc>
          <w:tcPr>
            <w:tcW w:w="107" w:type="dxa"/>
          </w:tcPr>
          <w:p w14:paraId="6B48F723" w14:textId="77777777" w:rsidR="00E375A9" w:rsidRPr="00D9234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93DE2FD" w14:textId="745208FB" w:rsidR="00E375A9" w:rsidRPr="00D92344" w:rsidRDefault="00A46148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440,533</w:t>
            </w:r>
          </w:p>
        </w:tc>
        <w:tc>
          <w:tcPr>
            <w:tcW w:w="106" w:type="dxa"/>
          </w:tcPr>
          <w:p w14:paraId="0639E5B2" w14:textId="77777777" w:rsidR="00E375A9" w:rsidRPr="00A0165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2D92B6" w14:textId="77777777" w:rsidR="00E375A9" w:rsidRPr="00A01654" w:rsidRDefault="00E375A9" w:rsidP="00E3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88BD60" w14:textId="00410928" w:rsidR="00670EE3" w:rsidRDefault="00670EE3" w:rsidP="007D4E32"/>
    <w:p w14:paraId="537BFA7D" w14:textId="77777777" w:rsidR="004C3A7A" w:rsidRDefault="004C3A7A" w:rsidP="00EB2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b/>
          <w:bCs/>
          <w:sz w:val="28"/>
          <w:szCs w:val="28"/>
        </w:rPr>
      </w:pPr>
    </w:p>
    <w:p w14:paraId="4A2FEAEB" w14:textId="77777777" w:rsidR="004C3A7A" w:rsidRDefault="004C3A7A" w:rsidP="00EB2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b/>
          <w:bCs/>
          <w:sz w:val="28"/>
          <w:szCs w:val="28"/>
        </w:rPr>
      </w:pPr>
    </w:p>
    <w:p w14:paraId="14BC4AA9" w14:textId="56EFD7A0" w:rsidR="00EB24BF" w:rsidRPr="00EB7FEE" w:rsidRDefault="00EB24BF" w:rsidP="00EB2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688EB0C" w14:textId="77777777" w:rsidR="00EB24BF" w:rsidRDefault="00EB24BF" w:rsidP="008C40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มูลค่ายุติธรรมหมายถึง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1DADE0EF" w14:textId="50447CDF" w:rsidR="00EB24BF" w:rsidRDefault="00EB24BF" w:rsidP="00EB24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E6376">
        <w:rPr>
          <w:rFonts w:ascii="Angsana New" w:hAnsi="Angsana New"/>
          <w:sz w:val="28"/>
          <w:szCs w:val="28"/>
          <w:cs/>
        </w:rPr>
        <w:t>เบี้ยประกันภัยค้างรับ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 xml:space="preserve">รายได้จากการลงทุนค้างรับ </w:t>
      </w:r>
      <w:r w:rsidRPr="00BE6376">
        <w:rPr>
          <w:rFonts w:ascii="Angsana New" w:hAnsi="Angsana New" w:hint="cs"/>
          <w:sz w:val="28"/>
          <w:szCs w:val="28"/>
          <w:cs/>
        </w:rPr>
        <w:t>สินทรัพย์</w:t>
      </w:r>
      <w:r w:rsidRPr="00BE6376">
        <w:rPr>
          <w:rFonts w:ascii="Angsana New" w:hAnsi="Angsana New"/>
          <w:sz w:val="28"/>
          <w:szCs w:val="28"/>
          <w:cs/>
        </w:rPr>
        <w:t>จากการประกันภัยต่อ</w:t>
      </w:r>
      <w:r w:rsidRPr="00BE6376">
        <w:rPr>
          <w:rFonts w:ascii="Angsana New" w:hAnsi="Angsana New" w:hint="cs"/>
          <w:sz w:val="28"/>
          <w:szCs w:val="28"/>
          <w:cs/>
        </w:rPr>
        <w:t xml:space="preserve"> ลูกหนี้จากสัญญาประกันภัยต่อ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>และสินทรัพย์อื่นมีราคาตามบัญชีใกล้เคียงกับมูลค่ายุติธรรม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29B05CB" w14:textId="77777777" w:rsidR="00EB24BF" w:rsidRPr="000339E8" w:rsidRDefault="00EB24BF" w:rsidP="00EB24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สินทรัพย์ทางการเงินตราสารหนี้และตราสารทุน</w:t>
      </w:r>
    </w:p>
    <w:p w14:paraId="003A15D7" w14:textId="77777777" w:rsidR="00EB24BF" w:rsidRPr="00BB4D9A" w:rsidRDefault="00EB24BF" w:rsidP="00C667F4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14:paraId="4F648B75" w14:textId="77777777" w:rsidR="00EB24BF" w:rsidRPr="00BB4D9A" w:rsidRDefault="00EB24BF" w:rsidP="00C667F4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5F46E3BE" w14:textId="77777777" w:rsidR="00EB24BF" w:rsidRPr="00BB4D9A" w:rsidRDefault="00EB24BF" w:rsidP="00C667F4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เงินฝากสถาบันการเงิน มูลค่ายุติธรรมถือตามราคาที่แสดงในงบแสดงฐานะการเงิน</w:t>
      </w:r>
    </w:p>
    <w:p w14:paraId="3D9BC8E4" w14:textId="77777777" w:rsidR="00EB24BF" w:rsidRDefault="00EB24BF" w:rsidP="00EB24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ค่าสินไหมทดแทนค้างจ่าย 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5C3B8D5F" w14:textId="3177D7C8" w:rsidR="003F2A02" w:rsidRPr="00F7616E" w:rsidRDefault="005B7353" w:rsidP="0059653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6FF75FB9" w14:textId="5F8FB1B5" w:rsidR="00510D4A" w:rsidRPr="00BB1C9F" w:rsidRDefault="00510D4A" w:rsidP="00510D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B1C9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BB1C9F">
        <w:rPr>
          <w:rFonts w:ascii="Angsana New" w:hAnsi="Angsana New"/>
          <w:spacing w:val="-2"/>
          <w:sz w:val="28"/>
          <w:szCs w:val="28"/>
        </w:rPr>
        <w:t xml:space="preserve">31 </w:t>
      </w:r>
      <w:r w:rsidRPr="00BB1C9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BB1C9F">
        <w:rPr>
          <w:rFonts w:ascii="Angsana New" w:hAnsi="Angsana New"/>
          <w:spacing w:val="-2"/>
          <w:sz w:val="28"/>
          <w:szCs w:val="28"/>
        </w:rPr>
        <w:t>2564</w:t>
      </w:r>
      <w:r w:rsidRPr="00BB1C9F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Pr="00BB1C9F">
        <w:rPr>
          <w:rFonts w:ascii="Angsana New" w:hAnsi="Angsana New"/>
          <w:spacing w:val="-2"/>
          <w:sz w:val="28"/>
          <w:szCs w:val="28"/>
        </w:rPr>
        <w:t xml:space="preserve">2563 </w:t>
      </w:r>
      <w:r w:rsidRPr="00BB1C9F">
        <w:rPr>
          <w:rFonts w:ascii="Angsana New" w:hAnsi="Angsana New"/>
          <w:spacing w:val="-2"/>
          <w:sz w:val="28"/>
          <w:szCs w:val="28"/>
          <w:cs/>
        </w:rPr>
        <w:t>บริษัทได้วางทรัพย์สินประกันไว้กับนายทะเบียนตามพระราชบัญญัติประกันวินาศภัย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197461C2" w:rsidR="005C75E9" w:rsidRPr="00824832" w:rsidRDefault="00B21FB7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4A873990" w:rsidR="005C75E9" w:rsidRPr="00824832" w:rsidRDefault="00385D9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C24C1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EB7A5" w:rsidR="003C24C1" w:rsidRPr="00824832" w:rsidRDefault="00DB6273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E0FB4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59653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7B84B9BF" w14:textId="2F20D609" w:rsidR="00EA3238" w:rsidRPr="002A627B" w:rsidRDefault="00EA3238" w:rsidP="00EA323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bookmarkStart w:id="12" w:name="_Hlk94016037"/>
      <w:r w:rsidRPr="002A627B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Pr="002A627B">
        <w:rPr>
          <w:rFonts w:ascii="Angsana New" w:hAnsi="Angsana New"/>
          <w:spacing w:val="2"/>
          <w:sz w:val="28"/>
          <w:szCs w:val="28"/>
        </w:rPr>
        <w:t xml:space="preserve">31 </w:t>
      </w:r>
      <w:r w:rsidRPr="002A627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794302" w:rsidRPr="00794302">
        <w:rPr>
          <w:rFonts w:ascii="Angsana New" w:hAnsi="Angsana New"/>
          <w:spacing w:val="2"/>
          <w:sz w:val="28"/>
          <w:szCs w:val="28"/>
        </w:rPr>
        <w:t>2564</w:t>
      </w:r>
      <w:r w:rsidRPr="002A627B">
        <w:rPr>
          <w:rFonts w:ascii="Angsana New" w:hAnsi="Angsana New" w:hint="cs"/>
          <w:spacing w:val="2"/>
          <w:sz w:val="28"/>
          <w:szCs w:val="28"/>
          <w:cs/>
        </w:rPr>
        <w:t xml:space="preserve"> และ </w:t>
      </w:r>
      <w:r w:rsidR="00794302" w:rsidRPr="00794302">
        <w:rPr>
          <w:rFonts w:ascii="Angsana New" w:hAnsi="Angsana New"/>
          <w:spacing w:val="2"/>
          <w:sz w:val="28"/>
          <w:szCs w:val="28"/>
        </w:rPr>
        <w:t>256</w:t>
      </w:r>
      <w:r w:rsidR="00794302">
        <w:rPr>
          <w:rFonts w:ascii="Angsana New" w:hAnsi="Angsana New"/>
          <w:spacing w:val="2"/>
          <w:sz w:val="28"/>
          <w:szCs w:val="28"/>
        </w:rPr>
        <w:t>3</w:t>
      </w:r>
      <w:r w:rsidRPr="002A627B">
        <w:rPr>
          <w:rFonts w:ascii="Angsana New" w:hAnsi="Angsana New"/>
          <w:spacing w:val="2"/>
          <w:sz w:val="28"/>
          <w:szCs w:val="28"/>
        </w:rPr>
        <w:t xml:space="preserve"> </w:t>
      </w:r>
      <w:r w:rsidRPr="002A627B">
        <w:rPr>
          <w:rFonts w:ascii="Angsana New" w:hAnsi="Angsana New"/>
          <w:spacing w:val="2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bookmarkEnd w:id="12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1C899DAF" w:rsidR="00385D99" w:rsidRPr="00824832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6672FBAB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D99" w:rsidRPr="00824832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3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147DBBCB" w:rsidR="00385D99" w:rsidRPr="00C976CD" w:rsidRDefault="009469A2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32C853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111,754</w:t>
            </w:r>
          </w:p>
        </w:tc>
      </w:tr>
      <w:tr w:rsidR="00385D99" w:rsidRPr="00824832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22E249B1" w:rsidR="00385D99" w:rsidRPr="00C976CD" w:rsidRDefault="009469A2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637DB8A0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2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</w:tr>
      <w:bookmarkEnd w:id="13"/>
    </w:tbl>
    <w:p w14:paraId="7336313D" w14:textId="21968953" w:rsidR="00F656C6" w:rsidRDefault="00F656C6" w:rsidP="00F656C6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lang w:val="en-US"/>
        </w:rPr>
      </w:pPr>
    </w:p>
    <w:p w14:paraId="271EF19F" w14:textId="69282AA4" w:rsidR="00F656C6" w:rsidRDefault="00F656C6" w:rsidP="00F656C6"/>
    <w:p w14:paraId="44F8B32A" w14:textId="77777777" w:rsidR="00F656C6" w:rsidRPr="00F656C6" w:rsidRDefault="00F656C6" w:rsidP="00F656C6"/>
    <w:p w14:paraId="7DAEFAA1" w14:textId="260043CF" w:rsidR="005B7353" w:rsidRPr="00872E9A" w:rsidRDefault="005B7353" w:rsidP="00B536F9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0249E0EB" w:rsidR="0052074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2A627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85D99" w:rsidRPr="000770A4">
        <w:rPr>
          <w:rFonts w:ascii="Angsana New" w:hAnsi="Angsana New"/>
          <w:sz w:val="28"/>
          <w:szCs w:val="28"/>
        </w:rPr>
        <w:t xml:space="preserve">31 </w:t>
      </w:r>
      <w:r w:rsidR="00385D99" w:rsidRPr="000770A4">
        <w:rPr>
          <w:rFonts w:ascii="Angsana New" w:hAnsi="Angsana New"/>
          <w:sz w:val="28"/>
          <w:szCs w:val="28"/>
          <w:cs/>
        </w:rPr>
        <w:t>ธันวาคม</w:t>
      </w:r>
      <w:r w:rsidR="00385D99">
        <w:rPr>
          <w:rFonts w:ascii="Angsana New" w:hAnsi="Angsana New" w:hint="cs"/>
          <w:sz w:val="28"/>
          <w:szCs w:val="28"/>
          <w:cs/>
        </w:rPr>
        <w:t xml:space="preserve"> </w:t>
      </w:r>
      <w:r w:rsidR="002A627B">
        <w:rPr>
          <w:rFonts w:ascii="Angsana New" w:hAnsi="Angsana New"/>
          <w:sz w:val="28"/>
          <w:szCs w:val="28"/>
        </w:rPr>
        <w:t xml:space="preserve">2564 </w:t>
      </w:r>
      <w:r w:rsidR="002A627B">
        <w:rPr>
          <w:rFonts w:ascii="Angsana New" w:hAnsi="Angsana New" w:hint="cs"/>
          <w:sz w:val="28"/>
          <w:szCs w:val="28"/>
          <w:cs/>
        </w:rPr>
        <w:t xml:space="preserve">และ </w:t>
      </w:r>
      <w:r w:rsidR="00385D99">
        <w:rPr>
          <w:rFonts w:ascii="Angsana New" w:hAnsi="Angsana New"/>
          <w:sz w:val="28"/>
          <w:szCs w:val="28"/>
        </w:rPr>
        <w:t>2563</w:t>
      </w:r>
      <w:r w:rsidR="00385D99" w:rsidRPr="00824832">
        <w:rPr>
          <w:rFonts w:ascii="Angsana New" w:hAnsi="Angsana New"/>
          <w:sz w:val="28"/>
          <w:szCs w:val="28"/>
        </w:rPr>
        <w:t xml:space="preserve"> </w:t>
      </w:r>
      <w:r w:rsidR="00A64216" w:rsidRPr="00824832">
        <w:rPr>
          <w:rFonts w:ascii="Angsana New" w:hAnsi="Angsana New"/>
          <w:sz w:val="28"/>
          <w:szCs w:val="28"/>
          <w:cs/>
        </w:rPr>
        <w:t>บริษัท</w:t>
      </w:r>
      <w:r w:rsidR="00A64216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A64216">
        <w:rPr>
          <w:rFonts w:ascii="Angsana New" w:hAnsi="Angsana New" w:hint="cs"/>
          <w:sz w:val="28"/>
          <w:szCs w:val="28"/>
          <w:cs/>
        </w:rPr>
        <w:t>น</w:t>
      </w:r>
      <w:r w:rsidR="00A64216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01243008" w:rsidR="00385D99" w:rsidRPr="005C070F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7E28433A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85D99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2B7E8DFD" w:rsidR="00385D99" w:rsidRPr="00824832" w:rsidRDefault="00F8491D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71E2973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921</w:t>
            </w:r>
          </w:p>
        </w:tc>
      </w:tr>
      <w:tr w:rsidR="00385D99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7B14E4C7" w:rsidR="00385D99" w:rsidRDefault="00F8491D" w:rsidP="00D10E8B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4326AF6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80,713</w:t>
            </w:r>
          </w:p>
        </w:tc>
      </w:tr>
      <w:tr w:rsidR="00385D99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022BCDC3" w:rsidR="00385D99" w:rsidRDefault="006509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6C865A20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848</w:t>
            </w:r>
          </w:p>
        </w:tc>
      </w:tr>
      <w:tr w:rsidR="00385D99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0626CB29" w:rsidR="00385D99" w:rsidRPr="00824832" w:rsidRDefault="00F8491D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201BA6B2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36,181</w:t>
            </w:r>
          </w:p>
        </w:tc>
      </w:tr>
      <w:tr w:rsidR="00385D99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2BE389C6" w:rsidR="00385D99" w:rsidRDefault="00F8491D" w:rsidP="00466074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4A2869A5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48,190</w:t>
            </w:r>
          </w:p>
        </w:tc>
      </w:tr>
      <w:tr w:rsidR="00385D99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295D6836" w:rsidR="00385D99" w:rsidRPr="00824832" w:rsidRDefault="00F8491D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743E472B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14,440</w:t>
            </w:r>
          </w:p>
        </w:tc>
      </w:tr>
      <w:tr w:rsidR="00385D99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1D2BC459" w:rsidR="00385D99" w:rsidRPr="00824832" w:rsidRDefault="00F8491D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090BE22A" w:rsidR="00385D99" w:rsidRPr="008C3C00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34,820</w:t>
            </w:r>
          </w:p>
        </w:tc>
      </w:tr>
      <w:tr w:rsidR="00385D99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7E560826" w:rsidR="00385D99" w:rsidRDefault="00F8491D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44083267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100,921</w:t>
            </w:r>
          </w:p>
        </w:tc>
      </w:tr>
      <w:tr w:rsidR="00385D99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85D99" w:rsidRPr="00824832" w:rsidRDefault="00385D99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85D99" w:rsidRPr="00923496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85D99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85D99" w:rsidRPr="00824832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2E402922" w:rsidR="00385D99" w:rsidRPr="00824832" w:rsidRDefault="00F8491D" w:rsidP="0087561E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A3759E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F1EBF08" w:rsidR="00385D99" w:rsidRPr="00C92DE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22,552</w:t>
            </w:r>
          </w:p>
        </w:tc>
      </w:tr>
      <w:tr w:rsidR="00385D99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3C9DAF83" w:rsidR="00385D99" w:rsidRPr="00824832" w:rsidRDefault="00F8491D" w:rsidP="0027172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6835285F" w:rsidR="00385D99" w:rsidRPr="00387088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339,586</w:t>
            </w:r>
          </w:p>
        </w:tc>
      </w:tr>
    </w:tbl>
    <w:p w14:paraId="4FCD102D" w14:textId="6388F451" w:rsidR="001059A4" w:rsidRPr="00BB1C9F" w:rsidRDefault="00BB1C9F" w:rsidP="00B536F9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</w:rPr>
      </w:pPr>
      <w:r>
        <w:rPr>
          <w:rFonts w:hint="cs"/>
          <w:b/>
          <w:bCs/>
          <w:u w:val="none"/>
          <w:cs/>
        </w:rPr>
        <w:t>เ</w:t>
      </w:r>
      <w:r w:rsidR="001059A4" w:rsidRPr="00BB1C9F">
        <w:rPr>
          <w:b/>
          <w:bCs/>
          <w:u w:val="none"/>
          <w:cs/>
        </w:rPr>
        <w:t>งินสมทบกองทุนประกันวินาศภัย</w:t>
      </w:r>
    </w:p>
    <w:p w14:paraId="64AF2CA6" w14:textId="6C66A404" w:rsidR="00A743D6" w:rsidRDefault="003755C5" w:rsidP="00302BCF">
      <w:pPr>
        <w:pStyle w:val="FSNoteNumbered"/>
        <w:numPr>
          <w:ilvl w:val="0"/>
          <w:numId w:val="0"/>
        </w:numPr>
        <w:spacing w:before="120" w:after="120"/>
        <w:ind w:left="547"/>
        <w:rPr>
          <w:rFonts w:eastAsia="Times New Roman"/>
          <w:u w:val="none"/>
          <w:lang w:val="en-US"/>
        </w:rPr>
      </w:pPr>
      <w:bookmarkStart w:id="14" w:name="_Hlk94018730"/>
      <w:r w:rsidRPr="003755C5">
        <w:rPr>
          <w:rFonts w:eastAsia="Times New Roman"/>
          <w:u w:val="none"/>
          <w:cs/>
          <w:lang w:val="en-US"/>
        </w:rPr>
        <w:t>ณ วันที่</w:t>
      </w:r>
      <w:r w:rsidR="006509CC">
        <w:rPr>
          <w:rFonts w:eastAsia="Times New Roman"/>
          <w:u w:val="none"/>
          <w:lang w:val="en-US"/>
        </w:rPr>
        <w:t xml:space="preserve"> 31 </w:t>
      </w:r>
      <w:r w:rsidRPr="003755C5">
        <w:rPr>
          <w:rFonts w:eastAsia="Times New Roman"/>
          <w:u w:val="none"/>
          <w:cs/>
          <w:lang w:val="en-US"/>
        </w:rPr>
        <w:t xml:space="preserve">ธันวาคม </w:t>
      </w:r>
      <w:r w:rsidR="00FF2915" w:rsidRPr="00FF2915">
        <w:rPr>
          <w:rFonts w:eastAsia="Times New Roman"/>
          <w:u w:val="none"/>
          <w:lang w:val="en-US"/>
        </w:rPr>
        <w:t xml:space="preserve">2564 </w:t>
      </w:r>
      <w:r w:rsidR="00FF2915" w:rsidRPr="00FF2915">
        <w:rPr>
          <w:rFonts w:eastAsia="Times New Roman" w:hint="cs"/>
          <w:u w:val="none"/>
          <w:cs/>
          <w:lang w:val="en-US"/>
        </w:rPr>
        <w:t xml:space="preserve">และ </w:t>
      </w:r>
      <w:r w:rsidR="00FF2915" w:rsidRPr="00FF2915">
        <w:rPr>
          <w:rFonts w:eastAsia="Times New Roman"/>
          <w:u w:val="none"/>
          <w:lang w:val="en-US"/>
        </w:rPr>
        <w:t xml:space="preserve">2563 </w:t>
      </w:r>
      <w:r w:rsidRPr="003755C5">
        <w:rPr>
          <w:rFonts w:eastAsia="Times New Roman"/>
          <w:u w:val="none"/>
          <w:cs/>
          <w:lang w:val="en-US"/>
        </w:rPr>
        <w:t>บริษัทได้จ่ายเงินสะสมเข้ากองทุนประกันวินาศภัยดังนี้</w:t>
      </w:r>
    </w:p>
    <w:bookmarkEnd w:id="14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600B17" w:rsidRPr="00036EE1" w14:paraId="1CC01E56" w14:textId="77777777" w:rsidTr="0005484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4224D2" w14:textId="77777777" w:rsidR="00600B17" w:rsidRPr="00036EE1" w:rsidRDefault="00600B1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B5EC9" w14:textId="77777777" w:rsidR="00600B17" w:rsidRPr="00036EE1" w:rsidRDefault="00600B1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00B17" w:rsidRPr="00036EE1" w14:paraId="6C9E4254" w14:textId="77777777" w:rsidTr="0005484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589081" w14:textId="77777777" w:rsidR="00600B17" w:rsidRPr="00036EE1" w:rsidRDefault="00600B1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C4E61" w14:textId="16EADB26" w:rsidR="00600B17" w:rsidRPr="0005484C" w:rsidRDefault="00600B17" w:rsidP="0005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847B" w14:textId="77777777" w:rsidR="00600B17" w:rsidRPr="00036EE1" w:rsidRDefault="00600B17" w:rsidP="0076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220BA" w14:textId="74578EA0" w:rsidR="00600B17" w:rsidRPr="0005484C" w:rsidRDefault="00600B17" w:rsidP="0005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5AD1" w:rsidRPr="00036EE1" w14:paraId="0F8BF870" w14:textId="77777777" w:rsidTr="0005484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638AA7" w14:textId="77777777" w:rsidR="004B5AD1" w:rsidRPr="00036EE1" w:rsidRDefault="004B5AD1" w:rsidP="004B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ADF25" w14:textId="0427A74E" w:rsidR="004B5AD1" w:rsidRPr="00036EE1" w:rsidRDefault="00FF2915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F2915">
              <w:rPr>
                <w:rFonts w:asciiTheme="majorBidi" w:eastAsia="Cordia New" w:hAnsiTheme="majorBidi" w:cstheme="majorBidi"/>
                <w:sz w:val="28"/>
                <w:szCs w:val="28"/>
              </w:rPr>
              <w:t>24,944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43F1" w14:textId="77777777" w:rsidR="004B5AD1" w:rsidRPr="00036EE1" w:rsidRDefault="004B5AD1" w:rsidP="00FF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E428E" w14:textId="25503CD6" w:rsidR="004B5AD1" w:rsidRPr="00036EE1" w:rsidRDefault="004B5AD1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4216">
              <w:rPr>
                <w:rFonts w:asciiTheme="majorBidi" w:eastAsia="Cordia New" w:hAnsiTheme="majorBidi"/>
                <w:sz w:val="28"/>
                <w:szCs w:val="28"/>
                <w:cs/>
              </w:rPr>
              <w:t>23</w:t>
            </w:r>
            <w:r w:rsidRPr="00A6421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A64216">
              <w:rPr>
                <w:rFonts w:asciiTheme="majorBidi" w:eastAsia="Cordia New" w:hAnsiTheme="majorBidi"/>
                <w:sz w:val="28"/>
                <w:szCs w:val="28"/>
                <w:cs/>
              </w:rPr>
              <w:t>319</w:t>
            </w:r>
          </w:p>
        </w:tc>
      </w:tr>
      <w:tr w:rsidR="004B5AD1" w:rsidRPr="00036EE1" w14:paraId="64BF579B" w14:textId="77777777" w:rsidTr="0005484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C692AB" w14:textId="77777777" w:rsidR="004B5AD1" w:rsidRPr="00036EE1" w:rsidRDefault="004B5AD1" w:rsidP="004B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เงินสมทบกองทุนประกันวินาศภัยใน</w:t>
            </w:r>
            <w:r w:rsidRPr="00036E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ระหว่าง</w:t>
            </w: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56384" w14:textId="63485345" w:rsidR="004B5AD1" w:rsidRPr="00036EE1" w:rsidRDefault="009469A2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79E09" w14:textId="77777777" w:rsidR="004B5AD1" w:rsidRPr="00036EE1" w:rsidRDefault="004B5AD1" w:rsidP="004B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6AC5D" w14:textId="710F0765" w:rsidR="004B5AD1" w:rsidRPr="00036EE1" w:rsidRDefault="004B5AD1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1,625</w:t>
            </w:r>
          </w:p>
        </w:tc>
      </w:tr>
      <w:tr w:rsidR="004B5AD1" w:rsidRPr="00075F43" w14:paraId="72D07B0B" w14:textId="77777777" w:rsidTr="0005484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90BDD6" w14:textId="77777777" w:rsidR="004B5AD1" w:rsidRPr="00215F8F" w:rsidRDefault="004B5AD1" w:rsidP="004B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15F8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F7D22" w14:textId="4E85F5A7" w:rsidR="004B5AD1" w:rsidRPr="003A03C8" w:rsidRDefault="009469A2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003248" w14:textId="77777777" w:rsidR="004B5AD1" w:rsidRPr="00036EE1" w:rsidRDefault="004B5AD1" w:rsidP="004B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F16" w14:textId="345A3F52" w:rsidR="004B5AD1" w:rsidRPr="00075F43" w:rsidRDefault="004B5AD1" w:rsidP="004B5A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24,944</w:t>
            </w:r>
          </w:p>
        </w:tc>
      </w:tr>
    </w:tbl>
    <w:p w14:paraId="2938AC21" w14:textId="16A02D90" w:rsidR="00FF2915" w:rsidRDefault="00FF2915" w:rsidP="00FF2915"/>
    <w:p w14:paraId="1A00A85C" w14:textId="77777777" w:rsidR="00FF2915" w:rsidRDefault="00FF2915" w:rsidP="00FF2915"/>
    <w:p w14:paraId="1A7A61A2" w14:textId="64004B68" w:rsidR="00FF2915" w:rsidRDefault="00FF2915" w:rsidP="00FF2915"/>
    <w:p w14:paraId="7A59C086" w14:textId="603BDC86" w:rsidR="00FF2915" w:rsidRDefault="00FF2915" w:rsidP="00FF2915"/>
    <w:p w14:paraId="7387E6A7" w14:textId="3FA89D0A" w:rsidR="00FF2915" w:rsidRDefault="00FF2915" w:rsidP="00FF2915"/>
    <w:p w14:paraId="429D5296" w14:textId="2876290C" w:rsidR="00FF2915" w:rsidRDefault="00FF2915" w:rsidP="00FF2915"/>
    <w:p w14:paraId="5811820E" w14:textId="32B744FA" w:rsidR="00FF2915" w:rsidRDefault="00FF2915" w:rsidP="00FF2915"/>
    <w:p w14:paraId="3BDE0842" w14:textId="4FEF92DC" w:rsidR="00FF2915" w:rsidRDefault="00FF2915" w:rsidP="00FF2915"/>
    <w:p w14:paraId="34E1D551" w14:textId="56C164A2" w:rsidR="00FF2915" w:rsidRDefault="00FF2915" w:rsidP="00FF2915"/>
    <w:p w14:paraId="543E7D62" w14:textId="7C5CECF8" w:rsidR="00FF2915" w:rsidRDefault="00FF2915" w:rsidP="00FF2915"/>
    <w:p w14:paraId="13FBD42B" w14:textId="3F0722A7" w:rsidR="00FF2915" w:rsidRDefault="00FF2915" w:rsidP="00FF2915"/>
    <w:p w14:paraId="0FC940E1" w14:textId="36CAB3E8" w:rsidR="00FF2915" w:rsidRDefault="00FF2915" w:rsidP="00FF2915"/>
    <w:p w14:paraId="2F2FE517" w14:textId="59A78148" w:rsidR="00507A1B" w:rsidRPr="00507A1B" w:rsidRDefault="00AB3FF6" w:rsidP="00B536F9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7777777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2DDE0F96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B97834" w:rsidRPr="000770A4">
        <w:rPr>
          <w:rFonts w:ascii="Angsana New" w:hAnsi="Angsana New"/>
          <w:sz w:val="28"/>
          <w:szCs w:val="28"/>
        </w:rPr>
        <w:t xml:space="preserve">31 </w:t>
      </w:r>
      <w:r w:rsidR="00B97834" w:rsidRPr="000770A4">
        <w:rPr>
          <w:rFonts w:ascii="Angsana New" w:hAnsi="Angsana New"/>
          <w:sz w:val="28"/>
          <w:szCs w:val="28"/>
          <w:cs/>
        </w:rPr>
        <w:t>ธันวาคม</w:t>
      </w:r>
      <w:r w:rsidR="00B97834">
        <w:rPr>
          <w:rFonts w:ascii="Angsana New" w:hAnsi="Angsana New" w:hint="cs"/>
          <w:sz w:val="28"/>
          <w:szCs w:val="28"/>
          <w:cs/>
        </w:rPr>
        <w:t xml:space="preserve"> </w:t>
      </w:r>
      <w:r w:rsidR="00AF2A88">
        <w:rPr>
          <w:rFonts w:ascii="Angsana New" w:hAnsi="Angsana New"/>
          <w:sz w:val="28"/>
          <w:szCs w:val="28"/>
        </w:rPr>
        <w:t xml:space="preserve">2564 </w:t>
      </w:r>
      <w:r w:rsidR="00AF2A88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302" w:rsidRPr="00794302">
        <w:rPr>
          <w:rFonts w:ascii="Angsana New" w:hAnsi="Angsana New"/>
          <w:sz w:val="28"/>
          <w:szCs w:val="28"/>
        </w:rPr>
        <w:t>256</w:t>
      </w:r>
      <w:r w:rsidR="00794302">
        <w:rPr>
          <w:rFonts w:ascii="Angsana New" w:hAnsi="Angsana New"/>
          <w:sz w:val="28"/>
          <w:szCs w:val="28"/>
        </w:rPr>
        <w:t>3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A64216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4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09045F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270"/>
        <w:gridCol w:w="1440"/>
      </w:tblGrid>
      <w:tr w:rsidR="00717871" w:rsidRPr="0045246C" w14:paraId="4CD10790" w14:textId="77777777" w:rsidTr="009A0735">
        <w:tc>
          <w:tcPr>
            <w:tcW w:w="540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97834" w:rsidRPr="0045246C" w14:paraId="5ABD45AF" w14:textId="77777777" w:rsidTr="009A0735">
        <w:tc>
          <w:tcPr>
            <w:tcW w:w="5400" w:type="dxa"/>
          </w:tcPr>
          <w:p w14:paraId="0A1C0B83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7E8079C3" w:rsidR="00B97834" w:rsidRPr="0045246C" w:rsidRDefault="00B21FB7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0A825286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97834" w:rsidRPr="0045246C" w14:paraId="42275581" w14:textId="77777777" w:rsidTr="009A0735">
        <w:tc>
          <w:tcPr>
            <w:tcW w:w="5400" w:type="dxa"/>
          </w:tcPr>
          <w:p w14:paraId="2A271DF9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48E18EDA" w:rsidR="00B97834" w:rsidRPr="008B7607" w:rsidRDefault="008B67D7" w:rsidP="00B97834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  <w:tc>
          <w:tcPr>
            <w:tcW w:w="270" w:type="dxa"/>
          </w:tcPr>
          <w:p w14:paraId="05E0D382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54298DE9" w:rsidR="00B97834" w:rsidRPr="0045246C" w:rsidRDefault="00B97834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</w:tr>
      <w:tr w:rsidR="00B97834" w:rsidRPr="0045246C" w14:paraId="5D57C570" w14:textId="77777777" w:rsidTr="009A0735">
        <w:tc>
          <w:tcPr>
            <w:tcW w:w="5400" w:type="dxa"/>
          </w:tcPr>
          <w:p w14:paraId="7A08092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0EFA4218" w:rsidR="00B97834" w:rsidRPr="008B7607" w:rsidRDefault="008B67D7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  <w:tc>
          <w:tcPr>
            <w:tcW w:w="270" w:type="dxa"/>
          </w:tcPr>
          <w:p w14:paraId="5B1EC8CA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43FA5ED5" w:rsidR="00B97834" w:rsidRPr="0045246C" w:rsidRDefault="00794302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72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B97834" w:rsidRPr="0045246C" w14:paraId="307FCEDF" w14:textId="77777777" w:rsidTr="009A0735">
        <w:trPr>
          <w:trHeight w:val="389"/>
        </w:trPr>
        <w:tc>
          <w:tcPr>
            <w:tcW w:w="5400" w:type="dxa"/>
            <w:vAlign w:val="bottom"/>
          </w:tcPr>
          <w:p w14:paraId="0B3E41F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1E94F11B" w:rsidR="00B97834" w:rsidRPr="008B7607" w:rsidRDefault="008B67D7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8,865</w:t>
            </w:r>
          </w:p>
        </w:tc>
        <w:tc>
          <w:tcPr>
            <w:tcW w:w="270" w:type="dxa"/>
            <w:vAlign w:val="bottom"/>
          </w:tcPr>
          <w:p w14:paraId="4D8481C4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5FB44C2B" w:rsidR="00B97834" w:rsidRPr="0045246C" w:rsidRDefault="00794302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760A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</w:tr>
    </w:tbl>
    <w:p w14:paraId="7929FE62" w14:textId="2509C690" w:rsidR="00EE5A54" w:rsidRPr="003A03C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350"/>
        <w:gridCol w:w="360"/>
        <w:gridCol w:w="1350"/>
      </w:tblGrid>
      <w:tr w:rsidR="00034A92" w:rsidRPr="00824832" w14:paraId="1145DC45" w14:textId="77777777" w:rsidTr="008C4C63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4DFF" w:rsidRPr="00824832" w14:paraId="4077C83A" w14:textId="77777777" w:rsidTr="008C4C63">
        <w:tc>
          <w:tcPr>
            <w:tcW w:w="5490" w:type="dxa"/>
          </w:tcPr>
          <w:p w14:paraId="401FF5F1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08AAC7ED" w:rsidR="00894DFF" w:rsidRPr="00824832" w:rsidRDefault="00B21FB7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E736FE2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1AC4868C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60F9" w:rsidRPr="00824832" w14:paraId="4C76DABE" w14:textId="77777777" w:rsidTr="008C4C63">
        <w:tc>
          <w:tcPr>
            <w:tcW w:w="5490" w:type="dxa"/>
          </w:tcPr>
          <w:p w14:paraId="4E493070" w14:textId="4BCC9A2D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350" w:type="dxa"/>
          </w:tcPr>
          <w:p w14:paraId="68D40A95" w14:textId="0DE25D76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360" w:type="dxa"/>
          </w:tcPr>
          <w:p w14:paraId="29A6E46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95EB77" w14:textId="7081037E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D260F9" w:rsidRPr="00824832" w14:paraId="73085B14" w14:textId="77777777" w:rsidTr="008C4C63">
        <w:tc>
          <w:tcPr>
            <w:tcW w:w="5490" w:type="dxa"/>
          </w:tcPr>
          <w:p w14:paraId="06B292CE" w14:textId="5454FFDD" w:rsidR="00D260F9" w:rsidRPr="00A64216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B6A2E9" w14:textId="40281D7B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360" w:type="dxa"/>
          </w:tcPr>
          <w:p w14:paraId="78946F5A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80BE10" w14:textId="02A3E117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D260F9" w:rsidRPr="00824832" w14:paraId="19D8FB6D" w14:textId="77777777" w:rsidTr="008C4C63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7547647" w:rsidR="00D260F9" w:rsidRPr="00BC0856" w:rsidRDefault="00C4053C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360" w:type="dxa"/>
            <w:vAlign w:val="bottom"/>
          </w:tcPr>
          <w:p w14:paraId="65F0F39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42039191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72CF8486" w14:textId="1BC7FE1F" w:rsidR="005C070F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B21FB7">
        <w:rPr>
          <w:rFonts w:ascii="Angsana New" w:hAnsi="Angsana New"/>
          <w:sz w:val="28"/>
          <w:szCs w:val="28"/>
        </w:rPr>
        <w:t>3</w:t>
      </w:r>
      <w:r w:rsidR="00794302">
        <w:rPr>
          <w:rFonts w:ascii="Angsana New" w:hAnsi="Angsana New"/>
          <w:sz w:val="28"/>
          <w:szCs w:val="28"/>
        </w:rPr>
        <w:t>1</w:t>
      </w:r>
      <w:r w:rsidR="00B21FB7">
        <w:rPr>
          <w:rFonts w:ascii="Angsana New" w:hAnsi="Angsana New"/>
          <w:sz w:val="28"/>
          <w:szCs w:val="28"/>
        </w:rPr>
        <w:t xml:space="preserve"> </w:t>
      </w:r>
      <w:r w:rsidR="00C80FB2">
        <w:rPr>
          <w:rFonts w:ascii="Angsana New" w:hAnsi="Angsana New" w:hint="cs"/>
          <w:sz w:val="28"/>
          <w:szCs w:val="28"/>
          <w:cs/>
        </w:rPr>
        <w:t>ธันวาคม</w:t>
      </w:r>
      <w:r w:rsidR="00B21FB7">
        <w:rPr>
          <w:rFonts w:ascii="Angsana New" w:hAnsi="Angsana New" w:hint="cs"/>
          <w:sz w:val="28"/>
          <w:szCs w:val="28"/>
          <w:cs/>
        </w:rPr>
        <w:t xml:space="preserve"> </w:t>
      </w:r>
      <w:r w:rsidR="00B21FB7">
        <w:rPr>
          <w:rFonts w:ascii="Angsana New" w:hAnsi="Angsana New"/>
          <w:sz w:val="28"/>
          <w:szCs w:val="28"/>
        </w:rPr>
        <w:t xml:space="preserve">2564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C4053C">
        <w:rPr>
          <w:rFonts w:ascii="Angsana New" w:hAnsi="Angsana New" w:hint="cs"/>
          <w:spacing w:val="4"/>
          <w:sz w:val="28"/>
          <w:szCs w:val="28"/>
          <w:cs/>
        </w:rPr>
        <w:t>เงินฝาก</w:t>
      </w:r>
      <w:r w:rsidRPr="003627B6">
        <w:rPr>
          <w:rFonts w:ascii="Angsana New" w:hAnsi="Angsana New" w:hint="cs"/>
          <w:spacing w:val="4"/>
          <w:sz w:val="28"/>
          <w:szCs w:val="28"/>
          <w:cs/>
        </w:rPr>
        <w:t xml:space="preserve">ธนาคารจำนวน </w:t>
      </w:r>
      <w:r w:rsidR="00494F9D" w:rsidRPr="003627B6">
        <w:rPr>
          <w:rFonts w:ascii="Angsana New" w:hAnsi="Angsana New"/>
          <w:spacing w:val="4"/>
          <w:sz w:val="28"/>
          <w:szCs w:val="28"/>
        </w:rPr>
        <w:t>0.4</w:t>
      </w:r>
      <w:r w:rsidRPr="003627B6">
        <w:rPr>
          <w:rFonts w:ascii="Angsana New" w:hAnsi="Angsana New"/>
          <w:spacing w:val="4"/>
          <w:sz w:val="28"/>
          <w:szCs w:val="28"/>
        </w:rPr>
        <w:t xml:space="preserve"> </w:t>
      </w:r>
      <w:r w:rsidRPr="003627B6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3627B6">
        <w:rPr>
          <w:rFonts w:ascii="Angsana New" w:hAnsi="Angsana New"/>
          <w:spacing w:val="4"/>
          <w:sz w:val="28"/>
          <w:szCs w:val="28"/>
        </w:rPr>
        <w:t xml:space="preserve"> </w:t>
      </w:r>
      <w:r w:rsidRPr="003627B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BC0856">
        <w:rPr>
          <w:rFonts w:ascii="Angsana New" w:hAnsi="Angsana New"/>
          <w:spacing w:val="4"/>
          <w:sz w:val="28"/>
          <w:szCs w:val="28"/>
        </w:rPr>
        <w:t xml:space="preserve">31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E5872" w:rsidRPr="00BC0856">
        <w:rPr>
          <w:rFonts w:ascii="Angsana New" w:hAnsi="Angsana New"/>
          <w:spacing w:val="4"/>
          <w:sz w:val="28"/>
          <w:szCs w:val="28"/>
        </w:rPr>
        <w:t>3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0.1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F238A5">
        <w:rPr>
          <w:rFonts w:ascii="Angsana New" w:hAnsi="Angsana New"/>
          <w:spacing w:val="4"/>
          <w:sz w:val="28"/>
          <w:szCs w:val="28"/>
        </w:rPr>
        <w:t>)</w:t>
      </w:r>
      <w:r w:rsidR="006509CC">
        <w:rPr>
          <w:rFonts w:ascii="Angsana New" w:hAnsi="Angsana New"/>
          <w:spacing w:val="4"/>
          <w:sz w:val="28"/>
          <w:szCs w:val="28"/>
        </w:rPr>
        <w:t xml:space="preserve">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>กล่าวไว้ใน</w:t>
      </w:r>
      <w:r w:rsidRPr="001A729E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D81051" w:rsidRPr="001A729E">
        <w:rPr>
          <w:rFonts w:ascii="Angsana New" w:hAnsi="Angsana New"/>
          <w:sz w:val="28"/>
          <w:szCs w:val="28"/>
        </w:rPr>
        <w:t>5</w:t>
      </w:r>
      <w:r w:rsidR="00494F9D" w:rsidRPr="001A729E">
        <w:rPr>
          <w:rFonts w:ascii="Angsana New" w:hAnsi="Angsana New"/>
          <w:sz w:val="28"/>
          <w:szCs w:val="28"/>
        </w:rPr>
        <w:t>,</w:t>
      </w:r>
      <w:r w:rsidRPr="001A729E">
        <w:rPr>
          <w:rFonts w:ascii="Angsana New" w:hAnsi="Angsana New"/>
          <w:sz w:val="28"/>
          <w:szCs w:val="28"/>
        </w:rPr>
        <w:t xml:space="preserve"> </w:t>
      </w:r>
      <w:r w:rsidR="00D81051" w:rsidRPr="001A729E">
        <w:rPr>
          <w:rFonts w:ascii="Angsana New" w:hAnsi="Angsana New"/>
          <w:sz w:val="28"/>
          <w:szCs w:val="28"/>
        </w:rPr>
        <w:t>9</w:t>
      </w:r>
      <w:r w:rsidRPr="001A729E">
        <w:rPr>
          <w:rFonts w:ascii="Angsana New" w:hAnsi="Angsana New"/>
          <w:sz w:val="28"/>
          <w:szCs w:val="28"/>
        </w:rPr>
        <w:t xml:space="preserve"> </w:t>
      </w:r>
      <w:r w:rsidRPr="001A729E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A729E">
        <w:rPr>
          <w:rFonts w:ascii="Angsana New" w:hAnsi="Angsana New"/>
          <w:sz w:val="28"/>
          <w:szCs w:val="28"/>
        </w:rPr>
        <w:t>1</w:t>
      </w:r>
      <w:r w:rsidR="00D81051" w:rsidRPr="001A729E">
        <w:rPr>
          <w:rFonts w:ascii="Angsana New" w:hAnsi="Angsana New"/>
          <w:sz w:val="28"/>
          <w:szCs w:val="28"/>
        </w:rPr>
        <w:t>2</w:t>
      </w:r>
    </w:p>
    <w:bookmarkEnd w:id="15"/>
    <w:p w14:paraId="77E34217" w14:textId="3B08CB27" w:rsidR="0073474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8A0372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สินไหมทดแทนรายงานให้กับบริษัท 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ค่าบริการรายปี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24,000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 สัญญามีผลบังคับใช้จนกว่าฝ่าย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5B6672F4" w14:textId="762DA844" w:rsidR="0005484C" w:rsidRDefault="0005484C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pacing w:val="-2"/>
          <w:sz w:val="28"/>
          <w:szCs w:val="28"/>
        </w:rPr>
        <w:t>31</w:t>
      </w: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pacing w:val="-2"/>
          <w:sz w:val="28"/>
          <w:szCs w:val="28"/>
        </w:rPr>
        <w:t>2564</w:t>
      </w: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ภาระผูกพันจากการเข้าทำสัญญาบริการให้คำปรึกษาและติดตั้งซอฟต์แวร์ที่เกี่ยวข้องกับมาตรฐานการรายงานทางการเงินฉบับที่ </w:t>
      </w:r>
      <w:r>
        <w:rPr>
          <w:rFonts w:asciiTheme="majorBidi" w:hAnsiTheme="majorBidi"/>
          <w:spacing w:val="-2"/>
          <w:sz w:val="28"/>
          <w:szCs w:val="28"/>
        </w:rPr>
        <w:t>17</w:t>
      </w: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 กับบริษัทแห่งหนึ่งเป็นจำนวนเงิน </w:t>
      </w:r>
      <w:r w:rsidR="00341432">
        <w:rPr>
          <w:rFonts w:asciiTheme="majorBidi" w:hAnsiTheme="majorBidi"/>
          <w:spacing w:val="-2"/>
          <w:sz w:val="28"/>
          <w:szCs w:val="28"/>
        </w:rPr>
        <w:t xml:space="preserve">9.7 </w:t>
      </w:r>
      <w:r w:rsidRPr="0005484C">
        <w:rPr>
          <w:rFonts w:asciiTheme="majorBidi" w:hAnsiTheme="majorBidi"/>
          <w:spacing w:val="-2"/>
          <w:sz w:val="28"/>
          <w:szCs w:val="28"/>
          <w:cs/>
        </w:rPr>
        <w:t>ล้านบาท</w:t>
      </w:r>
    </w:p>
    <w:p w14:paraId="3728FDDB" w14:textId="75DED511" w:rsidR="006509CC" w:rsidRDefault="006509CC" w:rsidP="009B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0A0D3D5" w14:textId="34EB4029" w:rsidR="0005484C" w:rsidRDefault="0005484C" w:rsidP="009B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0093E10" w14:textId="3D9EB0A2" w:rsidR="0005484C" w:rsidRDefault="0005484C" w:rsidP="009B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EB1DA8" w14:textId="55DD7199" w:rsidR="0005484C" w:rsidRDefault="0005484C" w:rsidP="009B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B5BE3EF" w14:textId="77777777" w:rsidR="0005484C" w:rsidRDefault="0005484C" w:rsidP="009B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8E3835D" w14:textId="77777777" w:rsidR="005B7353" w:rsidRPr="008C0494" w:rsidRDefault="00513B6A" w:rsidP="00B536F9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C0494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615AE351" w:rsidR="00BD17EA" w:rsidRPr="00093C0A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93C0A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093C0A">
        <w:rPr>
          <w:rFonts w:ascii="Angsana New" w:hAnsi="Angsana New"/>
          <w:spacing w:val="-2"/>
          <w:sz w:val="28"/>
          <w:szCs w:val="28"/>
        </w:rPr>
        <w:t xml:space="preserve">31 </w:t>
      </w:r>
      <w:r w:rsidRPr="00093C0A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3D766A" w:rsidRPr="00093C0A">
        <w:rPr>
          <w:rFonts w:ascii="Angsana New" w:hAnsi="Angsana New"/>
          <w:spacing w:val="-2"/>
          <w:sz w:val="28"/>
          <w:szCs w:val="28"/>
        </w:rPr>
        <w:t xml:space="preserve">2564 </w:t>
      </w:r>
      <w:r w:rsidR="003D766A" w:rsidRPr="00093C0A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093C0A">
        <w:rPr>
          <w:rFonts w:ascii="Angsana New" w:hAnsi="Angsana New"/>
          <w:spacing w:val="-2"/>
          <w:sz w:val="28"/>
          <w:szCs w:val="28"/>
        </w:rPr>
        <w:t>2563</w:t>
      </w:r>
      <w:r w:rsidR="00D8033A" w:rsidRPr="00093C0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 (เฉพาะส่วนที่บริษัทเป็นจำเลยร่วม) เป็น</w:t>
      </w:r>
      <w:r w:rsidR="00D8033A" w:rsidRPr="004B3D51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จำนวนเงินรวม</w:t>
      </w:r>
      <w:r w:rsidR="00B81A80" w:rsidRPr="004B3D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B3D51" w:rsidRPr="004B3D5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70525E">
        <w:rPr>
          <w:rFonts w:asciiTheme="majorBidi" w:hAnsiTheme="majorBidi" w:cstheme="majorBidi"/>
          <w:spacing w:val="-2"/>
          <w:sz w:val="28"/>
          <w:szCs w:val="28"/>
        </w:rPr>
        <w:t>9.0</w:t>
      </w:r>
      <w:r w:rsidR="004B3D51" w:rsidRPr="004B3D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4B3D51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074A9F" w:rsidRPr="008C0494">
        <w:rPr>
          <w:rFonts w:asciiTheme="majorBidi" w:hAnsiTheme="majorBidi" w:cstheme="majorBidi"/>
          <w:spacing w:val="-2"/>
          <w:sz w:val="28"/>
          <w:szCs w:val="28"/>
        </w:rPr>
        <w:t xml:space="preserve">8.7 </w:t>
      </w:r>
      <w:r w:rsidR="00D8033A" w:rsidRPr="008C0494">
        <w:rPr>
          <w:rFonts w:asciiTheme="majorBidi" w:hAnsiTheme="majorBidi" w:cstheme="majorBidi"/>
          <w:spacing w:val="-2"/>
          <w:sz w:val="28"/>
          <w:szCs w:val="28"/>
          <w:cs/>
        </w:rPr>
        <w:t>ล้านบาท ตามลำดับ ทั้งนี้บริษัทมี</w:t>
      </w:r>
      <w:r w:rsidR="00D8033A" w:rsidRPr="00093C0A">
        <w:rPr>
          <w:rFonts w:asciiTheme="majorBidi" w:hAnsiTheme="majorBidi" w:cstheme="majorBidi"/>
          <w:spacing w:val="-4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8C0494" w:rsidRPr="00093C0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93C0A" w:rsidRPr="00093C0A">
        <w:rPr>
          <w:rFonts w:asciiTheme="majorBidi" w:hAnsiTheme="majorBidi" w:cstheme="majorBidi"/>
          <w:spacing w:val="-4"/>
          <w:sz w:val="28"/>
          <w:szCs w:val="28"/>
        </w:rPr>
        <w:t>8.</w:t>
      </w:r>
      <w:r w:rsidR="0070525E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4053C" w:rsidRPr="00093C0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8033A" w:rsidRPr="00093C0A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D8033A" w:rsidRPr="00093C0A">
        <w:rPr>
          <w:rFonts w:asciiTheme="majorBidi" w:hAnsiTheme="majorBidi" w:cstheme="majorBidi"/>
          <w:spacing w:val="2"/>
          <w:sz w:val="28"/>
          <w:szCs w:val="28"/>
          <w:cs/>
        </w:rPr>
        <w:t xml:space="preserve"> และ </w:t>
      </w:r>
      <w:r w:rsidR="00074A9F" w:rsidRPr="00093C0A">
        <w:rPr>
          <w:rFonts w:asciiTheme="majorBidi" w:hAnsiTheme="majorBidi" w:cstheme="majorBidi"/>
          <w:spacing w:val="2"/>
          <w:sz w:val="28"/>
          <w:szCs w:val="28"/>
        </w:rPr>
        <w:t>4.7</w:t>
      </w:r>
      <w:r w:rsidR="00D8033A" w:rsidRPr="00093C0A">
        <w:rPr>
          <w:rFonts w:asciiTheme="majorBidi" w:hAnsiTheme="majorBidi" w:cstheme="majorBidi"/>
          <w:spacing w:val="2"/>
          <w:sz w:val="28"/>
          <w:szCs w:val="28"/>
          <w:cs/>
        </w:rPr>
        <w:t xml:space="preserve"> ล้านบาท ตามลำดับ</w:t>
      </w:r>
      <w:r w:rsidR="00D8033A" w:rsidRPr="00093C0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14:paraId="3B3357B5" w14:textId="08226482" w:rsidR="008256E8" w:rsidRPr="00996326" w:rsidRDefault="00074A9F" w:rsidP="002341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93C0A">
        <w:rPr>
          <w:rFonts w:asciiTheme="majorBidi" w:hAnsiTheme="majorBidi" w:cstheme="majorBidi"/>
          <w:spacing w:val="4"/>
          <w:sz w:val="28"/>
          <w:szCs w:val="28"/>
          <w:cs/>
        </w:rPr>
        <w:t xml:space="preserve">ณ วันที่ </w:t>
      </w:r>
      <w:r w:rsidRPr="00093C0A">
        <w:rPr>
          <w:rFonts w:ascii="Angsana New" w:hAnsi="Angsana New"/>
          <w:spacing w:val="4"/>
          <w:sz w:val="28"/>
          <w:szCs w:val="28"/>
        </w:rPr>
        <w:t xml:space="preserve">31 </w:t>
      </w:r>
      <w:r w:rsidRPr="00093C0A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4B7741" w:rsidRPr="00093C0A">
        <w:rPr>
          <w:rFonts w:ascii="Angsana New" w:hAnsi="Angsana New"/>
          <w:spacing w:val="4"/>
          <w:sz w:val="28"/>
          <w:szCs w:val="28"/>
        </w:rPr>
        <w:t xml:space="preserve">2564 </w:t>
      </w:r>
      <w:r w:rsidR="004B7741" w:rsidRPr="00093C0A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Pr="00093C0A">
        <w:rPr>
          <w:rFonts w:ascii="Angsana New" w:hAnsi="Angsana New"/>
          <w:spacing w:val="4"/>
          <w:sz w:val="28"/>
          <w:szCs w:val="28"/>
        </w:rPr>
        <w:t>2563</w:t>
      </w:r>
      <w:r w:rsidRPr="00093C0A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D8033A" w:rsidRPr="00093C0A">
        <w:rPr>
          <w:rFonts w:asciiTheme="majorBidi" w:hAnsiTheme="majorBidi" w:cstheme="majorBidi"/>
          <w:spacing w:val="4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บริษัทได้บันทึกค่าเผื่อผลเสียหายจากคดีฟ้องร้องดังกล่าวแล้วจำนวนเงิน</w:t>
      </w:r>
      <w:r w:rsidR="00093C0A" w:rsidRPr="00093C0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70525E">
        <w:rPr>
          <w:rFonts w:asciiTheme="majorBidi" w:hAnsiTheme="majorBidi" w:cstheme="majorBidi"/>
          <w:spacing w:val="4"/>
          <w:sz w:val="28"/>
          <w:szCs w:val="28"/>
        </w:rPr>
        <w:t>1.9</w:t>
      </w:r>
      <w:r w:rsidR="00093C0A" w:rsidRPr="00093C0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093C0A" w:rsidRPr="00093C0A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="00093C0A" w:rsidRPr="00093C0A">
        <w:rPr>
          <w:rFonts w:asciiTheme="majorBidi" w:hAnsiTheme="majorBidi" w:cstheme="majorBidi"/>
          <w:spacing w:val="2"/>
          <w:sz w:val="28"/>
          <w:szCs w:val="28"/>
          <w:cs/>
        </w:rPr>
        <w:t xml:space="preserve"> และ</w:t>
      </w:r>
      <w:r w:rsidR="00093C0A" w:rsidRPr="00093C0A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C0494" w:rsidRPr="00093C0A">
        <w:rPr>
          <w:rFonts w:asciiTheme="majorBidi" w:hAnsiTheme="majorBidi" w:cstheme="majorBidi"/>
          <w:sz w:val="28"/>
          <w:szCs w:val="28"/>
        </w:rPr>
        <w:t>4.1</w:t>
      </w:r>
      <w:r w:rsidR="00C50BB7" w:rsidRPr="00093C0A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093C0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3C0A" w:rsidRPr="00093C0A">
        <w:rPr>
          <w:rFonts w:asciiTheme="majorBidi" w:hAnsiTheme="majorBidi" w:cstheme="majorBidi"/>
          <w:spacing w:val="2"/>
          <w:sz w:val="28"/>
          <w:szCs w:val="28"/>
          <w:cs/>
        </w:rPr>
        <w:t>ตามลำดับ</w:t>
      </w:r>
      <w:r w:rsidR="00093C0A" w:rsidRPr="00093C0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093C0A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</w:t>
      </w:r>
      <w:r w:rsidR="00D8033A" w:rsidRPr="00093C0A">
        <w:rPr>
          <w:rFonts w:asciiTheme="majorBidi" w:hAnsiTheme="majorBidi" w:cstheme="majorBidi"/>
          <w:spacing w:val="8"/>
          <w:sz w:val="28"/>
          <w:szCs w:val="28"/>
          <w:cs/>
        </w:rPr>
        <w:t>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</w:t>
      </w:r>
      <w:r w:rsidR="00D8033A" w:rsidRPr="0038536D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250DC52E" w14:textId="7313758D" w:rsidR="00D67031" w:rsidRPr="00093C0A" w:rsidRDefault="005A14AA" w:rsidP="00AD1DE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093C0A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B21FB7" w:rsidRPr="00093C0A">
        <w:rPr>
          <w:rFonts w:ascii="Angsana New" w:hAnsi="Angsana New"/>
          <w:spacing w:val="2"/>
          <w:sz w:val="28"/>
          <w:szCs w:val="28"/>
        </w:rPr>
        <w:t>3</w:t>
      </w:r>
      <w:r w:rsidR="00763E84" w:rsidRPr="00093C0A">
        <w:rPr>
          <w:rFonts w:ascii="Angsana New" w:hAnsi="Angsana New"/>
          <w:spacing w:val="2"/>
          <w:sz w:val="28"/>
          <w:szCs w:val="28"/>
        </w:rPr>
        <w:t xml:space="preserve">1 </w:t>
      </w:r>
      <w:r w:rsidR="00763E84" w:rsidRPr="00093C0A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B21FB7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21FB7" w:rsidRPr="00093C0A">
        <w:rPr>
          <w:rFonts w:ascii="Angsana New" w:hAnsi="Angsana New"/>
          <w:spacing w:val="2"/>
          <w:sz w:val="28"/>
          <w:szCs w:val="28"/>
        </w:rPr>
        <w:t xml:space="preserve">2564 </w:t>
      </w:r>
      <w:r w:rsidR="00A464BD" w:rsidRPr="00093C0A">
        <w:rPr>
          <w:rFonts w:ascii="Angsana New" w:hAnsi="Angsana New"/>
          <w:spacing w:val="2"/>
          <w:sz w:val="28"/>
          <w:szCs w:val="28"/>
          <w:cs/>
        </w:rPr>
        <w:t>บริษัทถูกฟ้องร้องคดี</w:t>
      </w:r>
      <w:r w:rsidR="0065105C" w:rsidRPr="00093C0A">
        <w:rPr>
          <w:rFonts w:ascii="Angsana New" w:hAnsi="Angsana New" w:hint="cs"/>
          <w:spacing w:val="2"/>
          <w:sz w:val="28"/>
          <w:szCs w:val="28"/>
          <w:cs/>
        </w:rPr>
        <w:t>แรงงานจำนวน</w:t>
      </w:r>
      <w:r w:rsidR="00A464BD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93C0A" w:rsidRPr="00093C0A">
        <w:rPr>
          <w:rFonts w:ascii="Angsana New" w:hAnsi="Angsana New"/>
          <w:spacing w:val="2"/>
          <w:sz w:val="28"/>
          <w:szCs w:val="28"/>
        </w:rPr>
        <w:t>2</w:t>
      </w:r>
      <w:r w:rsidR="00A464BD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สัญญาจ้างแรงงาน และกฎหมายว่าด้วยการคุ้มครองแรงงาน โดยมีทุนทรัพย์ที่ถูกฟ้องเป็นจำนวนรวม </w:t>
      </w:r>
      <w:r w:rsidR="00301662" w:rsidRPr="00093C0A">
        <w:rPr>
          <w:rFonts w:ascii="Angsana New" w:hAnsi="Angsana New"/>
          <w:spacing w:val="2"/>
          <w:sz w:val="28"/>
          <w:szCs w:val="28"/>
        </w:rPr>
        <w:t>2.</w:t>
      </w:r>
      <w:r w:rsidR="00093C0A" w:rsidRPr="00093C0A">
        <w:rPr>
          <w:rFonts w:ascii="Angsana New" w:hAnsi="Angsana New"/>
          <w:spacing w:val="2"/>
          <w:sz w:val="28"/>
          <w:szCs w:val="28"/>
        </w:rPr>
        <w:t>6</w:t>
      </w:r>
      <w:r w:rsidR="00301662" w:rsidRPr="00093C0A">
        <w:rPr>
          <w:rFonts w:ascii="Angsana New" w:hAnsi="Angsana New"/>
          <w:spacing w:val="2"/>
          <w:sz w:val="28"/>
          <w:szCs w:val="28"/>
        </w:rPr>
        <w:t xml:space="preserve"> </w:t>
      </w:r>
      <w:r w:rsidR="00301662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พร้อมดอกเบี้ยร้อยละ </w:t>
      </w:r>
      <w:r w:rsidR="00301662" w:rsidRPr="00093C0A">
        <w:rPr>
          <w:rFonts w:ascii="Angsana New" w:hAnsi="Angsana New"/>
          <w:spacing w:val="2"/>
          <w:sz w:val="28"/>
          <w:szCs w:val="28"/>
        </w:rPr>
        <w:t>7</w:t>
      </w:r>
      <w:r w:rsidR="00301662" w:rsidRPr="00093C0A">
        <w:rPr>
          <w:rFonts w:ascii="Angsana New" w:hAnsi="Angsana New" w:hint="cs"/>
          <w:spacing w:val="2"/>
          <w:sz w:val="28"/>
          <w:szCs w:val="28"/>
          <w:cs/>
        </w:rPr>
        <w:t xml:space="preserve"> ต่อปี นับแต่วันที่ฟ้องจนกว่าชำระเสร็จ ปัจจุบันคดีอยู่ระหว่าง</w:t>
      </w:r>
      <w:r w:rsidR="002341FE">
        <w:rPr>
          <w:rFonts w:ascii="Angsana New" w:hAnsi="Angsana New" w:hint="cs"/>
          <w:spacing w:val="2"/>
          <w:sz w:val="28"/>
          <w:szCs w:val="28"/>
          <w:cs/>
        </w:rPr>
        <w:t>การสืบพยาน</w:t>
      </w:r>
    </w:p>
    <w:p w14:paraId="48720325" w14:textId="77777777" w:rsidR="00D14894" w:rsidRPr="00594F26" w:rsidRDefault="00D14894" w:rsidP="00D148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594F26">
        <w:rPr>
          <w:b/>
          <w:bCs/>
          <w:u w:val="none"/>
          <w:cs/>
        </w:rPr>
        <w:t>การบริหารจัดการทุน</w:t>
      </w:r>
    </w:p>
    <w:p w14:paraId="622F3786" w14:textId="3116E338" w:rsidR="00D14894" w:rsidRPr="00D14894" w:rsidRDefault="00D14894" w:rsidP="00E252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4F26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วัตถุประสงค์ในการบริหารจัดการทุนของบริษัทคือการจัดให้มีโครงสร้างทางการเงินที่เหมาะสม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14:paraId="25927A56" w14:textId="4576307E" w:rsidR="00B505D0" w:rsidRPr="00B63B64" w:rsidRDefault="00B505D0" w:rsidP="00B536F9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DD1981">
        <w:rPr>
          <w:rFonts w:hint="cs"/>
          <w:b/>
          <w:bCs/>
          <w:u w:val="none"/>
          <w:cs/>
        </w:rPr>
        <w:t>งบการเงิน</w:t>
      </w:r>
    </w:p>
    <w:p w14:paraId="7F6BEBDD" w14:textId="1DFC8853" w:rsidR="009B7742" w:rsidRPr="000C7591" w:rsidRDefault="0005484C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9B4E06" w:rsidRPr="00207A24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DD1981">
        <w:rPr>
          <w:rFonts w:ascii="Angsana New" w:hAnsi="Angsana New" w:hint="cs"/>
          <w:sz w:val="28"/>
          <w:szCs w:val="28"/>
          <w:cs/>
        </w:rPr>
        <w:t>งบการเงิน</w:t>
      </w:r>
      <w:r w:rsidR="009B4E06" w:rsidRPr="0007429E">
        <w:rPr>
          <w:rFonts w:ascii="Angsana New" w:hAnsi="Angsana New"/>
          <w:sz w:val="28"/>
          <w:szCs w:val="28"/>
          <w:cs/>
        </w:rPr>
        <w:t>นี้แล้ว</w:t>
      </w:r>
      <w:r w:rsidR="009B4E06" w:rsidRPr="00057D2D">
        <w:rPr>
          <w:rFonts w:ascii="Angsana New" w:hAnsi="Angsana New"/>
          <w:sz w:val="28"/>
          <w:szCs w:val="28"/>
          <w:cs/>
        </w:rPr>
        <w:t>เมื่อ</w:t>
      </w:r>
      <w:r w:rsidR="009B4E06" w:rsidRPr="000D05C0">
        <w:rPr>
          <w:rFonts w:ascii="Angsana New" w:hAnsi="Angsana New"/>
          <w:sz w:val="28"/>
          <w:szCs w:val="28"/>
          <w:cs/>
        </w:rPr>
        <w:t>วันที่</w:t>
      </w:r>
      <w:r w:rsidR="00EC32A6" w:rsidRPr="000D05C0">
        <w:rPr>
          <w:rFonts w:ascii="Angsana New" w:hAnsi="Angsana New"/>
          <w:sz w:val="28"/>
          <w:szCs w:val="28"/>
          <w:cs/>
        </w:rPr>
        <w:t xml:space="preserve"> </w:t>
      </w:r>
      <w:r w:rsidR="008B5174" w:rsidRPr="000D05C0">
        <w:rPr>
          <w:rFonts w:ascii="Angsana New" w:hAnsi="Angsana New"/>
          <w:sz w:val="28"/>
          <w:szCs w:val="28"/>
        </w:rPr>
        <w:t>2</w:t>
      </w:r>
      <w:r w:rsidR="000D05C0" w:rsidRPr="000D05C0">
        <w:rPr>
          <w:rFonts w:ascii="Angsana New" w:hAnsi="Angsana New"/>
          <w:sz w:val="28"/>
          <w:szCs w:val="28"/>
        </w:rPr>
        <w:t>4</w:t>
      </w:r>
      <w:r w:rsidR="008B5174" w:rsidRPr="000D05C0">
        <w:rPr>
          <w:rFonts w:ascii="Angsana New" w:hAnsi="Angsana New"/>
          <w:sz w:val="28"/>
          <w:szCs w:val="28"/>
        </w:rPr>
        <w:t xml:space="preserve"> </w:t>
      </w:r>
      <w:r w:rsidR="00DD1981" w:rsidRPr="000D05C0">
        <w:rPr>
          <w:rFonts w:ascii="Angsana New" w:hAnsi="Angsana New" w:hint="cs"/>
          <w:sz w:val="28"/>
          <w:szCs w:val="28"/>
          <w:cs/>
        </w:rPr>
        <w:t>กุมภาพันธ์</w:t>
      </w:r>
      <w:r w:rsidR="00B21FB7" w:rsidRPr="000D05C0">
        <w:rPr>
          <w:rFonts w:ascii="Angsana New" w:hAnsi="Angsana New"/>
          <w:sz w:val="28"/>
          <w:szCs w:val="28"/>
          <w:cs/>
        </w:rPr>
        <w:t xml:space="preserve"> </w:t>
      </w:r>
      <w:r w:rsidR="00B21FB7" w:rsidRPr="000D05C0">
        <w:rPr>
          <w:rFonts w:ascii="Angsana New" w:hAnsi="Angsana New"/>
          <w:sz w:val="28"/>
          <w:szCs w:val="28"/>
        </w:rPr>
        <w:t>256</w:t>
      </w:r>
      <w:r w:rsidR="00DD1981" w:rsidRPr="000D05C0">
        <w:rPr>
          <w:rFonts w:ascii="Angsana New" w:hAnsi="Angsana New"/>
          <w:sz w:val="28"/>
          <w:szCs w:val="28"/>
        </w:rPr>
        <w:t>5</w:t>
      </w:r>
    </w:p>
    <w:sectPr w:rsidR="009B7742" w:rsidRPr="000C7591" w:rsidSect="004A6A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22" w:bottom="720" w:left="1440" w:header="475" w:footer="864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BADDB" w14:textId="77777777" w:rsidR="008518B7" w:rsidRDefault="008518B7">
      <w:r>
        <w:separator/>
      </w:r>
    </w:p>
  </w:endnote>
  <w:endnote w:type="continuationSeparator" w:id="0">
    <w:p w14:paraId="482B9794" w14:textId="77777777" w:rsidR="008518B7" w:rsidRDefault="008518B7">
      <w:r>
        <w:continuationSeparator/>
      </w:r>
    </w:p>
  </w:endnote>
  <w:endnote w:type="continuationNotice" w:id="1">
    <w:p w14:paraId="2A3A95E4" w14:textId="77777777" w:rsidR="008518B7" w:rsidRDefault="008518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13444" w14:textId="77777777" w:rsidR="00ED7821" w:rsidRDefault="00ED78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280C46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EE6B" w14:textId="77777777" w:rsidR="008518B7" w:rsidRDefault="008518B7">
      <w:r>
        <w:separator/>
      </w:r>
    </w:p>
  </w:footnote>
  <w:footnote w:type="continuationSeparator" w:id="0">
    <w:p w14:paraId="5C153A60" w14:textId="77777777" w:rsidR="008518B7" w:rsidRDefault="008518B7">
      <w:r>
        <w:continuationSeparator/>
      </w:r>
    </w:p>
  </w:footnote>
  <w:footnote w:type="continuationNotice" w:id="1">
    <w:p w14:paraId="41068AE6" w14:textId="77777777" w:rsidR="008518B7" w:rsidRDefault="008518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561D" w14:textId="77777777" w:rsidR="00ED7821" w:rsidRDefault="00ED7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7A6E539D" w14:textId="77777777" w:rsidR="00131B78" w:rsidRPr="002F3F82" w:rsidRDefault="00131B78" w:rsidP="00131B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053484D" w14:textId="1CEAF833" w:rsidR="00765B6C" w:rsidRPr="00131B78" w:rsidRDefault="00131B78" w:rsidP="00131B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E319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69041F2"/>
    <w:multiLevelType w:val="multilevel"/>
    <w:tmpl w:val="26780CD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8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2F2B74"/>
    <w:multiLevelType w:val="multilevel"/>
    <w:tmpl w:val="943665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C004788"/>
    <w:multiLevelType w:val="multilevel"/>
    <w:tmpl w:val="F17CBD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4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E4690"/>
    <w:multiLevelType w:val="multilevel"/>
    <w:tmpl w:val="7F26785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C430CA8"/>
    <w:multiLevelType w:val="multilevel"/>
    <w:tmpl w:val="5746AAA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DAE001B"/>
    <w:multiLevelType w:val="multilevel"/>
    <w:tmpl w:val="771CF11A"/>
    <w:lvl w:ilvl="0">
      <w:start w:val="1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32" w15:restartNumberingAfterBreak="0">
    <w:nsid w:val="483E33AD"/>
    <w:multiLevelType w:val="multilevel"/>
    <w:tmpl w:val="7DA80D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4480885"/>
    <w:multiLevelType w:val="multilevel"/>
    <w:tmpl w:val="10169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74E03C4"/>
    <w:multiLevelType w:val="multilevel"/>
    <w:tmpl w:val="25BA9FF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7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38" w15:restartNumberingAfterBreak="0">
    <w:nsid w:val="5B2B5623"/>
    <w:multiLevelType w:val="hybridMultilevel"/>
    <w:tmpl w:val="9CA60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2"/>
  </w:num>
  <w:num w:numId="14">
    <w:abstractNumId w:val="29"/>
  </w:num>
  <w:num w:numId="15">
    <w:abstractNumId w:val="44"/>
  </w:num>
  <w:num w:numId="16">
    <w:abstractNumId w:val="14"/>
  </w:num>
  <w:num w:numId="17">
    <w:abstractNumId w:val="34"/>
  </w:num>
  <w:num w:numId="18">
    <w:abstractNumId w:val="30"/>
  </w:num>
  <w:num w:numId="19">
    <w:abstractNumId w:val="45"/>
  </w:num>
  <w:num w:numId="20">
    <w:abstractNumId w:val="18"/>
  </w:num>
  <w:num w:numId="21">
    <w:abstractNumId w:val="19"/>
  </w:num>
  <w:num w:numId="22">
    <w:abstractNumId w:val="43"/>
  </w:num>
  <w:num w:numId="23">
    <w:abstractNumId w:val="13"/>
  </w:num>
  <w:num w:numId="24">
    <w:abstractNumId w:val="40"/>
  </w:num>
  <w:num w:numId="25">
    <w:abstractNumId w:val="15"/>
  </w:num>
  <w:num w:numId="26">
    <w:abstractNumId w:val="37"/>
  </w:num>
  <w:num w:numId="27">
    <w:abstractNumId w:val="23"/>
  </w:num>
  <w:num w:numId="28">
    <w:abstractNumId w:val="22"/>
  </w:num>
  <w:num w:numId="29">
    <w:abstractNumId w:val="24"/>
  </w:num>
  <w:num w:numId="30">
    <w:abstractNumId w:val="39"/>
  </w:num>
  <w:num w:numId="31">
    <w:abstractNumId w:val="11"/>
  </w:num>
  <w:num w:numId="32">
    <w:abstractNumId w:val="31"/>
  </w:num>
  <w:num w:numId="33">
    <w:abstractNumId w:val="33"/>
  </w:num>
  <w:num w:numId="34">
    <w:abstractNumId w:val="16"/>
  </w:num>
  <w:num w:numId="35">
    <w:abstractNumId w:val="25"/>
  </w:num>
  <w:num w:numId="36">
    <w:abstractNumId w:val="41"/>
  </w:num>
  <w:num w:numId="37">
    <w:abstractNumId w:val="35"/>
  </w:num>
  <w:num w:numId="38">
    <w:abstractNumId w:val="12"/>
  </w:num>
  <w:num w:numId="39">
    <w:abstractNumId w:val="10"/>
  </w:num>
  <w:num w:numId="40">
    <w:abstractNumId w:val="28"/>
  </w:num>
  <w:num w:numId="41">
    <w:abstractNumId w:val="20"/>
  </w:num>
  <w:num w:numId="42">
    <w:abstractNumId w:val="17"/>
  </w:num>
  <w:num w:numId="43">
    <w:abstractNumId w:val="36"/>
  </w:num>
  <w:num w:numId="44">
    <w:abstractNumId w:val="5"/>
  </w:num>
  <w:num w:numId="45">
    <w:abstractNumId w:val="5"/>
  </w:num>
  <w:num w:numId="46">
    <w:abstractNumId w:val="5"/>
  </w:num>
  <w:num w:numId="47">
    <w:abstractNumId w:val="27"/>
  </w:num>
  <w:num w:numId="48">
    <w:abstractNumId w:val="38"/>
  </w:num>
  <w:num w:numId="49">
    <w:abstractNumId w:val="32"/>
  </w:num>
  <w:num w:numId="5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4AF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0B7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89A"/>
    <w:rsid w:val="00006B7C"/>
    <w:rsid w:val="00006DDD"/>
    <w:rsid w:val="00007672"/>
    <w:rsid w:val="00007BF0"/>
    <w:rsid w:val="00010273"/>
    <w:rsid w:val="000105F4"/>
    <w:rsid w:val="000106B4"/>
    <w:rsid w:val="000106FE"/>
    <w:rsid w:val="000107B1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C7B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603"/>
    <w:rsid w:val="00013AE9"/>
    <w:rsid w:val="00013B78"/>
    <w:rsid w:val="00014978"/>
    <w:rsid w:val="00014A7E"/>
    <w:rsid w:val="00014C5D"/>
    <w:rsid w:val="00014C61"/>
    <w:rsid w:val="00015823"/>
    <w:rsid w:val="00015ABA"/>
    <w:rsid w:val="00015AF4"/>
    <w:rsid w:val="00015B41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888"/>
    <w:rsid w:val="00020A06"/>
    <w:rsid w:val="00020DBC"/>
    <w:rsid w:val="000210B4"/>
    <w:rsid w:val="000213F2"/>
    <w:rsid w:val="0002165D"/>
    <w:rsid w:val="000218DE"/>
    <w:rsid w:val="0002190E"/>
    <w:rsid w:val="00021AA4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235"/>
    <w:rsid w:val="00024663"/>
    <w:rsid w:val="00024694"/>
    <w:rsid w:val="00024833"/>
    <w:rsid w:val="00024C49"/>
    <w:rsid w:val="00024CA0"/>
    <w:rsid w:val="00025072"/>
    <w:rsid w:val="0002519B"/>
    <w:rsid w:val="00025896"/>
    <w:rsid w:val="00025986"/>
    <w:rsid w:val="00025AA1"/>
    <w:rsid w:val="00025BE8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C2A"/>
    <w:rsid w:val="00026DA7"/>
    <w:rsid w:val="00026DD9"/>
    <w:rsid w:val="0002772D"/>
    <w:rsid w:val="00027DEB"/>
    <w:rsid w:val="00027E23"/>
    <w:rsid w:val="00027EEE"/>
    <w:rsid w:val="00027F02"/>
    <w:rsid w:val="00030611"/>
    <w:rsid w:val="00030662"/>
    <w:rsid w:val="0003071F"/>
    <w:rsid w:val="00030872"/>
    <w:rsid w:val="00030885"/>
    <w:rsid w:val="000309F7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12F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2EA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3C7A"/>
    <w:rsid w:val="00043EE8"/>
    <w:rsid w:val="000441FA"/>
    <w:rsid w:val="000442AA"/>
    <w:rsid w:val="000442BC"/>
    <w:rsid w:val="000442FE"/>
    <w:rsid w:val="000443AA"/>
    <w:rsid w:val="0004447F"/>
    <w:rsid w:val="00044674"/>
    <w:rsid w:val="00045399"/>
    <w:rsid w:val="000458E9"/>
    <w:rsid w:val="000459BB"/>
    <w:rsid w:val="00045ADC"/>
    <w:rsid w:val="00046126"/>
    <w:rsid w:val="0004642D"/>
    <w:rsid w:val="00046D14"/>
    <w:rsid w:val="00046DC9"/>
    <w:rsid w:val="00046FE2"/>
    <w:rsid w:val="00047005"/>
    <w:rsid w:val="000472D1"/>
    <w:rsid w:val="000474DA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84C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C52"/>
    <w:rsid w:val="00055DD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57E18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AFC"/>
    <w:rsid w:val="00067B87"/>
    <w:rsid w:val="00067C10"/>
    <w:rsid w:val="000704A5"/>
    <w:rsid w:val="0007082B"/>
    <w:rsid w:val="00070958"/>
    <w:rsid w:val="00070E7F"/>
    <w:rsid w:val="00071234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59"/>
    <w:rsid w:val="0007429E"/>
    <w:rsid w:val="000742DE"/>
    <w:rsid w:val="00074459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50"/>
    <w:rsid w:val="0008568E"/>
    <w:rsid w:val="00085978"/>
    <w:rsid w:val="00085A77"/>
    <w:rsid w:val="00085B6E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A92"/>
    <w:rsid w:val="00091B0A"/>
    <w:rsid w:val="000920B8"/>
    <w:rsid w:val="000923EE"/>
    <w:rsid w:val="000924F9"/>
    <w:rsid w:val="000924FC"/>
    <w:rsid w:val="00092B20"/>
    <w:rsid w:val="00092C9A"/>
    <w:rsid w:val="0009318E"/>
    <w:rsid w:val="00093C0A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5FB9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258A"/>
    <w:rsid w:val="000A3424"/>
    <w:rsid w:val="000A36D7"/>
    <w:rsid w:val="000A3C7C"/>
    <w:rsid w:val="000A3E2B"/>
    <w:rsid w:val="000A459D"/>
    <w:rsid w:val="000A4DD2"/>
    <w:rsid w:val="000A4EAA"/>
    <w:rsid w:val="000A4F49"/>
    <w:rsid w:val="000A53CB"/>
    <w:rsid w:val="000A5808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9AA"/>
    <w:rsid w:val="000B2BC4"/>
    <w:rsid w:val="000B2D9D"/>
    <w:rsid w:val="000B2EBA"/>
    <w:rsid w:val="000B3108"/>
    <w:rsid w:val="000B3178"/>
    <w:rsid w:val="000B32BB"/>
    <w:rsid w:val="000B38FF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5D62"/>
    <w:rsid w:val="000B5D78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B5C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21C"/>
    <w:rsid w:val="000D05C0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5F3C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D36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A8E"/>
    <w:rsid w:val="000E7FF9"/>
    <w:rsid w:val="000F017E"/>
    <w:rsid w:val="000F0225"/>
    <w:rsid w:val="000F029B"/>
    <w:rsid w:val="000F0771"/>
    <w:rsid w:val="000F0CAC"/>
    <w:rsid w:val="000F0E6F"/>
    <w:rsid w:val="000F10C5"/>
    <w:rsid w:val="000F11D3"/>
    <w:rsid w:val="000F1210"/>
    <w:rsid w:val="000F122D"/>
    <w:rsid w:val="000F13C8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2F5C"/>
    <w:rsid w:val="000F3105"/>
    <w:rsid w:val="000F3195"/>
    <w:rsid w:val="000F3843"/>
    <w:rsid w:val="000F3B50"/>
    <w:rsid w:val="000F3B71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201"/>
    <w:rsid w:val="000F7333"/>
    <w:rsid w:val="000F73C4"/>
    <w:rsid w:val="001001C7"/>
    <w:rsid w:val="00100441"/>
    <w:rsid w:val="001004B5"/>
    <w:rsid w:val="00100987"/>
    <w:rsid w:val="00100D44"/>
    <w:rsid w:val="00101244"/>
    <w:rsid w:val="0010129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9A4"/>
    <w:rsid w:val="00105B41"/>
    <w:rsid w:val="00105E35"/>
    <w:rsid w:val="00106051"/>
    <w:rsid w:val="00106291"/>
    <w:rsid w:val="001062BE"/>
    <w:rsid w:val="0010778A"/>
    <w:rsid w:val="001078BF"/>
    <w:rsid w:val="00107922"/>
    <w:rsid w:val="0010799E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4E6"/>
    <w:rsid w:val="00112A34"/>
    <w:rsid w:val="00112BB3"/>
    <w:rsid w:val="00112CD2"/>
    <w:rsid w:val="00112D79"/>
    <w:rsid w:val="0011304B"/>
    <w:rsid w:val="001131D0"/>
    <w:rsid w:val="001133E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907"/>
    <w:rsid w:val="00116C83"/>
    <w:rsid w:val="0011700C"/>
    <w:rsid w:val="001172D6"/>
    <w:rsid w:val="001173D2"/>
    <w:rsid w:val="00117EE8"/>
    <w:rsid w:val="00117FD6"/>
    <w:rsid w:val="0012000D"/>
    <w:rsid w:val="0012021B"/>
    <w:rsid w:val="001203EF"/>
    <w:rsid w:val="001206D1"/>
    <w:rsid w:val="00120AA5"/>
    <w:rsid w:val="00120B3B"/>
    <w:rsid w:val="00120D8C"/>
    <w:rsid w:val="0012105A"/>
    <w:rsid w:val="001211CA"/>
    <w:rsid w:val="001213F2"/>
    <w:rsid w:val="001215A7"/>
    <w:rsid w:val="00121707"/>
    <w:rsid w:val="001218DA"/>
    <w:rsid w:val="00121A89"/>
    <w:rsid w:val="00121AAF"/>
    <w:rsid w:val="001222A2"/>
    <w:rsid w:val="00122BD9"/>
    <w:rsid w:val="00122C38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8C4"/>
    <w:rsid w:val="00125982"/>
    <w:rsid w:val="00125A81"/>
    <w:rsid w:val="00125AB8"/>
    <w:rsid w:val="00125D79"/>
    <w:rsid w:val="0012623F"/>
    <w:rsid w:val="0012625C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1B78"/>
    <w:rsid w:val="0013221B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3FDD"/>
    <w:rsid w:val="00134477"/>
    <w:rsid w:val="00134529"/>
    <w:rsid w:val="001348D7"/>
    <w:rsid w:val="00134F10"/>
    <w:rsid w:val="001355B2"/>
    <w:rsid w:val="00135B4A"/>
    <w:rsid w:val="00135E60"/>
    <w:rsid w:val="00135F67"/>
    <w:rsid w:val="001360D2"/>
    <w:rsid w:val="001364AF"/>
    <w:rsid w:val="001367BB"/>
    <w:rsid w:val="001369E7"/>
    <w:rsid w:val="00136B31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B90"/>
    <w:rsid w:val="00141FA5"/>
    <w:rsid w:val="00142125"/>
    <w:rsid w:val="0014268B"/>
    <w:rsid w:val="00142863"/>
    <w:rsid w:val="00142B07"/>
    <w:rsid w:val="00142F71"/>
    <w:rsid w:val="00142F9C"/>
    <w:rsid w:val="0014306E"/>
    <w:rsid w:val="0014359F"/>
    <w:rsid w:val="001437C6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5FE3"/>
    <w:rsid w:val="001461FF"/>
    <w:rsid w:val="0014638E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64A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E6D"/>
    <w:rsid w:val="001565C3"/>
    <w:rsid w:val="00156A42"/>
    <w:rsid w:val="00156E3A"/>
    <w:rsid w:val="001572AE"/>
    <w:rsid w:val="001577A5"/>
    <w:rsid w:val="00160077"/>
    <w:rsid w:val="001604C2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48"/>
    <w:rsid w:val="00165584"/>
    <w:rsid w:val="001657AE"/>
    <w:rsid w:val="00165850"/>
    <w:rsid w:val="00165DE4"/>
    <w:rsid w:val="00165F2F"/>
    <w:rsid w:val="00165F97"/>
    <w:rsid w:val="001667F8"/>
    <w:rsid w:val="00166AC2"/>
    <w:rsid w:val="00166AD9"/>
    <w:rsid w:val="00166E3A"/>
    <w:rsid w:val="001671A0"/>
    <w:rsid w:val="00167406"/>
    <w:rsid w:val="001675BD"/>
    <w:rsid w:val="001676E5"/>
    <w:rsid w:val="0016786C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059"/>
    <w:rsid w:val="00172421"/>
    <w:rsid w:val="00172680"/>
    <w:rsid w:val="00172870"/>
    <w:rsid w:val="001728BF"/>
    <w:rsid w:val="00172A95"/>
    <w:rsid w:val="00172D55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936"/>
    <w:rsid w:val="00177A4E"/>
    <w:rsid w:val="00177A79"/>
    <w:rsid w:val="00177BA9"/>
    <w:rsid w:val="001804F6"/>
    <w:rsid w:val="001807B2"/>
    <w:rsid w:val="00180B13"/>
    <w:rsid w:val="00180C88"/>
    <w:rsid w:val="0018116C"/>
    <w:rsid w:val="00181184"/>
    <w:rsid w:val="0018186E"/>
    <w:rsid w:val="0018199B"/>
    <w:rsid w:val="00181B2D"/>
    <w:rsid w:val="00181C37"/>
    <w:rsid w:val="001820A7"/>
    <w:rsid w:val="0018213A"/>
    <w:rsid w:val="00182241"/>
    <w:rsid w:val="001824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4B"/>
    <w:rsid w:val="00184CF8"/>
    <w:rsid w:val="00184D23"/>
    <w:rsid w:val="001853B3"/>
    <w:rsid w:val="001855D2"/>
    <w:rsid w:val="001859AF"/>
    <w:rsid w:val="00185BB6"/>
    <w:rsid w:val="00185E15"/>
    <w:rsid w:val="0018608F"/>
    <w:rsid w:val="001865CF"/>
    <w:rsid w:val="00186611"/>
    <w:rsid w:val="00186692"/>
    <w:rsid w:val="0018693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BF6"/>
    <w:rsid w:val="00190D5B"/>
    <w:rsid w:val="00190DB2"/>
    <w:rsid w:val="001911A1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8B7"/>
    <w:rsid w:val="00194B22"/>
    <w:rsid w:val="00194D26"/>
    <w:rsid w:val="00194E8C"/>
    <w:rsid w:val="00194F47"/>
    <w:rsid w:val="00195317"/>
    <w:rsid w:val="00196070"/>
    <w:rsid w:val="001961AC"/>
    <w:rsid w:val="00196221"/>
    <w:rsid w:val="0019638D"/>
    <w:rsid w:val="00196487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447"/>
    <w:rsid w:val="001A19A5"/>
    <w:rsid w:val="001A1C7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29E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043"/>
    <w:rsid w:val="001B1250"/>
    <w:rsid w:val="001B152C"/>
    <w:rsid w:val="001B15EF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235"/>
    <w:rsid w:val="001B3457"/>
    <w:rsid w:val="001B3846"/>
    <w:rsid w:val="001B386F"/>
    <w:rsid w:val="001B3D27"/>
    <w:rsid w:val="001B3EFE"/>
    <w:rsid w:val="001B40CB"/>
    <w:rsid w:val="001B44C4"/>
    <w:rsid w:val="001B4C29"/>
    <w:rsid w:val="001B4D79"/>
    <w:rsid w:val="001B4E03"/>
    <w:rsid w:val="001B5749"/>
    <w:rsid w:val="001B58AD"/>
    <w:rsid w:val="001B58C3"/>
    <w:rsid w:val="001B590C"/>
    <w:rsid w:val="001B598E"/>
    <w:rsid w:val="001B5E7D"/>
    <w:rsid w:val="001B63A4"/>
    <w:rsid w:val="001B63D3"/>
    <w:rsid w:val="001B654C"/>
    <w:rsid w:val="001B699D"/>
    <w:rsid w:val="001B6B8F"/>
    <w:rsid w:val="001B6DBB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28C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4B3"/>
    <w:rsid w:val="001C4812"/>
    <w:rsid w:val="001C4863"/>
    <w:rsid w:val="001C4B2D"/>
    <w:rsid w:val="001C4D26"/>
    <w:rsid w:val="001C4E10"/>
    <w:rsid w:val="001C4F95"/>
    <w:rsid w:val="001C50FA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32D"/>
    <w:rsid w:val="001C7566"/>
    <w:rsid w:val="001C7B1D"/>
    <w:rsid w:val="001C7BDB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038"/>
    <w:rsid w:val="001D1132"/>
    <w:rsid w:val="001D1273"/>
    <w:rsid w:val="001D1874"/>
    <w:rsid w:val="001D1AFC"/>
    <w:rsid w:val="001D1BD3"/>
    <w:rsid w:val="001D2081"/>
    <w:rsid w:val="001D2129"/>
    <w:rsid w:val="001D2B82"/>
    <w:rsid w:val="001D2CCD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273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02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6F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BE9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BD8"/>
    <w:rsid w:val="001F0DB7"/>
    <w:rsid w:val="001F0E46"/>
    <w:rsid w:val="001F1009"/>
    <w:rsid w:val="001F11E2"/>
    <w:rsid w:val="001F140F"/>
    <w:rsid w:val="001F16FE"/>
    <w:rsid w:val="001F1989"/>
    <w:rsid w:val="001F1AF3"/>
    <w:rsid w:val="001F1BAB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75A"/>
    <w:rsid w:val="001F683D"/>
    <w:rsid w:val="001F68E4"/>
    <w:rsid w:val="001F7077"/>
    <w:rsid w:val="001F74FD"/>
    <w:rsid w:val="001F76C5"/>
    <w:rsid w:val="001F7737"/>
    <w:rsid w:val="001F78DE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FC7"/>
    <w:rsid w:val="00203774"/>
    <w:rsid w:val="00203954"/>
    <w:rsid w:val="002039A8"/>
    <w:rsid w:val="00203E86"/>
    <w:rsid w:val="002044E0"/>
    <w:rsid w:val="0020450C"/>
    <w:rsid w:val="002045A0"/>
    <w:rsid w:val="0020487F"/>
    <w:rsid w:val="002049E6"/>
    <w:rsid w:val="00204BB2"/>
    <w:rsid w:val="00204DA2"/>
    <w:rsid w:val="00204E8F"/>
    <w:rsid w:val="00205198"/>
    <w:rsid w:val="00205698"/>
    <w:rsid w:val="002065F6"/>
    <w:rsid w:val="00206B4A"/>
    <w:rsid w:val="00206CB0"/>
    <w:rsid w:val="00206E70"/>
    <w:rsid w:val="0020707B"/>
    <w:rsid w:val="00207176"/>
    <w:rsid w:val="002075D6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3AC6"/>
    <w:rsid w:val="00214032"/>
    <w:rsid w:val="0021432A"/>
    <w:rsid w:val="00214394"/>
    <w:rsid w:val="00214771"/>
    <w:rsid w:val="002150AD"/>
    <w:rsid w:val="002153C2"/>
    <w:rsid w:val="00215564"/>
    <w:rsid w:val="00215A45"/>
    <w:rsid w:val="00215D12"/>
    <w:rsid w:val="00215DE0"/>
    <w:rsid w:val="00215F8F"/>
    <w:rsid w:val="002163B7"/>
    <w:rsid w:val="002167FC"/>
    <w:rsid w:val="00216D0C"/>
    <w:rsid w:val="00216DBD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10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55E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5137"/>
    <w:rsid w:val="0022554E"/>
    <w:rsid w:val="002258B7"/>
    <w:rsid w:val="00225AF7"/>
    <w:rsid w:val="002260C1"/>
    <w:rsid w:val="00226580"/>
    <w:rsid w:val="002266F3"/>
    <w:rsid w:val="002268A1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B4B"/>
    <w:rsid w:val="00227C13"/>
    <w:rsid w:val="00227F09"/>
    <w:rsid w:val="00230026"/>
    <w:rsid w:val="00230254"/>
    <w:rsid w:val="00230269"/>
    <w:rsid w:val="00230479"/>
    <w:rsid w:val="00230803"/>
    <w:rsid w:val="0023088B"/>
    <w:rsid w:val="00230EC0"/>
    <w:rsid w:val="00230FBB"/>
    <w:rsid w:val="00230FD0"/>
    <w:rsid w:val="0023143D"/>
    <w:rsid w:val="002317D0"/>
    <w:rsid w:val="00231E9B"/>
    <w:rsid w:val="002321A6"/>
    <w:rsid w:val="002322F3"/>
    <w:rsid w:val="0023236B"/>
    <w:rsid w:val="0023278E"/>
    <w:rsid w:val="0023297E"/>
    <w:rsid w:val="00232B99"/>
    <w:rsid w:val="002332DD"/>
    <w:rsid w:val="002338A6"/>
    <w:rsid w:val="00233A94"/>
    <w:rsid w:val="00233EBA"/>
    <w:rsid w:val="00233F44"/>
    <w:rsid w:val="002341FE"/>
    <w:rsid w:val="0023436A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C09"/>
    <w:rsid w:val="00235EC9"/>
    <w:rsid w:val="00236026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6F"/>
    <w:rsid w:val="00242F84"/>
    <w:rsid w:val="00242FAA"/>
    <w:rsid w:val="00243077"/>
    <w:rsid w:val="002435F3"/>
    <w:rsid w:val="002439C3"/>
    <w:rsid w:val="00243CE2"/>
    <w:rsid w:val="00244393"/>
    <w:rsid w:val="002444C2"/>
    <w:rsid w:val="00244725"/>
    <w:rsid w:val="00244DFE"/>
    <w:rsid w:val="00244F97"/>
    <w:rsid w:val="00244FFD"/>
    <w:rsid w:val="0024514B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18F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963"/>
    <w:rsid w:val="00253ADE"/>
    <w:rsid w:val="00253E7A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6E89"/>
    <w:rsid w:val="00256F86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7C0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06"/>
    <w:rsid w:val="0026351C"/>
    <w:rsid w:val="00263608"/>
    <w:rsid w:val="00263611"/>
    <w:rsid w:val="002638F1"/>
    <w:rsid w:val="00263BC8"/>
    <w:rsid w:val="0026463D"/>
    <w:rsid w:val="00264A9B"/>
    <w:rsid w:val="00264C17"/>
    <w:rsid w:val="00264D3D"/>
    <w:rsid w:val="002653FE"/>
    <w:rsid w:val="00265412"/>
    <w:rsid w:val="0026570E"/>
    <w:rsid w:val="002659ED"/>
    <w:rsid w:val="00265D0E"/>
    <w:rsid w:val="00265E8C"/>
    <w:rsid w:val="00265FA5"/>
    <w:rsid w:val="002662DE"/>
    <w:rsid w:val="002663E2"/>
    <w:rsid w:val="002664C8"/>
    <w:rsid w:val="0026653C"/>
    <w:rsid w:val="00266B42"/>
    <w:rsid w:val="00266F03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55"/>
    <w:rsid w:val="00271522"/>
    <w:rsid w:val="002716A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47"/>
    <w:rsid w:val="002754F2"/>
    <w:rsid w:val="0027561E"/>
    <w:rsid w:val="00275A5E"/>
    <w:rsid w:val="0027646C"/>
    <w:rsid w:val="002768B6"/>
    <w:rsid w:val="002769D3"/>
    <w:rsid w:val="00276C3A"/>
    <w:rsid w:val="00276D34"/>
    <w:rsid w:val="00276E56"/>
    <w:rsid w:val="00276EE7"/>
    <w:rsid w:val="00277373"/>
    <w:rsid w:val="002776FB"/>
    <w:rsid w:val="002778D1"/>
    <w:rsid w:val="002778E5"/>
    <w:rsid w:val="002778E6"/>
    <w:rsid w:val="00277904"/>
    <w:rsid w:val="00277A88"/>
    <w:rsid w:val="00277B55"/>
    <w:rsid w:val="00277CB8"/>
    <w:rsid w:val="00277EE4"/>
    <w:rsid w:val="00280014"/>
    <w:rsid w:val="002800BC"/>
    <w:rsid w:val="0028071A"/>
    <w:rsid w:val="00280C46"/>
    <w:rsid w:val="00280D2F"/>
    <w:rsid w:val="00280FCC"/>
    <w:rsid w:val="00281184"/>
    <w:rsid w:val="0028135F"/>
    <w:rsid w:val="00281840"/>
    <w:rsid w:val="00281A0F"/>
    <w:rsid w:val="00281A39"/>
    <w:rsid w:val="00281B43"/>
    <w:rsid w:val="0028201F"/>
    <w:rsid w:val="0028284F"/>
    <w:rsid w:val="002828D6"/>
    <w:rsid w:val="00282CA9"/>
    <w:rsid w:val="00282D4A"/>
    <w:rsid w:val="002832FE"/>
    <w:rsid w:val="00283837"/>
    <w:rsid w:val="00283B40"/>
    <w:rsid w:val="00283B78"/>
    <w:rsid w:val="00283BD5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571"/>
    <w:rsid w:val="0028668A"/>
    <w:rsid w:val="00286A8C"/>
    <w:rsid w:val="002873E9"/>
    <w:rsid w:val="00287512"/>
    <w:rsid w:val="002877D5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58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0D9C"/>
    <w:rsid w:val="002A1632"/>
    <w:rsid w:val="002A175A"/>
    <w:rsid w:val="002A1D45"/>
    <w:rsid w:val="002A2023"/>
    <w:rsid w:val="002A2112"/>
    <w:rsid w:val="002A2269"/>
    <w:rsid w:val="002A29AE"/>
    <w:rsid w:val="002A2ED3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27B"/>
    <w:rsid w:val="002A634A"/>
    <w:rsid w:val="002A63E3"/>
    <w:rsid w:val="002A6422"/>
    <w:rsid w:val="002A67AF"/>
    <w:rsid w:val="002A6910"/>
    <w:rsid w:val="002A6A4E"/>
    <w:rsid w:val="002A705E"/>
    <w:rsid w:val="002A70C1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4A9"/>
    <w:rsid w:val="002B14D3"/>
    <w:rsid w:val="002B187C"/>
    <w:rsid w:val="002B1B28"/>
    <w:rsid w:val="002B1EE0"/>
    <w:rsid w:val="002B23CC"/>
    <w:rsid w:val="002B2433"/>
    <w:rsid w:val="002B25C9"/>
    <w:rsid w:val="002B2640"/>
    <w:rsid w:val="002B2A9B"/>
    <w:rsid w:val="002B2CE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4EC2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5FCC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CC2"/>
    <w:rsid w:val="002C0E81"/>
    <w:rsid w:val="002C1344"/>
    <w:rsid w:val="002C13FC"/>
    <w:rsid w:val="002C1530"/>
    <w:rsid w:val="002C15E7"/>
    <w:rsid w:val="002C1D03"/>
    <w:rsid w:val="002C228B"/>
    <w:rsid w:val="002C22B2"/>
    <w:rsid w:val="002C243A"/>
    <w:rsid w:val="002C278E"/>
    <w:rsid w:val="002C27BD"/>
    <w:rsid w:val="002C292F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7B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6F02"/>
    <w:rsid w:val="002C70B1"/>
    <w:rsid w:val="002C7467"/>
    <w:rsid w:val="002C76B8"/>
    <w:rsid w:val="002C7755"/>
    <w:rsid w:val="002C7791"/>
    <w:rsid w:val="002C7A3B"/>
    <w:rsid w:val="002D04AB"/>
    <w:rsid w:val="002D086C"/>
    <w:rsid w:val="002D08DE"/>
    <w:rsid w:val="002D09CE"/>
    <w:rsid w:val="002D0A0A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2DD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241"/>
    <w:rsid w:val="002E66B3"/>
    <w:rsid w:val="002E6768"/>
    <w:rsid w:val="002E6DD5"/>
    <w:rsid w:val="002E6E7D"/>
    <w:rsid w:val="002E6EDF"/>
    <w:rsid w:val="002E7202"/>
    <w:rsid w:val="002E770B"/>
    <w:rsid w:val="002E7BDF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492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7B0"/>
    <w:rsid w:val="002F4814"/>
    <w:rsid w:val="002F48C9"/>
    <w:rsid w:val="002F6185"/>
    <w:rsid w:val="002F6704"/>
    <w:rsid w:val="002F67B8"/>
    <w:rsid w:val="002F6C65"/>
    <w:rsid w:val="002F7040"/>
    <w:rsid w:val="002F76D9"/>
    <w:rsid w:val="002F7922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B30"/>
    <w:rsid w:val="00302BCF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859"/>
    <w:rsid w:val="0030496A"/>
    <w:rsid w:val="00304D8E"/>
    <w:rsid w:val="003052C7"/>
    <w:rsid w:val="003053D3"/>
    <w:rsid w:val="003058B7"/>
    <w:rsid w:val="00305D16"/>
    <w:rsid w:val="00305E9E"/>
    <w:rsid w:val="0030644D"/>
    <w:rsid w:val="003064A6"/>
    <w:rsid w:val="0030652E"/>
    <w:rsid w:val="00306568"/>
    <w:rsid w:val="003065E4"/>
    <w:rsid w:val="0030686F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5FC"/>
    <w:rsid w:val="00311BB8"/>
    <w:rsid w:val="00311C77"/>
    <w:rsid w:val="00311EBD"/>
    <w:rsid w:val="00312653"/>
    <w:rsid w:val="00312CEA"/>
    <w:rsid w:val="00312EC9"/>
    <w:rsid w:val="00313077"/>
    <w:rsid w:val="003133C3"/>
    <w:rsid w:val="00313B96"/>
    <w:rsid w:val="00314169"/>
    <w:rsid w:val="0031421B"/>
    <w:rsid w:val="00314329"/>
    <w:rsid w:val="003143AE"/>
    <w:rsid w:val="00314477"/>
    <w:rsid w:val="00314503"/>
    <w:rsid w:val="0031467F"/>
    <w:rsid w:val="003148A6"/>
    <w:rsid w:val="003149F1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EDE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A2B"/>
    <w:rsid w:val="00324C2D"/>
    <w:rsid w:val="00325473"/>
    <w:rsid w:val="00325B3E"/>
    <w:rsid w:val="00325D0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181"/>
    <w:rsid w:val="00334213"/>
    <w:rsid w:val="00334236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F4C"/>
    <w:rsid w:val="003400AC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432"/>
    <w:rsid w:val="003414B6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DE4"/>
    <w:rsid w:val="0034661F"/>
    <w:rsid w:val="00346E65"/>
    <w:rsid w:val="0034721F"/>
    <w:rsid w:val="0034785B"/>
    <w:rsid w:val="00347944"/>
    <w:rsid w:val="003505D8"/>
    <w:rsid w:val="00350E7C"/>
    <w:rsid w:val="00350E97"/>
    <w:rsid w:val="0035121F"/>
    <w:rsid w:val="00351562"/>
    <w:rsid w:val="003519F8"/>
    <w:rsid w:val="00351BC8"/>
    <w:rsid w:val="00351FA2"/>
    <w:rsid w:val="00352092"/>
    <w:rsid w:val="0035216E"/>
    <w:rsid w:val="0035232D"/>
    <w:rsid w:val="003523EF"/>
    <w:rsid w:val="0035272A"/>
    <w:rsid w:val="00352773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5FB0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02"/>
    <w:rsid w:val="00357989"/>
    <w:rsid w:val="00357AD9"/>
    <w:rsid w:val="00357E9F"/>
    <w:rsid w:val="00357F5D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23"/>
    <w:rsid w:val="00361E7C"/>
    <w:rsid w:val="00361FD2"/>
    <w:rsid w:val="0036219D"/>
    <w:rsid w:val="003622E9"/>
    <w:rsid w:val="003623F3"/>
    <w:rsid w:val="003627B6"/>
    <w:rsid w:val="0036287D"/>
    <w:rsid w:val="003629B8"/>
    <w:rsid w:val="00363115"/>
    <w:rsid w:val="00363502"/>
    <w:rsid w:val="00363623"/>
    <w:rsid w:val="003636CA"/>
    <w:rsid w:val="00363905"/>
    <w:rsid w:val="00363A2D"/>
    <w:rsid w:val="00363E5A"/>
    <w:rsid w:val="003640AD"/>
    <w:rsid w:val="0036423E"/>
    <w:rsid w:val="003646B8"/>
    <w:rsid w:val="00364B31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6D3"/>
    <w:rsid w:val="003708CF"/>
    <w:rsid w:val="00370A8E"/>
    <w:rsid w:val="00370D96"/>
    <w:rsid w:val="00371351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62B"/>
    <w:rsid w:val="00374806"/>
    <w:rsid w:val="00374BA1"/>
    <w:rsid w:val="00374F65"/>
    <w:rsid w:val="00374FAA"/>
    <w:rsid w:val="003750A1"/>
    <w:rsid w:val="0037535B"/>
    <w:rsid w:val="00375572"/>
    <w:rsid w:val="0037558C"/>
    <w:rsid w:val="003755C5"/>
    <w:rsid w:val="003755DB"/>
    <w:rsid w:val="00375C6C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933"/>
    <w:rsid w:val="00377B63"/>
    <w:rsid w:val="00380203"/>
    <w:rsid w:val="003802D6"/>
    <w:rsid w:val="00380678"/>
    <w:rsid w:val="003809EC"/>
    <w:rsid w:val="00380A64"/>
    <w:rsid w:val="00380AC8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224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CAA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0F1B"/>
    <w:rsid w:val="003A156A"/>
    <w:rsid w:val="003A1777"/>
    <w:rsid w:val="003A1833"/>
    <w:rsid w:val="003A201A"/>
    <w:rsid w:val="003A2AA2"/>
    <w:rsid w:val="003A313E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A6"/>
    <w:rsid w:val="003B56B3"/>
    <w:rsid w:val="003B59B2"/>
    <w:rsid w:val="003B5B2D"/>
    <w:rsid w:val="003B5D0C"/>
    <w:rsid w:val="003B5F37"/>
    <w:rsid w:val="003B600A"/>
    <w:rsid w:val="003B6271"/>
    <w:rsid w:val="003B651F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0F63"/>
    <w:rsid w:val="003C119B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1E7"/>
    <w:rsid w:val="003C333F"/>
    <w:rsid w:val="003C34C5"/>
    <w:rsid w:val="003C3629"/>
    <w:rsid w:val="003C386F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5A9"/>
    <w:rsid w:val="003C66AF"/>
    <w:rsid w:val="003C680B"/>
    <w:rsid w:val="003C68C7"/>
    <w:rsid w:val="003C69DB"/>
    <w:rsid w:val="003C6C01"/>
    <w:rsid w:val="003C6CD6"/>
    <w:rsid w:val="003C6D47"/>
    <w:rsid w:val="003C6F36"/>
    <w:rsid w:val="003C735B"/>
    <w:rsid w:val="003C74EE"/>
    <w:rsid w:val="003D0455"/>
    <w:rsid w:val="003D065C"/>
    <w:rsid w:val="003D06A3"/>
    <w:rsid w:val="003D0940"/>
    <w:rsid w:val="003D0947"/>
    <w:rsid w:val="003D0979"/>
    <w:rsid w:val="003D0A54"/>
    <w:rsid w:val="003D0A8F"/>
    <w:rsid w:val="003D0C80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66A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A92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3AE"/>
    <w:rsid w:val="003E447B"/>
    <w:rsid w:val="003E4860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0F"/>
    <w:rsid w:val="003F09DD"/>
    <w:rsid w:val="003F0B61"/>
    <w:rsid w:val="003F0C1B"/>
    <w:rsid w:val="003F0D1B"/>
    <w:rsid w:val="003F176F"/>
    <w:rsid w:val="003F18D0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89D"/>
    <w:rsid w:val="003F392B"/>
    <w:rsid w:val="003F403A"/>
    <w:rsid w:val="003F4118"/>
    <w:rsid w:val="003F45BE"/>
    <w:rsid w:val="003F46A9"/>
    <w:rsid w:val="003F4F6D"/>
    <w:rsid w:val="003F5214"/>
    <w:rsid w:val="003F551F"/>
    <w:rsid w:val="003F565C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4EE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5E41"/>
    <w:rsid w:val="00406150"/>
    <w:rsid w:val="00406344"/>
    <w:rsid w:val="004063AB"/>
    <w:rsid w:val="004063B4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DD4"/>
    <w:rsid w:val="00413EC9"/>
    <w:rsid w:val="00413EE1"/>
    <w:rsid w:val="00413FC2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1"/>
    <w:rsid w:val="00417EBF"/>
    <w:rsid w:val="004200F6"/>
    <w:rsid w:val="004206C1"/>
    <w:rsid w:val="004207C5"/>
    <w:rsid w:val="00420972"/>
    <w:rsid w:val="00420A57"/>
    <w:rsid w:val="00420BA7"/>
    <w:rsid w:val="004211F5"/>
    <w:rsid w:val="00421280"/>
    <w:rsid w:val="004214F0"/>
    <w:rsid w:val="00421740"/>
    <w:rsid w:val="00421A51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4E5"/>
    <w:rsid w:val="00425775"/>
    <w:rsid w:val="00425815"/>
    <w:rsid w:val="004258C2"/>
    <w:rsid w:val="00425AE7"/>
    <w:rsid w:val="00425B2A"/>
    <w:rsid w:val="00425EF9"/>
    <w:rsid w:val="0042631D"/>
    <w:rsid w:val="004266F6"/>
    <w:rsid w:val="00426793"/>
    <w:rsid w:val="004267FD"/>
    <w:rsid w:val="00426919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F50"/>
    <w:rsid w:val="0043128B"/>
    <w:rsid w:val="0043135D"/>
    <w:rsid w:val="004315D1"/>
    <w:rsid w:val="00431732"/>
    <w:rsid w:val="00431798"/>
    <w:rsid w:val="004317BF"/>
    <w:rsid w:val="00431C6F"/>
    <w:rsid w:val="00431DAD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358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D8C"/>
    <w:rsid w:val="0044051F"/>
    <w:rsid w:val="0044060F"/>
    <w:rsid w:val="004406A2"/>
    <w:rsid w:val="00440798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90D"/>
    <w:rsid w:val="00442B9F"/>
    <w:rsid w:val="00442DF1"/>
    <w:rsid w:val="00443113"/>
    <w:rsid w:val="00443534"/>
    <w:rsid w:val="004435E3"/>
    <w:rsid w:val="00443879"/>
    <w:rsid w:val="004438E5"/>
    <w:rsid w:val="00443CAB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6F3F"/>
    <w:rsid w:val="004471E2"/>
    <w:rsid w:val="00447211"/>
    <w:rsid w:val="004472A8"/>
    <w:rsid w:val="004479E1"/>
    <w:rsid w:val="00447E9B"/>
    <w:rsid w:val="00450549"/>
    <w:rsid w:val="004507CD"/>
    <w:rsid w:val="00450846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3E"/>
    <w:rsid w:val="0045468E"/>
    <w:rsid w:val="00454ACB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28E"/>
    <w:rsid w:val="0046382F"/>
    <w:rsid w:val="00463927"/>
    <w:rsid w:val="004639C9"/>
    <w:rsid w:val="00463D39"/>
    <w:rsid w:val="00463D8C"/>
    <w:rsid w:val="00463E4C"/>
    <w:rsid w:val="004643B1"/>
    <w:rsid w:val="004644DD"/>
    <w:rsid w:val="004646DC"/>
    <w:rsid w:val="00464740"/>
    <w:rsid w:val="00464EB5"/>
    <w:rsid w:val="004650B7"/>
    <w:rsid w:val="00466046"/>
    <w:rsid w:val="00466074"/>
    <w:rsid w:val="004661BA"/>
    <w:rsid w:val="0046636D"/>
    <w:rsid w:val="004667E9"/>
    <w:rsid w:val="00466B78"/>
    <w:rsid w:val="00466B98"/>
    <w:rsid w:val="00466E0A"/>
    <w:rsid w:val="0046713A"/>
    <w:rsid w:val="00467173"/>
    <w:rsid w:val="0046771B"/>
    <w:rsid w:val="00467B57"/>
    <w:rsid w:val="00467E42"/>
    <w:rsid w:val="00470114"/>
    <w:rsid w:val="0047032B"/>
    <w:rsid w:val="004703E4"/>
    <w:rsid w:val="004706CA"/>
    <w:rsid w:val="00470746"/>
    <w:rsid w:val="00470895"/>
    <w:rsid w:val="00470B95"/>
    <w:rsid w:val="00470DB0"/>
    <w:rsid w:val="0047103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AF7"/>
    <w:rsid w:val="00474ECA"/>
    <w:rsid w:val="00475051"/>
    <w:rsid w:val="00475105"/>
    <w:rsid w:val="004752C4"/>
    <w:rsid w:val="0047574F"/>
    <w:rsid w:val="0047575D"/>
    <w:rsid w:val="00475A1C"/>
    <w:rsid w:val="00476003"/>
    <w:rsid w:val="00476160"/>
    <w:rsid w:val="00476222"/>
    <w:rsid w:val="004764D9"/>
    <w:rsid w:val="0047690D"/>
    <w:rsid w:val="00476C70"/>
    <w:rsid w:val="00476F6F"/>
    <w:rsid w:val="004772DC"/>
    <w:rsid w:val="0047730F"/>
    <w:rsid w:val="004776A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B0F"/>
    <w:rsid w:val="00484C7B"/>
    <w:rsid w:val="00484DB7"/>
    <w:rsid w:val="00484FD5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5DE"/>
    <w:rsid w:val="0048799E"/>
    <w:rsid w:val="00487CA2"/>
    <w:rsid w:val="00487D74"/>
    <w:rsid w:val="0049007C"/>
    <w:rsid w:val="00490175"/>
    <w:rsid w:val="00490721"/>
    <w:rsid w:val="004909A7"/>
    <w:rsid w:val="004919CB"/>
    <w:rsid w:val="00491A03"/>
    <w:rsid w:val="00491D68"/>
    <w:rsid w:val="004921D6"/>
    <w:rsid w:val="004924E6"/>
    <w:rsid w:val="0049291B"/>
    <w:rsid w:val="00492AC8"/>
    <w:rsid w:val="00492C04"/>
    <w:rsid w:val="00492C50"/>
    <w:rsid w:val="00492D53"/>
    <w:rsid w:val="00492E0E"/>
    <w:rsid w:val="0049377E"/>
    <w:rsid w:val="00493BF8"/>
    <w:rsid w:val="0049436A"/>
    <w:rsid w:val="00494820"/>
    <w:rsid w:val="00494F9D"/>
    <w:rsid w:val="0049533F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540"/>
    <w:rsid w:val="0049777B"/>
    <w:rsid w:val="00497AC0"/>
    <w:rsid w:val="004A00D0"/>
    <w:rsid w:val="004A02BF"/>
    <w:rsid w:val="004A0319"/>
    <w:rsid w:val="004A0594"/>
    <w:rsid w:val="004A0606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974"/>
    <w:rsid w:val="004A1F25"/>
    <w:rsid w:val="004A1F8D"/>
    <w:rsid w:val="004A2265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C2A"/>
    <w:rsid w:val="004A4D85"/>
    <w:rsid w:val="004A536F"/>
    <w:rsid w:val="004A537F"/>
    <w:rsid w:val="004A573D"/>
    <w:rsid w:val="004A5982"/>
    <w:rsid w:val="004A5A05"/>
    <w:rsid w:val="004A603D"/>
    <w:rsid w:val="004A6128"/>
    <w:rsid w:val="004A639D"/>
    <w:rsid w:val="004A6574"/>
    <w:rsid w:val="004A6696"/>
    <w:rsid w:val="004A6782"/>
    <w:rsid w:val="004A67AA"/>
    <w:rsid w:val="004A67FE"/>
    <w:rsid w:val="004A6AE3"/>
    <w:rsid w:val="004A6D15"/>
    <w:rsid w:val="004A6FAC"/>
    <w:rsid w:val="004A715B"/>
    <w:rsid w:val="004A7597"/>
    <w:rsid w:val="004A7C53"/>
    <w:rsid w:val="004B00B0"/>
    <w:rsid w:val="004B02B6"/>
    <w:rsid w:val="004B0918"/>
    <w:rsid w:val="004B0960"/>
    <w:rsid w:val="004B0CF3"/>
    <w:rsid w:val="004B0E0C"/>
    <w:rsid w:val="004B0E45"/>
    <w:rsid w:val="004B0F97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29"/>
    <w:rsid w:val="004B2FDD"/>
    <w:rsid w:val="004B34D7"/>
    <w:rsid w:val="004B39CE"/>
    <w:rsid w:val="004B3A0E"/>
    <w:rsid w:val="004B3A14"/>
    <w:rsid w:val="004B3A73"/>
    <w:rsid w:val="004B3BEA"/>
    <w:rsid w:val="004B3C78"/>
    <w:rsid w:val="004B3D51"/>
    <w:rsid w:val="004B3DFD"/>
    <w:rsid w:val="004B42E5"/>
    <w:rsid w:val="004B431D"/>
    <w:rsid w:val="004B443E"/>
    <w:rsid w:val="004B4B09"/>
    <w:rsid w:val="004B4C5C"/>
    <w:rsid w:val="004B4D32"/>
    <w:rsid w:val="004B4D92"/>
    <w:rsid w:val="004B5754"/>
    <w:rsid w:val="004B576A"/>
    <w:rsid w:val="004B5AD1"/>
    <w:rsid w:val="004B5D59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741"/>
    <w:rsid w:val="004B7DB1"/>
    <w:rsid w:val="004B7F2E"/>
    <w:rsid w:val="004C0010"/>
    <w:rsid w:val="004C024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392A"/>
    <w:rsid w:val="004C3A7A"/>
    <w:rsid w:val="004C41D8"/>
    <w:rsid w:val="004C471C"/>
    <w:rsid w:val="004C4FEE"/>
    <w:rsid w:val="004C57F5"/>
    <w:rsid w:val="004C5868"/>
    <w:rsid w:val="004C61A8"/>
    <w:rsid w:val="004C6549"/>
    <w:rsid w:val="004C6553"/>
    <w:rsid w:val="004C678D"/>
    <w:rsid w:val="004C6998"/>
    <w:rsid w:val="004C6B94"/>
    <w:rsid w:val="004C6D89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26B"/>
    <w:rsid w:val="004D18C8"/>
    <w:rsid w:val="004D1978"/>
    <w:rsid w:val="004D2160"/>
    <w:rsid w:val="004D246E"/>
    <w:rsid w:val="004D280E"/>
    <w:rsid w:val="004D2E43"/>
    <w:rsid w:val="004D36BB"/>
    <w:rsid w:val="004D39A0"/>
    <w:rsid w:val="004D3B41"/>
    <w:rsid w:val="004D3C55"/>
    <w:rsid w:val="004D3CEC"/>
    <w:rsid w:val="004D4310"/>
    <w:rsid w:val="004D4331"/>
    <w:rsid w:val="004D449E"/>
    <w:rsid w:val="004D44C3"/>
    <w:rsid w:val="004D4623"/>
    <w:rsid w:val="004D463F"/>
    <w:rsid w:val="004D4908"/>
    <w:rsid w:val="004D4B05"/>
    <w:rsid w:val="004D523B"/>
    <w:rsid w:val="004D5457"/>
    <w:rsid w:val="004D5569"/>
    <w:rsid w:val="004D561E"/>
    <w:rsid w:val="004D5663"/>
    <w:rsid w:val="004D584D"/>
    <w:rsid w:val="004D598F"/>
    <w:rsid w:val="004D5BEE"/>
    <w:rsid w:val="004D6163"/>
    <w:rsid w:val="004D61BA"/>
    <w:rsid w:val="004D6312"/>
    <w:rsid w:val="004D6B54"/>
    <w:rsid w:val="004D6E4F"/>
    <w:rsid w:val="004D6F66"/>
    <w:rsid w:val="004D7776"/>
    <w:rsid w:val="004D7BA2"/>
    <w:rsid w:val="004D7C38"/>
    <w:rsid w:val="004D7EEF"/>
    <w:rsid w:val="004E0359"/>
    <w:rsid w:val="004E0748"/>
    <w:rsid w:val="004E081A"/>
    <w:rsid w:val="004E0D33"/>
    <w:rsid w:val="004E1267"/>
    <w:rsid w:val="004E12BE"/>
    <w:rsid w:val="004E1523"/>
    <w:rsid w:val="004E155A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5F5"/>
    <w:rsid w:val="004E38C1"/>
    <w:rsid w:val="004E3B56"/>
    <w:rsid w:val="004E3C5A"/>
    <w:rsid w:val="004E432B"/>
    <w:rsid w:val="004E4445"/>
    <w:rsid w:val="004E444D"/>
    <w:rsid w:val="004E45C9"/>
    <w:rsid w:val="004E4889"/>
    <w:rsid w:val="004E4A4A"/>
    <w:rsid w:val="004E4BC2"/>
    <w:rsid w:val="004E4C9A"/>
    <w:rsid w:val="004E4D30"/>
    <w:rsid w:val="004E4D59"/>
    <w:rsid w:val="004E4EFD"/>
    <w:rsid w:val="004E51F2"/>
    <w:rsid w:val="004E5934"/>
    <w:rsid w:val="004E5B1A"/>
    <w:rsid w:val="004E5B7F"/>
    <w:rsid w:val="004E5C58"/>
    <w:rsid w:val="004E5F8E"/>
    <w:rsid w:val="004E630B"/>
    <w:rsid w:val="004E6438"/>
    <w:rsid w:val="004E64C6"/>
    <w:rsid w:val="004E6503"/>
    <w:rsid w:val="004E6967"/>
    <w:rsid w:val="004E6D27"/>
    <w:rsid w:val="004E7065"/>
    <w:rsid w:val="004E7220"/>
    <w:rsid w:val="004E75A5"/>
    <w:rsid w:val="004E79B0"/>
    <w:rsid w:val="004E7D08"/>
    <w:rsid w:val="004E7D5C"/>
    <w:rsid w:val="004E7E7D"/>
    <w:rsid w:val="004F09CC"/>
    <w:rsid w:val="004F0ADA"/>
    <w:rsid w:val="004F15F0"/>
    <w:rsid w:val="004F18F6"/>
    <w:rsid w:val="004F1D6D"/>
    <w:rsid w:val="004F1DB2"/>
    <w:rsid w:val="004F1E46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4F4C"/>
    <w:rsid w:val="004F53E2"/>
    <w:rsid w:val="004F5720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113"/>
    <w:rsid w:val="005032D5"/>
    <w:rsid w:val="0050361E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D78"/>
    <w:rsid w:val="00505EB3"/>
    <w:rsid w:val="005064DD"/>
    <w:rsid w:val="005064E3"/>
    <w:rsid w:val="00506629"/>
    <w:rsid w:val="005067F3"/>
    <w:rsid w:val="0050693A"/>
    <w:rsid w:val="00506BE0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D4A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647"/>
    <w:rsid w:val="00515D2D"/>
    <w:rsid w:val="0051621A"/>
    <w:rsid w:val="00516330"/>
    <w:rsid w:val="00516360"/>
    <w:rsid w:val="00516502"/>
    <w:rsid w:val="005169FF"/>
    <w:rsid w:val="0051705B"/>
    <w:rsid w:val="00517100"/>
    <w:rsid w:val="00517886"/>
    <w:rsid w:val="00517D51"/>
    <w:rsid w:val="00517DFC"/>
    <w:rsid w:val="0052008B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5DF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CF6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23F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D8"/>
    <w:rsid w:val="005378E3"/>
    <w:rsid w:val="00537974"/>
    <w:rsid w:val="00537D57"/>
    <w:rsid w:val="005401B2"/>
    <w:rsid w:val="00540269"/>
    <w:rsid w:val="005407DC"/>
    <w:rsid w:val="00540A0B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373"/>
    <w:rsid w:val="00543869"/>
    <w:rsid w:val="00543A82"/>
    <w:rsid w:val="00543C00"/>
    <w:rsid w:val="00543DBF"/>
    <w:rsid w:val="00543FC3"/>
    <w:rsid w:val="0054406A"/>
    <w:rsid w:val="005442A0"/>
    <w:rsid w:val="005442ED"/>
    <w:rsid w:val="005445B6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6E5"/>
    <w:rsid w:val="0055171F"/>
    <w:rsid w:val="005517CF"/>
    <w:rsid w:val="00551C65"/>
    <w:rsid w:val="00551ECE"/>
    <w:rsid w:val="00551F01"/>
    <w:rsid w:val="00552254"/>
    <w:rsid w:val="00552782"/>
    <w:rsid w:val="005527C7"/>
    <w:rsid w:val="00552A48"/>
    <w:rsid w:val="00552A92"/>
    <w:rsid w:val="00552B71"/>
    <w:rsid w:val="00552B88"/>
    <w:rsid w:val="00552DE5"/>
    <w:rsid w:val="00552E68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879"/>
    <w:rsid w:val="00554B7B"/>
    <w:rsid w:val="00555549"/>
    <w:rsid w:val="00555676"/>
    <w:rsid w:val="005556FC"/>
    <w:rsid w:val="005559E8"/>
    <w:rsid w:val="00556116"/>
    <w:rsid w:val="00556275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5F14"/>
    <w:rsid w:val="005662E0"/>
    <w:rsid w:val="005664D4"/>
    <w:rsid w:val="005665E9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07C"/>
    <w:rsid w:val="0057420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46C"/>
    <w:rsid w:val="005828BA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3FB"/>
    <w:rsid w:val="00586484"/>
    <w:rsid w:val="005867F8"/>
    <w:rsid w:val="005869E9"/>
    <w:rsid w:val="00586A90"/>
    <w:rsid w:val="0058744C"/>
    <w:rsid w:val="005877F9"/>
    <w:rsid w:val="00587BF7"/>
    <w:rsid w:val="00587CD6"/>
    <w:rsid w:val="00587DE7"/>
    <w:rsid w:val="00587F82"/>
    <w:rsid w:val="00587FB5"/>
    <w:rsid w:val="00587FF3"/>
    <w:rsid w:val="0059047E"/>
    <w:rsid w:val="00590FBD"/>
    <w:rsid w:val="00591004"/>
    <w:rsid w:val="0059109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3AED"/>
    <w:rsid w:val="005949E6"/>
    <w:rsid w:val="00594C05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53B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5ED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4B"/>
    <w:rsid w:val="005A3DF2"/>
    <w:rsid w:val="005A3EB4"/>
    <w:rsid w:val="005A3F67"/>
    <w:rsid w:val="005A3FE0"/>
    <w:rsid w:val="005A44F6"/>
    <w:rsid w:val="005A477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5DF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1FD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B1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5DD"/>
    <w:rsid w:val="005C36A6"/>
    <w:rsid w:val="005C4285"/>
    <w:rsid w:val="005C432A"/>
    <w:rsid w:val="005C4768"/>
    <w:rsid w:val="005C485A"/>
    <w:rsid w:val="005C490C"/>
    <w:rsid w:val="005C4F9F"/>
    <w:rsid w:val="005C537E"/>
    <w:rsid w:val="005C5632"/>
    <w:rsid w:val="005C56AF"/>
    <w:rsid w:val="005C57F0"/>
    <w:rsid w:val="005C59E3"/>
    <w:rsid w:val="005C5D9D"/>
    <w:rsid w:val="005C60BB"/>
    <w:rsid w:val="005C6132"/>
    <w:rsid w:val="005C61F4"/>
    <w:rsid w:val="005C66E6"/>
    <w:rsid w:val="005C67A4"/>
    <w:rsid w:val="005C6C7D"/>
    <w:rsid w:val="005C6C93"/>
    <w:rsid w:val="005C6E63"/>
    <w:rsid w:val="005C75C1"/>
    <w:rsid w:val="005C75E9"/>
    <w:rsid w:val="005C795E"/>
    <w:rsid w:val="005C7C2F"/>
    <w:rsid w:val="005C7E0F"/>
    <w:rsid w:val="005D015D"/>
    <w:rsid w:val="005D051D"/>
    <w:rsid w:val="005D064B"/>
    <w:rsid w:val="005D0691"/>
    <w:rsid w:val="005D06C7"/>
    <w:rsid w:val="005D0C8C"/>
    <w:rsid w:val="005D0F63"/>
    <w:rsid w:val="005D11FD"/>
    <w:rsid w:val="005D15D7"/>
    <w:rsid w:val="005D19E0"/>
    <w:rsid w:val="005D1A7D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78C"/>
    <w:rsid w:val="005D78B6"/>
    <w:rsid w:val="005D79AE"/>
    <w:rsid w:val="005D79D0"/>
    <w:rsid w:val="005D7B32"/>
    <w:rsid w:val="005D7ED8"/>
    <w:rsid w:val="005D7F26"/>
    <w:rsid w:val="005E00B8"/>
    <w:rsid w:val="005E04FE"/>
    <w:rsid w:val="005E0671"/>
    <w:rsid w:val="005E06B0"/>
    <w:rsid w:val="005E0822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14C"/>
    <w:rsid w:val="005E3232"/>
    <w:rsid w:val="005E34D7"/>
    <w:rsid w:val="005E3553"/>
    <w:rsid w:val="005E36B2"/>
    <w:rsid w:val="005E37D9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4F5"/>
    <w:rsid w:val="005F27B8"/>
    <w:rsid w:val="005F2A6B"/>
    <w:rsid w:val="005F2C5B"/>
    <w:rsid w:val="005F2ED6"/>
    <w:rsid w:val="005F2F34"/>
    <w:rsid w:val="005F3016"/>
    <w:rsid w:val="005F3937"/>
    <w:rsid w:val="005F3FF0"/>
    <w:rsid w:val="005F4049"/>
    <w:rsid w:val="005F40E7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B17"/>
    <w:rsid w:val="00600D71"/>
    <w:rsid w:val="00600EC6"/>
    <w:rsid w:val="00600FC1"/>
    <w:rsid w:val="00601659"/>
    <w:rsid w:val="00601910"/>
    <w:rsid w:val="00601D30"/>
    <w:rsid w:val="00601E29"/>
    <w:rsid w:val="00601EC1"/>
    <w:rsid w:val="00602023"/>
    <w:rsid w:val="00602185"/>
    <w:rsid w:val="006023E8"/>
    <w:rsid w:val="00602A7B"/>
    <w:rsid w:val="00602D8C"/>
    <w:rsid w:val="006035C5"/>
    <w:rsid w:val="006037CF"/>
    <w:rsid w:val="006037D8"/>
    <w:rsid w:val="00603AA3"/>
    <w:rsid w:val="00603B1B"/>
    <w:rsid w:val="00603EB3"/>
    <w:rsid w:val="006042E0"/>
    <w:rsid w:val="006046C2"/>
    <w:rsid w:val="0060486F"/>
    <w:rsid w:val="00604A7C"/>
    <w:rsid w:val="006055F3"/>
    <w:rsid w:val="0060586C"/>
    <w:rsid w:val="00605A12"/>
    <w:rsid w:val="00605BC0"/>
    <w:rsid w:val="00606366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1BF"/>
    <w:rsid w:val="0060723F"/>
    <w:rsid w:val="00607522"/>
    <w:rsid w:val="00607774"/>
    <w:rsid w:val="0060782D"/>
    <w:rsid w:val="00607D41"/>
    <w:rsid w:val="00607DAF"/>
    <w:rsid w:val="00607F83"/>
    <w:rsid w:val="0061029F"/>
    <w:rsid w:val="0061054E"/>
    <w:rsid w:val="00610680"/>
    <w:rsid w:val="00610C31"/>
    <w:rsid w:val="00610C77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5FC"/>
    <w:rsid w:val="00612B35"/>
    <w:rsid w:val="00612BC5"/>
    <w:rsid w:val="00612C7F"/>
    <w:rsid w:val="0061314A"/>
    <w:rsid w:val="006135EB"/>
    <w:rsid w:val="006138B3"/>
    <w:rsid w:val="0061391B"/>
    <w:rsid w:val="00613AF7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1AE"/>
    <w:rsid w:val="0061624F"/>
    <w:rsid w:val="006163AD"/>
    <w:rsid w:val="006163FD"/>
    <w:rsid w:val="00616616"/>
    <w:rsid w:val="006166A7"/>
    <w:rsid w:val="006168B0"/>
    <w:rsid w:val="00616945"/>
    <w:rsid w:val="0061710D"/>
    <w:rsid w:val="0061773D"/>
    <w:rsid w:val="0061791C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D7A"/>
    <w:rsid w:val="00623F86"/>
    <w:rsid w:val="006240C6"/>
    <w:rsid w:val="006241F1"/>
    <w:rsid w:val="00624505"/>
    <w:rsid w:val="00624714"/>
    <w:rsid w:val="006247A4"/>
    <w:rsid w:val="00624822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E7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C16"/>
    <w:rsid w:val="00631D0D"/>
    <w:rsid w:val="00631EBD"/>
    <w:rsid w:val="006324A1"/>
    <w:rsid w:val="006327E6"/>
    <w:rsid w:val="0063317B"/>
    <w:rsid w:val="006336B8"/>
    <w:rsid w:val="00633756"/>
    <w:rsid w:val="006337FA"/>
    <w:rsid w:val="00633826"/>
    <w:rsid w:val="00633928"/>
    <w:rsid w:val="00633ECB"/>
    <w:rsid w:val="00634295"/>
    <w:rsid w:val="006342B5"/>
    <w:rsid w:val="00634632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445"/>
    <w:rsid w:val="00645558"/>
    <w:rsid w:val="0064567A"/>
    <w:rsid w:val="00645A3C"/>
    <w:rsid w:val="00645BCC"/>
    <w:rsid w:val="00645C13"/>
    <w:rsid w:val="00645D3E"/>
    <w:rsid w:val="00645D74"/>
    <w:rsid w:val="0064607A"/>
    <w:rsid w:val="0064682B"/>
    <w:rsid w:val="00646978"/>
    <w:rsid w:val="006469E7"/>
    <w:rsid w:val="006469ED"/>
    <w:rsid w:val="00647431"/>
    <w:rsid w:val="00647A01"/>
    <w:rsid w:val="00647BCD"/>
    <w:rsid w:val="00647CCC"/>
    <w:rsid w:val="00647D26"/>
    <w:rsid w:val="00647EC0"/>
    <w:rsid w:val="00650915"/>
    <w:rsid w:val="006509CC"/>
    <w:rsid w:val="00650B28"/>
    <w:rsid w:val="00650C99"/>
    <w:rsid w:val="00650F34"/>
    <w:rsid w:val="0065105C"/>
    <w:rsid w:val="0065128D"/>
    <w:rsid w:val="006512BD"/>
    <w:rsid w:val="0065166B"/>
    <w:rsid w:val="00651670"/>
    <w:rsid w:val="00651812"/>
    <w:rsid w:val="00651ECF"/>
    <w:rsid w:val="00651F84"/>
    <w:rsid w:val="0065219D"/>
    <w:rsid w:val="00652C15"/>
    <w:rsid w:val="0065330A"/>
    <w:rsid w:val="00653949"/>
    <w:rsid w:val="00653B38"/>
    <w:rsid w:val="00653C25"/>
    <w:rsid w:val="006548C0"/>
    <w:rsid w:val="00654A35"/>
    <w:rsid w:val="00654EDF"/>
    <w:rsid w:val="006552AD"/>
    <w:rsid w:val="00655838"/>
    <w:rsid w:val="00655973"/>
    <w:rsid w:val="00655CD4"/>
    <w:rsid w:val="00655FAB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1DC"/>
    <w:rsid w:val="006702BD"/>
    <w:rsid w:val="00670346"/>
    <w:rsid w:val="00670385"/>
    <w:rsid w:val="006704AD"/>
    <w:rsid w:val="006705AF"/>
    <w:rsid w:val="00670B86"/>
    <w:rsid w:val="00670CF6"/>
    <w:rsid w:val="00670EE3"/>
    <w:rsid w:val="00670F8E"/>
    <w:rsid w:val="006710DD"/>
    <w:rsid w:val="006718DB"/>
    <w:rsid w:val="006719DC"/>
    <w:rsid w:val="006719ED"/>
    <w:rsid w:val="00671B8A"/>
    <w:rsid w:val="00671D41"/>
    <w:rsid w:val="00671FA2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3E"/>
    <w:rsid w:val="00684491"/>
    <w:rsid w:val="00684773"/>
    <w:rsid w:val="00684CA0"/>
    <w:rsid w:val="00684E23"/>
    <w:rsid w:val="00684FB3"/>
    <w:rsid w:val="006851B0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70B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5E17"/>
    <w:rsid w:val="0069606B"/>
    <w:rsid w:val="006969AE"/>
    <w:rsid w:val="00696A16"/>
    <w:rsid w:val="00696A6B"/>
    <w:rsid w:val="00696D80"/>
    <w:rsid w:val="00696E66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4D2"/>
    <w:rsid w:val="006A560A"/>
    <w:rsid w:val="006A56A7"/>
    <w:rsid w:val="006A587C"/>
    <w:rsid w:val="006A594B"/>
    <w:rsid w:val="006A5A19"/>
    <w:rsid w:val="006A5F79"/>
    <w:rsid w:val="006A6161"/>
    <w:rsid w:val="006A6863"/>
    <w:rsid w:val="006A6B4B"/>
    <w:rsid w:val="006A6F26"/>
    <w:rsid w:val="006A6F7F"/>
    <w:rsid w:val="006A728D"/>
    <w:rsid w:val="006A75F0"/>
    <w:rsid w:val="006A779F"/>
    <w:rsid w:val="006A7C6C"/>
    <w:rsid w:val="006B0233"/>
    <w:rsid w:val="006B061E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006"/>
    <w:rsid w:val="006B3756"/>
    <w:rsid w:val="006B4317"/>
    <w:rsid w:val="006B49BD"/>
    <w:rsid w:val="006B4AB3"/>
    <w:rsid w:val="006B4AF4"/>
    <w:rsid w:val="006B5366"/>
    <w:rsid w:val="006B5400"/>
    <w:rsid w:val="006B5461"/>
    <w:rsid w:val="006B58B4"/>
    <w:rsid w:val="006B59F7"/>
    <w:rsid w:val="006B5A1E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B7D94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54C"/>
    <w:rsid w:val="006C3A32"/>
    <w:rsid w:val="006C3CA5"/>
    <w:rsid w:val="006C4129"/>
    <w:rsid w:val="006C4B18"/>
    <w:rsid w:val="006C4BC3"/>
    <w:rsid w:val="006C4D35"/>
    <w:rsid w:val="006C4E1C"/>
    <w:rsid w:val="006C507A"/>
    <w:rsid w:val="006C53F4"/>
    <w:rsid w:val="006C5530"/>
    <w:rsid w:val="006C5F36"/>
    <w:rsid w:val="006C5F98"/>
    <w:rsid w:val="006C604A"/>
    <w:rsid w:val="006C662C"/>
    <w:rsid w:val="006C66D8"/>
    <w:rsid w:val="006C7186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867"/>
    <w:rsid w:val="006D09E7"/>
    <w:rsid w:val="006D0BE2"/>
    <w:rsid w:val="006D0BFF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DCB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DAF"/>
    <w:rsid w:val="006D6DD2"/>
    <w:rsid w:val="006D737A"/>
    <w:rsid w:val="006D74B6"/>
    <w:rsid w:val="006D78AE"/>
    <w:rsid w:val="006D7A8C"/>
    <w:rsid w:val="006D7C91"/>
    <w:rsid w:val="006D7F0B"/>
    <w:rsid w:val="006E0281"/>
    <w:rsid w:val="006E030E"/>
    <w:rsid w:val="006E037F"/>
    <w:rsid w:val="006E0396"/>
    <w:rsid w:val="006E0405"/>
    <w:rsid w:val="006E0519"/>
    <w:rsid w:val="006E054A"/>
    <w:rsid w:val="006E07F4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097"/>
    <w:rsid w:val="006E4D88"/>
    <w:rsid w:val="006E4E8F"/>
    <w:rsid w:val="006E5060"/>
    <w:rsid w:val="006E53D9"/>
    <w:rsid w:val="006E58C2"/>
    <w:rsid w:val="006E58D6"/>
    <w:rsid w:val="006E5D0A"/>
    <w:rsid w:val="006E5E8D"/>
    <w:rsid w:val="006E5FE8"/>
    <w:rsid w:val="006E6005"/>
    <w:rsid w:val="006E6094"/>
    <w:rsid w:val="006E634A"/>
    <w:rsid w:val="006E6421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755"/>
    <w:rsid w:val="006F0B45"/>
    <w:rsid w:val="006F1108"/>
    <w:rsid w:val="006F1279"/>
    <w:rsid w:val="006F162F"/>
    <w:rsid w:val="006F1C0F"/>
    <w:rsid w:val="006F1C76"/>
    <w:rsid w:val="006F20BD"/>
    <w:rsid w:val="006F222D"/>
    <w:rsid w:val="006F26FF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5348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04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98C"/>
    <w:rsid w:val="00704E6A"/>
    <w:rsid w:val="00704F71"/>
    <w:rsid w:val="007051E9"/>
    <w:rsid w:val="0070525E"/>
    <w:rsid w:val="007052A7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933"/>
    <w:rsid w:val="00707A23"/>
    <w:rsid w:val="00707DD4"/>
    <w:rsid w:val="00707E66"/>
    <w:rsid w:val="0071000D"/>
    <w:rsid w:val="00710DC1"/>
    <w:rsid w:val="00710EE2"/>
    <w:rsid w:val="00710F64"/>
    <w:rsid w:val="00710FCE"/>
    <w:rsid w:val="00711650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3E26"/>
    <w:rsid w:val="007144E5"/>
    <w:rsid w:val="007146AB"/>
    <w:rsid w:val="00714719"/>
    <w:rsid w:val="00714839"/>
    <w:rsid w:val="00714917"/>
    <w:rsid w:val="00714D2D"/>
    <w:rsid w:val="0071508D"/>
    <w:rsid w:val="0071549C"/>
    <w:rsid w:val="00715A8E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7A4"/>
    <w:rsid w:val="00721015"/>
    <w:rsid w:val="0072190B"/>
    <w:rsid w:val="00721924"/>
    <w:rsid w:val="007219F7"/>
    <w:rsid w:val="00721A7B"/>
    <w:rsid w:val="00721A8A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204"/>
    <w:rsid w:val="007272CC"/>
    <w:rsid w:val="0072738C"/>
    <w:rsid w:val="00727595"/>
    <w:rsid w:val="00727687"/>
    <w:rsid w:val="0072778E"/>
    <w:rsid w:val="007278D3"/>
    <w:rsid w:val="00727B4E"/>
    <w:rsid w:val="00727B69"/>
    <w:rsid w:val="00727BD2"/>
    <w:rsid w:val="00727FB2"/>
    <w:rsid w:val="0073002C"/>
    <w:rsid w:val="007308B7"/>
    <w:rsid w:val="00730E09"/>
    <w:rsid w:val="00730E77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725"/>
    <w:rsid w:val="00735799"/>
    <w:rsid w:val="0073588C"/>
    <w:rsid w:val="00735A22"/>
    <w:rsid w:val="00735A58"/>
    <w:rsid w:val="00735B29"/>
    <w:rsid w:val="00735FA5"/>
    <w:rsid w:val="00736388"/>
    <w:rsid w:val="00736C94"/>
    <w:rsid w:val="007370C4"/>
    <w:rsid w:val="0073756B"/>
    <w:rsid w:val="00737B4B"/>
    <w:rsid w:val="00737CCD"/>
    <w:rsid w:val="00737D41"/>
    <w:rsid w:val="00737D78"/>
    <w:rsid w:val="007400B9"/>
    <w:rsid w:val="007402ED"/>
    <w:rsid w:val="0074067F"/>
    <w:rsid w:val="007406BD"/>
    <w:rsid w:val="00740711"/>
    <w:rsid w:val="00740D28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EA2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306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47940"/>
    <w:rsid w:val="00747CD8"/>
    <w:rsid w:val="00750003"/>
    <w:rsid w:val="007500FD"/>
    <w:rsid w:val="00750130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C28"/>
    <w:rsid w:val="00751DA6"/>
    <w:rsid w:val="00751E23"/>
    <w:rsid w:val="00752324"/>
    <w:rsid w:val="007526FA"/>
    <w:rsid w:val="00752B1A"/>
    <w:rsid w:val="0075316C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6B7B"/>
    <w:rsid w:val="0075706C"/>
    <w:rsid w:val="007570EE"/>
    <w:rsid w:val="0075777B"/>
    <w:rsid w:val="00757A29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69"/>
    <w:rsid w:val="007615EA"/>
    <w:rsid w:val="00761AD6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144"/>
    <w:rsid w:val="007631E8"/>
    <w:rsid w:val="00763278"/>
    <w:rsid w:val="007632C4"/>
    <w:rsid w:val="0076335A"/>
    <w:rsid w:val="00763645"/>
    <w:rsid w:val="007638C5"/>
    <w:rsid w:val="00763A60"/>
    <w:rsid w:val="00763B5E"/>
    <w:rsid w:val="00763E14"/>
    <w:rsid w:val="00763E84"/>
    <w:rsid w:val="00763F2E"/>
    <w:rsid w:val="00764037"/>
    <w:rsid w:val="0076443E"/>
    <w:rsid w:val="007645C2"/>
    <w:rsid w:val="0076472F"/>
    <w:rsid w:val="00764772"/>
    <w:rsid w:val="007653EF"/>
    <w:rsid w:val="00765B6C"/>
    <w:rsid w:val="00766055"/>
    <w:rsid w:val="0076608F"/>
    <w:rsid w:val="007666A8"/>
    <w:rsid w:val="00766A70"/>
    <w:rsid w:val="00766B55"/>
    <w:rsid w:val="00767355"/>
    <w:rsid w:val="007679C3"/>
    <w:rsid w:val="00770245"/>
    <w:rsid w:val="00770632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2FA7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7D"/>
    <w:rsid w:val="0077453E"/>
    <w:rsid w:val="00774BDB"/>
    <w:rsid w:val="00774CAB"/>
    <w:rsid w:val="00775208"/>
    <w:rsid w:val="0077570E"/>
    <w:rsid w:val="00775907"/>
    <w:rsid w:val="007759A4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87FD4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1BC5"/>
    <w:rsid w:val="0079203E"/>
    <w:rsid w:val="00792AB8"/>
    <w:rsid w:val="00792B4D"/>
    <w:rsid w:val="00792ED4"/>
    <w:rsid w:val="00792F85"/>
    <w:rsid w:val="00793420"/>
    <w:rsid w:val="0079343C"/>
    <w:rsid w:val="007937E3"/>
    <w:rsid w:val="0079396E"/>
    <w:rsid w:val="007939C8"/>
    <w:rsid w:val="00793B13"/>
    <w:rsid w:val="00793BBE"/>
    <w:rsid w:val="00793D0D"/>
    <w:rsid w:val="00793E6F"/>
    <w:rsid w:val="00794170"/>
    <w:rsid w:val="007941B9"/>
    <w:rsid w:val="00794206"/>
    <w:rsid w:val="00794209"/>
    <w:rsid w:val="00794302"/>
    <w:rsid w:val="0079448D"/>
    <w:rsid w:val="007948CC"/>
    <w:rsid w:val="007948F2"/>
    <w:rsid w:val="00794A1E"/>
    <w:rsid w:val="00794ABC"/>
    <w:rsid w:val="00794C2C"/>
    <w:rsid w:val="00794EC6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97EF5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13"/>
    <w:rsid w:val="007A3C33"/>
    <w:rsid w:val="007A3C6B"/>
    <w:rsid w:val="007A3CD0"/>
    <w:rsid w:val="007A3EC3"/>
    <w:rsid w:val="007A4256"/>
    <w:rsid w:val="007A4669"/>
    <w:rsid w:val="007A4B15"/>
    <w:rsid w:val="007A4B87"/>
    <w:rsid w:val="007A4C9D"/>
    <w:rsid w:val="007A5103"/>
    <w:rsid w:val="007A5709"/>
    <w:rsid w:val="007A5E93"/>
    <w:rsid w:val="007A661D"/>
    <w:rsid w:val="007A662B"/>
    <w:rsid w:val="007A67AC"/>
    <w:rsid w:val="007A6E4D"/>
    <w:rsid w:val="007A6F9E"/>
    <w:rsid w:val="007A728E"/>
    <w:rsid w:val="007A76A4"/>
    <w:rsid w:val="007A7772"/>
    <w:rsid w:val="007A7B74"/>
    <w:rsid w:val="007A7DA1"/>
    <w:rsid w:val="007A7DE7"/>
    <w:rsid w:val="007A7E29"/>
    <w:rsid w:val="007B0549"/>
    <w:rsid w:val="007B09FA"/>
    <w:rsid w:val="007B0A39"/>
    <w:rsid w:val="007B139B"/>
    <w:rsid w:val="007B142F"/>
    <w:rsid w:val="007B14DD"/>
    <w:rsid w:val="007B158D"/>
    <w:rsid w:val="007B162F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986"/>
    <w:rsid w:val="007B6BC5"/>
    <w:rsid w:val="007B6C85"/>
    <w:rsid w:val="007B6DF5"/>
    <w:rsid w:val="007B72BE"/>
    <w:rsid w:val="007B77A1"/>
    <w:rsid w:val="007B77BB"/>
    <w:rsid w:val="007B7B78"/>
    <w:rsid w:val="007C0232"/>
    <w:rsid w:val="007C03DE"/>
    <w:rsid w:val="007C07C2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657"/>
    <w:rsid w:val="007C2A8C"/>
    <w:rsid w:val="007C2BC7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24"/>
    <w:rsid w:val="007C4D8C"/>
    <w:rsid w:val="007C541C"/>
    <w:rsid w:val="007C57D3"/>
    <w:rsid w:val="007C5D5D"/>
    <w:rsid w:val="007C6109"/>
    <w:rsid w:val="007C633C"/>
    <w:rsid w:val="007C6505"/>
    <w:rsid w:val="007C6789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B7D"/>
    <w:rsid w:val="007D1C41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4E32"/>
    <w:rsid w:val="007D4E68"/>
    <w:rsid w:val="007D5088"/>
    <w:rsid w:val="007D5328"/>
    <w:rsid w:val="007D53F5"/>
    <w:rsid w:val="007D55AD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B15"/>
    <w:rsid w:val="007E1B9F"/>
    <w:rsid w:val="007E1F26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C0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13B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225"/>
    <w:rsid w:val="007F4609"/>
    <w:rsid w:val="007F47B8"/>
    <w:rsid w:val="007F4C32"/>
    <w:rsid w:val="007F4CD2"/>
    <w:rsid w:val="007F4ED8"/>
    <w:rsid w:val="007F53BD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15E"/>
    <w:rsid w:val="007F737E"/>
    <w:rsid w:val="007F7C8E"/>
    <w:rsid w:val="008003F7"/>
    <w:rsid w:val="0080086F"/>
    <w:rsid w:val="0080092B"/>
    <w:rsid w:val="00801035"/>
    <w:rsid w:val="00801130"/>
    <w:rsid w:val="008014FF"/>
    <w:rsid w:val="0080178D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07D"/>
    <w:rsid w:val="00805549"/>
    <w:rsid w:val="00805669"/>
    <w:rsid w:val="00805AF0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05D"/>
    <w:rsid w:val="008122FF"/>
    <w:rsid w:val="00812896"/>
    <w:rsid w:val="0081305B"/>
    <w:rsid w:val="0081308C"/>
    <w:rsid w:val="00813A66"/>
    <w:rsid w:val="00813BB5"/>
    <w:rsid w:val="00813EB4"/>
    <w:rsid w:val="00813FAE"/>
    <w:rsid w:val="0081449B"/>
    <w:rsid w:val="008148BD"/>
    <w:rsid w:val="00814DA9"/>
    <w:rsid w:val="00814E16"/>
    <w:rsid w:val="00815442"/>
    <w:rsid w:val="00815591"/>
    <w:rsid w:val="00815652"/>
    <w:rsid w:val="00815735"/>
    <w:rsid w:val="00815942"/>
    <w:rsid w:val="00815A03"/>
    <w:rsid w:val="00815AA5"/>
    <w:rsid w:val="00815D7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4AAD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0A28"/>
    <w:rsid w:val="00830E36"/>
    <w:rsid w:val="00831609"/>
    <w:rsid w:val="0083182E"/>
    <w:rsid w:val="0083193D"/>
    <w:rsid w:val="00831F00"/>
    <w:rsid w:val="0083217D"/>
    <w:rsid w:val="0083258C"/>
    <w:rsid w:val="0083285A"/>
    <w:rsid w:val="00832A9D"/>
    <w:rsid w:val="00832B28"/>
    <w:rsid w:val="00832D6C"/>
    <w:rsid w:val="00832F96"/>
    <w:rsid w:val="00833085"/>
    <w:rsid w:val="00833592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681A"/>
    <w:rsid w:val="00836FC1"/>
    <w:rsid w:val="0083708D"/>
    <w:rsid w:val="00837247"/>
    <w:rsid w:val="00837AEE"/>
    <w:rsid w:val="00837C3E"/>
    <w:rsid w:val="008400EF"/>
    <w:rsid w:val="00840164"/>
    <w:rsid w:val="0084058F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29F5"/>
    <w:rsid w:val="008430B2"/>
    <w:rsid w:val="0084346B"/>
    <w:rsid w:val="00844536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0B"/>
    <w:rsid w:val="00846A52"/>
    <w:rsid w:val="00846F9C"/>
    <w:rsid w:val="00847038"/>
    <w:rsid w:val="0084722B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11F3"/>
    <w:rsid w:val="00851869"/>
    <w:rsid w:val="008518B7"/>
    <w:rsid w:val="00851950"/>
    <w:rsid w:val="00851F87"/>
    <w:rsid w:val="0085202D"/>
    <w:rsid w:val="00852167"/>
    <w:rsid w:val="00852831"/>
    <w:rsid w:val="00853052"/>
    <w:rsid w:val="008533A2"/>
    <w:rsid w:val="008535DA"/>
    <w:rsid w:val="00853C50"/>
    <w:rsid w:val="00853C95"/>
    <w:rsid w:val="00853DDE"/>
    <w:rsid w:val="008542E9"/>
    <w:rsid w:val="00854327"/>
    <w:rsid w:val="0085459F"/>
    <w:rsid w:val="008548C4"/>
    <w:rsid w:val="00854B66"/>
    <w:rsid w:val="00854C4E"/>
    <w:rsid w:val="00854CF9"/>
    <w:rsid w:val="00854E9D"/>
    <w:rsid w:val="0085507A"/>
    <w:rsid w:val="00855103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376"/>
    <w:rsid w:val="00861414"/>
    <w:rsid w:val="00861D18"/>
    <w:rsid w:val="0086289A"/>
    <w:rsid w:val="00862E75"/>
    <w:rsid w:val="0086324B"/>
    <w:rsid w:val="0086339F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639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58"/>
    <w:rsid w:val="00867CAF"/>
    <w:rsid w:val="00867D10"/>
    <w:rsid w:val="00867FA7"/>
    <w:rsid w:val="00870212"/>
    <w:rsid w:val="008703D2"/>
    <w:rsid w:val="008705BD"/>
    <w:rsid w:val="00870753"/>
    <w:rsid w:val="00870DAC"/>
    <w:rsid w:val="00870DF3"/>
    <w:rsid w:val="00870DFA"/>
    <w:rsid w:val="00870FC2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46C"/>
    <w:rsid w:val="00872718"/>
    <w:rsid w:val="0087274A"/>
    <w:rsid w:val="00872E9A"/>
    <w:rsid w:val="00873054"/>
    <w:rsid w:val="0087344E"/>
    <w:rsid w:val="008734EC"/>
    <w:rsid w:val="00873582"/>
    <w:rsid w:val="0087368F"/>
    <w:rsid w:val="008739D6"/>
    <w:rsid w:val="00873C5B"/>
    <w:rsid w:val="00873D6B"/>
    <w:rsid w:val="00873EAC"/>
    <w:rsid w:val="00873F6D"/>
    <w:rsid w:val="0087404D"/>
    <w:rsid w:val="0087429D"/>
    <w:rsid w:val="008749B3"/>
    <w:rsid w:val="00874BDB"/>
    <w:rsid w:val="00874BE3"/>
    <w:rsid w:val="00874D8A"/>
    <w:rsid w:val="008751D0"/>
    <w:rsid w:val="00875253"/>
    <w:rsid w:val="0087527E"/>
    <w:rsid w:val="008754A9"/>
    <w:rsid w:val="0087561E"/>
    <w:rsid w:val="0087592E"/>
    <w:rsid w:val="00875AE7"/>
    <w:rsid w:val="00875BA6"/>
    <w:rsid w:val="00875EDB"/>
    <w:rsid w:val="008760C1"/>
    <w:rsid w:val="00876138"/>
    <w:rsid w:val="008761AF"/>
    <w:rsid w:val="00876246"/>
    <w:rsid w:val="008762D6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5BA"/>
    <w:rsid w:val="008777CC"/>
    <w:rsid w:val="008779BD"/>
    <w:rsid w:val="008800AF"/>
    <w:rsid w:val="0088022A"/>
    <w:rsid w:val="008802E4"/>
    <w:rsid w:val="008803C1"/>
    <w:rsid w:val="0088048E"/>
    <w:rsid w:val="00880539"/>
    <w:rsid w:val="0088081E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34A"/>
    <w:rsid w:val="008847CA"/>
    <w:rsid w:val="0088484F"/>
    <w:rsid w:val="0088495D"/>
    <w:rsid w:val="00884D0E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6FBB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3B6"/>
    <w:rsid w:val="008A165F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23C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5F5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41D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1C02"/>
    <w:rsid w:val="008B2097"/>
    <w:rsid w:val="008B20A2"/>
    <w:rsid w:val="008B2738"/>
    <w:rsid w:val="008B287D"/>
    <w:rsid w:val="008B298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174"/>
    <w:rsid w:val="008B5326"/>
    <w:rsid w:val="008B5386"/>
    <w:rsid w:val="008B53EA"/>
    <w:rsid w:val="008B5669"/>
    <w:rsid w:val="008B5760"/>
    <w:rsid w:val="008B59B3"/>
    <w:rsid w:val="008B59C8"/>
    <w:rsid w:val="008B5A70"/>
    <w:rsid w:val="008B5F8D"/>
    <w:rsid w:val="008B65B3"/>
    <w:rsid w:val="008B669A"/>
    <w:rsid w:val="008B67D7"/>
    <w:rsid w:val="008B680B"/>
    <w:rsid w:val="008B6AFF"/>
    <w:rsid w:val="008B6D86"/>
    <w:rsid w:val="008B7607"/>
    <w:rsid w:val="008B7823"/>
    <w:rsid w:val="008B79FB"/>
    <w:rsid w:val="008B7C27"/>
    <w:rsid w:val="008C0134"/>
    <w:rsid w:val="008C0494"/>
    <w:rsid w:val="008C0B49"/>
    <w:rsid w:val="008C0DA9"/>
    <w:rsid w:val="008C10B5"/>
    <w:rsid w:val="008C11AE"/>
    <w:rsid w:val="008C125A"/>
    <w:rsid w:val="008C138E"/>
    <w:rsid w:val="008C140C"/>
    <w:rsid w:val="008C14D1"/>
    <w:rsid w:val="008C169C"/>
    <w:rsid w:val="008C180A"/>
    <w:rsid w:val="008C1909"/>
    <w:rsid w:val="008C1DDF"/>
    <w:rsid w:val="008C2116"/>
    <w:rsid w:val="008C242C"/>
    <w:rsid w:val="008C2754"/>
    <w:rsid w:val="008C2B3C"/>
    <w:rsid w:val="008C2B93"/>
    <w:rsid w:val="008C2DBA"/>
    <w:rsid w:val="008C2E36"/>
    <w:rsid w:val="008C2F55"/>
    <w:rsid w:val="008C303C"/>
    <w:rsid w:val="008C3150"/>
    <w:rsid w:val="008C31D1"/>
    <w:rsid w:val="008C33AF"/>
    <w:rsid w:val="008C33BF"/>
    <w:rsid w:val="008C340E"/>
    <w:rsid w:val="008C367B"/>
    <w:rsid w:val="008C3952"/>
    <w:rsid w:val="008C3CA5"/>
    <w:rsid w:val="008C3D76"/>
    <w:rsid w:val="008C3E7A"/>
    <w:rsid w:val="008C40D1"/>
    <w:rsid w:val="008C46A1"/>
    <w:rsid w:val="008C48C8"/>
    <w:rsid w:val="008C4C63"/>
    <w:rsid w:val="008C5117"/>
    <w:rsid w:val="008C5150"/>
    <w:rsid w:val="008C519D"/>
    <w:rsid w:val="008C51ED"/>
    <w:rsid w:val="008C59E7"/>
    <w:rsid w:val="008C5F8B"/>
    <w:rsid w:val="008C62F1"/>
    <w:rsid w:val="008C644B"/>
    <w:rsid w:val="008C6536"/>
    <w:rsid w:val="008C6A48"/>
    <w:rsid w:val="008C6C7C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D58"/>
    <w:rsid w:val="008D1392"/>
    <w:rsid w:val="008D1464"/>
    <w:rsid w:val="008D1512"/>
    <w:rsid w:val="008D173C"/>
    <w:rsid w:val="008D21D5"/>
    <w:rsid w:val="008D2833"/>
    <w:rsid w:val="008D2C4E"/>
    <w:rsid w:val="008D2DBB"/>
    <w:rsid w:val="008D2E54"/>
    <w:rsid w:val="008D31E5"/>
    <w:rsid w:val="008D3661"/>
    <w:rsid w:val="008D3D34"/>
    <w:rsid w:val="008D448F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19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CA8"/>
    <w:rsid w:val="008E6F68"/>
    <w:rsid w:val="008E704D"/>
    <w:rsid w:val="008E72B3"/>
    <w:rsid w:val="008E7622"/>
    <w:rsid w:val="008E766E"/>
    <w:rsid w:val="008E7809"/>
    <w:rsid w:val="008E7B35"/>
    <w:rsid w:val="008E7B6E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3C4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180"/>
    <w:rsid w:val="008F32C9"/>
    <w:rsid w:val="008F35D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56"/>
    <w:rsid w:val="008F78D3"/>
    <w:rsid w:val="008F7AAC"/>
    <w:rsid w:val="008F7E7B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D95"/>
    <w:rsid w:val="00904F89"/>
    <w:rsid w:val="00905325"/>
    <w:rsid w:val="0090589E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63"/>
    <w:rsid w:val="0092097F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233F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449"/>
    <w:rsid w:val="00925693"/>
    <w:rsid w:val="00925C13"/>
    <w:rsid w:val="00925C67"/>
    <w:rsid w:val="00925DF4"/>
    <w:rsid w:val="00925E9A"/>
    <w:rsid w:val="00926063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6E32"/>
    <w:rsid w:val="009271C3"/>
    <w:rsid w:val="009272A2"/>
    <w:rsid w:val="00927D67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BA9"/>
    <w:rsid w:val="00932FB5"/>
    <w:rsid w:val="009330D7"/>
    <w:rsid w:val="00933213"/>
    <w:rsid w:val="00933351"/>
    <w:rsid w:val="00933851"/>
    <w:rsid w:val="009338BC"/>
    <w:rsid w:val="00933EFF"/>
    <w:rsid w:val="00934041"/>
    <w:rsid w:val="00934219"/>
    <w:rsid w:val="0093449B"/>
    <w:rsid w:val="009347C2"/>
    <w:rsid w:val="00934F49"/>
    <w:rsid w:val="00935183"/>
    <w:rsid w:val="009359A1"/>
    <w:rsid w:val="009359DC"/>
    <w:rsid w:val="00935B08"/>
    <w:rsid w:val="009365A9"/>
    <w:rsid w:val="009368A8"/>
    <w:rsid w:val="009369BC"/>
    <w:rsid w:val="00936C39"/>
    <w:rsid w:val="00936E33"/>
    <w:rsid w:val="00936F0B"/>
    <w:rsid w:val="00936FCD"/>
    <w:rsid w:val="0093744A"/>
    <w:rsid w:val="00937B84"/>
    <w:rsid w:val="00940084"/>
    <w:rsid w:val="009401C8"/>
    <w:rsid w:val="0094086D"/>
    <w:rsid w:val="00940964"/>
    <w:rsid w:val="009411BC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9A2"/>
    <w:rsid w:val="00946C5B"/>
    <w:rsid w:val="00946CDF"/>
    <w:rsid w:val="00946DE9"/>
    <w:rsid w:val="009472A0"/>
    <w:rsid w:val="0094740F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B49"/>
    <w:rsid w:val="00952CA6"/>
    <w:rsid w:val="00952DE9"/>
    <w:rsid w:val="00952E5F"/>
    <w:rsid w:val="00952F2B"/>
    <w:rsid w:val="00952F8C"/>
    <w:rsid w:val="00953362"/>
    <w:rsid w:val="00953460"/>
    <w:rsid w:val="00953A78"/>
    <w:rsid w:val="00953B41"/>
    <w:rsid w:val="00953BAC"/>
    <w:rsid w:val="0095442D"/>
    <w:rsid w:val="00954893"/>
    <w:rsid w:val="00954A2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BDE"/>
    <w:rsid w:val="00960DE6"/>
    <w:rsid w:val="00960E07"/>
    <w:rsid w:val="00960F8E"/>
    <w:rsid w:val="009610F7"/>
    <w:rsid w:val="0096121D"/>
    <w:rsid w:val="009612F1"/>
    <w:rsid w:val="00961498"/>
    <w:rsid w:val="00961AA7"/>
    <w:rsid w:val="0096225E"/>
    <w:rsid w:val="0096229F"/>
    <w:rsid w:val="009629AA"/>
    <w:rsid w:val="00962FD4"/>
    <w:rsid w:val="0096300A"/>
    <w:rsid w:val="0096309A"/>
    <w:rsid w:val="00963576"/>
    <w:rsid w:val="009635EE"/>
    <w:rsid w:val="00963D39"/>
    <w:rsid w:val="00963D6F"/>
    <w:rsid w:val="00963DA6"/>
    <w:rsid w:val="00964045"/>
    <w:rsid w:val="009641F3"/>
    <w:rsid w:val="00964383"/>
    <w:rsid w:val="009645B6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4D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630"/>
    <w:rsid w:val="009678CC"/>
    <w:rsid w:val="00967A0E"/>
    <w:rsid w:val="00967EA9"/>
    <w:rsid w:val="0097014F"/>
    <w:rsid w:val="009706F0"/>
    <w:rsid w:val="0097091B"/>
    <w:rsid w:val="00970BD4"/>
    <w:rsid w:val="00970E11"/>
    <w:rsid w:val="009710D8"/>
    <w:rsid w:val="0097176A"/>
    <w:rsid w:val="0097192C"/>
    <w:rsid w:val="00971B40"/>
    <w:rsid w:val="00971F02"/>
    <w:rsid w:val="00972317"/>
    <w:rsid w:val="0097271E"/>
    <w:rsid w:val="009728E1"/>
    <w:rsid w:val="00972AE4"/>
    <w:rsid w:val="009730D4"/>
    <w:rsid w:val="00973311"/>
    <w:rsid w:val="009736AB"/>
    <w:rsid w:val="00973715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3BC"/>
    <w:rsid w:val="009756D8"/>
    <w:rsid w:val="00976380"/>
    <w:rsid w:val="00976556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5D1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28F3"/>
    <w:rsid w:val="009930EC"/>
    <w:rsid w:val="0099316A"/>
    <w:rsid w:val="00993239"/>
    <w:rsid w:val="009932D5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10F"/>
    <w:rsid w:val="00995232"/>
    <w:rsid w:val="009956BB"/>
    <w:rsid w:val="00995AAE"/>
    <w:rsid w:val="00995B98"/>
    <w:rsid w:val="00995F43"/>
    <w:rsid w:val="00995F5F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97FCE"/>
    <w:rsid w:val="009A0735"/>
    <w:rsid w:val="009A091F"/>
    <w:rsid w:val="009A09D9"/>
    <w:rsid w:val="009A0D12"/>
    <w:rsid w:val="009A0DEE"/>
    <w:rsid w:val="009A1181"/>
    <w:rsid w:val="009A1335"/>
    <w:rsid w:val="009A150F"/>
    <w:rsid w:val="009A160B"/>
    <w:rsid w:val="009A17D5"/>
    <w:rsid w:val="009A1900"/>
    <w:rsid w:val="009A1A0C"/>
    <w:rsid w:val="009A1A11"/>
    <w:rsid w:val="009A1E7D"/>
    <w:rsid w:val="009A29E4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1F9B"/>
    <w:rsid w:val="009B204F"/>
    <w:rsid w:val="009B212F"/>
    <w:rsid w:val="009B230B"/>
    <w:rsid w:val="009B2500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AB6"/>
    <w:rsid w:val="009B4E06"/>
    <w:rsid w:val="009B4F4B"/>
    <w:rsid w:val="009B5554"/>
    <w:rsid w:val="009B5DAE"/>
    <w:rsid w:val="009B62E2"/>
    <w:rsid w:val="009B639B"/>
    <w:rsid w:val="009B6436"/>
    <w:rsid w:val="009B64F2"/>
    <w:rsid w:val="009B6529"/>
    <w:rsid w:val="009B6843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8FD"/>
    <w:rsid w:val="009C0954"/>
    <w:rsid w:val="009C0FC6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98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BBA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BA3"/>
    <w:rsid w:val="009D3EBA"/>
    <w:rsid w:val="009D42D3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D84"/>
    <w:rsid w:val="009D5E17"/>
    <w:rsid w:val="009D61B9"/>
    <w:rsid w:val="009D6388"/>
    <w:rsid w:val="009D63DC"/>
    <w:rsid w:val="009D677B"/>
    <w:rsid w:val="009D6A16"/>
    <w:rsid w:val="009D6AE6"/>
    <w:rsid w:val="009D6BAB"/>
    <w:rsid w:val="009D7412"/>
    <w:rsid w:val="009D7796"/>
    <w:rsid w:val="009D7E08"/>
    <w:rsid w:val="009E006B"/>
    <w:rsid w:val="009E0263"/>
    <w:rsid w:val="009E02EE"/>
    <w:rsid w:val="009E0333"/>
    <w:rsid w:val="009E0382"/>
    <w:rsid w:val="009E09ED"/>
    <w:rsid w:val="009E0BFF"/>
    <w:rsid w:val="009E0C88"/>
    <w:rsid w:val="009E0C8D"/>
    <w:rsid w:val="009E0E29"/>
    <w:rsid w:val="009E129B"/>
    <w:rsid w:val="009E16FB"/>
    <w:rsid w:val="009E185B"/>
    <w:rsid w:val="009E1A13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615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F04FA"/>
    <w:rsid w:val="009F05CC"/>
    <w:rsid w:val="009F085F"/>
    <w:rsid w:val="009F0CD9"/>
    <w:rsid w:val="009F119D"/>
    <w:rsid w:val="009F1322"/>
    <w:rsid w:val="009F1745"/>
    <w:rsid w:val="009F1BE2"/>
    <w:rsid w:val="009F1ED9"/>
    <w:rsid w:val="009F1EE2"/>
    <w:rsid w:val="009F1EEE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36B"/>
    <w:rsid w:val="009F74A3"/>
    <w:rsid w:val="009F75ED"/>
    <w:rsid w:val="009F77E0"/>
    <w:rsid w:val="009F7A93"/>
    <w:rsid w:val="009F7C25"/>
    <w:rsid w:val="009F7DCC"/>
    <w:rsid w:val="009F7E88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2EDC"/>
    <w:rsid w:val="00A030D0"/>
    <w:rsid w:val="00A03381"/>
    <w:rsid w:val="00A033A3"/>
    <w:rsid w:val="00A0390A"/>
    <w:rsid w:val="00A03B89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6C7"/>
    <w:rsid w:val="00A0577D"/>
    <w:rsid w:val="00A05C81"/>
    <w:rsid w:val="00A06361"/>
    <w:rsid w:val="00A063F8"/>
    <w:rsid w:val="00A06A8E"/>
    <w:rsid w:val="00A07585"/>
    <w:rsid w:val="00A07823"/>
    <w:rsid w:val="00A079DD"/>
    <w:rsid w:val="00A07AE3"/>
    <w:rsid w:val="00A07E2D"/>
    <w:rsid w:val="00A10049"/>
    <w:rsid w:val="00A100FE"/>
    <w:rsid w:val="00A102F6"/>
    <w:rsid w:val="00A103E1"/>
    <w:rsid w:val="00A107D0"/>
    <w:rsid w:val="00A10CC0"/>
    <w:rsid w:val="00A112C1"/>
    <w:rsid w:val="00A11417"/>
    <w:rsid w:val="00A1161C"/>
    <w:rsid w:val="00A11726"/>
    <w:rsid w:val="00A1198A"/>
    <w:rsid w:val="00A119DA"/>
    <w:rsid w:val="00A11DB5"/>
    <w:rsid w:val="00A11FB2"/>
    <w:rsid w:val="00A12544"/>
    <w:rsid w:val="00A1274C"/>
    <w:rsid w:val="00A12873"/>
    <w:rsid w:val="00A12971"/>
    <w:rsid w:val="00A12A38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AB1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6F2C"/>
    <w:rsid w:val="00A17367"/>
    <w:rsid w:val="00A17381"/>
    <w:rsid w:val="00A17467"/>
    <w:rsid w:val="00A17679"/>
    <w:rsid w:val="00A17952"/>
    <w:rsid w:val="00A17972"/>
    <w:rsid w:val="00A17F95"/>
    <w:rsid w:val="00A20123"/>
    <w:rsid w:val="00A2074D"/>
    <w:rsid w:val="00A20899"/>
    <w:rsid w:val="00A209E2"/>
    <w:rsid w:val="00A20A91"/>
    <w:rsid w:val="00A2108C"/>
    <w:rsid w:val="00A212D8"/>
    <w:rsid w:val="00A217E4"/>
    <w:rsid w:val="00A21B45"/>
    <w:rsid w:val="00A21B62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87F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7B0"/>
    <w:rsid w:val="00A26B66"/>
    <w:rsid w:val="00A26BCB"/>
    <w:rsid w:val="00A2703D"/>
    <w:rsid w:val="00A27088"/>
    <w:rsid w:val="00A27B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2B3D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59E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96F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DF5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48"/>
    <w:rsid w:val="00A461EA"/>
    <w:rsid w:val="00A46413"/>
    <w:rsid w:val="00A464BD"/>
    <w:rsid w:val="00A4655C"/>
    <w:rsid w:val="00A465FF"/>
    <w:rsid w:val="00A46AE8"/>
    <w:rsid w:val="00A478C8"/>
    <w:rsid w:val="00A47C35"/>
    <w:rsid w:val="00A47D08"/>
    <w:rsid w:val="00A50102"/>
    <w:rsid w:val="00A502A1"/>
    <w:rsid w:val="00A5043E"/>
    <w:rsid w:val="00A504E0"/>
    <w:rsid w:val="00A505C5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3851"/>
    <w:rsid w:val="00A54272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B27"/>
    <w:rsid w:val="00A56E42"/>
    <w:rsid w:val="00A56F25"/>
    <w:rsid w:val="00A57144"/>
    <w:rsid w:val="00A5726B"/>
    <w:rsid w:val="00A57384"/>
    <w:rsid w:val="00A573B8"/>
    <w:rsid w:val="00A57787"/>
    <w:rsid w:val="00A57B17"/>
    <w:rsid w:val="00A57EBC"/>
    <w:rsid w:val="00A601E5"/>
    <w:rsid w:val="00A6088A"/>
    <w:rsid w:val="00A60AB9"/>
    <w:rsid w:val="00A60B26"/>
    <w:rsid w:val="00A60B3A"/>
    <w:rsid w:val="00A60C60"/>
    <w:rsid w:val="00A61281"/>
    <w:rsid w:val="00A612A5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D16"/>
    <w:rsid w:val="00A65DCC"/>
    <w:rsid w:val="00A65E29"/>
    <w:rsid w:val="00A65F7A"/>
    <w:rsid w:val="00A6620D"/>
    <w:rsid w:val="00A6621D"/>
    <w:rsid w:val="00A6655F"/>
    <w:rsid w:val="00A66986"/>
    <w:rsid w:val="00A669D5"/>
    <w:rsid w:val="00A66FA3"/>
    <w:rsid w:val="00A67244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3D6"/>
    <w:rsid w:val="00A74402"/>
    <w:rsid w:val="00A74740"/>
    <w:rsid w:val="00A748A6"/>
    <w:rsid w:val="00A748B5"/>
    <w:rsid w:val="00A749C4"/>
    <w:rsid w:val="00A74B9F"/>
    <w:rsid w:val="00A74E04"/>
    <w:rsid w:val="00A7507B"/>
    <w:rsid w:val="00A750CA"/>
    <w:rsid w:val="00A7540E"/>
    <w:rsid w:val="00A755DB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D1"/>
    <w:rsid w:val="00A772FE"/>
    <w:rsid w:val="00A77309"/>
    <w:rsid w:val="00A77573"/>
    <w:rsid w:val="00A77792"/>
    <w:rsid w:val="00A77A5D"/>
    <w:rsid w:val="00A803CB"/>
    <w:rsid w:val="00A80542"/>
    <w:rsid w:val="00A807E0"/>
    <w:rsid w:val="00A80889"/>
    <w:rsid w:val="00A80A31"/>
    <w:rsid w:val="00A80CC1"/>
    <w:rsid w:val="00A80F95"/>
    <w:rsid w:val="00A8114D"/>
    <w:rsid w:val="00A8154E"/>
    <w:rsid w:val="00A81714"/>
    <w:rsid w:val="00A81A70"/>
    <w:rsid w:val="00A81ACF"/>
    <w:rsid w:val="00A8223D"/>
    <w:rsid w:val="00A825D7"/>
    <w:rsid w:val="00A82BA6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22E"/>
    <w:rsid w:val="00A865F5"/>
    <w:rsid w:val="00A86716"/>
    <w:rsid w:val="00A86AAB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87794"/>
    <w:rsid w:val="00A9000B"/>
    <w:rsid w:val="00A90063"/>
    <w:rsid w:val="00A900C9"/>
    <w:rsid w:val="00A90396"/>
    <w:rsid w:val="00A90924"/>
    <w:rsid w:val="00A90A0B"/>
    <w:rsid w:val="00A90AA2"/>
    <w:rsid w:val="00A90AD5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844"/>
    <w:rsid w:val="00AA097C"/>
    <w:rsid w:val="00AA0A42"/>
    <w:rsid w:val="00AA0AFE"/>
    <w:rsid w:val="00AA0B2C"/>
    <w:rsid w:val="00AA0C23"/>
    <w:rsid w:val="00AA0EA7"/>
    <w:rsid w:val="00AA1259"/>
    <w:rsid w:val="00AA12EF"/>
    <w:rsid w:val="00AA145F"/>
    <w:rsid w:val="00AA1674"/>
    <w:rsid w:val="00AA16CD"/>
    <w:rsid w:val="00AA170C"/>
    <w:rsid w:val="00AA1BA3"/>
    <w:rsid w:val="00AA1CB2"/>
    <w:rsid w:val="00AA1FA1"/>
    <w:rsid w:val="00AA2308"/>
    <w:rsid w:val="00AA27A5"/>
    <w:rsid w:val="00AA27D3"/>
    <w:rsid w:val="00AA28B5"/>
    <w:rsid w:val="00AA2A8E"/>
    <w:rsid w:val="00AA2F44"/>
    <w:rsid w:val="00AA30A5"/>
    <w:rsid w:val="00AA3247"/>
    <w:rsid w:val="00AA34A4"/>
    <w:rsid w:val="00AA352C"/>
    <w:rsid w:val="00AA3CDE"/>
    <w:rsid w:val="00AA3D1A"/>
    <w:rsid w:val="00AA3E72"/>
    <w:rsid w:val="00AA3FC0"/>
    <w:rsid w:val="00AA425D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1F8"/>
    <w:rsid w:val="00AB264C"/>
    <w:rsid w:val="00AB2DF5"/>
    <w:rsid w:val="00AB316F"/>
    <w:rsid w:val="00AB340E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127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3B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1E"/>
    <w:rsid w:val="00AD19EC"/>
    <w:rsid w:val="00AD1DEE"/>
    <w:rsid w:val="00AD1F92"/>
    <w:rsid w:val="00AD2256"/>
    <w:rsid w:val="00AD2CDC"/>
    <w:rsid w:val="00AD2D75"/>
    <w:rsid w:val="00AD3B41"/>
    <w:rsid w:val="00AD4471"/>
    <w:rsid w:val="00AD45A0"/>
    <w:rsid w:val="00AD48CF"/>
    <w:rsid w:val="00AD5431"/>
    <w:rsid w:val="00AD5A0B"/>
    <w:rsid w:val="00AD5C28"/>
    <w:rsid w:val="00AD6163"/>
    <w:rsid w:val="00AD62D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D78F7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73F"/>
    <w:rsid w:val="00AE3833"/>
    <w:rsid w:val="00AE3BCF"/>
    <w:rsid w:val="00AE3E9F"/>
    <w:rsid w:val="00AE3F2A"/>
    <w:rsid w:val="00AE3F67"/>
    <w:rsid w:val="00AE4280"/>
    <w:rsid w:val="00AE43AD"/>
    <w:rsid w:val="00AE4426"/>
    <w:rsid w:val="00AE4470"/>
    <w:rsid w:val="00AE4CB2"/>
    <w:rsid w:val="00AE4D14"/>
    <w:rsid w:val="00AE4ED8"/>
    <w:rsid w:val="00AE6211"/>
    <w:rsid w:val="00AE624F"/>
    <w:rsid w:val="00AE653A"/>
    <w:rsid w:val="00AE696A"/>
    <w:rsid w:val="00AE6D23"/>
    <w:rsid w:val="00AE6D83"/>
    <w:rsid w:val="00AE6F44"/>
    <w:rsid w:val="00AE72B3"/>
    <w:rsid w:val="00AE7445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B37"/>
    <w:rsid w:val="00AF1C1B"/>
    <w:rsid w:val="00AF1F46"/>
    <w:rsid w:val="00AF2005"/>
    <w:rsid w:val="00AF21C7"/>
    <w:rsid w:val="00AF21F9"/>
    <w:rsid w:val="00AF21FB"/>
    <w:rsid w:val="00AF2460"/>
    <w:rsid w:val="00AF2837"/>
    <w:rsid w:val="00AF2A88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806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01D"/>
    <w:rsid w:val="00B02194"/>
    <w:rsid w:val="00B026D0"/>
    <w:rsid w:val="00B027D1"/>
    <w:rsid w:val="00B02ED4"/>
    <w:rsid w:val="00B03192"/>
    <w:rsid w:val="00B03224"/>
    <w:rsid w:val="00B0325A"/>
    <w:rsid w:val="00B035A9"/>
    <w:rsid w:val="00B037F0"/>
    <w:rsid w:val="00B038E5"/>
    <w:rsid w:val="00B039B3"/>
    <w:rsid w:val="00B04854"/>
    <w:rsid w:val="00B049E3"/>
    <w:rsid w:val="00B055BF"/>
    <w:rsid w:val="00B0561E"/>
    <w:rsid w:val="00B0569B"/>
    <w:rsid w:val="00B05848"/>
    <w:rsid w:val="00B058B0"/>
    <w:rsid w:val="00B06003"/>
    <w:rsid w:val="00B060B5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07E9A"/>
    <w:rsid w:val="00B100AE"/>
    <w:rsid w:val="00B100D0"/>
    <w:rsid w:val="00B101DE"/>
    <w:rsid w:val="00B104A4"/>
    <w:rsid w:val="00B106DF"/>
    <w:rsid w:val="00B106F2"/>
    <w:rsid w:val="00B1093D"/>
    <w:rsid w:val="00B1095C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45DB"/>
    <w:rsid w:val="00B15708"/>
    <w:rsid w:val="00B15C25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CAA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1FB7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07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0CA"/>
    <w:rsid w:val="00B3019E"/>
    <w:rsid w:val="00B30C6E"/>
    <w:rsid w:val="00B30CDF"/>
    <w:rsid w:val="00B30D78"/>
    <w:rsid w:val="00B30F3C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2ED9"/>
    <w:rsid w:val="00B330D6"/>
    <w:rsid w:val="00B34102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151"/>
    <w:rsid w:val="00B36297"/>
    <w:rsid w:val="00B36325"/>
    <w:rsid w:val="00B3632E"/>
    <w:rsid w:val="00B367A6"/>
    <w:rsid w:val="00B36A46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0FCD"/>
    <w:rsid w:val="00B41738"/>
    <w:rsid w:val="00B41D78"/>
    <w:rsid w:val="00B41EBB"/>
    <w:rsid w:val="00B422CE"/>
    <w:rsid w:val="00B42488"/>
    <w:rsid w:val="00B42734"/>
    <w:rsid w:val="00B427FC"/>
    <w:rsid w:val="00B42903"/>
    <w:rsid w:val="00B42988"/>
    <w:rsid w:val="00B42D66"/>
    <w:rsid w:val="00B42EA0"/>
    <w:rsid w:val="00B4323E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18A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1B0B"/>
    <w:rsid w:val="00B5263C"/>
    <w:rsid w:val="00B53031"/>
    <w:rsid w:val="00B536F9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FFB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4FB"/>
    <w:rsid w:val="00B667A1"/>
    <w:rsid w:val="00B66A39"/>
    <w:rsid w:val="00B66AB8"/>
    <w:rsid w:val="00B66BE6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2FB3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0A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0C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B5D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17E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6FA6"/>
    <w:rsid w:val="00B97135"/>
    <w:rsid w:val="00B97303"/>
    <w:rsid w:val="00B9754F"/>
    <w:rsid w:val="00B975AE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D0E"/>
    <w:rsid w:val="00BA1E32"/>
    <w:rsid w:val="00BA2164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3E6A"/>
    <w:rsid w:val="00BA3F14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388"/>
    <w:rsid w:val="00BA740D"/>
    <w:rsid w:val="00BA758B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C25"/>
    <w:rsid w:val="00BB1C9F"/>
    <w:rsid w:val="00BB1D58"/>
    <w:rsid w:val="00BB1E10"/>
    <w:rsid w:val="00BB1F19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2A8"/>
    <w:rsid w:val="00BB542A"/>
    <w:rsid w:val="00BB542C"/>
    <w:rsid w:val="00BB5562"/>
    <w:rsid w:val="00BB5690"/>
    <w:rsid w:val="00BB5AA4"/>
    <w:rsid w:val="00BB6601"/>
    <w:rsid w:val="00BB662D"/>
    <w:rsid w:val="00BB6714"/>
    <w:rsid w:val="00BB6749"/>
    <w:rsid w:val="00BB67F3"/>
    <w:rsid w:val="00BB6955"/>
    <w:rsid w:val="00BB6AC7"/>
    <w:rsid w:val="00BB6C92"/>
    <w:rsid w:val="00BB6D3B"/>
    <w:rsid w:val="00BB6E55"/>
    <w:rsid w:val="00BB7060"/>
    <w:rsid w:val="00BB742E"/>
    <w:rsid w:val="00BB74C2"/>
    <w:rsid w:val="00BB7BE1"/>
    <w:rsid w:val="00BB7F90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9C3"/>
    <w:rsid w:val="00BC1DFE"/>
    <w:rsid w:val="00BC212D"/>
    <w:rsid w:val="00BC24C2"/>
    <w:rsid w:val="00BC251B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427"/>
    <w:rsid w:val="00BD0852"/>
    <w:rsid w:val="00BD093E"/>
    <w:rsid w:val="00BD09A9"/>
    <w:rsid w:val="00BD1413"/>
    <w:rsid w:val="00BD15EA"/>
    <w:rsid w:val="00BD16A7"/>
    <w:rsid w:val="00BD17EA"/>
    <w:rsid w:val="00BD1945"/>
    <w:rsid w:val="00BD1C70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30A"/>
    <w:rsid w:val="00BD3632"/>
    <w:rsid w:val="00BD3E45"/>
    <w:rsid w:val="00BD41E1"/>
    <w:rsid w:val="00BD42E7"/>
    <w:rsid w:val="00BD4B3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37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5D7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65"/>
    <w:rsid w:val="00BE3D7C"/>
    <w:rsid w:val="00BE3F0B"/>
    <w:rsid w:val="00BE3F16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2BE"/>
    <w:rsid w:val="00BE7B2B"/>
    <w:rsid w:val="00BE7C92"/>
    <w:rsid w:val="00BF0187"/>
    <w:rsid w:val="00BF05B7"/>
    <w:rsid w:val="00BF0CF6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272"/>
    <w:rsid w:val="00BF2550"/>
    <w:rsid w:val="00BF26D7"/>
    <w:rsid w:val="00BF293A"/>
    <w:rsid w:val="00BF2ADD"/>
    <w:rsid w:val="00BF3212"/>
    <w:rsid w:val="00BF3304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4FFE"/>
    <w:rsid w:val="00BF538D"/>
    <w:rsid w:val="00BF5418"/>
    <w:rsid w:val="00BF54BE"/>
    <w:rsid w:val="00BF54FE"/>
    <w:rsid w:val="00BF56DB"/>
    <w:rsid w:val="00BF577B"/>
    <w:rsid w:val="00BF591E"/>
    <w:rsid w:val="00BF59B7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0EC0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A4"/>
    <w:rsid w:val="00C0347B"/>
    <w:rsid w:val="00C034B2"/>
    <w:rsid w:val="00C03504"/>
    <w:rsid w:val="00C036BC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61F"/>
    <w:rsid w:val="00C06AB2"/>
    <w:rsid w:val="00C06D7E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BD3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2A8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D2"/>
    <w:rsid w:val="00C1770C"/>
    <w:rsid w:val="00C1780B"/>
    <w:rsid w:val="00C17CCF"/>
    <w:rsid w:val="00C20296"/>
    <w:rsid w:val="00C20306"/>
    <w:rsid w:val="00C2037C"/>
    <w:rsid w:val="00C20574"/>
    <w:rsid w:val="00C208B7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3F00"/>
    <w:rsid w:val="00C24B45"/>
    <w:rsid w:val="00C24FE6"/>
    <w:rsid w:val="00C2515B"/>
    <w:rsid w:val="00C252BB"/>
    <w:rsid w:val="00C252D1"/>
    <w:rsid w:val="00C26043"/>
    <w:rsid w:val="00C26087"/>
    <w:rsid w:val="00C262CD"/>
    <w:rsid w:val="00C27105"/>
    <w:rsid w:val="00C2726F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76"/>
    <w:rsid w:val="00C321DF"/>
    <w:rsid w:val="00C32556"/>
    <w:rsid w:val="00C325F1"/>
    <w:rsid w:val="00C32C5A"/>
    <w:rsid w:val="00C32F96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6B0"/>
    <w:rsid w:val="00C35B3E"/>
    <w:rsid w:val="00C35B4E"/>
    <w:rsid w:val="00C36127"/>
    <w:rsid w:val="00C36542"/>
    <w:rsid w:val="00C365A7"/>
    <w:rsid w:val="00C367DA"/>
    <w:rsid w:val="00C369D7"/>
    <w:rsid w:val="00C36F64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5E9"/>
    <w:rsid w:val="00C408B0"/>
    <w:rsid w:val="00C408FD"/>
    <w:rsid w:val="00C40CE0"/>
    <w:rsid w:val="00C40FE2"/>
    <w:rsid w:val="00C412F9"/>
    <w:rsid w:val="00C4199E"/>
    <w:rsid w:val="00C41BB3"/>
    <w:rsid w:val="00C41C21"/>
    <w:rsid w:val="00C41E25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394"/>
    <w:rsid w:val="00C4454F"/>
    <w:rsid w:val="00C44669"/>
    <w:rsid w:val="00C446E1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E66"/>
    <w:rsid w:val="00C46FD2"/>
    <w:rsid w:val="00C4717E"/>
    <w:rsid w:val="00C47266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0F"/>
    <w:rsid w:val="00C52784"/>
    <w:rsid w:val="00C5290C"/>
    <w:rsid w:val="00C529C0"/>
    <w:rsid w:val="00C52A4A"/>
    <w:rsid w:val="00C5327E"/>
    <w:rsid w:val="00C532D8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E82"/>
    <w:rsid w:val="00C57E83"/>
    <w:rsid w:val="00C6016C"/>
    <w:rsid w:val="00C60315"/>
    <w:rsid w:val="00C603DA"/>
    <w:rsid w:val="00C60E7E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E77"/>
    <w:rsid w:val="00C62FCE"/>
    <w:rsid w:val="00C6303F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65A"/>
    <w:rsid w:val="00C65BAF"/>
    <w:rsid w:val="00C65C6D"/>
    <w:rsid w:val="00C65C7D"/>
    <w:rsid w:val="00C661D0"/>
    <w:rsid w:val="00C6622B"/>
    <w:rsid w:val="00C66558"/>
    <w:rsid w:val="00C667F4"/>
    <w:rsid w:val="00C66A37"/>
    <w:rsid w:val="00C66AE9"/>
    <w:rsid w:val="00C66B05"/>
    <w:rsid w:val="00C67A77"/>
    <w:rsid w:val="00C70019"/>
    <w:rsid w:val="00C7019D"/>
    <w:rsid w:val="00C704E0"/>
    <w:rsid w:val="00C70578"/>
    <w:rsid w:val="00C70D4A"/>
    <w:rsid w:val="00C70F72"/>
    <w:rsid w:val="00C7155A"/>
    <w:rsid w:val="00C716DE"/>
    <w:rsid w:val="00C71742"/>
    <w:rsid w:val="00C71943"/>
    <w:rsid w:val="00C71ADB"/>
    <w:rsid w:val="00C71BAB"/>
    <w:rsid w:val="00C724E5"/>
    <w:rsid w:val="00C725DA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85"/>
    <w:rsid w:val="00C80C98"/>
    <w:rsid w:val="00C80FB2"/>
    <w:rsid w:val="00C81043"/>
    <w:rsid w:val="00C81047"/>
    <w:rsid w:val="00C810E0"/>
    <w:rsid w:val="00C81DCF"/>
    <w:rsid w:val="00C81F74"/>
    <w:rsid w:val="00C82C91"/>
    <w:rsid w:val="00C83004"/>
    <w:rsid w:val="00C83118"/>
    <w:rsid w:val="00C831DF"/>
    <w:rsid w:val="00C83295"/>
    <w:rsid w:val="00C8348D"/>
    <w:rsid w:val="00C834CE"/>
    <w:rsid w:val="00C8359B"/>
    <w:rsid w:val="00C8390D"/>
    <w:rsid w:val="00C83964"/>
    <w:rsid w:val="00C83D02"/>
    <w:rsid w:val="00C84072"/>
    <w:rsid w:val="00C8425B"/>
    <w:rsid w:val="00C84B6C"/>
    <w:rsid w:val="00C84D38"/>
    <w:rsid w:val="00C85650"/>
    <w:rsid w:val="00C85738"/>
    <w:rsid w:val="00C860F7"/>
    <w:rsid w:val="00C862A3"/>
    <w:rsid w:val="00C866CA"/>
    <w:rsid w:val="00C86BF6"/>
    <w:rsid w:val="00C86D6F"/>
    <w:rsid w:val="00C86E52"/>
    <w:rsid w:val="00C870D5"/>
    <w:rsid w:val="00C87486"/>
    <w:rsid w:val="00C875CE"/>
    <w:rsid w:val="00C87751"/>
    <w:rsid w:val="00C87773"/>
    <w:rsid w:val="00C87C12"/>
    <w:rsid w:val="00C87D02"/>
    <w:rsid w:val="00C9002D"/>
    <w:rsid w:val="00C90070"/>
    <w:rsid w:val="00C902F5"/>
    <w:rsid w:val="00C903D5"/>
    <w:rsid w:val="00C904AC"/>
    <w:rsid w:val="00C90A72"/>
    <w:rsid w:val="00C90CA5"/>
    <w:rsid w:val="00C90CF8"/>
    <w:rsid w:val="00C91343"/>
    <w:rsid w:val="00C917C6"/>
    <w:rsid w:val="00C91EC9"/>
    <w:rsid w:val="00C9244B"/>
    <w:rsid w:val="00C92625"/>
    <w:rsid w:val="00C9285C"/>
    <w:rsid w:val="00C929DD"/>
    <w:rsid w:val="00C92DC7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2D"/>
    <w:rsid w:val="00C958AA"/>
    <w:rsid w:val="00C95C01"/>
    <w:rsid w:val="00C95E52"/>
    <w:rsid w:val="00C95E6A"/>
    <w:rsid w:val="00C95E92"/>
    <w:rsid w:val="00C962B7"/>
    <w:rsid w:val="00C96642"/>
    <w:rsid w:val="00C968B3"/>
    <w:rsid w:val="00C969D5"/>
    <w:rsid w:val="00C96A14"/>
    <w:rsid w:val="00C96D38"/>
    <w:rsid w:val="00C96D56"/>
    <w:rsid w:val="00C97144"/>
    <w:rsid w:val="00C97390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2AC"/>
    <w:rsid w:val="00CA1638"/>
    <w:rsid w:val="00CA1F15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B00F4"/>
    <w:rsid w:val="00CB0B01"/>
    <w:rsid w:val="00CB0C99"/>
    <w:rsid w:val="00CB12C4"/>
    <w:rsid w:val="00CB13CE"/>
    <w:rsid w:val="00CB1488"/>
    <w:rsid w:val="00CB157D"/>
    <w:rsid w:val="00CB162F"/>
    <w:rsid w:val="00CB1F73"/>
    <w:rsid w:val="00CB2647"/>
    <w:rsid w:val="00CB2843"/>
    <w:rsid w:val="00CB2942"/>
    <w:rsid w:val="00CB2A9B"/>
    <w:rsid w:val="00CB333C"/>
    <w:rsid w:val="00CB34CF"/>
    <w:rsid w:val="00CB37DA"/>
    <w:rsid w:val="00CB3A5D"/>
    <w:rsid w:val="00CB3CF6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18"/>
    <w:rsid w:val="00CC2A9C"/>
    <w:rsid w:val="00CC2AA4"/>
    <w:rsid w:val="00CC2CA4"/>
    <w:rsid w:val="00CC31D3"/>
    <w:rsid w:val="00CC350D"/>
    <w:rsid w:val="00CC37A7"/>
    <w:rsid w:val="00CC3A4E"/>
    <w:rsid w:val="00CC3C94"/>
    <w:rsid w:val="00CC3E9B"/>
    <w:rsid w:val="00CC3FF3"/>
    <w:rsid w:val="00CC4334"/>
    <w:rsid w:val="00CC45AA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6EF"/>
    <w:rsid w:val="00CC676D"/>
    <w:rsid w:val="00CC678D"/>
    <w:rsid w:val="00CC6846"/>
    <w:rsid w:val="00CC6DB4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2DAC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B94"/>
    <w:rsid w:val="00CD6EAC"/>
    <w:rsid w:val="00CD7188"/>
    <w:rsid w:val="00CD7326"/>
    <w:rsid w:val="00CD7347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95"/>
    <w:rsid w:val="00CE36AC"/>
    <w:rsid w:val="00CE4122"/>
    <w:rsid w:val="00CE433C"/>
    <w:rsid w:val="00CE439F"/>
    <w:rsid w:val="00CE46BB"/>
    <w:rsid w:val="00CE5198"/>
    <w:rsid w:val="00CE5286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ADD"/>
    <w:rsid w:val="00CF1C17"/>
    <w:rsid w:val="00CF21CD"/>
    <w:rsid w:val="00CF2203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862"/>
    <w:rsid w:val="00CF4C11"/>
    <w:rsid w:val="00CF5493"/>
    <w:rsid w:val="00CF54D0"/>
    <w:rsid w:val="00CF5B4A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D2"/>
    <w:rsid w:val="00D00738"/>
    <w:rsid w:val="00D007CD"/>
    <w:rsid w:val="00D00A02"/>
    <w:rsid w:val="00D00AA3"/>
    <w:rsid w:val="00D00CBA"/>
    <w:rsid w:val="00D01124"/>
    <w:rsid w:val="00D011FB"/>
    <w:rsid w:val="00D016B7"/>
    <w:rsid w:val="00D0197A"/>
    <w:rsid w:val="00D01BF5"/>
    <w:rsid w:val="00D01C35"/>
    <w:rsid w:val="00D02075"/>
    <w:rsid w:val="00D02177"/>
    <w:rsid w:val="00D02647"/>
    <w:rsid w:val="00D02657"/>
    <w:rsid w:val="00D031CF"/>
    <w:rsid w:val="00D03492"/>
    <w:rsid w:val="00D035DE"/>
    <w:rsid w:val="00D036F2"/>
    <w:rsid w:val="00D0386C"/>
    <w:rsid w:val="00D0391E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6B8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922"/>
    <w:rsid w:val="00D07A1A"/>
    <w:rsid w:val="00D07BDC"/>
    <w:rsid w:val="00D07D1A"/>
    <w:rsid w:val="00D07F34"/>
    <w:rsid w:val="00D07F57"/>
    <w:rsid w:val="00D101D5"/>
    <w:rsid w:val="00D103A5"/>
    <w:rsid w:val="00D103F0"/>
    <w:rsid w:val="00D10796"/>
    <w:rsid w:val="00D1085B"/>
    <w:rsid w:val="00D10E8B"/>
    <w:rsid w:val="00D10F59"/>
    <w:rsid w:val="00D11161"/>
    <w:rsid w:val="00D111A3"/>
    <w:rsid w:val="00D118BB"/>
    <w:rsid w:val="00D1195A"/>
    <w:rsid w:val="00D12225"/>
    <w:rsid w:val="00D1249B"/>
    <w:rsid w:val="00D126B2"/>
    <w:rsid w:val="00D12962"/>
    <w:rsid w:val="00D12A3E"/>
    <w:rsid w:val="00D12B44"/>
    <w:rsid w:val="00D12C23"/>
    <w:rsid w:val="00D12DC1"/>
    <w:rsid w:val="00D13261"/>
    <w:rsid w:val="00D132AD"/>
    <w:rsid w:val="00D13624"/>
    <w:rsid w:val="00D137E3"/>
    <w:rsid w:val="00D13A79"/>
    <w:rsid w:val="00D13B66"/>
    <w:rsid w:val="00D13C5E"/>
    <w:rsid w:val="00D1417A"/>
    <w:rsid w:val="00D14188"/>
    <w:rsid w:val="00D14894"/>
    <w:rsid w:val="00D1493D"/>
    <w:rsid w:val="00D159B4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6C7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AED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B78"/>
    <w:rsid w:val="00D2526D"/>
    <w:rsid w:val="00D2587C"/>
    <w:rsid w:val="00D25C05"/>
    <w:rsid w:val="00D25C14"/>
    <w:rsid w:val="00D25C4B"/>
    <w:rsid w:val="00D25CA5"/>
    <w:rsid w:val="00D25FFC"/>
    <w:rsid w:val="00D25FFF"/>
    <w:rsid w:val="00D260D0"/>
    <w:rsid w:val="00D260F9"/>
    <w:rsid w:val="00D264A1"/>
    <w:rsid w:val="00D264AC"/>
    <w:rsid w:val="00D2657F"/>
    <w:rsid w:val="00D265A1"/>
    <w:rsid w:val="00D2671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26F"/>
    <w:rsid w:val="00D31FD8"/>
    <w:rsid w:val="00D323F0"/>
    <w:rsid w:val="00D326B4"/>
    <w:rsid w:val="00D329EB"/>
    <w:rsid w:val="00D33367"/>
    <w:rsid w:val="00D333A3"/>
    <w:rsid w:val="00D33403"/>
    <w:rsid w:val="00D3347C"/>
    <w:rsid w:val="00D335C8"/>
    <w:rsid w:val="00D33827"/>
    <w:rsid w:val="00D33B54"/>
    <w:rsid w:val="00D33D6E"/>
    <w:rsid w:val="00D34001"/>
    <w:rsid w:val="00D34268"/>
    <w:rsid w:val="00D34553"/>
    <w:rsid w:val="00D3457B"/>
    <w:rsid w:val="00D3484A"/>
    <w:rsid w:val="00D34C37"/>
    <w:rsid w:val="00D34CCC"/>
    <w:rsid w:val="00D34D39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18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69"/>
    <w:rsid w:val="00D412B4"/>
    <w:rsid w:val="00D41AF3"/>
    <w:rsid w:val="00D41AF5"/>
    <w:rsid w:val="00D41B41"/>
    <w:rsid w:val="00D421EF"/>
    <w:rsid w:val="00D423D2"/>
    <w:rsid w:val="00D42C31"/>
    <w:rsid w:val="00D42C61"/>
    <w:rsid w:val="00D42E41"/>
    <w:rsid w:val="00D43417"/>
    <w:rsid w:val="00D4364F"/>
    <w:rsid w:val="00D439C2"/>
    <w:rsid w:val="00D43C38"/>
    <w:rsid w:val="00D43E0D"/>
    <w:rsid w:val="00D44605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695B"/>
    <w:rsid w:val="00D4753B"/>
    <w:rsid w:val="00D475A8"/>
    <w:rsid w:val="00D476B6"/>
    <w:rsid w:val="00D477CD"/>
    <w:rsid w:val="00D47A81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314"/>
    <w:rsid w:val="00D548D7"/>
    <w:rsid w:val="00D548DF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6C7E"/>
    <w:rsid w:val="00D571CC"/>
    <w:rsid w:val="00D57902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99E"/>
    <w:rsid w:val="00D63D8C"/>
    <w:rsid w:val="00D641DE"/>
    <w:rsid w:val="00D64357"/>
    <w:rsid w:val="00D64942"/>
    <w:rsid w:val="00D64B09"/>
    <w:rsid w:val="00D64C5C"/>
    <w:rsid w:val="00D64E1B"/>
    <w:rsid w:val="00D652D2"/>
    <w:rsid w:val="00D6532D"/>
    <w:rsid w:val="00D65410"/>
    <w:rsid w:val="00D656EA"/>
    <w:rsid w:val="00D65FDB"/>
    <w:rsid w:val="00D663E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855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16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DBB"/>
    <w:rsid w:val="00D75EF8"/>
    <w:rsid w:val="00D76183"/>
    <w:rsid w:val="00D765AF"/>
    <w:rsid w:val="00D76CAF"/>
    <w:rsid w:val="00D76E5D"/>
    <w:rsid w:val="00D7706C"/>
    <w:rsid w:val="00D770B4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4F95"/>
    <w:rsid w:val="00D850F9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02"/>
    <w:rsid w:val="00D9329D"/>
    <w:rsid w:val="00D936ED"/>
    <w:rsid w:val="00D940BC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A92"/>
    <w:rsid w:val="00D97EE4"/>
    <w:rsid w:val="00DA0204"/>
    <w:rsid w:val="00DA054C"/>
    <w:rsid w:val="00DA0613"/>
    <w:rsid w:val="00DA069E"/>
    <w:rsid w:val="00DA07ED"/>
    <w:rsid w:val="00DA0AA6"/>
    <w:rsid w:val="00DA0CE8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36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526A"/>
    <w:rsid w:val="00DA581F"/>
    <w:rsid w:val="00DA59F8"/>
    <w:rsid w:val="00DA5BA2"/>
    <w:rsid w:val="00DA660A"/>
    <w:rsid w:val="00DA66A9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865"/>
    <w:rsid w:val="00DA79F9"/>
    <w:rsid w:val="00DA7B53"/>
    <w:rsid w:val="00DA7B7F"/>
    <w:rsid w:val="00DA7C33"/>
    <w:rsid w:val="00DB0499"/>
    <w:rsid w:val="00DB05A4"/>
    <w:rsid w:val="00DB108C"/>
    <w:rsid w:val="00DB1269"/>
    <w:rsid w:val="00DB12AF"/>
    <w:rsid w:val="00DB1348"/>
    <w:rsid w:val="00DB1564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A85"/>
    <w:rsid w:val="00DB3B36"/>
    <w:rsid w:val="00DB3B59"/>
    <w:rsid w:val="00DB3BCC"/>
    <w:rsid w:val="00DB3EE2"/>
    <w:rsid w:val="00DB4031"/>
    <w:rsid w:val="00DB48B4"/>
    <w:rsid w:val="00DB4982"/>
    <w:rsid w:val="00DB4D20"/>
    <w:rsid w:val="00DB4D5E"/>
    <w:rsid w:val="00DB4FB4"/>
    <w:rsid w:val="00DB5611"/>
    <w:rsid w:val="00DB566F"/>
    <w:rsid w:val="00DB5743"/>
    <w:rsid w:val="00DB583D"/>
    <w:rsid w:val="00DB599A"/>
    <w:rsid w:val="00DB5BFE"/>
    <w:rsid w:val="00DB5C2B"/>
    <w:rsid w:val="00DB5EEE"/>
    <w:rsid w:val="00DB6273"/>
    <w:rsid w:val="00DB642E"/>
    <w:rsid w:val="00DB6463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1F2"/>
    <w:rsid w:val="00DC2890"/>
    <w:rsid w:val="00DC29AE"/>
    <w:rsid w:val="00DC29D3"/>
    <w:rsid w:val="00DC2B1B"/>
    <w:rsid w:val="00DC2F55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12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81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4D3C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190"/>
    <w:rsid w:val="00DD72EE"/>
    <w:rsid w:val="00DD74EF"/>
    <w:rsid w:val="00DD7548"/>
    <w:rsid w:val="00DD782A"/>
    <w:rsid w:val="00DD7847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311"/>
    <w:rsid w:val="00DE26B3"/>
    <w:rsid w:val="00DE2829"/>
    <w:rsid w:val="00DE284F"/>
    <w:rsid w:val="00DE2B97"/>
    <w:rsid w:val="00DE3081"/>
    <w:rsid w:val="00DE3542"/>
    <w:rsid w:val="00DE36C9"/>
    <w:rsid w:val="00DE3C0B"/>
    <w:rsid w:val="00DE3DCB"/>
    <w:rsid w:val="00DE4157"/>
    <w:rsid w:val="00DE4195"/>
    <w:rsid w:val="00DE425B"/>
    <w:rsid w:val="00DE428A"/>
    <w:rsid w:val="00DE4544"/>
    <w:rsid w:val="00DE4799"/>
    <w:rsid w:val="00DE47BC"/>
    <w:rsid w:val="00DE4A9F"/>
    <w:rsid w:val="00DE4BFD"/>
    <w:rsid w:val="00DE4C48"/>
    <w:rsid w:val="00DE4E8F"/>
    <w:rsid w:val="00DE4FB6"/>
    <w:rsid w:val="00DE50F5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0CCD"/>
    <w:rsid w:val="00DF13BA"/>
    <w:rsid w:val="00DF15DA"/>
    <w:rsid w:val="00DF1608"/>
    <w:rsid w:val="00DF1A17"/>
    <w:rsid w:val="00DF1A78"/>
    <w:rsid w:val="00DF1B1F"/>
    <w:rsid w:val="00DF1FE9"/>
    <w:rsid w:val="00DF225A"/>
    <w:rsid w:val="00DF25E5"/>
    <w:rsid w:val="00DF27CC"/>
    <w:rsid w:val="00DF28D3"/>
    <w:rsid w:val="00DF29FE"/>
    <w:rsid w:val="00DF3022"/>
    <w:rsid w:val="00DF32CD"/>
    <w:rsid w:val="00DF3395"/>
    <w:rsid w:val="00DF346C"/>
    <w:rsid w:val="00DF3784"/>
    <w:rsid w:val="00DF3AEA"/>
    <w:rsid w:val="00DF3BBD"/>
    <w:rsid w:val="00DF4195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916"/>
    <w:rsid w:val="00DF5B7F"/>
    <w:rsid w:val="00DF5C75"/>
    <w:rsid w:val="00DF5D77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D5E"/>
    <w:rsid w:val="00E04E6C"/>
    <w:rsid w:val="00E05351"/>
    <w:rsid w:val="00E0590E"/>
    <w:rsid w:val="00E05B28"/>
    <w:rsid w:val="00E05C51"/>
    <w:rsid w:val="00E05E39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9FB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6F3"/>
    <w:rsid w:val="00E13805"/>
    <w:rsid w:val="00E139BB"/>
    <w:rsid w:val="00E13E77"/>
    <w:rsid w:val="00E14183"/>
    <w:rsid w:val="00E14298"/>
    <w:rsid w:val="00E1471D"/>
    <w:rsid w:val="00E14D42"/>
    <w:rsid w:val="00E14D50"/>
    <w:rsid w:val="00E14EBA"/>
    <w:rsid w:val="00E14F7C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868"/>
    <w:rsid w:val="00E17D92"/>
    <w:rsid w:val="00E20026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491"/>
    <w:rsid w:val="00E21878"/>
    <w:rsid w:val="00E21A09"/>
    <w:rsid w:val="00E21C1B"/>
    <w:rsid w:val="00E21F79"/>
    <w:rsid w:val="00E21FEF"/>
    <w:rsid w:val="00E22777"/>
    <w:rsid w:val="00E22977"/>
    <w:rsid w:val="00E22AED"/>
    <w:rsid w:val="00E2311D"/>
    <w:rsid w:val="00E234D7"/>
    <w:rsid w:val="00E23563"/>
    <w:rsid w:val="00E23656"/>
    <w:rsid w:val="00E23B23"/>
    <w:rsid w:val="00E23D25"/>
    <w:rsid w:val="00E23E24"/>
    <w:rsid w:val="00E23F59"/>
    <w:rsid w:val="00E2454A"/>
    <w:rsid w:val="00E248CF"/>
    <w:rsid w:val="00E249B0"/>
    <w:rsid w:val="00E24C80"/>
    <w:rsid w:val="00E25160"/>
    <w:rsid w:val="00E252D4"/>
    <w:rsid w:val="00E253F0"/>
    <w:rsid w:val="00E254E3"/>
    <w:rsid w:val="00E256BE"/>
    <w:rsid w:val="00E25881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95B"/>
    <w:rsid w:val="00E27DDF"/>
    <w:rsid w:val="00E27F46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101"/>
    <w:rsid w:val="00E335EA"/>
    <w:rsid w:val="00E337A0"/>
    <w:rsid w:val="00E3387E"/>
    <w:rsid w:val="00E33CD5"/>
    <w:rsid w:val="00E33D95"/>
    <w:rsid w:val="00E33F6E"/>
    <w:rsid w:val="00E3423A"/>
    <w:rsid w:val="00E342BE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85F"/>
    <w:rsid w:val="00E36A08"/>
    <w:rsid w:val="00E36ABC"/>
    <w:rsid w:val="00E36B02"/>
    <w:rsid w:val="00E36C4D"/>
    <w:rsid w:val="00E36D3C"/>
    <w:rsid w:val="00E36D96"/>
    <w:rsid w:val="00E36DED"/>
    <w:rsid w:val="00E36DFF"/>
    <w:rsid w:val="00E374AD"/>
    <w:rsid w:val="00E375A9"/>
    <w:rsid w:val="00E376D7"/>
    <w:rsid w:val="00E37BE5"/>
    <w:rsid w:val="00E37F1F"/>
    <w:rsid w:val="00E40383"/>
    <w:rsid w:val="00E40774"/>
    <w:rsid w:val="00E407BD"/>
    <w:rsid w:val="00E408ED"/>
    <w:rsid w:val="00E40B0D"/>
    <w:rsid w:val="00E40D40"/>
    <w:rsid w:val="00E40F23"/>
    <w:rsid w:val="00E413F6"/>
    <w:rsid w:val="00E4156B"/>
    <w:rsid w:val="00E4161F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C44"/>
    <w:rsid w:val="00E43DAC"/>
    <w:rsid w:val="00E43E7C"/>
    <w:rsid w:val="00E44294"/>
    <w:rsid w:val="00E447A7"/>
    <w:rsid w:val="00E44A90"/>
    <w:rsid w:val="00E44B7C"/>
    <w:rsid w:val="00E44D66"/>
    <w:rsid w:val="00E45014"/>
    <w:rsid w:val="00E45476"/>
    <w:rsid w:val="00E45486"/>
    <w:rsid w:val="00E4548D"/>
    <w:rsid w:val="00E45FD8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D4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566B"/>
    <w:rsid w:val="00E55F8E"/>
    <w:rsid w:val="00E55FA2"/>
    <w:rsid w:val="00E561D5"/>
    <w:rsid w:val="00E562A1"/>
    <w:rsid w:val="00E563B3"/>
    <w:rsid w:val="00E564FB"/>
    <w:rsid w:val="00E567C9"/>
    <w:rsid w:val="00E56F51"/>
    <w:rsid w:val="00E56F88"/>
    <w:rsid w:val="00E571D9"/>
    <w:rsid w:val="00E5742B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B02"/>
    <w:rsid w:val="00E64F7F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92A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2F1"/>
    <w:rsid w:val="00E72627"/>
    <w:rsid w:val="00E72675"/>
    <w:rsid w:val="00E726A8"/>
    <w:rsid w:val="00E72905"/>
    <w:rsid w:val="00E729EC"/>
    <w:rsid w:val="00E72E56"/>
    <w:rsid w:val="00E73126"/>
    <w:rsid w:val="00E737C3"/>
    <w:rsid w:val="00E7383A"/>
    <w:rsid w:val="00E739B7"/>
    <w:rsid w:val="00E73DBF"/>
    <w:rsid w:val="00E73F85"/>
    <w:rsid w:val="00E73FE8"/>
    <w:rsid w:val="00E740B7"/>
    <w:rsid w:val="00E74449"/>
    <w:rsid w:val="00E745C0"/>
    <w:rsid w:val="00E747B2"/>
    <w:rsid w:val="00E74B1D"/>
    <w:rsid w:val="00E74B80"/>
    <w:rsid w:val="00E74BFB"/>
    <w:rsid w:val="00E74EAD"/>
    <w:rsid w:val="00E74F46"/>
    <w:rsid w:val="00E74FF1"/>
    <w:rsid w:val="00E750C7"/>
    <w:rsid w:val="00E752C8"/>
    <w:rsid w:val="00E757E6"/>
    <w:rsid w:val="00E759E4"/>
    <w:rsid w:val="00E75AAC"/>
    <w:rsid w:val="00E75CD8"/>
    <w:rsid w:val="00E75D37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4"/>
    <w:rsid w:val="00E77A78"/>
    <w:rsid w:val="00E77B13"/>
    <w:rsid w:val="00E77BEC"/>
    <w:rsid w:val="00E77FBB"/>
    <w:rsid w:val="00E807BF"/>
    <w:rsid w:val="00E808D4"/>
    <w:rsid w:val="00E80BC7"/>
    <w:rsid w:val="00E80EB4"/>
    <w:rsid w:val="00E8134B"/>
    <w:rsid w:val="00E815B7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516"/>
    <w:rsid w:val="00E936C5"/>
    <w:rsid w:val="00E93E49"/>
    <w:rsid w:val="00E94352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A77"/>
    <w:rsid w:val="00E96B61"/>
    <w:rsid w:val="00E971A8"/>
    <w:rsid w:val="00E97344"/>
    <w:rsid w:val="00E975E5"/>
    <w:rsid w:val="00E97600"/>
    <w:rsid w:val="00E97642"/>
    <w:rsid w:val="00E97709"/>
    <w:rsid w:val="00E97837"/>
    <w:rsid w:val="00E97C85"/>
    <w:rsid w:val="00EA0077"/>
    <w:rsid w:val="00EA05F5"/>
    <w:rsid w:val="00EA079E"/>
    <w:rsid w:val="00EA0829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38"/>
    <w:rsid w:val="00EA328F"/>
    <w:rsid w:val="00EA35D5"/>
    <w:rsid w:val="00EA3618"/>
    <w:rsid w:val="00EA3661"/>
    <w:rsid w:val="00EA381F"/>
    <w:rsid w:val="00EA3BC2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86"/>
    <w:rsid w:val="00EA6CB8"/>
    <w:rsid w:val="00EA6CE9"/>
    <w:rsid w:val="00EB0074"/>
    <w:rsid w:val="00EB01BA"/>
    <w:rsid w:val="00EB040B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4BF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D81"/>
    <w:rsid w:val="00EC2F8B"/>
    <w:rsid w:val="00EC32A6"/>
    <w:rsid w:val="00EC366B"/>
    <w:rsid w:val="00EC36CC"/>
    <w:rsid w:val="00EC395C"/>
    <w:rsid w:val="00EC3D5E"/>
    <w:rsid w:val="00EC3DCB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7CA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3D"/>
    <w:rsid w:val="00ED20BC"/>
    <w:rsid w:val="00ED220B"/>
    <w:rsid w:val="00ED2427"/>
    <w:rsid w:val="00ED284F"/>
    <w:rsid w:val="00ED2935"/>
    <w:rsid w:val="00ED29D3"/>
    <w:rsid w:val="00ED2E63"/>
    <w:rsid w:val="00ED2F5C"/>
    <w:rsid w:val="00ED35FF"/>
    <w:rsid w:val="00ED36DB"/>
    <w:rsid w:val="00ED3719"/>
    <w:rsid w:val="00ED3981"/>
    <w:rsid w:val="00ED3C87"/>
    <w:rsid w:val="00ED3FC8"/>
    <w:rsid w:val="00ED4129"/>
    <w:rsid w:val="00ED48EF"/>
    <w:rsid w:val="00ED4B93"/>
    <w:rsid w:val="00ED4CDB"/>
    <w:rsid w:val="00ED53FF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21"/>
    <w:rsid w:val="00ED789D"/>
    <w:rsid w:val="00EE0244"/>
    <w:rsid w:val="00EE0272"/>
    <w:rsid w:val="00EE0DE0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1D0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6B24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79D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10E2"/>
    <w:rsid w:val="00F0219C"/>
    <w:rsid w:val="00F0224D"/>
    <w:rsid w:val="00F02473"/>
    <w:rsid w:val="00F0268B"/>
    <w:rsid w:val="00F028DF"/>
    <w:rsid w:val="00F02AA9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44A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391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2E9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481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56E"/>
    <w:rsid w:val="00F22CA4"/>
    <w:rsid w:val="00F22E95"/>
    <w:rsid w:val="00F2332E"/>
    <w:rsid w:val="00F233FA"/>
    <w:rsid w:val="00F234A9"/>
    <w:rsid w:val="00F238A5"/>
    <w:rsid w:val="00F23AAD"/>
    <w:rsid w:val="00F23D45"/>
    <w:rsid w:val="00F242E6"/>
    <w:rsid w:val="00F24572"/>
    <w:rsid w:val="00F24738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740"/>
    <w:rsid w:val="00F33E37"/>
    <w:rsid w:val="00F33E82"/>
    <w:rsid w:val="00F34182"/>
    <w:rsid w:val="00F3487B"/>
    <w:rsid w:val="00F34A32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3F"/>
    <w:rsid w:val="00F36D5D"/>
    <w:rsid w:val="00F36DB4"/>
    <w:rsid w:val="00F36DD0"/>
    <w:rsid w:val="00F3744F"/>
    <w:rsid w:val="00F37459"/>
    <w:rsid w:val="00F374CC"/>
    <w:rsid w:val="00F3758D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2A86"/>
    <w:rsid w:val="00F43955"/>
    <w:rsid w:val="00F43BFD"/>
    <w:rsid w:val="00F44084"/>
    <w:rsid w:val="00F441AD"/>
    <w:rsid w:val="00F442FF"/>
    <w:rsid w:val="00F44457"/>
    <w:rsid w:val="00F4463F"/>
    <w:rsid w:val="00F449E7"/>
    <w:rsid w:val="00F44A51"/>
    <w:rsid w:val="00F45052"/>
    <w:rsid w:val="00F45210"/>
    <w:rsid w:val="00F452F0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C33"/>
    <w:rsid w:val="00F51EBA"/>
    <w:rsid w:val="00F51EED"/>
    <w:rsid w:val="00F51F4D"/>
    <w:rsid w:val="00F52221"/>
    <w:rsid w:val="00F526E5"/>
    <w:rsid w:val="00F52747"/>
    <w:rsid w:val="00F527BC"/>
    <w:rsid w:val="00F52A7A"/>
    <w:rsid w:val="00F52ED0"/>
    <w:rsid w:val="00F52F3D"/>
    <w:rsid w:val="00F532C6"/>
    <w:rsid w:val="00F532E8"/>
    <w:rsid w:val="00F537EF"/>
    <w:rsid w:val="00F538A8"/>
    <w:rsid w:val="00F53FEE"/>
    <w:rsid w:val="00F5425C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10"/>
    <w:rsid w:val="00F61F54"/>
    <w:rsid w:val="00F6205D"/>
    <w:rsid w:val="00F6253F"/>
    <w:rsid w:val="00F62BBF"/>
    <w:rsid w:val="00F62C25"/>
    <w:rsid w:val="00F62F69"/>
    <w:rsid w:val="00F630F4"/>
    <w:rsid w:val="00F639AB"/>
    <w:rsid w:val="00F63AD5"/>
    <w:rsid w:val="00F63E43"/>
    <w:rsid w:val="00F64593"/>
    <w:rsid w:val="00F64B3A"/>
    <w:rsid w:val="00F64C16"/>
    <w:rsid w:val="00F64E66"/>
    <w:rsid w:val="00F6530D"/>
    <w:rsid w:val="00F653D9"/>
    <w:rsid w:val="00F654AF"/>
    <w:rsid w:val="00F656C6"/>
    <w:rsid w:val="00F657D2"/>
    <w:rsid w:val="00F66613"/>
    <w:rsid w:val="00F66743"/>
    <w:rsid w:val="00F66B4D"/>
    <w:rsid w:val="00F66D31"/>
    <w:rsid w:val="00F66DB6"/>
    <w:rsid w:val="00F66E47"/>
    <w:rsid w:val="00F66FDD"/>
    <w:rsid w:val="00F6768E"/>
    <w:rsid w:val="00F67904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5DE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296"/>
    <w:rsid w:val="00F743DB"/>
    <w:rsid w:val="00F74692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22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291"/>
    <w:rsid w:val="00F803D2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5E4"/>
    <w:rsid w:val="00F836BC"/>
    <w:rsid w:val="00F83A8C"/>
    <w:rsid w:val="00F83C03"/>
    <w:rsid w:val="00F83FDC"/>
    <w:rsid w:val="00F840CF"/>
    <w:rsid w:val="00F84321"/>
    <w:rsid w:val="00F84459"/>
    <w:rsid w:val="00F84655"/>
    <w:rsid w:val="00F8491D"/>
    <w:rsid w:val="00F84B32"/>
    <w:rsid w:val="00F84C01"/>
    <w:rsid w:val="00F84C46"/>
    <w:rsid w:val="00F84D1D"/>
    <w:rsid w:val="00F852EE"/>
    <w:rsid w:val="00F853E2"/>
    <w:rsid w:val="00F85552"/>
    <w:rsid w:val="00F85894"/>
    <w:rsid w:val="00F86041"/>
    <w:rsid w:val="00F861D4"/>
    <w:rsid w:val="00F861E7"/>
    <w:rsid w:val="00F86616"/>
    <w:rsid w:val="00F8661B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37E"/>
    <w:rsid w:val="00F91647"/>
    <w:rsid w:val="00F91A19"/>
    <w:rsid w:val="00F91D69"/>
    <w:rsid w:val="00F92049"/>
    <w:rsid w:val="00F925FF"/>
    <w:rsid w:val="00F9261E"/>
    <w:rsid w:val="00F926C0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0DA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1D2E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3A"/>
    <w:rsid w:val="00FA3FA6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2E"/>
    <w:rsid w:val="00FB04AD"/>
    <w:rsid w:val="00FB05C5"/>
    <w:rsid w:val="00FB0699"/>
    <w:rsid w:val="00FB0B90"/>
    <w:rsid w:val="00FB0D4B"/>
    <w:rsid w:val="00FB0E92"/>
    <w:rsid w:val="00FB1034"/>
    <w:rsid w:val="00FB220B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AFF"/>
    <w:rsid w:val="00FB446B"/>
    <w:rsid w:val="00FB47AD"/>
    <w:rsid w:val="00FB5340"/>
    <w:rsid w:val="00FB56EE"/>
    <w:rsid w:val="00FB58A5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B42"/>
    <w:rsid w:val="00FB7D9F"/>
    <w:rsid w:val="00FB7E90"/>
    <w:rsid w:val="00FC01CE"/>
    <w:rsid w:val="00FC0429"/>
    <w:rsid w:val="00FC0EBB"/>
    <w:rsid w:val="00FC0F9E"/>
    <w:rsid w:val="00FC1468"/>
    <w:rsid w:val="00FC16DD"/>
    <w:rsid w:val="00FC2184"/>
    <w:rsid w:val="00FC232F"/>
    <w:rsid w:val="00FC2674"/>
    <w:rsid w:val="00FC29DE"/>
    <w:rsid w:val="00FC2D33"/>
    <w:rsid w:val="00FC2D4E"/>
    <w:rsid w:val="00FC2DFD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3B4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0D"/>
    <w:rsid w:val="00FC6842"/>
    <w:rsid w:val="00FC68FF"/>
    <w:rsid w:val="00FC6D9B"/>
    <w:rsid w:val="00FC6FA5"/>
    <w:rsid w:val="00FC7037"/>
    <w:rsid w:val="00FC70C8"/>
    <w:rsid w:val="00FC74F6"/>
    <w:rsid w:val="00FC752E"/>
    <w:rsid w:val="00FC7609"/>
    <w:rsid w:val="00FC76ED"/>
    <w:rsid w:val="00FC7897"/>
    <w:rsid w:val="00FC7B00"/>
    <w:rsid w:val="00FC7C74"/>
    <w:rsid w:val="00FD0ABA"/>
    <w:rsid w:val="00FD0ABD"/>
    <w:rsid w:val="00FD107F"/>
    <w:rsid w:val="00FD1109"/>
    <w:rsid w:val="00FD11A5"/>
    <w:rsid w:val="00FD12C7"/>
    <w:rsid w:val="00FD182B"/>
    <w:rsid w:val="00FD19CC"/>
    <w:rsid w:val="00FD1AB6"/>
    <w:rsid w:val="00FD1B41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5C3E"/>
    <w:rsid w:val="00FD601A"/>
    <w:rsid w:val="00FD64F6"/>
    <w:rsid w:val="00FD70D3"/>
    <w:rsid w:val="00FD714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66A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4ED"/>
    <w:rsid w:val="00FE4652"/>
    <w:rsid w:val="00FE49DF"/>
    <w:rsid w:val="00FE4BA7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E7FCF"/>
    <w:rsid w:val="00FF00EC"/>
    <w:rsid w:val="00FF026E"/>
    <w:rsid w:val="00FF04CB"/>
    <w:rsid w:val="00FF0A8B"/>
    <w:rsid w:val="00FF0FB6"/>
    <w:rsid w:val="00FF0FC1"/>
    <w:rsid w:val="00FF113B"/>
    <w:rsid w:val="00FF1198"/>
    <w:rsid w:val="00FF1261"/>
    <w:rsid w:val="00FF1523"/>
    <w:rsid w:val="00FF1580"/>
    <w:rsid w:val="00FF1592"/>
    <w:rsid w:val="00FF1654"/>
    <w:rsid w:val="00FF1854"/>
    <w:rsid w:val="00FF1D1B"/>
    <w:rsid w:val="00FF1D86"/>
    <w:rsid w:val="00FF24AC"/>
    <w:rsid w:val="00FF284A"/>
    <w:rsid w:val="00FF2915"/>
    <w:rsid w:val="00FF2965"/>
    <w:rsid w:val="00FF2CC8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60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5DB7"/>
    <w:rsid w:val="00FF6174"/>
    <w:rsid w:val="00FF625E"/>
    <w:rsid w:val="00FF663E"/>
    <w:rsid w:val="00FF69DC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73F74BAA-E29A-4C21-964A-C7421552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4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7871</TotalTime>
  <Pages>52</Pages>
  <Words>16663</Words>
  <Characters>71744</Characters>
  <Application>Microsoft Office Word</Application>
  <DocSecurity>0</DocSecurity>
  <Lines>597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88231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cp:lastModifiedBy>Nachanya Bongkodpreechapanit</cp:lastModifiedBy>
  <cp:revision>1135</cp:revision>
  <cp:lastPrinted>2022-02-21T03:39:00Z</cp:lastPrinted>
  <dcterms:created xsi:type="dcterms:W3CDTF">2021-04-19T10:15:00Z</dcterms:created>
  <dcterms:modified xsi:type="dcterms:W3CDTF">2022-02-23T14:11:00Z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