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D89A4C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10A40E8F" w14:textId="7C35BCCD" w:rsidR="005D4B71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498F9E3" w14:textId="6BB74537" w:rsidR="00DF6F7C" w:rsidRDefault="00DF6F7C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0CF393B" w14:textId="63C9D526" w:rsidR="005D4B71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102F004" w14:textId="77777777" w:rsidR="008662E4" w:rsidRPr="008A5A08" w:rsidRDefault="008662E4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</w:p>
    <w:p w14:paraId="28D32AAB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4818B3FB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A5A08">
        <w:rPr>
          <w:rFonts w:ascii="Angsana New" w:hAnsi="Angsana New" w:cs="Angsana New"/>
          <w:sz w:val="52"/>
          <w:szCs w:val="52"/>
          <w:cs/>
        </w:rPr>
        <w:t>บริษัท ไทยฟู้ดส์ กรุ๊ป</w:t>
      </w:r>
      <w:r w:rsidRPr="008A5A08">
        <w:rPr>
          <w:rFonts w:ascii="Angsana New" w:hAnsi="Angsana New" w:cs="Angsana New"/>
          <w:sz w:val="52"/>
          <w:szCs w:val="52"/>
        </w:rPr>
        <w:t xml:space="preserve"> </w:t>
      </w:r>
      <w:r w:rsidRPr="008A5A08">
        <w:rPr>
          <w:rFonts w:ascii="Angsana New" w:hAnsi="Angsana New" w:cs="Angsana New"/>
          <w:sz w:val="52"/>
          <w:szCs w:val="52"/>
          <w:cs/>
        </w:rPr>
        <w:t>จำกัด</w:t>
      </w:r>
      <w:r w:rsidRPr="008A5A08">
        <w:rPr>
          <w:rFonts w:ascii="Angsana New" w:hAnsi="Angsana New" w:cs="Angsana New"/>
          <w:sz w:val="52"/>
          <w:szCs w:val="52"/>
        </w:rPr>
        <w:t xml:space="preserve"> </w:t>
      </w:r>
      <w:r w:rsidRPr="008A5A08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76BD8750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FFCEDD0" w14:textId="089C9F7B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5A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8A5A08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8A5A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Pr="008A5A0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2428F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053C382E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A5A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243FA99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5A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4F1C122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98B1170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</w:p>
    <w:p w14:paraId="2728D898" w14:textId="77777777" w:rsidR="005D4B71" w:rsidRPr="008A5A08" w:rsidRDefault="005D4B71" w:rsidP="005D4B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50A1010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0495C89" w14:textId="77777777" w:rsidR="005D4B71" w:rsidRPr="008A5A08" w:rsidRDefault="005D4B71" w:rsidP="005D4B71">
      <w:pPr>
        <w:rPr>
          <w:rFonts w:ascii="Angsana New" w:hAnsi="Angsana New" w:cs="Angsana New"/>
          <w:sz w:val="30"/>
          <w:szCs w:val="30"/>
        </w:rPr>
      </w:pPr>
    </w:p>
    <w:p w14:paraId="09BDEBE4" w14:textId="77777777" w:rsidR="00DF6F7C" w:rsidRDefault="00DF6F7C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DF6F7C" w:rsidSect="00DF6F7C">
          <w:headerReference w:type="even" r:id="rId9"/>
          <w:headerReference w:type="default" r:id="rId10"/>
          <w:footerReference w:type="default" r:id="rId11"/>
          <w:type w:val="evenPage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4A7D778A" w14:textId="4FD717EE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A5FB4BC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4A574B3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A7AE026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6F60BF1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834D2E0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D8AA94E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B8DC538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A5A08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8D3AB72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5B64ED6F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ไทยฟู้ดส์ กรุ๊ป</w:t>
      </w:r>
      <w:r w:rsidRPr="008A5A0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49F59DEE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EB88ECC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A5A0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394B120F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10009D4C" w14:textId="1906B05D" w:rsidR="005D4B71" w:rsidRPr="008A5A08" w:rsidRDefault="005D4B71" w:rsidP="005D4B7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ไทยฟู้ดส์ กรุ๊ป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จำกัด (มหาชน) และบริษัทย่อย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(กลุ่มบริษัท)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ไทยฟู้ดส์ กรุ๊ป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 xml:space="preserve">จำกัด (มหาชน)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(บริษัท) ตามลำดับ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ณ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A5A08">
        <w:rPr>
          <w:rFonts w:ascii="Angsana New" w:hAnsi="Angsana New" w:cs="Angsana New"/>
          <w:sz w:val="30"/>
          <w:szCs w:val="30"/>
        </w:rPr>
        <w:t xml:space="preserve">31 </w:t>
      </w:r>
      <w:r w:rsidRPr="008A5A08">
        <w:rPr>
          <w:rFonts w:ascii="Angsana New" w:hAnsi="Angsana New" w:cs="Angsana New"/>
          <w:sz w:val="30"/>
          <w:szCs w:val="30"/>
          <w:cs/>
        </w:rPr>
        <w:t>ธันวาคม</w:t>
      </w:r>
      <w:r w:rsidRPr="008A5A08">
        <w:rPr>
          <w:rFonts w:ascii="Angsana New" w:hAnsi="Angsana New" w:cs="Angsana New"/>
          <w:sz w:val="30"/>
          <w:szCs w:val="30"/>
        </w:rPr>
        <w:t xml:space="preserve"> 256</w:t>
      </w:r>
      <w:r w:rsidR="00F2428F">
        <w:rPr>
          <w:rFonts w:ascii="Angsana New" w:hAnsi="Angsana New" w:cs="Angsana New"/>
          <w:sz w:val="30"/>
          <w:szCs w:val="30"/>
        </w:rPr>
        <w:t>4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8A5A08">
        <w:rPr>
          <w:rFonts w:ascii="Angsana New" w:hAnsi="Angsana New" w:cs="Angsana New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รวมถึง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ญและเรื่องอื่นๆ </w:t>
      </w:r>
    </w:p>
    <w:p w14:paraId="029F29E8" w14:textId="77777777" w:rsidR="005D4B71" w:rsidRPr="008A5A08" w:rsidRDefault="005D4B71" w:rsidP="005D4B71">
      <w:pPr>
        <w:rPr>
          <w:rFonts w:ascii="Angsana New" w:hAnsi="Angsana New" w:cs="Angsana New"/>
          <w:b/>
          <w:bCs/>
          <w:sz w:val="30"/>
          <w:szCs w:val="30"/>
        </w:rPr>
      </w:pPr>
    </w:p>
    <w:p w14:paraId="2F174CB9" w14:textId="5518D932" w:rsidR="005D4B71" w:rsidRPr="008A5A08" w:rsidRDefault="005D4B71" w:rsidP="005D4B71">
      <w:pPr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วันที่</w:t>
      </w:r>
      <w:r w:rsidRPr="008A5A08">
        <w:rPr>
          <w:rFonts w:ascii="Angsana New" w:hAnsi="Angsana New" w:cs="Angsana New"/>
          <w:sz w:val="30"/>
          <w:szCs w:val="30"/>
        </w:rPr>
        <w:t xml:space="preserve"> 31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A5A08">
        <w:rPr>
          <w:rFonts w:ascii="Angsana New" w:hAnsi="Angsana New" w:cs="Angsana New"/>
          <w:sz w:val="30"/>
          <w:szCs w:val="30"/>
        </w:rPr>
        <w:t>256</w:t>
      </w:r>
      <w:r w:rsidR="00F2428F">
        <w:rPr>
          <w:rFonts w:ascii="Angsana New" w:hAnsi="Angsana New" w:cs="Angsana New"/>
          <w:sz w:val="30"/>
          <w:szCs w:val="30"/>
        </w:rPr>
        <w:t>4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BE72BD4" w14:textId="77777777" w:rsidR="005D4B71" w:rsidRPr="008A5A08" w:rsidRDefault="005D4B71" w:rsidP="005D4B71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5E892D98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A5A08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FA7084B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1214EC29" w14:textId="77777777" w:rsidR="005D4B71" w:rsidRDefault="005D4B71" w:rsidP="005D4B71">
      <w:pPr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8A5A08">
        <w:rPr>
          <w:rFonts w:ascii="Angsana New" w:hAnsi="Angsana New" w:cs="Angsana New"/>
          <w:sz w:val="30"/>
          <w:szCs w:val="30"/>
          <w:cs/>
        </w:rPr>
        <w:br/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A5A08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</w:t>
      </w:r>
      <w:r w:rsidRPr="008A5A08">
        <w:rPr>
          <w:rFonts w:ascii="Angsana New" w:hAnsi="Angsana New" w:cs="Angsana New"/>
          <w:spacing w:val="-4"/>
          <w:sz w:val="30"/>
          <w:szCs w:val="30"/>
          <w:cs/>
        </w:rPr>
        <w:t>บัญชีในส่วนที่เกี่ยวข้องกับการตรวจสอบงบการเงินรวมและงบการเงินเฉพาะกิจการ และข้าพเจ้า</w:t>
      </w:r>
      <w:r w:rsidRPr="008A5A08">
        <w:rPr>
          <w:rFonts w:ascii="Angsana New" w:hAnsi="Angsana New" w:cs="Angsana New"/>
          <w:sz w:val="30"/>
          <w:szCs w:val="30"/>
          <w:cs/>
        </w:rPr>
        <w:t>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4BE3CEA" w14:textId="77777777" w:rsidR="005D4B71" w:rsidRDefault="005D4B71" w:rsidP="005D4B7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5F60A8C" w14:textId="47B48E27" w:rsidR="005D4B71" w:rsidRPr="00BC29CC" w:rsidRDefault="005D4B71" w:rsidP="005D4B71">
      <w:pPr>
        <w:jc w:val="thaiDistribute"/>
        <w:rPr>
          <w:rFonts w:ascii="Angsana New" w:hAnsi="Angsana New" w:cs="Angsana New"/>
          <w:sz w:val="30"/>
          <w:szCs w:val="30"/>
          <w:cs/>
        </w:rPr>
        <w:sectPr w:rsidR="005D4B71" w:rsidRPr="00BC29CC" w:rsidSect="00DF6F7C"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5AFF8CE0" w14:textId="77777777" w:rsidR="005D4B71" w:rsidRPr="008A5A08" w:rsidRDefault="005D4B71" w:rsidP="005D4B7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8CC5C6C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302560D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BAC211E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D4B71" w:rsidRPr="008A5A08" w14:paraId="0DEFA908" w14:textId="77777777" w:rsidTr="005126B0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410E" w14:textId="77777777" w:rsidR="005D4B71" w:rsidRPr="008A5A08" w:rsidRDefault="005D4B71" w:rsidP="005126B0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มูลค่าสินทรัพย์ภาษีเงินได้รอการตัดบัญชี</w:t>
            </w:r>
          </w:p>
        </w:tc>
      </w:tr>
      <w:tr w:rsidR="005D4B71" w:rsidRPr="008A5A08" w14:paraId="75261853" w14:textId="77777777" w:rsidTr="005126B0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3D72" w14:textId="1D64EC16" w:rsidR="005D4B71" w:rsidRPr="008A5A08" w:rsidRDefault="005D4B71" w:rsidP="005126B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77F1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77F13" w:rsidRPr="00777F13">
              <w:rPr>
                <w:rFonts w:ascii="Angsana New" w:hAnsi="Angsana New" w:cs="Angsana New" w:hint="cs"/>
                <w:sz w:val="30"/>
                <w:szCs w:val="30"/>
                <w:cs/>
              </w:rPr>
              <w:t>ถ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777F13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5D4B71" w:rsidRPr="008A5A08" w14:paraId="6FC0ACF1" w14:textId="77777777" w:rsidTr="005126B0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2728" w14:textId="77777777" w:rsidR="005D4B71" w:rsidRPr="008A5A08" w:rsidRDefault="005D4B71" w:rsidP="005126B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AFEE0" w14:textId="77777777" w:rsidR="005D4B71" w:rsidRPr="001E4AE4" w:rsidRDefault="005D4B71" w:rsidP="005126B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4A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D4B71" w:rsidRPr="008A5A08" w14:paraId="26B28561" w14:textId="77777777" w:rsidTr="005126B0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8406" w14:textId="77777777" w:rsidR="005D4B71" w:rsidRPr="008A5A08" w:rsidRDefault="005D4B71" w:rsidP="005126B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กลุ่มบริษัทรับรู้สินทรัพย์ภาษีเงินได้รอการตัดบัญชีที่เกิดจากผลขาดทุนทางภาษีที่ยังไม่ได้ใช้ยกไปในจำนวนเงินที่มีนัยสำคัญ การรับรู้ดังกล่าวเกี่ยวข้องกับการใช้วิจารณญาณของผู้บริหารในการประมาณกำไรทางภาษีในอนาคตและความสามารถของกลุ่มบริษัทในการใช้ประโยชน์จากผลขาดทุนดังกล่าว </w:t>
            </w:r>
            <w:r w:rsidRPr="008A5A08">
              <w:rPr>
                <w:rFonts w:ascii="Angsana New" w:eastAsia="Arial" w:hAnsi="Angsana New" w:cs="Angsana New"/>
                <w:color w:val="auto"/>
                <w:sz w:val="30"/>
                <w:szCs w:val="30"/>
                <w:shd w:val="clear" w:color="auto" w:fill="FFFFFF"/>
                <w:cs/>
              </w:rPr>
              <w:t>ดังนั้นจึงเป็นเรื่องที่สำคัญในการตรวจสอบของข้าพเจ้า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0B85E" w14:textId="77777777" w:rsidR="005D4B71" w:rsidRPr="001E4AE4" w:rsidRDefault="005D4B71" w:rsidP="005126B0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วิธีการตรวจสอบของข้าพเจ้ารวมถึง</w:t>
            </w:r>
          </w:p>
          <w:p w14:paraId="77BDADFC" w14:textId="77777777" w:rsidR="005D4B71" w:rsidRPr="001E4AE4" w:rsidRDefault="005D4B71" w:rsidP="005126B0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42C89375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สอบถามผู้บริหารเพื่อทำความเข้าใจเกี่ยวกับการประมาณกำไรทางภาษีในอนาคต</w:t>
            </w:r>
          </w:p>
          <w:p w14:paraId="23CDD389" w14:textId="77777777" w:rsidR="005D4B71" w:rsidRPr="001E4AE4" w:rsidRDefault="005D4B71" w:rsidP="005126B0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</w:rPr>
            </w:pPr>
          </w:p>
          <w:p w14:paraId="2A38F50E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hAnsi="Angsana New" w:cs="Angsana New"/>
                <w:sz w:val="30"/>
                <w:szCs w:val="30"/>
                <w:cs/>
              </w:rPr>
              <w:t>กระทบยอดขาดทุนทางภาษีและวันหมดอายุกับรายงานภาษี</w:t>
            </w:r>
          </w:p>
          <w:p w14:paraId="661DDC19" w14:textId="77777777" w:rsidR="005D4B71" w:rsidRPr="001E4AE4" w:rsidRDefault="005D4B71" w:rsidP="005126B0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229185E6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hAnsi="Angsana New" w:cs="Angsana New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ประเมินความสมเหตุสมผลของข้อสมมติที่ใช้ในการประมาณกำไรทางภาษีในอนาคต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  <w:t xml:space="preserve"> </w:t>
            </w:r>
            <w:r w:rsidRPr="001E4AE4">
              <w:rPr>
                <w:rFonts w:ascii="Angsana New" w:hAnsi="Angsana New" w:cs="Angsana New"/>
                <w:szCs w:val="30"/>
                <w:cs/>
              </w:rPr>
              <w:t>กับข้อมูลในอดีต</w:t>
            </w:r>
            <w:r w:rsidRPr="001E4AE4">
              <w:rPr>
                <w:rFonts w:ascii="Angsana New" w:hAnsi="Angsana New" w:cs="Angsana New"/>
                <w:szCs w:val="30"/>
              </w:rPr>
              <w:t xml:space="preserve"> </w:t>
            </w:r>
            <w:r w:rsidRPr="001E4AE4">
              <w:rPr>
                <w:rFonts w:ascii="Angsana New" w:hAnsi="Angsana New" w:cs="Angsana New"/>
                <w:szCs w:val="30"/>
                <w:cs/>
              </w:rPr>
              <w:t>แผนการดำเนินงานและข้อมูลที่มีอยู่ในอุตสาหกรรมที่เปรียบเทียบได้ รวมถึงปัจจัยอื่นในตลาด</w:t>
            </w:r>
          </w:p>
          <w:p w14:paraId="43CA81BA" w14:textId="77777777" w:rsidR="005D4B71" w:rsidRPr="001E4AE4" w:rsidRDefault="005D4B71" w:rsidP="005126B0">
            <w:pPr>
              <w:pStyle w:val="ListParagraph"/>
              <w:jc w:val="thaiDistribute"/>
              <w:rPr>
                <w:rFonts w:ascii="Angsana New" w:eastAsia="Arial" w:hAnsi="Angsana New"/>
                <w:sz w:val="24"/>
                <w:szCs w:val="24"/>
                <w:shd w:val="clear" w:color="auto" w:fill="FFFFFF"/>
                <w:cs/>
              </w:rPr>
            </w:pPr>
          </w:p>
          <w:p w14:paraId="4ADF86C0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hAnsi="Angsana New" w:cs="Angsana New"/>
                <w:sz w:val="30"/>
                <w:szCs w:val="30"/>
                <w:cs/>
              </w:rPr>
              <w:t>ทดสอบการคำนวณตามประมาณการ</w:t>
            </w:r>
            <w:r w:rsidRPr="001E4AE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E4AE4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</w:p>
          <w:p w14:paraId="7C4146D8" w14:textId="77777777" w:rsidR="005D4B71" w:rsidRPr="001E4AE4" w:rsidRDefault="005D4B71" w:rsidP="005126B0">
            <w:pPr>
              <w:pStyle w:val="HTMLPreformatted"/>
              <w:shd w:val="clear" w:color="auto" w:fill="FFFFFF"/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6F47B72A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พิจารณาความเพียงพอของการเปิดเผยข้อมูลของกลุ่มบริษัทตามมาตรฐานการรายงานทางการเงิน</w:t>
            </w:r>
          </w:p>
          <w:p w14:paraId="2D4AB946" w14:textId="77777777" w:rsidR="005D4B71" w:rsidRPr="001E4AE4" w:rsidRDefault="005D4B71" w:rsidP="005126B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</w:tr>
    </w:tbl>
    <w:p w14:paraId="29B390A3" w14:textId="77777777" w:rsidR="005D4B71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8C0921B" w14:textId="77777777" w:rsidR="005D4B71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EB20E4B" w14:textId="77777777" w:rsidR="005D4B71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FDB3015" w14:textId="77777777" w:rsidR="005D4B71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6D0717E" w14:textId="77777777" w:rsidR="005D4B71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59EBCC7" w14:textId="1F981B3B" w:rsidR="005D4B71" w:rsidRDefault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</w:rPr>
        <w:br w:type="page"/>
      </w:r>
    </w:p>
    <w:p w14:paraId="295968E6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D4B71" w:rsidRPr="008A5A08" w14:paraId="48499E6B" w14:textId="77777777" w:rsidTr="005126B0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D524" w14:textId="77777777" w:rsidR="005D4B71" w:rsidRPr="008A5A08" w:rsidRDefault="005D4B71" w:rsidP="005126B0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การด้อยค่าของเงินลงทุนในบริษัทย่อย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5D4B71" w:rsidRPr="008A5A08" w14:paraId="3C885593" w14:textId="77777777" w:rsidTr="005126B0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4EA1" w14:textId="47C7862C" w:rsidR="005D4B71" w:rsidRPr="008A5A08" w:rsidRDefault="005D4B71" w:rsidP="005126B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อ้างถึงหมายเหตุประกอบงบการเงิน</w:t>
            </w:r>
            <w:r w:rsidRPr="00777F13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777F13">
              <w:rPr>
                <w:rFonts w:ascii="Angsana New" w:hAnsi="Angsana New" w:cs="Angsana New" w:hint="cs"/>
                <w:sz w:val="30"/>
                <w:szCs w:val="30"/>
                <w:cs/>
              </w:rPr>
              <w:t>ข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777F13">
              <w:rPr>
                <w:rFonts w:ascii="Angsana New" w:hAnsi="Angsana New" w:cs="Angsana New"/>
                <w:sz w:val="30"/>
                <w:szCs w:val="30"/>
                <w:cs/>
              </w:rPr>
              <w:t>ญ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D0D8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77F13">
              <w:rPr>
                <w:rFonts w:ascii="Angsana New" w:hAnsi="Angsana New" w:cs="Angsana New" w:hint="cs"/>
                <w:sz w:val="30"/>
                <w:szCs w:val="30"/>
                <w:cs/>
              </w:rPr>
              <w:t>ฑ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A412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77F13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5D4B71" w:rsidRPr="008A5A08" w14:paraId="0FB25B70" w14:textId="77777777" w:rsidTr="005126B0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AF22" w14:textId="77777777" w:rsidR="005D4B71" w:rsidRPr="009F2250" w:rsidRDefault="005D4B71" w:rsidP="005126B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225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6972D" w14:textId="77777777" w:rsidR="005D4B71" w:rsidRPr="001E4AE4" w:rsidRDefault="005D4B71" w:rsidP="005126B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4A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D4B71" w:rsidRPr="008A5A08" w14:paraId="30D0569C" w14:textId="77777777" w:rsidTr="005126B0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931B" w14:textId="77777777" w:rsidR="005D4B71" w:rsidRPr="009F2250" w:rsidRDefault="005D4B71" w:rsidP="005126B0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เนื่องจากบริษัทย่อยบางแห่งมีขาดทุนสะสมเกินทุนและผลขาดทุนจากการดำเนินงานในบริษัทย่อย</w:t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>อันเป็น</w:t>
            </w:r>
            <w:r w:rsidRPr="0005578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br/>
            </w:r>
            <w:r w:rsidRPr="0005578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มาจากความผันผวนของราคา</w:t>
            </w:r>
            <w:r w:rsidRPr="0005578C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ผลิตภัณฑ์ </w:t>
            </w:r>
            <w:r w:rsidRPr="0005578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ซึ่ง</w:t>
            </w:r>
            <w:r w:rsidRPr="000557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เป็นข้อ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บ่งชี้ของการด้อยค่าของเงินลงทุนในบริษัทย่อย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ในงบการเงินเฉพาะกิจการ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และอาคารและอุปกรณ์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บริษัทย่อยดังกล่าว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ในงบการเงินรวม</w:t>
            </w:r>
          </w:p>
          <w:p w14:paraId="3B9A4E39" w14:textId="77777777" w:rsidR="005D4B71" w:rsidRPr="009F2250" w:rsidRDefault="005D4B71" w:rsidP="005126B0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9B7AB43" w14:textId="77777777" w:rsidR="005D4B71" w:rsidRPr="009F2250" w:rsidRDefault="005D4B71" w:rsidP="005126B0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กระบวนการพิจารณาการด้อยค่าของเงินลงทุนใน  บริษัทย่อย</w:t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และการด้อยค่าของ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เกี่ยวข้องกับการใช้ดุลยพินิจในระดับสูง กลุ่มบริษัทและบริษัทประมาณมูลค่าปัจจุบันสุทธิของกระแสเงินสด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ที่คาดว่าจะได้รับในอนาคต</w:t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จากการใช้สินทรัพย์เพื่อ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การประกอบธุรกิจ 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โดยใช้ข้อสมมติของผู้บริหา</w:t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 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ซึ่งส่งผลให้การพิจารณาการด้อยค่าอาจเปลี่ยนแปลงไปอย่างมีนัยสำคัญ หากข้อสมมติต่างๆ ที่กำหนดโดยผู้บริหารเปลี่ยนแปลงไป ดังนั้นจึงเป็นเรื่องที่สำคัญในการตรวจสอบของข้าพเจ้า</w:t>
            </w:r>
          </w:p>
          <w:p w14:paraId="0631F8EB" w14:textId="77777777" w:rsidR="005D4B71" w:rsidRPr="009F2250" w:rsidRDefault="005D4B71" w:rsidP="005126B0">
            <w:pPr>
              <w:pStyle w:val="BodyText"/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6FF1A" w14:textId="77777777" w:rsidR="005D4B71" w:rsidRPr="001E4AE4" w:rsidRDefault="005D4B71" w:rsidP="005126B0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วิธีการตรวจสอบของข้าพเจ้ารวมถึง</w:t>
            </w:r>
          </w:p>
          <w:p w14:paraId="611556F8" w14:textId="77777777" w:rsidR="005D4B71" w:rsidRPr="001E4AE4" w:rsidRDefault="005D4B71" w:rsidP="005126B0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0AB64FB9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 xml:space="preserve">สอบถามผู้บริหารและทำความเข้าใจถึงกระบวนการในการระบุและพิจารณาข้อบ่งชี้การด้อยค่า </w:t>
            </w:r>
          </w:p>
          <w:p w14:paraId="0F1D27B4" w14:textId="77777777" w:rsidR="005D4B71" w:rsidRPr="001E4AE4" w:rsidRDefault="005D4B71" w:rsidP="005126B0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</w:rPr>
            </w:pPr>
          </w:p>
          <w:p w14:paraId="6C88E068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ประเมินกระบวนการในการจัดทำงบประมาณ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  <w:t xml:space="preserve"> 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ซึ่งเป็นข้อมูลที่ใช้จัดทำแบบจำลองการคิดลดกระแสเงินสดในอนาคต</w:t>
            </w:r>
          </w:p>
          <w:p w14:paraId="5A15E293" w14:textId="77777777" w:rsidR="005D4B71" w:rsidRPr="001E4AE4" w:rsidRDefault="005D4B71" w:rsidP="005126B0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</w:rPr>
            </w:pPr>
          </w:p>
          <w:p w14:paraId="14A217B8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Calibri" w:hAnsi="Angsana New" w:cs="Angsana New"/>
                <w:spacing w:val="-4"/>
                <w:sz w:val="30"/>
                <w:szCs w:val="30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ประเมินความสมเหตุสมผลของข้อสมมติหลักที่ใช้ในการประเมินมูลค่าที่คาดว่าจะได้รับคืนของสินทรัพย์   เปรียบเทียบกับข้อมูลในอดีต แผนการดำเนินงาน</w:t>
            </w:r>
            <w:r w:rsidRPr="001E4AE4">
              <w:rPr>
                <w:rFonts w:ascii="Angsana New" w:hAnsi="Angsana New" w:cs="Angsana New"/>
                <w:szCs w:val="30"/>
                <w:cs/>
              </w:rPr>
              <w:t>และข้อมูลที่มีอยู่ในอุตสาหกรรมที่เปรียบเทียบได้ รวมถึงปัจจัยอื่นในตลาด</w:t>
            </w:r>
            <w:r w:rsidRPr="001E4AE4">
              <w:rPr>
                <w:rFonts w:ascii="Angsana New" w:hAnsi="Angsana New" w:cs="Angsana New"/>
                <w:szCs w:val="30"/>
              </w:rPr>
              <w:t xml:space="preserve"> </w:t>
            </w:r>
          </w:p>
          <w:p w14:paraId="29749A0E" w14:textId="77777777" w:rsidR="005D4B71" w:rsidRPr="001E4AE4" w:rsidRDefault="005D4B71" w:rsidP="005126B0">
            <w:pPr>
              <w:pStyle w:val="ListParagraph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  <w:p w14:paraId="7946C501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Calibri" w:hAnsi="Angsana New" w:cs="Angsana New"/>
                <w:spacing w:val="-4"/>
                <w:sz w:val="30"/>
                <w:szCs w:val="30"/>
                <w:cs/>
              </w:rPr>
            </w:pPr>
            <w:r w:rsidRPr="001E4AE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ประเมินความเหมาะสมของอัตราคิดลดโดยเปรียบเทียบ</w:t>
            </w:r>
          </w:p>
          <w:p w14:paraId="2B00A0DD" w14:textId="77777777" w:rsidR="005D4B71" w:rsidRPr="001E4AE4" w:rsidRDefault="005D4B71" w:rsidP="005126B0">
            <w:pPr>
              <w:tabs>
                <w:tab w:val="clear" w:pos="227"/>
                <w:tab w:val="clear" w:pos="454"/>
                <w:tab w:val="left" w:pos="185"/>
              </w:tabs>
              <w:ind w:left="185"/>
              <w:jc w:val="thaiDistribute"/>
              <w:rPr>
                <w:rFonts w:ascii="Angsana New" w:eastAsia="Calibri" w:hAnsi="Angsana New" w:cs="Angsana New"/>
                <w:spacing w:val="-2"/>
                <w:sz w:val="30"/>
                <w:szCs w:val="30"/>
              </w:rPr>
            </w:pPr>
            <w:r w:rsidRPr="001E4AE4">
              <w:rPr>
                <w:rFonts w:ascii="Angsana New" w:hAnsi="Angsana New" w:cs="Angsana New"/>
                <w:sz w:val="30"/>
                <w:szCs w:val="30"/>
                <w:cs/>
              </w:rPr>
              <w:t>กับค่าเฉลี่ยของอุตสาหกรรมที่กลุ่มบริษัทดำเนินอยู่</w:t>
            </w:r>
          </w:p>
          <w:p w14:paraId="52280E88" w14:textId="77777777" w:rsidR="005D4B71" w:rsidRPr="001E4AE4" w:rsidRDefault="005D4B71" w:rsidP="005126B0">
            <w:pPr>
              <w:pStyle w:val="HTMLPreformatted"/>
              <w:shd w:val="clear" w:color="auto" w:fill="FFFFFF"/>
              <w:ind w:left="455"/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 xml:space="preserve"> </w:t>
            </w:r>
          </w:p>
          <w:p w14:paraId="65C265D9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ทดสอบความอ่อนไหวของข้อสมมติหลักและประเมินผลกระทบต่อการคิดลดกระแสเงินสดในอนาคต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  <w:t xml:space="preserve"> 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และ</w:t>
            </w:r>
          </w:p>
          <w:p w14:paraId="6DCA2BFE" w14:textId="77777777" w:rsidR="005D4B71" w:rsidRPr="001E4AE4" w:rsidRDefault="005D4B71" w:rsidP="005126B0">
            <w:pPr>
              <w:pStyle w:val="HTMLPreformatted"/>
              <w:shd w:val="clear" w:color="auto" w:fill="FFFFFF"/>
              <w:ind w:left="455"/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00069A46" w14:textId="77777777" w:rsidR="005D4B71" w:rsidRPr="001E4AE4" w:rsidRDefault="005D4B71" w:rsidP="005D4B71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18593198" w14:textId="77777777" w:rsidR="005D4B71" w:rsidRPr="001E4AE4" w:rsidRDefault="005D4B71" w:rsidP="005126B0">
            <w:p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3975D41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0E1724A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3EA3509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680"/>
      </w:tblGrid>
      <w:tr w:rsidR="005D4B71" w:rsidRPr="008A5A08" w14:paraId="0E7D4E21" w14:textId="77777777" w:rsidTr="005126B0">
        <w:trPr>
          <w:tblHeader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5DEE" w14:textId="77777777" w:rsidR="005D4B71" w:rsidRPr="008A5A08" w:rsidRDefault="005D4B71" w:rsidP="005126B0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มูลค่าของลูกหนี้การค้าและเงินทดรองจ่ายให้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แก่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เกษตรกร</w:t>
            </w:r>
          </w:p>
        </w:tc>
      </w:tr>
      <w:tr w:rsidR="005D4B71" w:rsidRPr="008A5A08" w14:paraId="22C1A421" w14:textId="77777777" w:rsidTr="005126B0">
        <w:trPr>
          <w:tblHeader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F338" w14:textId="2B9DD43D" w:rsidR="005D4B71" w:rsidRPr="008A5A08" w:rsidRDefault="005D4B71" w:rsidP="005126B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อ้างถึงหมายเหตุประกอบงบการเงิน</w:t>
            </w:r>
            <w:r w:rsidRPr="00777F13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77F13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777F13">
              <w:rPr>
                <w:rFonts w:ascii="Angsana New" w:hAnsi="Angsana New" w:cs="Angsana New" w:hint="cs"/>
                <w:sz w:val="30"/>
                <w:szCs w:val="30"/>
                <w:cs/>
              </w:rPr>
              <w:t>ฉ</w:t>
            </w:r>
            <w:r w:rsidRPr="00777F13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="00A412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412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 xml:space="preserve"> 9 </w:t>
            </w:r>
            <w:r w:rsidRPr="00777F13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5D4B71" w:rsidRPr="008A5A08" w14:paraId="7FDBF168" w14:textId="77777777" w:rsidTr="005126B0">
        <w:trPr>
          <w:tblHeader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5855" w14:textId="77777777" w:rsidR="005D4B71" w:rsidRPr="008A5A08" w:rsidRDefault="005D4B71" w:rsidP="005126B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3A69F" w14:textId="77777777" w:rsidR="005D4B71" w:rsidRPr="001E4AE4" w:rsidRDefault="005D4B71" w:rsidP="005126B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4A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D4B71" w:rsidRPr="008A5A08" w14:paraId="365A090D" w14:textId="77777777" w:rsidTr="005126B0">
        <w:trPr>
          <w:trHeight w:val="11132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99C7" w14:textId="77777777" w:rsidR="005D4B71" w:rsidRPr="005179A3" w:rsidRDefault="005D4B71" w:rsidP="005126B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43C">
              <w:rPr>
                <w:rFonts w:asciiTheme="majorBidi" w:hAnsiTheme="majorBidi" w:cs="Angsana New" w:hint="cs"/>
                <w:sz w:val="30"/>
                <w:szCs w:val="30"/>
                <w:cs/>
              </w:rPr>
              <w:t>กลุ่มบริษัทมีลูกหนี้การค้าจากการจำหน่ายไก่สดแช่เย็นและแช่แข็ง</w:t>
            </w:r>
            <w:r w:rsidRPr="00CE343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E343C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และสุกรชำแหละ</w:t>
            </w:r>
            <w:r w:rsidRPr="00CE343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E343C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และเงินทดรองจ่ายให้แก่เกษตร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กร</w:t>
            </w:r>
            <w:r w:rsidRPr="00CE343C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เพื่อให้เกษตรกรสามารถประกอบกิจการฟาร์มเลี้ยงไก่และสุกร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วัดมูลค่าผลขาดทุนด้านเครดิตที่คาดว่าจะเกิดขึ้นของลูกหนี้การค้าและเงินทดรองจ่ายให้แก่เกษตรกร</w:t>
            </w:r>
            <w:r w:rsidRPr="00517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จากการประมาณผลขาดทุนด้านเครดิตที่คาดว่าจะเกิดขึ้นตลอดอายุโดยผู้บริหาร ซึ่งประมาณการโดยการใช้ข้อมูลด้านเครดิตในอดีตของลูกค้าของกลุ่มบริษัท สภาวการณ์ของตลาดในปัจจุบันและอนาคต และข้อมูลเฉพาะเจาะจงของลูกค้า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ตลอดจนมูลค่าหลักประกันของเกษตรกร</w:t>
            </w:r>
          </w:p>
          <w:p w14:paraId="0C821707" w14:textId="77777777" w:rsidR="005D4B71" w:rsidRPr="005179A3" w:rsidRDefault="005D4B71" w:rsidP="005126B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BA0FB4" w14:textId="77777777" w:rsidR="005D4B71" w:rsidRPr="008A5A08" w:rsidRDefault="005D4B71" w:rsidP="005126B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ข้าพเจ้าระบุให้การวัดมูลค่าผลขาดทุนด้านเครดิตที่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เป็นเรื่องสำคัญในการตรวจสอบเนื่องจากลูกหนี้การค้าและเงินทดรองจ่ายให้แก่เกษตรกรมีสาระสำคัญต่อกลุ่มบริษัท และการรับรู้ผลขาดทุน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ด้านเครดิตที่คาดว่าจะเกิดขึ้นนั้นต้องใช้ดุลยพินิจที่สำคัญของผู้บริหาร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95403" w14:textId="77777777" w:rsidR="005D4B71" w:rsidRPr="005179A3" w:rsidRDefault="005D4B71" w:rsidP="005126B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การตรวจสอบของข้าพเจ้าในการประเมินการวัดมูลค่าผลขาดทุนด้านเครดิตที่คาดว่าจะเกิดขึ้นของลูกหนี้การค้าและเงินทดรองจ่ายให้แก่เกษตรกร รวมถึง </w:t>
            </w:r>
          </w:p>
          <w:p w14:paraId="6118FF62" w14:textId="77777777" w:rsidR="005D4B71" w:rsidRPr="005179A3" w:rsidRDefault="005D4B71" w:rsidP="005126B0">
            <w:pPr>
              <w:pStyle w:val="ListParagraph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0A3C07" w14:textId="77777777" w:rsidR="005D4B71" w:rsidRDefault="005D4B71" w:rsidP="005126B0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79A3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การทำความเข้าใจและประเมินการออกแบบ การนำมา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ถือปฏิบัติและประสิทธิผลของการควบคุมภายในหลัก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ของการวัดมูลค่าผลขาดทุนด้านเครดิตที่คาดว่าจะ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เกิดขึ้นของลูกหนี้การค้าและเงินทดรองจ่ายให้แก่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เกษตรกร ซึ่งรวมถึงการอนุมัติเครดิต การจัดการด้าน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การติดตามเครดิต การจัดกลุ่มลูกหนี้การค้าและเงิน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ทดรองจ่ายให้แก่เกษตรกรตามลักษณะของความเสี่ยง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การทบทวนการวิเคราะห์อายุลูกหนี้ การคาดการณ์ไป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ในอนาคตกา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สำรองเพิ่มเติมโดยผู้บริหารและการ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ประมาณการค่าเผื่อผลขาดทุนด้านเครดิตที่คาดว่าจะ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  <w:p w14:paraId="7EADA1D2" w14:textId="77777777" w:rsidR="005D4B71" w:rsidRDefault="005D4B71" w:rsidP="005126B0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25E7DA" w14:textId="77777777" w:rsidR="005D4B71" w:rsidRPr="005179A3" w:rsidRDefault="005D4B71" w:rsidP="005126B0">
            <w:pPr>
              <w:pStyle w:val="ListParagraph"/>
              <w:tabs>
                <w:tab w:val="left" w:pos="78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79A3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ทดสอบข้อมูลการผิดนัดชำระหนี้ในอดีตด้วยการ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ประเมินการจัดกลุ่มลูกหนี้การค้าและเงินทดรองจ่าย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ให้แก่เกษตรกรตามลักษณะของความเสี่ยงกับรายงาน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การวิเคราะห์ของฝ่ายบริหาร ประสบการณ์ในอดีตของ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ประสบการณ์ในอุตสาหกรรม</w:t>
            </w:r>
          </w:p>
          <w:p w14:paraId="573C8C0E" w14:textId="77777777" w:rsidR="005D4B71" w:rsidRDefault="005D4B71" w:rsidP="005126B0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D5EA93" w14:textId="77777777" w:rsidR="005D4B71" w:rsidRPr="00533C5B" w:rsidRDefault="005D4B71" w:rsidP="005126B0">
            <w:pPr>
              <w:jc w:val="thaiDistribute"/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</w:rPr>
            </w:pPr>
            <w:r w:rsidRPr="005179A3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ทดสอบข้อมูลการผิดนัดชำระหนี้ด้วยการประเมินการ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จัดประเภทอายุลูกหนี้ในรายงานจำแนกอายุลูกหนี้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การค้าและเงินทดรองจ่ายให้แก่เกษตรกร โดยการสุ่ม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ตัวอย่างลูกหนี้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การค้าและเงินทดรองจ่ายให้แก่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เกษตรกร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เปรียบเทียบกับเอกสารที่เกี่ยวข้อง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pacing w:val="-12"/>
                <w:sz w:val="30"/>
                <w:szCs w:val="30"/>
              </w:rPr>
              <w:t xml:space="preserve"> </w:t>
            </w:r>
            <w:r w:rsidRPr="00930B30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สุ่มทดสอบรายการรับเงินจาก</w:t>
            </w:r>
            <w:r w:rsidRPr="00930B3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ลูกหนี้</w:t>
            </w:r>
            <w:r w:rsidRPr="00930B30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การค้าและเงินทดรอง</w:t>
            </w:r>
          </w:p>
          <w:p w14:paraId="5194DC0C" w14:textId="2787257C" w:rsidR="005D4B71" w:rsidRPr="00533C5B" w:rsidRDefault="005D4B71" w:rsidP="005126B0">
            <w:pPr>
              <w:jc w:val="thaiDistribute"/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จ่ายให้แก่เกษตรกรภายหลังวันที่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60B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  <w:p w14:paraId="56CA9F9C" w14:textId="77777777" w:rsidR="005D4B71" w:rsidRPr="001E4AE4" w:rsidRDefault="005D4B71" w:rsidP="005126B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</w:tr>
    </w:tbl>
    <w:p w14:paraId="371A0859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680"/>
      </w:tblGrid>
      <w:tr w:rsidR="005D4B71" w:rsidRPr="008A5A08" w14:paraId="46DEC662" w14:textId="77777777" w:rsidTr="005126B0">
        <w:trPr>
          <w:tblHeader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02E3" w14:textId="77777777" w:rsidR="005D4B71" w:rsidRPr="008A5A08" w:rsidRDefault="005D4B71" w:rsidP="005126B0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มูลค่าของลูกหนี้การค้าและเงินทดรองจ่ายให้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แก่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เกษตรกร</w:t>
            </w:r>
          </w:p>
        </w:tc>
      </w:tr>
      <w:tr w:rsidR="005D4B71" w:rsidRPr="008A5A08" w14:paraId="646BDA9D" w14:textId="77777777" w:rsidTr="005126B0">
        <w:trPr>
          <w:tblHeader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8A9F" w14:textId="6E1D4E2B" w:rsidR="005D4B71" w:rsidRPr="008A5A08" w:rsidRDefault="005D4B71" w:rsidP="005126B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>3 (</w:t>
            </w:r>
            <w:r w:rsidR="00777F13" w:rsidRPr="00777F13">
              <w:rPr>
                <w:rFonts w:ascii="Angsana New" w:hAnsi="Angsana New" w:cs="Angsana New" w:hint="cs"/>
                <w:sz w:val="30"/>
                <w:szCs w:val="30"/>
                <w:cs/>
              </w:rPr>
              <w:t>ฉ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="00A412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="00A412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="00777F13" w:rsidRPr="00777F13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5D4B71" w:rsidRPr="008A5A08" w14:paraId="1BC57B33" w14:textId="77777777" w:rsidTr="005126B0">
        <w:trPr>
          <w:tblHeader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A5C2" w14:textId="77777777" w:rsidR="005D4B71" w:rsidRPr="008A5A08" w:rsidRDefault="005D4B71" w:rsidP="005126B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9CC74" w14:textId="77777777" w:rsidR="005D4B71" w:rsidRPr="001E4AE4" w:rsidRDefault="005D4B71" w:rsidP="005126B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4A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D4B71" w:rsidRPr="008A5A08" w14:paraId="763837DD" w14:textId="77777777" w:rsidTr="005126B0">
        <w:trPr>
          <w:trHeight w:val="7982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0D27" w14:textId="77777777" w:rsidR="005D4B71" w:rsidRPr="008A5A08" w:rsidRDefault="005D4B71" w:rsidP="005126B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9386E" w14:textId="77777777" w:rsidR="005D4B71" w:rsidRDefault="005D4B71" w:rsidP="005126B0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79A3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ประเมินความเหมาะสมของตัวแปรในทางเศรษฐกิจที่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ผู้บริหารใช้ในโมเดล</w:t>
            </w:r>
            <w:r w:rsidRPr="00517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สำหรับการปรับปรุงอัตราการ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สูญเสียด้วยสถานการณ์เศรษฐกิจในปัจจุบันและข้อมูล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ที่คาดการณ์ไปในอนาคตโดยการเปรียบเทียบกับข้อมูล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ในตลาดที่เกี่ยวข้อง</w:t>
            </w:r>
          </w:p>
          <w:p w14:paraId="5206B4B2" w14:textId="77777777" w:rsidR="005D4B71" w:rsidRDefault="005D4B71" w:rsidP="005126B0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4EEE3F" w14:textId="77777777" w:rsidR="005D4B71" w:rsidRDefault="005D4B71" w:rsidP="005126B0">
            <w:pPr>
              <w:pStyle w:val="ListParagraph"/>
              <w:tabs>
                <w:tab w:val="clear" w:pos="227"/>
                <w:tab w:val="left" w:pos="140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  ทำการทดสอบความอ่อนไหวโดยการใช้โมเดลของ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กลุ่มบริษัทเพื่อประเมินผลกระทบของการให้น้ำหนัก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กับสถานการณ์ทางเศรษฐกิจที่แตกต่างกัน ว่าอยู่ในช่วง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ที่เป็นไปได้อย่างสมเหตุสมผล ทำให้สามารถตั้งคำถาม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ต่อการกำหนดปริมาณของน้ำหนักสถานการณ์ทาง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เศรษฐกิจของกลุ่มบริษัทและให้ความสนใจต่อวิธีการ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ของข้าพเจ้าในน้ำหนักกับสถานการณ์ทางเศรษฐกิจที่มี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ความอ่อนไหวมากที่สุด</w:t>
            </w:r>
          </w:p>
          <w:p w14:paraId="7D16E211" w14:textId="77777777" w:rsidR="005D4B71" w:rsidRDefault="005D4B71" w:rsidP="005126B0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EB97B0" w14:textId="77777777" w:rsidR="005D4B71" w:rsidRDefault="005D4B71" w:rsidP="005126B0">
            <w:pPr>
              <w:pStyle w:val="ListParagraph"/>
              <w:tabs>
                <w:tab w:val="clear" w:pos="680"/>
                <w:tab w:val="clear" w:pos="907"/>
                <w:tab w:val="left" w:pos="812"/>
                <w:tab w:val="left" w:pos="1135"/>
                <w:tab w:val="left" w:pos="1405"/>
              </w:tabs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93AD8">
              <w:rPr>
                <w:rFonts w:asciiTheme="majorBidi" w:hAnsiTheme="majorBidi"/>
                <w:sz w:val="30"/>
                <w:szCs w:val="30"/>
                <w:cs/>
              </w:rPr>
              <w:t xml:space="preserve">- 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ประเมินข้อมูลและข้อสมมติฐานโดยรวมที่ใช้ในกา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ประมาณการของผู้บริหารว่าข้อสมมติฐานที่ใช้ในการ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ประมาณการทางบัญชีมีความสมเหตุสมผลหรือไม่</w:t>
            </w:r>
            <w:r w:rsidRPr="00593AD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ซึ่ง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รวมถึงความเกี่ยวเนื่องกันและความสอดคล้องกันของ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ข้อมูลภายในประมาณการทางบัญชีดังกล่าว</w:t>
            </w:r>
          </w:p>
          <w:p w14:paraId="76274254" w14:textId="77777777" w:rsidR="005D4B71" w:rsidRDefault="005D4B71" w:rsidP="005126B0">
            <w:pPr>
              <w:pStyle w:val="ListParagraph"/>
              <w:tabs>
                <w:tab w:val="clear" w:pos="680"/>
                <w:tab w:val="clear" w:pos="907"/>
                <w:tab w:val="left" w:pos="812"/>
                <w:tab w:val="left" w:pos="1135"/>
                <w:tab w:val="left" w:pos="1405"/>
              </w:tabs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5B289969" w14:textId="77777777" w:rsidR="005D4B71" w:rsidRPr="00593AD8" w:rsidRDefault="005D4B71" w:rsidP="005126B0">
            <w:pPr>
              <w:pStyle w:val="ListParagraph"/>
              <w:tabs>
                <w:tab w:val="clear" w:pos="680"/>
                <w:tab w:val="clear" w:pos="907"/>
                <w:tab w:val="left" w:pos="812"/>
                <w:tab w:val="left" w:pos="1135"/>
                <w:tab w:val="left" w:pos="1405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8A5A08">
              <w:rPr>
                <w:rFonts w:ascii="Angsana New" w:eastAsia="Arial" w:hAnsi="Angsana New"/>
                <w:sz w:val="30"/>
                <w:szCs w:val="30"/>
                <w:shd w:val="clear" w:color="auto" w:fill="FFFFFF"/>
                <w:cs/>
              </w:rPr>
              <w:t>ประเมินหลักประกันของเกษตรกรโดยส</w:t>
            </w:r>
            <w:r w:rsidRPr="008A5A08">
              <w:rPr>
                <w:rFonts w:ascii="Angsana New" w:hAnsi="Angsana New"/>
                <w:sz w:val="30"/>
                <w:szCs w:val="30"/>
                <w:cs/>
              </w:rPr>
              <w:t>ุ่ม</w:t>
            </w:r>
            <w:r w:rsidRPr="008A5A08">
              <w:rPr>
                <w:rFonts w:ascii="Angsana New" w:eastAsia="Arial" w:hAnsi="Angsana New"/>
                <w:sz w:val="30"/>
                <w:szCs w:val="30"/>
                <w:shd w:val="clear" w:color="auto" w:fill="FFFFFF"/>
                <w:cs/>
              </w:rPr>
              <w:t>ทดสอบกับ</w:t>
            </w:r>
            <w:r>
              <w:rPr>
                <w:rFonts w:ascii="Angsana New" w:eastAsia="Arial" w:hAnsi="Angsana New"/>
                <w:sz w:val="30"/>
                <w:szCs w:val="30"/>
                <w:shd w:val="clear" w:color="auto" w:fill="FFFFFF"/>
              </w:rPr>
              <w:br/>
              <w:t xml:space="preserve">   </w:t>
            </w:r>
            <w:r w:rsidRPr="008A5A08">
              <w:rPr>
                <w:rFonts w:ascii="Angsana New" w:eastAsia="Arial" w:hAnsi="Angsana New"/>
                <w:sz w:val="30"/>
                <w:szCs w:val="30"/>
                <w:shd w:val="clear" w:color="auto" w:fill="FFFFFF"/>
                <w:cs/>
              </w:rPr>
              <w:t>เอกสารที่เกี่ยวข้อง</w:t>
            </w:r>
          </w:p>
          <w:p w14:paraId="3F922597" w14:textId="77777777" w:rsidR="005D4B71" w:rsidRPr="00593AD8" w:rsidRDefault="005D4B71" w:rsidP="005126B0">
            <w:pPr>
              <w:pStyle w:val="ListParagraph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B8E087" w14:textId="68B28E91" w:rsidR="005D4B71" w:rsidRPr="00593AD8" w:rsidRDefault="005D4B71" w:rsidP="005126B0">
            <w:pPr>
              <w:pStyle w:val="ListParagraph"/>
              <w:tabs>
                <w:tab w:val="clear" w:pos="680"/>
                <w:tab w:val="left" w:pos="1135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3AD8">
              <w:rPr>
                <w:rFonts w:asciiTheme="majorBidi" w:hAnsiTheme="majorBidi"/>
                <w:sz w:val="30"/>
                <w:szCs w:val="30"/>
                <w:cs/>
              </w:rPr>
              <w:t xml:space="preserve">- 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ทดสอบการคำนวณผลขาดทุนด้านเครดิตที่คาดว่าจะ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เกิดขึ้นของลูกหนี้การค้าและเงินทดรองจ่ายให้แก่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เกษตรกร</w:t>
            </w:r>
            <w:r w:rsidRPr="00593AD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</w:p>
          <w:p w14:paraId="238A909C" w14:textId="77777777" w:rsidR="005D4B71" w:rsidRPr="00593AD8" w:rsidRDefault="005D4B71" w:rsidP="005126B0">
            <w:pPr>
              <w:pStyle w:val="ListParagraph"/>
              <w:tabs>
                <w:tab w:val="clear" w:pos="680"/>
                <w:tab w:val="left" w:pos="1135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DA63ED" w14:textId="77777777" w:rsidR="005D4B71" w:rsidRPr="00CE343C" w:rsidRDefault="005D4B71" w:rsidP="005126B0">
            <w:pPr>
              <w:pStyle w:val="ListParagraph"/>
              <w:tabs>
                <w:tab w:val="clear" w:pos="680"/>
                <w:tab w:val="left" w:pos="1135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3AD8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พิจารณาความเพียงพอในการเปิดเผยข้อมูลตาม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ข้อกำหนดของมาตรฐานการรายงานทางการเงิน</w:t>
            </w:r>
          </w:p>
        </w:tc>
      </w:tr>
    </w:tbl>
    <w:p w14:paraId="65C3FF09" w14:textId="25143C0D" w:rsidR="005D4B71" w:rsidRPr="008A5A08" w:rsidRDefault="00EC344C" w:rsidP="005D4B71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</w:rPr>
        <w:lastRenderedPageBreak/>
        <w:br/>
      </w:r>
      <w:r w:rsidR="005D4B71" w:rsidRPr="008A5A08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2B1BEFE3" w14:textId="77777777" w:rsidR="005D4B71" w:rsidRPr="008A5A08" w:rsidRDefault="005D4B71" w:rsidP="005D4B71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9CE955A" w14:textId="77777777" w:rsidR="005D4B71" w:rsidRPr="008A5A08" w:rsidRDefault="005D4B71" w:rsidP="005D4B71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5449F3F" w14:textId="77777777" w:rsidR="005D4B71" w:rsidRPr="008A5A08" w:rsidRDefault="005D4B71" w:rsidP="005D4B71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49E0FE7" w14:textId="77777777" w:rsidR="005D4B71" w:rsidRPr="008A5A08" w:rsidRDefault="005D4B71" w:rsidP="005D4B71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5ED4C67D" w14:textId="77777777" w:rsidR="005D4B71" w:rsidRPr="008A5A08" w:rsidRDefault="005D4B71" w:rsidP="005D4B71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3CFA4BF" w14:textId="77777777" w:rsidR="005D4B71" w:rsidRPr="008A5A08" w:rsidRDefault="005D4B71" w:rsidP="005D4B71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6FEFE61C" w14:textId="77777777" w:rsidR="005D4B71" w:rsidRDefault="005D4B71" w:rsidP="005D4B7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615BBF40" w14:textId="77777777" w:rsidR="005D4B71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7C4D67D" w14:textId="77777777" w:rsidR="005D4B71" w:rsidRPr="00597967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56543E3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A5A0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8EA4A6F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F365E9C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     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  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 xml:space="preserve">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3D88227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405F931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435C3A3" w14:textId="77777777" w:rsidR="005D4B71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D9F2134" w14:textId="3BFFA69B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EC4E30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4CC98B53" w14:textId="77777777" w:rsidR="005D4B71" w:rsidRDefault="005D4B71" w:rsidP="005D4B7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AF2DB46" w14:textId="77777777" w:rsidR="005D4B71" w:rsidRDefault="005D4B71" w:rsidP="005D4B71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01D2EA65" w14:textId="77777777" w:rsidR="005D4B71" w:rsidRDefault="005D4B71" w:rsidP="005D4B71">
      <w:pPr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376CFC7" w14:textId="77777777" w:rsidR="005D4B71" w:rsidRPr="008A5A08" w:rsidRDefault="005D4B71" w:rsidP="005D4B7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00DC9C7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C02C8E3" w14:textId="77777777" w:rsidR="005D4B71" w:rsidRPr="008A5A08" w:rsidRDefault="005D4B71" w:rsidP="005D4B71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br/>
        <w:t>ทุกรายการรวมกันจะมีผ</w:t>
      </w:r>
      <w:r w:rsidRPr="008A5A08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8A5A08">
        <w:rPr>
          <w:rFonts w:ascii="Angsana New" w:hAnsi="Angsana New" w:cs="Angsana New"/>
          <w:sz w:val="30"/>
          <w:szCs w:val="30"/>
        </w:rPr>
        <w:t xml:space="preserve">  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เฉพาะกิจการเหล่านี้</w:t>
      </w:r>
    </w:p>
    <w:p w14:paraId="51E16E07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14:paraId="5046D9E9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922918A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E36496D" w14:textId="77777777" w:rsidR="005D4B71" w:rsidRPr="008A5A08" w:rsidRDefault="005D4B71" w:rsidP="005D4B71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รวมและ</w:t>
      </w:r>
      <w:r w:rsidRPr="008A5A08">
        <w:rPr>
          <w:rFonts w:ascii="Angsana New" w:hAnsi="Angsana New" w:cs="Angsana New"/>
          <w:sz w:val="30"/>
          <w:szCs w:val="30"/>
          <w:cs/>
        </w:rPr>
        <w:br/>
        <w:t>งบการเงินเฉพาะกิจการ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A5A08">
        <w:rPr>
          <w:rFonts w:ascii="Angsana New" w:hAnsi="Angsana New" w:cs="Angsana New"/>
          <w:sz w:val="30"/>
          <w:szCs w:val="30"/>
          <w:cs/>
        </w:rPr>
        <w:t>ายใน</w:t>
      </w:r>
    </w:p>
    <w:p w14:paraId="13ABC2D3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3F5DE587" w14:textId="77777777" w:rsidR="005D4B71" w:rsidRPr="008A5A08" w:rsidRDefault="005D4B71" w:rsidP="005D4B71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03B53D2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</w:p>
    <w:p w14:paraId="4F0B68B8" w14:textId="77777777" w:rsidR="005D4B71" w:rsidRDefault="005D4B71" w:rsidP="005D4B71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3BD34FD" w14:textId="77777777" w:rsidR="005D4B71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0CA66EBB" w14:textId="77777777" w:rsidR="005D4B71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67F2C4D6" w14:textId="77777777" w:rsidR="005D4B71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67763BD4" w14:textId="77777777" w:rsidR="005D4B71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3DE2180C" w14:textId="77777777" w:rsidR="005D4B71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25C14AA5" w14:textId="77777777" w:rsidR="005D4B71" w:rsidRPr="00613B43" w:rsidRDefault="005D4B71" w:rsidP="005D4B71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613B43">
        <w:rPr>
          <w:rFonts w:ascii="Angsana New" w:hAnsi="Angsana New" w:cs="Angsana New"/>
          <w:sz w:val="30"/>
          <w:szCs w:val="30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Pr="00613B43">
        <w:rPr>
          <w:rFonts w:ascii="Angsana New" w:hAnsi="Angsana New" w:cs="Angsana New"/>
          <w:sz w:val="30"/>
          <w:szCs w:val="30"/>
          <w:cs/>
        </w:rPr>
        <w:br/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Pr="00613B43">
        <w:rPr>
          <w:rFonts w:ascii="Angsana New" w:hAnsi="Angsana New" w:cs="Angsana New"/>
          <w:spacing w:val="-4"/>
          <w:sz w:val="30"/>
          <w:szCs w:val="30"/>
          <w:cs/>
        </w:rPr>
        <w:t>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</w:t>
      </w:r>
      <w:r w:rsidRPr="00613B43">
        <w:rPr>
          <w:rFonts w:ascii="Angsana New" w:hAnsi="Angsana New" w:cs="Angsana New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3595DF5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16763475" w14:textId="77777777" w:rsidR="005D4B71" w:rsidRPr="008A5A08" w:rsidRDefault="005D4B71" w:rsidP="005D4B71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4FC725AC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25FD2807" w14:textId="77777777" w:rsidR="005D4B71" w:rsidRPr="008A5A08" w:rsidRDefault="005D4B71" w:rsidP="005D4B7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A5A08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8A5A08">
        <w:rPr>
          <w:rFonts w:ascii="Angsana New" w:hAnsi="Angsana New"/>
          <w:sz w:val="30"/>
          <w:szCs w:val="30"/>
        </w:rPr>
        <w:t xml:space="preserve">  </w:t>
      </w:r>
      <w:r w:rsidRPr="008A5A08">
        <w:rPr>
          <w:rFonts w:ascii="Angsana New" w:hAnsi="Angsana New"/>
          <w:sz w:val="30"/>
          <w:szCs w:val="30"/>
          <w:cs/>
        </w:rPr>
        <w:t>กิจกรรมทางธุรกิจภายในกลุ่มบริษัทเพื่อแสดงความเห็นต่องบการเงินรวม</w:t>
      </w:r>
      <w:r w:rsidRPr="008A5A08">
        <w:rPr>
          <w:rFonts w:ascii="Angsana New" w:hAnsi="Angsana New"/>
          <w:sz w:val="30"/>
          <w:szCs w:val="30"/>
        </w:rPr>
        <w:t xml:space="preserve"> </w:t>
      </w:r>
      <w:r w:rsidRPr="008A5A08">
        <w:rPr>
          <w:rFonts w:ascii="Angsana New" w:hAnsi="Angsana New"/>
          <w:sz w:val="30"/>
          <w:szCs w:val="30"/>
          <w:cs/>
        </w:rPr>
        <w:t>ข้าพเจ้ารับผิดชอบต่อการกำหนด</w:t>
      </w:r>
      <w:r w:rsidRPr="008A5A08">
        <w:rPr>
          <w:rFonts w:ascii="Angsana New" w:hAnsi="Angsana New"/>
          <w:sz w:val="30"/>
          <w:szCs w:val="30"/>
        </w:rPr>
        <w:t xml:space="preserve">       </w:t>
      </w:r>
      <w:r w:rsidRPr="008A5A08">
        <w:rPr>
          <w:rFonts w:ascii="Angsana New" w:hAnsi="Angsana New"/>
          <w:sz w:val="30"/>
          <w:szCs w:val="30"/>
          <w:cs/>
        </w:rPr>
        <w:t>แนวทาง การควบคุมดูแล และการปฏิบัติงานตรวจสอบกลุ่มบริษัท</w:t>
      </w:r>
      <w:r w:rsidRPr="008A5A08">
        <w:rPr>
          <w:rFonts w:ascii="Angsana New" w:hAnsi="Angsana New"/>
          <w:sz w:val="30"/>
          <w:szCs w:val="30"/>
        </w:rPr>
        <w:t xml:space="preserve"> </w:t>
      </w:r>
      <w:r w:rsidRPr="008A5A08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</w:t>
      </w:r>
      <w:r>
        <w:rPr>
          <w:rFonts w:ascii="Angsana New" w:hAnsi="Angsana New"/>
          <w:sz w:val="30"/>
          <w:szCs w:val="30"/>
        </w:rPr>
        <w:t xml:space="preserve">                 </w:t>
      </w:r>
      <w:r w:rsidRPr="008A5A08">
        <w:rPr>
          <w:rFonts w:ascii="Angsana New" w:hAnsi="Angsana New"/>
          <w:sz w:val="30"/>
          <w:szCs w:val="30"/>
          <w:cs/>
        </w:rPr>
        <w:t>ต่อความเห็นของข้าพเจ้า</w:t>
      </w:r>
    </w:p>
    <w:p w14:paraId="7BF567A3" w14:textId="77777777" w:rsidR="005D4B71" w:rsidRPr="008A5A08" w:rsidRDefault="005D4B71" w:rsidP="005D4B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095C2EA" w14:textId="77777777" w:rsidR="005D4B71" w:rsidRPr="008A5A08" w:rsidRDefault="005D4B71" w:rsidP="005D4B71">
      <w:pPr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8A5A08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5C6357A8" w14:textId="77777777" w:rsidR="005D4B71" w:rsidRPr="008A5A08" w:rsidRDefault="005D4B71" w:rsidP="005D4B7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A26C143" w14:textId="77777777" w:rsidR="005D4B71" w:rsidRPr="008A5A08" w:rsidRDefault="005D4B71" w:rsidP="005D4B71">
      <w:pPr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br/>
      </w:r>
      <w:r w:rsidRPr="008A5A08">
        <w:rPr>
          <w:rFonts w:ascii="Angsana New" w:eastAsia="Calibri" w:hAnsi="Angsana New" w:cs="Angsana New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A5A08">
        <w:rPr>
          <w:rFonts w:ascii="Angsana New" w:hAnsi="Angsana New" w:cs="Angsana New"/>
          <w:sz w:val="30"/>
          <w:szCs w:val="30"/>
          <w:cs/>
        </w:rPr>
        <w:t>อิสระ</w:t>
      </w:r>
    </w:p>
    <w:p w14:paraId="6BD1237E" w14:textId="77777777" w:rsidR="005D4B71" w:rsidRPr="008A5A08" w:rsidRDefault="005D4B71" w:rsidP="005D4B7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14B9827" w14:textId="77777777" w:rsidR="005D4B71" w:rsidRPr="008A5A08" w:rsidRDefault="005D4B71" w:rsidP="005D4B7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C18E1EA" w14:textId="77777777" w:rsidR="005D4B71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19FAE5E" w14:textId="77777777" w:rsidR="005D4B71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5F11641" w14:textId="77777777" w:rsidR="005D4B71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CEF87BE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C374C7A" w14:textId="77777777" w:rsidR="005D4B71" w:rsidRPr="008A5A08" w:rsidRDefault="005D4B71" w:rsidP="005D4B7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07DD6F5" w14:textId="33E453E1" w:rsidR="005D4B71" w:rsidRPr="008A5A08" w:rsidRDefault="005D4B71" w:rsidP="005D4B71">
      <w:pPr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</w:t>
      </w:r>
      <w:r w:rsidR="00A05156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ในการตรวจสอบ</w:t>
      </w:r>
      <w:r w:rsidRPr="008A5A08">
        <w:rPr>
          <w:rFonts w:ascii="Angsana New" w:hAnsi="Angsana New" w:cs="Angsana New"/>
          <w:sz w:val="30"/>
          <w:szCs w:val="30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="00F306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8A5A08">
        <w:rPr>
          <w:rFonts w:ascii="Angsana New" w:hAnsi="Angsana New" w:cs="Angsana New"/>
          <w:sz w:val="30"/>
          <w:szCs w:val="30"/>
          <w:cs/>
        </w:rPr>
        <w:br/>
      </w:r>
      <w:r w:rsidRPr="008A5A08">
        <w:rPr>
          <w:rFonts w:ascii="Angsana New" w:hAnsi="Angsana New" w:cs="Angsana New"/>
          <w:spacing w:val="-1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8A5A08">
        <w:rPr>
          <w:rFonts w:ascii="Angsana New" w:hAnsi="Angsana New" w:cs="Angsana New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จากการสื่อสารดังกล่าว </w:t>
      </w:r>
    </w:p>
    <w:p w14:paraId="26AC71E9" w14:textId="77777777" w:rsidR="005D4B71" w:rsidRPr="008A5A08" w:rsidRDefault="005D4B71" w:rsidP="005D4B71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409AC9B1" w14:textId="77777777" w:rsidR="005D4B71" w:rsidRPr="008A5A08" w:rsidRDefault="005D4B71" w:rsidP="005D4B71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0D38612C" w14:textId="77777777" w:rsidR="005D4B71" w:rsidRPr="008A5A08" w:rsidRDefault="005D4B71" w:rsidP="005D4B71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46F48E9B" w14:textId="77777777" w:rsidR="005D4B71" w:rsidRPr="008A5A08" w:rsidRDefault="005D4B71" w:rsidP="005D4B71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F0F9DF0" w14:textId="77777777" w:rsidR="005D4B71" w:rsidRPr="008A5A08" w:rsidRDefault="005D4B71" w:rsidP="005D4B71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8A5A08">
        <w:rPr>
          <w:rFonts w:ascii="Angsana New" w:hAnsi="Angsana New" w:cs="Angsana New"/>
          <w:cs/>
        </w:rPr>
        <w:t>(</w:t>
      </w:r>
      <w:r w:rsidRPr="008A5A08">
        <w:rPr>
          <w:rFonts w:ascii="Angsana New" w:hAnsi="Angsana New" w:cs="Angsana New"/>
          <w:cs/>
          <w:lang w:val="en-US"/>
        </w:rPr>
        <w:t>วีระชัย รัตนจรัสกุล</w:t>
      </w:r>
      <w:r w:rsidRPr="008A5A08">
        <w:rPr>
          <w:rFonts w:ascii="Angsana New" w:hAnsi="Angsana New" w:cs="Angsana New"/>
          <w:cs/>
        </w:rPr>
        <w:t>)</w:t>
      </w:r>
    </w:p>
    <w:p w14:paraId="052ABA90" w14:textId="77777777" w:rsidR="005D4B71" w:rsidRPr="008A5A08" w:rsidRDefault="005D4B71" w:rsidP="005D4B71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8A5A08">
        <w:rPr>
          <w:rFonts w:ascii="Angsana New" w:hAnsi="Angsana New" w:cs="Angsana New"/>
          <w:cs/>
        </w:rPr>
        <w:t>ผู้สอบบัญชีรับอนุญาต</w:t>
      </w:r>
    </w:p>
    <w:p w14:paraId="5343C688" w14:textId="77777777" w:rsidR="005D4B71" w:rsidRPr="008A5A08" w:rsidRDefault="005D4B71" w:rsidP="005D4B71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8A5A08">
        <w:rPr>
          <w:rFonts w:ascii="Angsana New" w:hAnsi="Angsana New" w:cs="Angsana New"/>
          <w:cs/>
        </w:rPr>
        <w:t>เลขทะเบียน</w:t>
      </w:r>
      <w:r w:rsidRPr="008A5A08">
        <w:rPr>
          <w:rFonts w:ascii="Angsana New" w:hAnsi="Angsana New" w:cs="Angsana New"/>
          <w:lang w:val="en-US"/>
        </w:rPr>
        <w:t xml:space="preserve"> 4323</w:t>
      </w:r>
    </w:p>
    <w:p w14:paraId="6A242D4A" w14:textId="77777777" w:rsidR="005D4B71" w:rsidRPr="008A5A08" w:rsidRDefault="005D4B71" w:rsidP="005D4B71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08EA6094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287C870" w14:textId="77777777" w:rsidR="005D4B71" w:rsidRPr="008A5A08" w:rsidRDefault="005D4B71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E212CC8" w14:textId="314C60A7" w:rsidR="005D4B71" w:rsidRPr="008A5A08" w:rsidRDefault="00D75E39" w:rsidP="005D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24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F2428F">
        <w:rPr>
          <w:rFonts w:ascii="Angsana New" w:hAnsi="Angsana New" w:cs="Angsana New"/>
          <w:sz w:val="30"/>
          <w:szCs w:val="30"/>
        </w:rPr>
        <w:t>2565</w:t>
      </w:r>
    </w:p>
    <w:sectPr w:rsidR="005D4B71" w:rsidRPr="008A5A08" w:rsidSect="007E6DCC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1E5193" w14:textId="77777777" w:rsidR="00C62E4E" w:rsidRDefault="00C62E4E">
      <w:r>
        <w:separator/>
      </w:r>
    </w:p>
  </w:endnote>
  <w:endnote w:type="continuationSeparator" w:id="0">
    <w:p w14:paraId="6C3B0167" w14:textId="77777777" w:rsidR="00C62E4E" w:rsidRDefault="00C62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 w:cs="Angsana New" w:hint="cs"/>
        <w:sz w:val="30"/>
        <w:szCs w:val="30"/>
      </w:rPr>
      <w:id w:val="14071118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98369B" w14:textId="47E08443" w:rsidR="005B1EE3" w:rsidRPr="007E6DCC" w:rsidRDefault="007E6DCC" w:rsidP="007E6DC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7E6DC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7E6DC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7E6DC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7E6DC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7E6DC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 w:cs="Angsana New" w:hint="cs"/>
        <w:sz w:val="30"/>
        <w:szCs w:val="30"/>
      </w:rPr>
      <w:id w:val="1302999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2B3E74" w14:textId="77777777" w:rsidR="007E6DCC" w:rsidRPr="007E6DCC" w:rsidRDefault="007E6DCC" w:rsidP="007E6DC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7E6DC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7E6DC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7E6DC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191E42">
          <w:rPr>
            <w:rFonts w:ascii="Angsana New" w:hAnsi="Angsana New" w:cs="Angsana New"/>
            <w:noProof/>
            <w:sz w:val="30"/>
            <w:szCs w:val="30"/>
          </w:rPr>
          <w:t>9</w:t>
        </w:r>
        <w:r w:rsidRPr="007E6DC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D378FD" w14:textId="77777777" w:rsidR="00C62E4E" w:rsidRDefault="00C62E4E">
      <w:r>
        <w:separator/>
      </w:r>
    </w:p>
  </w:footnote>
  <w:footnote w:type="continuationSeparator" w:id="0">
    <w:p w14:paraId="5A9906B2" w14:textId="77777777" w:rsidR="00C62E4E" w:rsidRDefault="00C62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426A8" w14:textId="77777777" w:rsidR="005B1EE3" w:rsidRPr="00FA7747" w:rsidRDefault="005B1EE3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7ABC5BD" w14:textId="77777777" w:rsidR="005B1EE3" w:rsidRPr="00FA7747" w:rsidRDefault="005B1EE3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33CD9ACF" w14:textId="77777777" w:rsidR="005B1EE3" w:rsidRPr="00AF256D" w:rsidRDefault="005B1EE3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1B8C50C" w14:textId="77777777" w:rsidR="005B1EE3" w:rsidRPr="00713C50" w:rsidRDefault="005B1EE3" w:rsidP="00713C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8E15E" w14:textId="77777777" w:rsidR="005B1EE3" w:rsidRPr="008D54C4" w:rsidRDefault="005B1EE3" w:rsidP="008D54C4">
    <w:pPr>
      <w:pStyle w:val="acctmainheading"/>
      <w:tabs>
        <w:tab w:val="left" w:pos="1853"/>
        <w:tab w:val="left" w:pos="1950"/>
      </w:tabs>
      <w:spacing w:after="0" w:line="240" w:lineRule="atLeast"/>
      <w:rPr>
        <w:rFonts w:ascii="Angsana New" w:hAnsi="Angsana New" w:cs="Angsana New"/>
        <w:bCs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83D9FB" w14:textId="07A0ADAB" w:rsidR="005B1EE3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3A331F56" w14:textId="77777777" w:rsidR="007E6DCC" w:rsidRPr="00410770" w:rsidRDefault="007E6DCC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E54DA"/>
    <w:multiLevelType w:val="hybridMultilevel"/>
    <w:tmpl w:val="33801968"/>
    <w:lvl w:ilvl="0" w:tplc="FB9E5F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5B68CD"/>
    <w:multiLevelType w:val="hybridMultilevel"/>
    <w:tmpl w:val="D6ECD696"/>
    <w:lvl w:ilvl="0" w:tplc="0170A502">
      <w:start w:val="29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4">
    <w:nsid w:val="0FC8247F"/>
    <w:multiLevelType w:val="hybridMultilevel"/>
    <w:tmpl w:val="8B360670"/>
    <w:lvl w:ilvl="0" w:tplc="6A3CD89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>
    <w:nsid w:val="12AC16EE"/>
    <w:multiLevelType w:val="hybridMultilevel"/>
    <w:tmpl w:val="BD20E926"/>
    <w:lvl w:ilvl="0" w:tplc="CE2E57F0">
      <w:start w:val="3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1D5A3F09"/>
    <w:multiLevelType w:val="hybridMultilevel"/>
    <w:tmpl w:val="3F340342"/>
    <w:lvl w:ilvl="0" w:tplc="4C50176C">
      <w:start w:val="29"/>
      <w:numFmt w:val="decimal"/>
      <w:lvlText w:val="%1"/>
      <w:lvlJc w:val="left"/>
      <w:pPr>
        <w:ind w:left="414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AE67077"/>
    <w:multiLevelType w:val="hybridMultilevel"/>
    <w:tmpl w:val="8842DE3C"/>
    <w:lvl w:ilvl="0" w:tplc="91A013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37852C48"/>
    <w:multiLevelType w:val="hybridMultilevel"/>
    <w:tmpl w:val="F38C09B8"/>
    <w:lvl w:ilvl="0" w:tplc="14F8BFE4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7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FC94AA7"/>
    <w:multiLevelType w:val="hybridMultilevel"/>
    <w:tmpl w:val="306CFE90"/>
    <w:lvl w:ilvl="0" w:tplc="8DC678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25B5A3E"/>
    <w:multiLevelType w:val="hybridMultilevel"/>
    <w:tmpl w:val="C6A2D344"/>
    <w:lvl w:ilvl="0" w:tplc="6DA4A34E">
      <w:start w:val="28"/>
      <w:numFmt w:val="decimal"/>
      <w:lvlText w:val="%1"/>
      <w:lvlJc w:val="left"/>
      <w:pPr>
        <w:ind w:left="414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2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63C93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A454AF"/>
    <w:multiLevelType w:val="hybridMultilevel"/>
    <w:tmpl w:val="8C400564"/>
    <w:lvl w:ilvl="0" w:tplc="19AC4482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60055AF9"/>
    <w:multiLevelType w:val="hybridMultilevel"/>
    <w:tmpl w:val="B808B1C6"/>
    <w:lvl w:ilvl="0" w:tplc="FCEC74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710F1340"/>
    <w:multiLevelType w:val="multilevel"/>
    <w:tmpl w:val="CB0622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3"/>
  </w:num>
  <w:num w:numId="4">
    <w:abstractNumId w:val="20"/>
  </w:num>
  <w:num w:numId="5">
    <w:abstractNumId w:val="1"/>
  </w:num>
  <w:num w:numId="6">
    <w:abstractNumId w:val="29"/>
  </w:num>
  <w:num w:numId="7">
    <w:abstractNumId w:val="9"/>
  </w:num>
  <w:num w:numId="8">
    <w:abstractNumId w:val="16"/>
  </w:num>
  <w:num w:numId="9">
    <w:abstractNumId w:val="8"/>
  </w:num>
  <w:num w:numId="10">
    <w:abstractNumId w:val="35"/>
  </w:num>
  <w:num w:numId="11">
    <w:abstractNumId w:val="11"/>
  </w:num>
  <w:num w:numId="12">
    <w:abstractNumId w:val="7"/>
  </w:num>
  <w:num w:numId="13">
    <w:abstractNumId w:val="31"/>
  </w:num>
  <w:num w:numId="14">
    <w:abstractNumId w:val="26"/>
  </w:num>
  <w:num w:numId="15">
    <w:abstractNumId w:val="22"/>
  </w:num>
  <w:num w:numId="16">
    <w:abstractNumId w:val="4"/>
  </w:num>
  <w:num w:numId="17">
    <w:abstractNumId w:val="32"/>
  </w:num>
  <w:num w:numId="18">
    <w:abstractNumId w:val="13"/>
  </w:num>
  <w:num w:numId="19">
    <w:abstractNumId w:val="36"/>
  </w:num>
  <w:num w:numId="20">
    <w:abstractNumId w:val="21"/>
  </w:num>
  <w:num w:numId="21">
    <w:abstractNumId w:val="15"/>
  </w:num>
  <w:num w:numId="22">
    <w:abstractNumId w:val="27"/>
  </w:num>
  <w:num w:numId="23">
    <w:abstractNumId w:val="3"/>
  </w:num>
  <w:num w:numId="24">
    <w:abstractNumId w:val="33"/>
  </w:num>
  <w:num w:numId="25">
    <w:abstractNumId w:val="12"/>
  </w:num>
  <w:num w:numId="26">
    <w:abstractNumId w:val="25"/>
  </w:num>
  <w:num w:numId="27">
    <w:abstractNumId w:val="19"/>
  </w:num>
  <w:num w:numId="28">
    <w:abstractNumId w:val="30"/>
  </w:num>
  <w:num w:numId="29">
    <w:abstractNumId w:val="14"/>
  </w:num>
  <w:num w:numId="30">
    <w:abstractNumId w:val="6"/>
  </w:num>
  <w:num w:numId="3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8"/>
  </w:num>
  <w:num w:numId="33">
    <w:abstractNumId w:val="2"/>
  </w:num>
  <w:num w:numId="34">
    <w:abstractNumId w:val="24"/>
  </w:num>
  <w:num w:numId="35">
    <w:abstractNumId w:val="10"/>
  </w:num>
  <w:num w:numId="36">
    <w:abstractNumId w:val="17"/>
  </w:num>
  <w:num w:numId="37">
    <w:abstractNumId w:val="0"/>
  </w:num>
  <w:num w:numId="38">
    <w:abstractNumId w:val="34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496"/>
    <w:rsid w:val="00001BEF"/>
    <w:rsid w:val="00002D6B"/>
    <w:rsid w:val="00002E48"/>
    <w:rsid w:val="000039AE"/>
    <w:rsid w:val="00003C10"/>
    <w:rsid w:val="00003CF2"/>
    <w:rsid w:val="00003EC3"/>
    <w:rsid w:val="0000435C"/>
    <w:rsid w:val="0000464A"/>
    <w:rsid w:val="00004819"/>
    <w:rsid w:val="000048AA"/>
    <w:rsid w:val="000048D4"/>
    <w:rsid w:val="00004924"/>
    <w:rsid w:val="00004E7B"/>
    <w:rsid w:val="00005185"/>
    <w:rsid w:val="000053AE"/>
    <w:rsid w:val="0000588E"/>
    <w:rsid w:val="00005ACB"/>
    <w:rsid w:val="00005BAB"/>
    <w:rsid w:val="00005D4F"/>
    <w:rsid w:val="0000618B"/>
    <w:rsid w:val="00006518"/>
    <w:rsid w:val="00006EAC"/>
    <w:rsid w:val="000071A6"/>
    <w:rsid w:val="00007244"/>
    <w:rsid w:val="0000786B"/>
    <w:rsid w:val="00007B57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345"/>
    <w:rsid w:val="00012E83"/>
    <w:rsid w:val="00013293"/>
    <w:rsid w:val="00013298"/>
    <w:rsid w:val="000135F7"/>
    <w:rsid w:val="0001362D"/>
    <w:rsid w:val="0001364C"/>
    <w:rsid w:val="0001396E"/>
    <w:rsid w:val="00013BC5"/>
    <w:rsid w:val="00013C82"/>
    <w:rsid w:val="00013F84"/>
    <w:rsid w:val="00014842"/>
    <w:rsid w:val="00014A28"/>
    <w:rsid w:val="00014E88"/>
    <w:rsid w:val="00014FAB"/>
    <w:rsid w:val="000151B6"/>
    <w:rsid w:val="00015C52"/>
    <w:rsid w:val="00015C94"/>
    <w:rsid w:val="000160AC"/>
    <w:rsid w:val="00016375"/>
    <w:rsid w:val="000166C1"/>
    <w:rsid w:val="000167B2"/>
    <w:rsid w:val="000167F4"/>
    <w:rsid w:val="00016879"/>
    <w:rsid w:val="0001741A"/>
    <w:rsid w:val="00017571"/>
    <w:rsid w:val="000177F4"/>
    <w:rsid w:val="0001796D"/>
    <w:rsid w:val="000179F5"/>
    <w:rsid w:val="00020021"/>
    <w:rsid w:val="00020144"/>
    <w:rsid w:val="00020380"/>
    <w:rsid w:val="0002041C"/>
    <w:rsid w:val="0002055E"/>
    <w:rsid w:val="00020575"/>
    <w:rsid w:val="00020882"/>
    <w:rsid w:val="00020E32"/>
    <w:rsid w:val="00020E35"/>
    <w:rsid w:val="00020F08"/>
    <w:rsid w:val="00020F97"/>
    <w:rsid w:val="00021255"/>
    <w:rsid w:val="000213D3"/>
    <w:rsid w:val="0002165D"/>
    <w:rsid w:val="00022087"/>
    <w:rsid w:val="000222F7"/>
    <w:rsid w:val="00022308"/>
    <w:rsid w:val="00022CE8"/>
    <w:rsid w:val="00023CE6"/>
    <w:rsid w:val="00024174"/>
    <w:rsid w:val="00024953"/>
    <w:rsid w:val="00024DB8"/>
    <w:rsid w:val="00024F0E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889"/>
    <w:rsid w:val="00027A4F"/>
    <w:rsid w:val="00027BD5"/>
    <w:rsid w:val="00030052"/>
    <w:rsid w:val="0003059C"/>
    <w:rsid w:val="0003134F"/>
    <w:rsid w:val="00031492"/>
    <w:rsid w:val="0003169D"/>
    <w:rsid w:val="00031980"/>
    <w:rsid w:val="00031A44"/>
    <w:rsid w:val="00031ADE"/>
    <w:rsid w:val="00031B7F"/>
    <w:rsid w:val="00031F4E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6E5"/>
    <w:rsid w:val="00033EFB"/>
    <w:rsid w:val="0003448F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C"/>
    <w:rsid w:val="00036165"/>
    <w:rsid w:val="00036647"/>
    <w:rsid w:val="000366B9"/>
    <w:rsid w:val="00036C24"/>
    <w:rsid w:val="00036E95"/>
    <w:rsid w:val="00036FB5"/>
    <w:rsid w:val="0003743E"/>
    <w:rsid w:val="0003790F"/>
    <w:rsid w:val="0003795C"/>
    <w:rsid w:val="00037979"/>
    <w:rsid w:val="00037C93"/>
    <w:rsid w:val="00037D91"/>
    <w:rsid w:val="00037E6A"/>
    <w:rsid w:val="0004047E"/>
    <w:rsid w:val="000404E2"/>
    <w:rsid w:val="00040791"/>
    <w:rsid w:val="00040952"/>
    <w:rsid w:val="00040A82"/>
    <w:rsid w:val="00040D36"/>
    <w:rsid w:val="00040E69"/>
    <w:rsid w:val="00041597"/>
    <w:rsid w:val="00041609"/>
    <w:rsid w:val="000418B6"/>
    <w:rsid w:val="000418E4"/>
    <w:rsid w:val="00041950"/>
    <w:rsid w:val="00041C82"/>
    <w:rsid w:val="00041E72"/>
    <w:rsid w:val="000423BE"/>
    <w:rsid w:val="00042503"/>
    <w:rsid w:val="00042F74"/>
    <w:rsid w:val="00043002"/>
    <w:rsid w:val="0004334B"/>
    <w:rsid w:val="00043355"/>
    <w:rsid w:val="000433E0"/>
    <w:rsid w:val="000434F1"/>
    <w:rsid w:val="00043523"/>
    <w:rsid w:val="00043ACD"/>
    <w:rsid w:val="00043DDD"/>
    <w:rsid w:val="00043EF5"/>
    <w:rsid w:val="000441C7"/>
    <w:rsid w:val="0004445C"/>
    <w:rsid w:val="000444A8"/>
    <w:rsid w:val="00044BAF"/>
    <w:rsid w:val="0004503B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7A9"/>
    <w:rsid w:val="000478DC"/>
    <w:rsid w:val="00047A7F"/>
    <w:rsid w:val="00050223"/>
    <w:rsid w:val="000502D0"/>
    <w:rsid w:val="00050935"/>
    <w:rsid w:val="00050C03"/>
    <w:rsid w:val="00050DDE"/>
    <w:rsid w:val="00051179"/>
    <w:rsid w:val="00051417"/>
    <w:rsid w:val="00051519"/>
    <w:rsid w:val="00051544"/>
    <w:rsid w:val="000517C5"/>
    <w:rsid w:val="00051E25"/>
    <w:rsid w:val="00052251"/>
    <w:rsid w:val="000523E0"/>
    <w:rsid w:val="00052902"/>
    <w:rsid w:val="000529F4"/>
    <w:rsid w:val="0005373E"/>
    <w:rsid w:val="000537B4"/>
    <w:rsid w:val="000540DA"/>
    <w:rsid w:val="00054433"/>
    <w:rsid w:val="000545DF"/>
    <w:rsid w:val="00054791"/>
    <w:rsid w:val="00054A85"/>
    <w:rsid w:val="00054E30"/>
    <w:rsid w:val="0005542F"/>
    <w:rsid w:val="000554F0"/>
    <w:rsid w:val="00055589"/>
    <w:rsid w:val="0005578C"/>
    <w:rsid w:val="00055825"/>
    <w:rsid w:val="000558C4"/>
    <w:rsid w:val="00055A41"/>
    <w:rsid w:val="00056408"/>
    <w:rsid w:val="000567D5"/>
    <w:rsid w:val="00056866"/>
    <w:rsid w:val="00056AD8"/>
    <w:rsid w:val="00056DAC"/>
    <w:rsid w:val="000570A0"/>
    <w:rsid w:val="00057CD9"/>
    <w:rsid w:val="000607CE"/>
    <w:rsid w:val="000607E3"/>
    <w:rsid w:val="000609B2"/>
    <w:rsid w:val="00061492"/>
    <w:rsid w:val="00061661"/>
    <w:rsid w:val="00061B0E"/>
    <w:rsid w:val="00061CDD"/>
    <w:rsid w:val="000623B2"/>
    <w:rsid w:val="00062766"/>
    <w:rsid w:val="0006276B"/>
    <w:rsid w:val="00062A3C"/>
    <w:rsid w:val="00062B25"/>
    <w:rsid w:val="00062B9C"/>
    <w:rsid w:val="00062F48"/>
    <w:rsid w:val="00063267"/>
    <w:rsid w:val="000639A9"/>
    <w:rsid w:val="00063DE4"/>
    <w:rsid w:val="00064391"/>
    <w:rsid w:val="000643EC"/>
    <w:rsid w:val="00064DF1"/>
    <w:rsid w:val="00064E45"/>
    <w:rsid w:val="00064F27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1A8"/>
    <w:rsid w:val="00066236"/>
    <w:rsid w:val="00066642"/>
    <w:rsid w:val="00066702"/>
    <w:rsid w:val="00066F5E"/>
    <w:rsid w:val="00067039"/>
    <w:rsid w:val="000672F9"/>
    <w:rsid w:val="00067374"/>
    <w:rsid w:val="000675C1"/>
    <w:rsid w:val="00067F78"/>
    <w:rsid w:val="00070559"/>
    <w:rsid w:val="0007075C"/>
    <w:rsid w:val="00070791"/>
    <w:rsid w:val="000717C9"/>
    <w:rsid w:val="00071C18"/>
    <w:rsid w:val="00071C3D"/>
    <w:rsid w:val="00071D54"/>
    <w:rsid w:val="00071DAC"/>
    <w:rsid w:val="00071E82"/>
    <w:rsid w:val="00072003"/>
    <w:rsid w:val="00072552"/>
    <w:rsid w:val="00072E91"/>
    <w:rsid w:val="0007321B"/>
    <w:rsid w:val="00073367"/>
    <w:rsid w:val="00073815"/>
    <w:rsid w:val="00074891"/>
    <w:rsid w:val="00074F14"/>
    <w:rsid w:val="00075255"/>
    <w:rsid w:val="00075907"/>
    <w:rsid w:val="00075927"/>
    <w:rsid w:val="00075B4D"/>
    <w:rsid w:val="00075EC4"/>
    <w:rsid w:val="00075EEF"/>
    <w:rsid w:val="00075FFE"/>
    <w:rsid w:val="00076269"/>
    <w:rsid w:val="00076E2C"/>
    <w:rsid w:val="00076F6A"/>
    <w:rsid w:val="00077166"/>
    <w:rsid w:val="00077245"/>
    <w:rsid w:val="00077588"/>
    <w:rsid w:val="00077E11"/>
    <w:rsid w:val="000804DC"/>
    <w:rsid w:val="000805D4"/>
    <w:rsid w:val="0008074C"/>
    <w:rsid w:val="00081278"/>
    <w:rsid w:val="0008157C"/>
    <w:rsid w:val="00081A14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844"/>
    <w:rsid w:val="00085888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D0E"/>
    <w:rsid w:val="00086F0F"/>
    <w:rsid w:val="00087329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636"/>
    <w:rsid w:val="00092A70"/>
    <w:rsid w:val="00092B09"/>
    <w:rsid w:val="00092C61"/>
    <w:rsid w:val="00093242"/>
    <w:rsid w:val="0009353D"/>
    <w:rsid w:val="00093696"/>
    <w:rsid w:val="00093B30"/>
    <w:rsid w:val="0009430A"/>
    <w:rsid w:val="00094475"/>
    <w:rsid w:val="0009470A"/>
    <w:rsid w:val="00094BAF"/>
    <w:rsid w:val="00094D1B"/>
    <w:rsid w:val="00094DD3"/>
    <w:rsid w:val="00094FB4"/>
    <w:rsid w:val="00094FF6"/>
    <w:rsid w:val="00095A5F"/>
    <w:rsid w:val="00095A79"/>
    <w:rsid w:val="00095E09"/>
    <w:rsid w:val="00096423"/>
    <w:rsid w:val="0009664B"/>
    <w:rsid w:val="000966D3"/>
    <w:rsid w:val="000967D6"/>
    <w:rsid w:val="000973CF"/>
    <w:rsid w:val="00097492"/>
    <w:rsid w:val="000975F5"/>
    <w:rsid w:val="00097659"/>
    <w:rsid w:val="0009782A"/>
    <w:rsid w:val="00097B4C"/>
    <w:rsid w:val="000A0559"/>
    <w:rsid w:val="000A0727"/>
    <w:rsid w:val="000A0AB8"/>
    <w:rsid w:val="000A0BB9"/>
    <w:rsid w:val="000A0EF5"/>
    <w:rsid w:val="000A0FBB"/>
    <w:rsid w:val="000A12A1"/>
    <w:rsid w:val="000A1381"/>
    <w:rsid w:val="000A1388"/>
    <w:rsid w:val="000A171A"/>
    <w:rsid w:val="000A18AB"/>
    <w:rsid w:val="000A1E4E"/>
    <w:rsid w:val="000A2067"/>
    <w:rsid w:val="000A2B8B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6842"/>
    <w:rsid w:val="000A6880"/>
    <w:rsid w:val="000A6B33"/>
    <w:rsid w:val="000A6D5A"/>
    <w:rsid w:val="000A6F53"/>
    <w:rsid w:val="000A74A7"/>
    <w:rsid w:val="000A78E1"/>
    <w:rsid w:val="000A7908"/>
    <w:rsid w:val="000A7970"/>
    <w:rsid w:val="000B00A5"/>
    <w:rsid w:val="000B0A84"/>
    <w:rsid w:val="000B0C04"/>
    <w:rsid w:val="000B0C30"/>
    <w:rsid w:val="000B0D32"/>
    <w:rsid w:val="000B12D4"/>
    <w:rsid w:val="000B142E"/>
    <w:rsid w:val="000B14A1"/>
    <w:rsid w:val="000B1660"/>
    <w:rsid w:val="000B1692"/>
    <w:rsid w:val="000B181A"/>
    <w:rsid w:val="000B1C16"/>
    <w:rsid w:val="000B1CB1"/>
    <w:rsid w:val="000B1EEB"/>
    <w:rsid w:val="000B212E"/>
    <w:rsid w:val="000B2717"/>
    <w:rsid w:val="000B287F"/>
    <w:rsid w:val="000B2C43"/>
    <w:rsid w:val="000B2FDB"/>
    <w:rsid w:val="000B3154"/>
    <w:rsid w:val="000B3258"/>
    <w:rsid w:val="000B32DD"/>
    <w:rsid w:val="000B33FE"/>
    <w:rsid w:val="000B3D52"/>
    <w:rsid w:val="000B3E60"/>
    <w:rsid w:val="000B441A"/>
    <w:rsid w:val="000B494D"/>
    <w:rsid w:val="000B5009"/>
    <w:rsid w:val="000B5589"/>
    <w:rsid w:val="000B57F9"/>
    <w:rsid w:val="000B593F"/>
    <w:rsid w:val="000B5A36"/>
    <w:rsid w:val="000B65E3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26D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CD0"/>
    <w:rsid w:val="000C1F47"/>
    <w:rsid w:val="000C1FB8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735"/>
    <w:rsid w:val="000C7E2F"/>
    <w:rsid w:val="000D041B"/>
    <w:rsid w:val="000D0AE2"/>
    <w:rsid w:val="000D0CDC"/>
    <w:rsid w:val="000D0D81"/>
    <w:rsid w:val="000D0F9A"/>
    <w:rsid w:val="000D0FED"/>
    <w:rsid w:val="000D165D"/>
    <w:rsid w:val="000D16F5"/>
    <w:rsid w:val="000D1702"/>
    <w:rsid w:val="000D1947"/>
    <w:rsid w:val="000D1CA5"/>
    <w:rsid w:val="000D1E6D"/>
    <w:rsid w:val="000D1F12"/>
    <w:rsid w:val="000D22A9"/>
    <w:rsid w:val="000D2500"/>
    <w:rsid w:val="000D278A"/>
    <w:rsid w:val="000D2B51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4FC7"/>
    <w:rsid w:val="000D53ED"/>
    <w:rsid w:val="000D5A9D"/>
    <w:rsid w:val="000D5B4A"/>
    <w:rsid w:val="000D5D7D"/>
    <w:rsid w:val="000D631A"/>
    <w:rsid w:val="000D649B"/>
    <w:rsid w:val="000D64CF"/>
    <w:rsid w:val="000D6696"/>
    <w:rsid w:val="000D6971"/>
    <w:rsid w:val="000D6DF9"/>
    <w:rsid w:val="000D6FB3"/>
    <w:rsid w:val="000D7072"/>
    <w:rsid w:val="000D7184"/>
    <w:rsid w:val="000D73A1"/>
    <w:rsid w:val="000D7B24"/>
    <w:rsid w:val="000E0256"/>
    <w:rsid w:val="000E069E"/>
    <w:rsid w:val="000E06BD"/>
    <w:rsid w:val="000E0B92"/>
    <w:rsid w:val="000E10DB"/>
    <w:rsid w:val="000E118E"/>
    <w:rsid w:val="000E14C0"/>
    <w:rsid w:val="000E16D7"/>
    <w:rsid w:val="000E1D0B"/>
    <w:rsid w:val="000E28E6"/>
    <w:rsid w:val="000E2F85"/>
    <w:rsid w:val="000E3136"/>
    <w:rsid w:val="000E31D7"/>
    <w:rsid w:val="000E34D1"/>
    <w:rsid w:val="000E3890"/>
    <w:rsid w:val="000E39C9"/>
    <w:rsid w:val="000E3B4D"/>
    <w:rsid w:val="000E3BE7"/>
    <w:rsid w:val="000E3ECE"/>
    <w:rsid w:val="000E409D"/>
    <w:rsid w:val="000E42B7"/>
    <w:rsid w:val="000E4576"/>
    <w:rsid w:val="000E46C4"/>
    <w:rsid w:val="000E4B34"/>
    <w:rsid w:val="000E4BD7"/>
    <w:rsid w:val="000E5061"/>
    <w:rsid w:val="000E519C"/>
    <w:rsid w:val="000E523C"/>
    <w:rsid w:val="000E56AF"/>
    <w:rsid w:val="000E5810"/>
    <w:rsid w:val="000E5B65"/>
    <w:rsid w:val="000E5F52"/>
    <w:rsid w:val="000E6471"/>
    <w:rsid w:val="000E6788"/>
    <w:rsid w:val="000E68A5"/>
    <w:rsid w:val="000E69DF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0D0B"/>
    <w:rsid w:val="000F13B5"/>
    <w:rsid w:val="000F1A6F"/>
    <w:rsid w:val="000F1DBB"/>
    <w:rsid w:val="000F1DC5"/>
    <w:rsid w:val="000F1E1F"/>
    <w:rsid w:val="000F2983"/>
    <w:rsid w:val="000F2C64"/>
    <w:rsid w:val="000F2F01"/>
    <w:rsid w:val="000F34A4"/>
    <w:rsid w:val="000F35CD"/>
    <w:rsid w:val="000F38A1"/>
    <w:rsid w:val="000F3E71"/>
    <w:rsid w:val="000F4772"/>
    <w:rsid w:val="000F47CB"/>
    <w:rsid w:val="000F4A75"/>
    <w:rsid w:val="000F5991"/>
    <w:rsid w:val="000F59C8"/>
    <w:rsid w:val="000F5A63"/>
    <w:rsid w:val="000F5AA6"/>
    <w:rsid w:val="000F6176"/>
    <w:rsid w:val="000F6279"/>
    <w:rsid w:val="000F6F02"/>
    <w:rsid w:val="000F71DD"/>
    <w:rsid w:val="000F776F"/>
    <w:rsid w:val="000F7B6C"/>
    <w:rsid w:val="00100142"/>
    <w:rsid w:val="0010035F"/>
    <w:rsid w:val="001005C5"/>
    <w:rsid w:val="00100A6A"/>
    <w:rsid w:val="00101186"/>
    <w:rsid w:val="001016E0"/>
    <w:rsid w:val="00101765"/>
    <w:rsid w:val="00101934"/>
    <w:rsid w:val="00101E1D"/>
    <w:rsid w:val="0010203F"/>
    <w:rsid w:val="00102418"/>
    <w:rsid w:val="00102818"/>
    <w:rsid w:val="001028C1"/>
    <w:rsid w:val="0010293D"/>
    <w:rsid w:val="00102A49"/>
    <w:rsid w:val="00102ABA"/>
    <w:rsid w:val="00103304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5BC"/>
    <w:rsid w:val="00105E29"/>
    <w:rsid w:val="00105FC1"/>
    <w:rsid w:val="0010622B"/>
    <w:rsid w:val="001064B4"/>
    <w:rsid w:val="001068D4"/>
    <w:rsid w:val="00106B1E"/>
    <w:rsid w:val="00106B77"/>
    <w:rsid w:val="00106D5B"/>
    <w:rsid w:val="00107161"/>
    <w:rsid w:val="0010764B"/>
    <w:rsid w:val="0011021A"/>
    <w:rsid w:val="001103C5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EC"/>
    <w:rsid w:val="00112677"/>
    <w:rsid w:val="001127F8"/>
    <w:rsid w:val="00112DA9"/>
    <w:rsid w:val="00112FCF"/>
    <w:rsid w:val="00113BCC"/>
    <w:rsid w:val="00113C10"/>
    <w:rsid w:val="00113DEC"/>
    <w:rsid w:val="00113FF0"/>
    <w:rsid w:val="00114121"/>
    <w:rsid w:val="001144C8"/>
    <w:rsid w:val="00114B52"/>
    <w:rsid w:val="00114C73"/>
    <w:rsid w:val="00114DEB"/>
    <w:rsid w:val="0011501A"/>
    <w:rsid w:val="00115119"/>
    <w:rsid w:val="00115D9F"/>
    <w:rsid w:val="00115FCB"/>
    <w:rsid w:val="00116265"/>
    <w:rsid w:val="00116572"/>
    <w:rsid w:val="0011673B"/>
    <w:rsid w:val="001169F5"/>
    <w:rsid w:val="00116EC2"/>
    <w:rsid w:val="00116F60"/>
    <w:rsid w:val="0011717B"/>
    <w:rsid w:val="001175B0"/>
    <w:rsid w:val="00117DC9"/>
    <w:rsid w:val="001201B0"/>
    <w:rsid w:val="001201E1"/>
    <w:rsid w:val="001202FD"/>
    <w:rsid w:val="001204A9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BAF"/>
    <w:rsid w:val="00122D9A"/>
    <w:rsid w:val="00123530"/>
    <w:rsid w:val="00123587"/>
    <w:rsid w:val="001238A0"/>
    <w:rsid w:val="001239BC"/>
    <w:rsid w:val="00123B2D"/>
    <w:rsid w:val="00123DB5"/>
    <w:rsid w:val="00123DBE"/>
    <w:rsid w:val="0012491A"/>
    <w:rsid w:val="0012500A"/>
    <w:rsid w:val="00125754"/>
    <w:rsid w:val="0012598E"/>
    <w:rsid w:val="001269B8"/>
    <w:rsid w:val="001272F0"/>
    <w:rsid w:val="00130237"/>
    <w:rsid w:val="001311D3"/>
    <w:rsid w:val="00131549"/>
    <w:rsid w:val="00131892"/>
    <w:rsid w:val="0013195A"/>
    <w:rsid w:val="00131B88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367"/>
    <w:rsid w:val="001333FA"/>
    <w:rsid w:val="00133B51"/>
    <w:rsid w:val="00133F06"/>
    <w:rsid w:val="00134349"/>
    <w:rsid w:val="001346C0"/>
    <w:rsid w:val="001346D4"/>
    <w:rsid w:val="0013491E"/>
    <w:rsid w:val="0013492C"/>
    <w:rsid w:val="00134B89"/>
    <w:rsid w:val="00134D5F"/>
    <w:rsid w:val="00134FDF"/>
    <w:rsid w:val="00135138"/>
    <w:rsid w:val="001351A0"/>
    <w:rsid w:val="0013549D"/>
    <w:rsid w:val="00135511"/>
    <w:rsid w:val="00135566"/>
    <w:rsid w:val="001357F2"/>
    <w:rsid w:val="00135AB7"/>
    <w:rsid w:val="00136552"/>
    <w:rsid w:val="0013657B"/>
    <w:rsid w:val="00136BAD"/>
    <w:rsid w:val="00137083"/>
    <w:rsid w:val="0013717D"/>
    <w:rsid w:val="0013746F"/>
    <w:rsid w:val="0013796D"/>
    <w:rsid w:val="00137D48"/>
    <w:rsid w:val="001400CC"/>
    <w:rsid w:val="001401E0"/>
    <w:rsid w:val="00140292"/>
    <w:rsid w:val="0014050B"/>
    <w:rsid w:val="00140554"/>
    <w:rsid w:val="00140D39"/>
    <w:rsid w:val="001413A8"/>
    <w:rsid w:val="00141A09"/>
    <w:rsid w:val="00141A20"/>
    <w:rsid w:val="00141D2E"/>
    <w:rsid w:val="001422FE"/>
    <w:rsid w:val="00142376"/>
    <w:rsid w:val="001423A2"/>
    <w:rsid w:val="001427A9"/>
    <w:rsid w:val="00142B35"/>
    <w:rsid w:val="00142C71"/>
    <w:rsid w:val="001435C0"/>
    <w:rsid w:val="001437D5"/>
    <w:rsid w:val="00143F40"/>
    <w:rsid w:val="001443B0"/>
    <w:rsid w:val="001443F2"/>
    <w:rsid w:val="0014476D"/>
    <w:rsid w:val="001447B2"/>
    <w:rsid w:val="001447F7"/>
    <w:rsid w:val="00144D6B"/>
    <w:rsid w:val="00144E78"/>
    <w:rsid w:val="0014517B"/>
    <w:rsid w:val="00145253"/>
    <w:rsid w:val="001452C0"/>
    <w:rsid w:val="00145548"/>
    <w:rsid w:val="0014635E"/>
    <w:rsid w:val="001467F9"/>
    <w:rsid w:val="00146EC2"/>
    <w:rsid w:val="00146F9C"/>
    <w:rsid w:val="0014703F"/>
    <w:rsid w:val="0014738E"/>
    <w:rsid w:val="001476E8"/>
    <w:rsid w:val="0014774F"/>
    <w:rsid w:val="00150005"/>
    <w:rsid w:val="00150273"/>
    <w:rsid w:val="001503B7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E26"/>
    <w:rsid w:val="00154240"/>
    <w:rsid w:val="001544E3"/>
    <w:rsid w:val="0015451C"/>
    <w:rsid w:val="001545E0"/>
    <w:rsid w:val="00154776"/>
    <w:rsid w:val="00154B74"/>
    <w:rsid w:val="00154D09"/>
    <w:rsid w:val="001550B0"/>
    <w:rsid w:val="00155479"/>
    <w:rsid w:val="00155582"/>
    <w:rsid w:val="001557BD"/>
    <w:rsid w:val="00156307"/>
    <w:rsid w:val="001565AF"/>
    <w:rsid w:val="001573FD"/>
    <w:rsid w:val="001576A2"/>
    <w:rsid w:val="00157C97"/>
    <w:rsid w:val="0016031D"/>
    <w:rsid w:val="00160769"/>
    <w:rsid w:val="00160C44"/>
    <w:rsid w:val="00160D53"/>
    <w:rsid w:val="00160DB6"/>
    <w:rsid w:val="00161500"/>
    <w:rsid w:val="001616AA"/>
    <w:rsid w:val="00161747"/>
    <w:rsid w:val="0016178C"/>
    <w:rsid w:val="00161AC9"/>
    <w:rsid w:val="00161C6E"/>
    <w:rsid w:val="00161E0A"/>
    <w:rsid w:val="00162451"/>
    <w:rsid w:val="0016266F"/>
    <w:rsid w:val="00162E93"/>
    <w:rsid w:val="00162E95"/>
    <w:rsid w:val="001634BD"/>
    <w:rsid w:val="001639BA"/>
    <w:rsid w:val="00163BA1"/>
    <w:rsid w:val="00163CA8"/>
    <w:rsid w:val="00163CCD"/>
    <w:rsid w:val="00163FB1"/>
    <w:rsid w:val="0016412D"/>
    <w:rsid w:val="00164366"/>
    <w:rsid w:val="0016447C"/>
    <w:rsid w:val="00164504"/>
    <w:rsid w:val="001648FD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CC7"/>
    <w:rsid w:val="00165E89"/>
    <w:rsid w:val="00166020"/>
    <w:rsid w:val="00166027"/>
    <w:rsid w:val="0016651A"/>
    <w:rsid w:val="00166654"/>
    <w:rsid w:val="00166A73"/>
    <w:rsid w:val="0016718C"/>
    <w:rsid w:val="00167631"/>
    <w:rsid w:val="00167728"/>
    <w:rsid w:val="00167EB5"/>
    <w:rsid w:val="00167F29"/>
    <w:rsid w:val="00170084"/>
    <w:rsid w:val="0017045E"/>
    <w:rsid w:val="00170693"/>
    <w:rsid w:val="00170DF6"/>
    <w:rsid w:val="00170EB5"/>
    <w:rsid w:val="00170F21"/>
    <w:rsid w:val="00171042"/>
    <w:rsid w:val="00171361"/>
    <w:rsid w:val="00171579"/>
    <w:rsid w:val="001717D4"/>
    <w:rsid w:val="001719AF"/>
    <w:rsid w:val="001725DA"/>
    <w:rsid w:val="0017281E"/>
    <w:rsid w:val="00173059"/>
    <w:rsid w:val="001732C5"/>
    <w:rsid w:val="00173409"/>
    <w:rsid w:val="00173796"/>
    <w:rsid w:val="00174060"/>
    <w:rsid w:val="00174161"/>
    <w:rsid w:val="00174BF5"/>
    <w:rsid w:val="001751A8"/>
    <w:rsid w:val="001751E0"/>
    <w:rsid w:val="00175280"/>
    <w:rsid w:val="00175509"/>
    <w:rsid w:val="001757CF"/>
    <w:rsid w:val="00175E89"/>
    <w:rsid w:val="00175F1A"/>
    <w:rsid w:val="0017652D"/>
    <w:rsid w:val="00176F39"/>
    <w:rsid w:val="00176FD5"/>
    <w:rsid w:val="00177334"/>
    <w:rsid w:val="00177576"/>
    <w:rsid w:val="0017765D"/>
    <w:rsid w:val="00180311"/>
    <w:rsid w:val="0018075B"/>
    <w:rsid w:val="0018139F"/>
    <w:rsid w:val="00181740"/>
    <w:rsid w:val="00181E8B"/>
    <w:rsid w:val="0018215F"/>
    <w:rsid w:val="001826F7"/>
    <w:rsid w:val="00182B54"/>
    <w:rsid w:val="00182D71"/>
    <w:rsid w:val="0018329F"/>
    <w:rsid w:val="001836C5"/>
    <w:rsid w:val="00184273"/>
    <w:rsid w:val="0018465C"/>
    <w:rsid w:val="00184715"/>
    <w:rsid w:val="00184D43"/>
    <w:rsid w:val="00184E51"/>
    <w:rsid w:val="001854C0"/>
    <w:rsid w:val="0018561C"/>
    <w:rsid w:val="00185785"/>
    <w:rsid w:val="00185A42"/>
    <w:rsid w:val="00185FDB"/>
    <w:rsid w:val="0018606D"/>
    <w:rsid w:val="00186387"/>
    <w:rsid w:val="0018681D"/>
    <w:rsid w:val="0018697F"/>
    <w:rsid w:val="00186A27"/>
    <w:rsid w:val="00186A8F"/>
    <w:rsid w:val="00186E89"/>
    <w:rsid w:val="00187423"/>
    <w:rsid w:val="001876E1"/>
    <w:rsid w:val="001876F8"/>
    <w:rsid w:val="00187F9A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940"/>
    <w:rsid w:val="001919E9"/>
    <w:rsid w:val="00191B7A"/>
    <w:rsid w:val="00191B81"/>
    <w:rsid w:val="00191E42"/>
    <w:rsid w:val="00191FBB"/>
    <w:rsid w:val="001921AD"/>
    <w:rsid w:val="001921AF"/>
    <w:rsid w:val="0019269C"/>
    <w:rsid w:val="00192F3E"/>
    <w:rsid w:val="001934B6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A7B"/>
    <w:rsid w:val="00194D35"/>
    <w:rsid w:val="00194D7B"/>
    <w:rsid w:val="00194DD2"/>
    <w:rsid w:val="00194DD6"/>
    <w:rsid w:val="00194F72"/>
    <w:rsid w:val="00195304"/>
    <w:rsid w:val="001954EA"/>
    <w:rsid w:val="001955DA"/>
    <w:rsid w:val="0019564E"/>
    <w:rsid w:val="001956DF"/>
    <w:rsid w:val="00195B1F"/>
    <w:rsid w:val="00195CAE"/>
    <w:rsid w:val="00195D7F"/>
    <w:rsid w:val="00195DC1"/>
    <w:rsid w:val="00196228"/>
    <w:rsid w:val="0019646C"/>
    <w:rsid w:val="001964D6"/>
    <w:rsid w:val="00196993"/>
    <w:rsid w:val="00196C3A"/>
    <w:rsid w:val="00196CBF"/>
    <w:rsid w:val="00197205"/>
    <w:rsid w:val="0019739F"/>
    <w:rsid w:val="00197591"/>
    <w:rsid w:val="00197EE5"/>
    <w:rsid w:val="001A00BE"/>
    <w:rsid w:val="001A0516"/>
    <w:rsid w:val="001A0539"/>
    <w:rsid w:val="001A0771"/>
    <w:rsid w:val="001A0B75"/>
    <w:rsid w:val="001A0CFB"/>
    <w:rsid w:val="001A0DC4"/>
    <w:rsid w:val="001A1645"/>
    <w:rsid w:val="001A177A"/>
    <w:rsid w:val="001A19A5"/>
    <w:rsid w:val="001A215C"/>
    <w:rsid w:val="001A21FD"/>
    <w:rsid w:val="001A269D"/>
    <w:rsid w:val="001A2ACE"/>
    <w:rsid w:val="001A2FA8"/>
    <w:rsid w:val="001A2FB0"/>
    <w:rsid w:val="001A31E2"/>
    <w:rsid w:val="001A39FC"/>
    <w:rsid w:val="001A3E71"/>
    <w:rsid w:val="001A442F"/>
    <w:rsid w:val="001A4825"/>
    <w:rsid w:val="001A485D"/>
    <w:rsid w:val="001A48DB"/>
    <w:rsid w:val="001A4D48"/>
    <w:rsid w:val="001A4DF7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11F"/>
    <w:rsid w:val="001B04F7"/>
    <w:rsid w:val="001B05DC"/>
    <w:rsid w:val="001B0805"/>
    <w:rsid w:val="001B087C"/>
    <w:rsid w:val="001B09D7"/>
    <w:rsid w:val="001B0CF7"/>
    <w:rsid w:val="001B1239"/>
    <w:rsid w:val="001B12CC"/>
    <w:rsid w:val="001B1480"/>
    <w:rsid w:val="001B15BE"/>
    <w:rsid w:val="001B18A9"/>
    <w:rsid w:val="001B1921"/>
    <w:rsid w:val="001B1BE6"/>
    <w:rsid w:val="001B1E14"/>
    <w:rsid w:val="001B1EFC"/>
    <w:rsid w:val="001B2251"/>
    <w:rsid w:val="001B2450"/>
    <w:rsid w:val="001B24DE"/>
    <w:rsid w:val="001B2866"/>
    <w:rsid w:val="001B2937"/>
    <w:rsid w:val="001B2C1D"/>
    <w:rsid w:val="001B340D"/>
    <w:rsid w:val="001B3460"/>
    <w:rsid w:val="001B37F6"/>
    <w:rsid w:val="001B43EA"/>
    <w:rsid w:val="001B4474"/>
    <w:rsid w:val="001B4977"/>
    <w:rsid w:val="001B49E6"/>
    <w:rsid w:val="001B4B2D"/>
    <w:rsid w:val="001B4D3E"/>
    <w:rsid w:val="001B4ECD"/>
    <w:rsid w:val="001B4F5D"/>
    <w:rsid w:val="001B5485"/>
    <w:rsid w:val="001B5503"/>
    <w:rsid w:val="001B59BD"/>
    <w:rsid w:val="001B5F0C"/>
    <w:rsid w:val="001B5FAE"/>
    <w:rsid w:val="001B6238"/>
    <w:rsid w:val="001B639B"/>
    <w:rsid w:val="001B662B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D7"/>
    <w:rsid w:val="001C1415"/>
    <w:rsid w:val="001C1B46"/>
    <w:rsid w:val="001C1BAC"/>
    <w:rsid w:val="001C1DF1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B09"/>
    <w:rsid w:val="001C3CD5"/>
    <w:rsid w:val="001C3E29"/>
    <w:rsid w:val="001C4325"/>
    <w:rsid w:val="001C4351"/>
    <w:rsid w:val="001C4912"/>
    <w:rsid w:val="001C4E56"/>
    <w:rsid w:val="001C50F2"/>
    <w:rsid w:val="001C5369"/>
    <w:rsid w:val="001C5532"/>
    <w:rsid w:val="001C592E"/>
    <w:rsid w:val="001C616B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DD6"/>
    <w:rsid w:val="001C7E7A"/>
    <w:rsid w:val="001D0217"/>
    <w:rsid w:val="001D0307"/>
    <w:rsid w:val="001D046D"/>
    <w:rsid w:val="001D0EFA"/>
    <w:rsid w:val="001D0F19"/>
    <w:rsid w:val="001D11F5"/>
    <w:rsid w:val="001D13A9"/>
    <w:rsid w:val="001D176A"/>
    <w:rsid w:val="001D1889"/>
    <w:rsid w:val="001D1A41"/>
    <w:rsid w:val="001D2A33"/>
    <w:rsid w:val="001D2FEC"/>
    <w:rsid w:val="001D31A4"/>
    <w:rsid w:val="001D326A"/>
    <w:rsid w:val="001D38AB"/>
    <w:rsid w:val="001D3D7E"/>
    <w:rsid w:val="001D3DA4"/>
    <w:rsid w:val="001D3F6A"/>
    <w:rsid w:val="001D4464"/>
    <w:rsid w:val="001D522E"/>
    <w:rsid w:val="001D54BF"/>
    <w:rsid w:val="001D59E6"/>
    <w:rsid w:val="001D5B01"/>
    <w:rsid w:val="001D5C23"/>
    <w:rsid w:val="001D5D99"/>
    <w:rsid w:val="001D6282"/>
    <w:rsid w:val="001D65E4"/>
    <w:rsid w:val="001D68C7"/>
    <w:rsid w:val="001D68D1"/>
    <w:rsid w:val="001D6EB3"/>
    <w:rsid w:val="001D6F45"/>
    <w:rsid w:val="001D73BB"/>
    <w:rsid w:val="001D73E2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205A"/>
    <w:rsid w:val="001E20C8"/>
    <w:rsid w:val="001E2295"/>
    <w:rsid w:val="001E2CC3"/>
    <w:rsid w:val="001E2CCA"/>
    <w:rsid w:val="001E30C4"/>
    <w:rsid w:val="001E324E"/>
    <w:rsid w:val="001E3EFD"/>
    <w:rsid w:val="001E3F31"/>
    <w:rsid w:val="001E432D"/>
    <w:rsid w:val="001E4475"/>
    <w:rsid w:val="001E45BD"/>
    <w:rsid w:val="001E4733"/>
    <w:rsid w:val="001E4AE4"/>
    <w:rsid w:val="001E4FB5"/>
    <w:rsid w:val="001E5395"/>
    <w:rsid w:val="001E56F2"/>
    <w:rsid w:val="001E5A67"/>
    <w:rsid w:val="001E6102"/>
    <w:rsid w:val="001E6222"/>
    <w:rsid w:val="001E6320"/>
    <w:rsid w:val="001E6B47"/>
    <w:rsid w:val="001E7058"/>
    <w:rsid w:val="001E727C"/>
    <w:rsid w:val="001E761A"/>
    <w:rsid w:val="001E7747"/>
    <w:rsid w:val="001E7A88"/>
    <w:rsid w:val="001E7B31"/>
    <w:rsid w:val="001E7B58"/>
    <w:rsid w:val="001E7EF8"/>
    <w:rsid w:val="001F0B07"/>
    <w:rsid w:val="001F122A"/>
    <w:rsid w:val="001F134A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36E"/>
    <w:rsid w:val="001F34F7"/>
    <w:rsid w:val="001F3A38"/>
    <w:rsid w:val="001F3D41"/>
    <w:rsid w:val="001F3D49"/>
    <w:rsid w:val="001F3EA5"/>
    <w:rsid w:val="001F4050"/>
    <w:rsid w:val="001F41D4"/>
    <w:rsid w:val="001F442A"/>
    <w:rsid w:val="001F4849"/>
    <w:rsid w:val="001F4B0C"/>
    <w:rsid w:val="001F4B2B"/>
    <w:rsid w:val="001F53F8"/>
    <w:rsid w:val="001F568E"/>
    <w:rsid w:val="001F5860"/>
    <w:rsid w:val="001F5AF5"/>
    <w:rsid w:val="001F5C19"/>
    <w:rsid w:val="001F5C3D"/>
    <w:rsid w:val="001F624B"/>
    <w:rsid w:val="001F64C8"/>
    <w:rsid w:val="001F6556"/>
    <w:rsid w:val="001F6576"/>
    <w:rsid w:val="001F680F"/>
    <w:rsid w:val="001F68E5"/>
    <w:rsid w:val="001F6DAD"/>
    <w:rsid w:val="001F70AE"/>
    <w:rsid w:val="001F79B7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0A"/>
    <w:rsid w:val="0020157D"/>
    <w:rsid w:val="00201AC8"/>
    <w:rsid w:val="00201CF8"/>
    <w:rsid w:val="00202245"/>
    <w:rsid w:val="00202587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CC3"/>
    <w:rsid w:val="00204E6B"/>
    <w:rsid w:val="00204E7A"/>
    <w:rsid w:val="00204EA3"/>
    <w:rsid w:val="00204F0B"/>
    <w:rsid w:val="002057E5"/>
    <w:rsid w:val="00205FE9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64"/>
    <w:rsid w:val="00211165"/>
    <w:rsid w:val="00212214"/>
    <w:rsid w:val="002124BD"/>
    <w:rsid w:val="002125CD"/>
    <w:rsid w:val="0021287D"/>
    <w:rsid w:val="0021291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69E"/>
    <w:rsid w:val="00214C30"/>
    <w:rsid w:val="00215113"/>
    <w:rsid w:val="00215A71"/>
    <w:rsid w:val="002160DB"/>
    <w:rsid w:val="00216313"/>
    <w:rsid w:val="002164A3"/>
    <w:rsid w:val="002164EE"/>
    <w:rsid w:val="00216D7A"/>
    <w:rsid w:val="002175E4"/>
    <w:rsid w:val="00217890"/>
    <w:rsid w:val="0021790A"/>
    <w:rsid w:val="00217935"/>
    <w:rsid w:val="00217ABA"/>
    <w:rsid w:val="00217F39"/>
    <w:rsid w:val="00220259"/>
    <w:rsid w:val="00220572"/>
    <w:rsid w:val="00220576"/>
    <w:rsid w:val="00220A53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360"/>
    <w:rsid w:val="00222558"/>
    <w:rsid w:val="00222634"/>
    <w:rsid w:val="002228EB"/>
    <w:rsid w:val="002228EE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4D7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6DE3"/>
    <w:rsid w:val="00227207"/>
    <w:rsid w:val="00227216"/>
    <w:rsid w:val="00227250"/>
    <w:rsid w:val="0022736F"/>
    <w:rsid w:val="002278CF"/>
    <w:rsid w:val="00227944"/>
    <w:rsid w:val="00227969"/>
    <w:rsid w:val="00227B28"/>
    <w:rsid w:val="00227C6C"/>
    <w:rsid w:val="00227D60"/>
    <w:rsid w:val="00227E99"/>
    <w:rsid w:val="00230246"/>
    <w:rsid w:val="002308F1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448"/>
    <w:rsid w:val="002327EF"/>
    <w:rsid w:val="002329E6"/>
    <w:rsid w:val="00232A65"/>
    <w:rsid w:val="00232FAD"/>
    <w:rsid w:val="002335BC"/>
    <w:rsid w:val="00233893"/>
    <w:rsid w:val="002338AE"/>
    <w:rsid w:val="00233A85"/>
    <w:rsid w:val="00233CFA"/>
    <w:rsid w:val="00233F08"/>
    <w:rsid w:val="0023412E"/>
    <w:rsid w:val="002342D3"/>
    <w:rsid w:val="002342F9"/>
    <w:rsid w:val="0023438E"/>
    <w:rsid w:val="002344DD"/>
    <w:rsid w:val="00234B12"/>
    <w:rsid w:val="00234B83"/>
    <w:rsid w:val="00234C7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EE"/>
    <w:rsid w:val="00240B99"/>
    <w:rsid w:val="00240E08"/>
    <w:rsid w:val="00240E83"/>
    <w:rsid w:val="00241031"/>
    <w:rsid w:val="00242375"/>
    <w:rsid w:val="002423E1"/>
    <w:rsid w:val="002424EE"/>
    <w:rsid w:val="00242629"/>
    <w:rsid w:val="00242904"/>
    <w:rsid w:val="00242AF0"/>
    <w:rsid w:val="0024351C"/>
    <w:rsid w:val="00243648"/>
    <w:rsid w:val="002437E8"/>
    <w:rsid w:val="00243A2D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47EB8"/>
    <w:rsid w:val="0025005D"/>
    <w:rsid w:val="00250290"/>
    <w:rsid w:val="00250384"/>
    <w:rsid w:val="00250423"/>
    <w:rsid w:val="00250B66"/>
    <w:rsid w:val="0025105F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6E"/>
    <w:rsid w:val="00253524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5D3A"/>
    <w:rsid w:val="002563D5"/>
    <w:rsid w:val="002567ED"/>
    <w:rsid w:val="002568AE"/>
    <w:rsid w:val="00256C2E"/>
    <w:rsid w:val="00256C84"/>
    <w:rsid w:val="00257190"/>
    <w:rsid w:val="002571B5"/>
    <w:rsid w:val="002573B5"/>
    <w:rsid w:val="00257704"/>
    <w:rsid w:val="00257CDC"/>
    <w:rsid w:val="00257EDC"/>
    <w:rsid w:val="00257EF5"/>
    <w:rsid w:val="00257F90"/>
    <w:rsid w:val="002603B1"/>
    <w:rsid w:val="002606AD"/>
    <w:rsid w:val="002607D8"/>
    <w:rsid w:val="0026092F"/>
    <w:rsid w:val="00260A64"/>
    <w:rsid w:val="00260AA1"/>
    <w:rsid w:val="00260B1F"/>
    <w:rsid w:val="00260DA2"/>
    <w:rsid w:val="00260F18"/>
    <w:rsid w:val="00260F77"/>
    <w:rsid w:val="00260F81"/>
    <w:rsid w:val="00261B58"/>
    <w:rsid w:val="00261FC8"/>
    <w:rsid w:val="00262145"/>
    <w:rsid w:val="002625D1"/>
    <w:rsid w:val="00263417"/>
    <w:rsid w:val="0026359D"/>
    <w:rsid w:val="00263723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F36"/>
    <w:rsid w:val="00265F65"/>
    <w:rsid w:val="00266171"/>
    <w:rsid w:val="002662D6"/>
    <w:rsid w:val="00266451"/>
    <w:rsid w:val="00266610"/>
    <w:rsid w:val="0026662F"/>
    <w:rsid w:val="002667C3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376"/>
    <w:rsid w:val="002704DF"/>
    <w:rsid w:val="00270EF8"/>
    <w:rsid w:val="00270F60"/>
    <w:rsid w:val="00271216"/>
    <w:rsid w:val="0027146B"/>
    <w:rsid w:val="002719A7"/>
    <w:rsid w:val="00271A46"/>
    <w:rsid w:val="00271A4A"/>
    <w:rsid w:val="00271C3F"/>
    <w:rsid w:val="00271FD4"/>
    <w:rsid w:val="002723E7"/>
    <w:rsid w:val="00272D23"/>
    <w:rsid w:val="00272FC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F0F"/>
    <w:rsid w:val="0027703D"/>
    <w:rsid w:val="0027745D"/>
    <w:rsid w:val="0027749A"/>
    <w:rsid w:val="0027751C"/>
    <w:rsid w:val="002775DC"/>
    <w:rsid w:val="0027789C"/>
    <w:rsid w:val="002778D8"/>
    <w:rsid w:val="00277C4D"/>
    <w:rsid w:val="00277CD5"/>
    <w:rsid w:val="00280171"/>
    <w:rsid w:val="0028029D"/>
    <w:rsid w:val="002803F6"/>
    <w:rsid w:val="0028096A"/>
    <w:rsid w:val="00280AEB"/>
    <w:rsid w:val="00280B2C"/>
    <w:rsid w:val="00280F50"/>
    <w:rsid w:val="00280FFC"/>
    <w:rsid w:val="0028103D"/>
    <w:rsid w:val="002812A9"/>
    <w:rsid w:val="00282600"/>
    <w:rsid w:val="002826A3"/>
    <w:rsid w:val="0028299C"/>
    <w:rsid w:val="00282A6D"/>
    <w:rsid w:val="00283165"/>
    <w:rsid w:val="0028327B"/>
    <w:rsid w:val="002832A6"/>
    <w:rsid w:val="00283921"/>
    <w:rsid w:val="00283EFF"/>
    <w:rsid w:val="0028456D"/>
    <w:rsid w:val="002847C8"/>
    <w:rsid w:val="0028480C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6A"/>
    <w:rsid w:val="00287BD1"/>
    <w:rsid w:val="00287BD2"/>
    <w:rsid w:val="00290064"/>
    <w:rsid w:val="002900A6"/>
    <w:rsid w:val="002904B2"/>
    <w:rsid w:val="002904B9"/>
    <w:rsid w:val="002909F0"/>
    <w:rsid w:val="00290D31"/>
    <w:rsid w:val="00290EF0"/>
    <w:rsid w:val="00291316"/>
    <w:rsid w:val="002914CF"/>
    <w:rsid w:val="002917D4"/>
    <w:rsid w:val="002917DD"/>
    <w:rsid w:val="0029193F"/>
    <w:rsid w:val="00291FB2"/>
    <w:rsid w:val="00291FC2"/>
    <w:rsid w:val="00291FD8"/>
    <w:rsid w:val="0029223D"/>
    <w:rsid w:val="002925F7"/>
    <w:rsid w:val="00292BD0"/>
    <w:rsid w:val="00292EAE"/>
    <w:rsid w:val="00293041"/>
    <w:rsid w:val="002932B6"/>
    <w:rsid w:val="0029350B"/>
    <w:rsid w:val="00293648"/>
    <w:rsid w:val="00293BE2"/>
    <w:rsid w:val="00293D47"/>
    <w:rsid w:val="00293E24"/>
    <w:rsid w:val="0029489D"/>
    <w:rsid w:val="00294959"/>
    <w:rsid w:val="00294C8E"/>
    <w:rsid w:val="00295035"/>
    <w:rsid w:val="00295391"/>
    <w:rsid w:val="00295DB3"/>
    <w:rsid w:val="00295DE2"/>
    <w:rsid w:val="00296094"/>
    <w:rsid w:val="00296270"/>
    <w:rsid w:val="0029672F"/>
    <w:rsid w:val="00296759"/>
    <w:rsid w:val="002967ED"/>
    <w:rsid w:val="002968DE"/>
    <w:rsid w:val="002969A7"/>
    <w:rsid w:val="00296A92"/>
    <w:rsid w:val="002970A2"/>
    <w:rsid w:val="002975B1"/>
    <w:rsid w:val="00297748"/>
    <w:rsid w:val="0029779A"/>
    <w:rsid w:val="002A02C6"/>
    <w:rsid w:val="002A03F0"/>
    <w:rsid w:val="002A088D"/>
    <w:rsid w:val="002A09C2"/>
    <w:rsid w:val="002A1176"/>
    <w:rsid w:val="002A11D5"/>
    <w:rsid w:val="002A1809"/>
    <w:rsid w:val="002A1922"/>
    <w:rsid w:val="002A1D3B"/>
    <w:rsid w:val="002A1E4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6C7"/>
    <w:rsid w:val="002A495F"/>
    <w:rsid w:val="002A4B3E"/>
    <w:rsid w:val="002A4B92"/>
    <w:rsid w:val="002A4C02"/>
    <w:rsid w:val="002A6275"/>
    <w:rsid w:val="002A63A5"/>
    <w:rsid w:val="002A689B"/>
    <w:rsid w:val="002A689D"/>
    <w:rsid w:val="002A6930"/>
    <w:rsid w:val="002A6E67"/>
    <w:rsid w:val="002A71D9"/>
    <w:rsid w:val="002A7BA5"/>
    <w:rsid w:val="002A7D0F"/>
    <w:rsid w:val="002A7E5D"/>
    <w:rsid w:val="002B0D3D"/>
    <w:rsid w:val="002B0FE1"/>
    <w:rsid w:val="002B1045"/>
    <w:rsid w:val="002B1749"/>
    <w:rsid w:val="002B1B18"/>
    <w:rsid w:val="002B2176"/>
    <w:rsid w:val="002B245C"/>
    <w:rsid w:val="002B2D9E"/>
    <w:rsid w:val="002B2E0A"/>
    <w:rsid w:val="002B35E0"/>
    <w:rsid w:val="002B3C65"/>
    <w:rsid w:val="002B3CF6"/>
    <w:rsid w:val="002B3EC7"/>
    <w:rsid w:val="002B3FCF"/>
    <w:rsid w:val="002B41AE"/>
    <w:rsid w:val="002B4469"/>
    <w:rsid w:val="002B4516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C10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43"/>
    <w:rsid w:val="002C2083"/>
    <w:rsid w:val="002C2294"/>
    <w:rsid w:val="002C26CC"/>
    <w:rsid w:val="002C331F"/>
    <w:rsid w:val="002C344F"/>
    <w:rsid w:val="002C3595"/>
    <w:rsid w:val="002C36E2"/>
    <w:rsid w:val="002C39B0"/>
    <w:rsid w:val="002C3E54"/>
    <w:rsid w:val="002C3E63"/>
    <w:rsid w:val="002C3F17"/>
    <w:rsid w:val="002C42F7"/>
    <w:rsid w:val="002C4AF6"/>
    <w:rsid w:val="002C4E76"/>
    <w:rsid w:val="002C5085"/>
    <w:rsid w:val="002C519B"/>
    <w:rsid w:val="002C5833"/>
    <w:rsid w:val="002C5873"/>
    <w:rsid w:val="002C5BEA"/>
    <w:rsid w:val="002C7739"/>
    <w:rsid w:val="002C7791"/>
    <w:rsid w:val="002D02F4"/>
    <w:rsid w:val="002D03EF"/>
    <w:rsid w:val="002D07E9"/>
    <w:rsid w:val="002D0958"/>
    <w:rsid w:val="002D0B8C"/>
    <w:rsid w:val="002D0E11"/>
    <w:rsid w:val="002D0E8D"/>
    <w:rsid w:val="002D0EE1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DE1"/>
    <w:rsid w:val="002D1E31"/>
    <w:rsid w:val="002D203E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21F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3C"/>
    <w:rsid w:val="002D6F8B"/>
    <w:rsid w:val="002D7384"/>
    <w:rsid w:val="002D7766"/>
    <w:rsid w:val="002D7FA1"/>
    <w:rsid w:val="002E00A6"/>
    <w:rsid w:val="002E072C"/>
    <w:rsid w:val="002E07B3"/>
    <w:rsid w:val="002E10A1"/>
    <w:rsid w:val="002E1491"/>
    <w:rsid w:val="002E15C5"/>
    <w:rsid w:val="002E1AB0"/>
    <w:rsid w:val="002E1BE8"/>
    <w:rsid w:val="002E1D83"/>
    <w:rsid w:val="002E2389"/>
    <w:rsid w:val="002E2583"/>
    <w:rsid w:val="002E25A2"/>
    <w:rsid w:val="002E260C"/>
    <w:rsid w:val="002E2783"/>
    <w:rsid w:val="002E2839"/>
    <w:rsid w:val="002E2AD3"/>
    <w:rsid w:val="002E32DA"/>
    <w:rsid w:val="002E3B80"/>
    <w:rsid w:val="002E3BC1"/>
    <w:rsid w:val="002E3FC1"/>
    <w:rsid w:val="002E41C6"/>
    <w:rsid w:val="002E43B6"/>
    <w:rsid w:val="002E468F"/>
    <w:rsid w:val="002E4881"/>
    <w:rsid w:val="002E4C88"/>
    <w:rsid w:val="002E4D02"/>
    <w:rsid w:val="002E4D29"/>
    <w:rsid w:val="002E4D8A"/>
    <w:rsid w:val="002E50A6"/>
    <w:rsid w:val="002E548D"/>
    <w:rsid w:val="002E5D6C"/>
    <w:rsid w:val="002E61E3"/>
    <w:rsid w:val="002E6263"/>
    <w:rsid w:val="002E654A"/>
    <w:rsid w:val="002E6591"/>
    <w:rsid w:val="002E6711"/>
    <w:rsid w:val="002E6C3B"/>
    <w:rsid w:val="002E6F62"/>
    <w:rsid w:val="002E7177"/>
    <w:rsid w:val="002E71CA"/>
    <w:rsid w:val="002E729E"/>
    <w:rsid w:val="002E7367"/>
    <w:rsid w:val="002F02FB"/>
    <w:rsid w:val="002F03D8"/>
    <w:rsid w:val="002F0F2C"/>
    <w:rsid w:val="002F113C"/>
    <w:rsid w:val="002F116D"/>
    <w:rsid w:val="002F1649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F98"/>
    <w:rsid w:val="002F33BD"/>
    <w:rsid w:val="002F352D"/>
    <w:rsid w:val="002F37F1"/>
    <w:rsid w:val="002F3B1D"/>
    <w:rsid w:val="002F3F31"/>
    <w:rsid w:val="002F3FD8"/>
    <w:rsid w:val="002F40C9"/>
    <w:rsid w:val="002F4B48"/>
    <w:rsid w:val="002F4BFF"/>
    <w:rsid w:val="002F4DDE"/>
    <w:rsid w:val="002F4FAF"/>
    <w:rsid w:val="002F5308"/>
    <w:rsid w:val="002F571E"/>
    <w:rsid w:val="002F582D"/>
    <w:rsid w:val="002F5C60"/>
    <w:rsid w:val="002F6148"/>
    <w:rsid w:val="002F6162"/>
    <w:rsid w:val="002F65BF"/>
    <w:rsid w:val="002F665C"/>
    <w:rsid w:val="002F6670"/>
    <w:rsid w:val="002F675E"/>
    <w:rsid w:val="002F68DE"/>
    <w:rsid w:val="002F691C"/>
    <w:rsid w:val="002F6A3A"/>
    <w:rsid w:val="002F6E54"/>
    <w:rsid w:val="002F6F5B"/>
    <w:rsid w:val="002F7DAE"/>
    <w:rsid w:val="0030002D"/>
    <w:rsid w:val="0030038E"/>
    <w:rsid w:val="00300750"/>
    <w:rsid w:val="00300946"/>
    <w:rsid w:val="00300B74"/>
    <w:rsid w:val="00300C86"/>
    <w:rsid w:val="00300D8E"/>
    <w:rsid w:val="00300E85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34E8"/>
    <w:rsid w:val="003036C7"/>
    <w:rsid w:val="0030372B"/>
    <w:rsid w:val="003037B5"/>
    <w:rsid w:val="00303C4B"/>
    <w:rsid w:val="00304028"/>
    <w:rsid w:val="00304894"/>
    <w:rsid w:val="003048E5"/>
    <w:rsid w:val="0030490B"/>
    <w:rsid w:val="00304D2A"/>
    <w:rsid w:val="0030522E"/>
    <w:rsid w:val="0030563F"/>
    <w:rsid w:val="00305B63"/>
    <w:rsid w:val="00305F4E"/>
    <w:rsid w:val="00306445"/>
    <w:rsid w:val="003065BE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BAA"/>
    <w:rsid w:val="00310C34"/>
    <w:rsid w:val="00310DDA"/>
    <w:rsid w:val="00310FA0"/>
    <w:rsid w:val="0031126B"/>
    <w:rsid w:val="00311558"/>
    <w:rsid w:val="003115CC"/>
    <w:rsid w:val="003115E8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B8A"/>
    <w:rsid w:val="00314DEF"/>
    <w:rsid w:val="00314FCB"/>
    <w:rsid w:val="00315184"/>
    <w:rsid w:val="00315F66"/>
    <w:rsid w:val="003161B1"/>
    <w:rsid w:val="003161D2"/>
    <w:rsid w:val="0031687D"/>
    <w:rsid w:val="00316DC3"/>
    <w:rsid w:val="003177CF"/>
    <w:rsid w:val="00317C3A"/>
    <w:rsid w:val="00317D07"/>
    <w:rsid w:val="00317E7E"/>
    <w:rsid w:val="00317F87"/>
    <w:rsid w:val="0032002E"/>
    <w:rsid w:val="00320083"/>
    <w:rsid w:val="003201D0"/>
    <w:rsid w:val="0032044C"/>
    <w:rsid w:val="003206C5"/>
    <w:rsid w:val="00320BD6"/>
    <w:rsid w:val="00320D7B"/>
    <w:rsid w:val="00321141"/>
    <w:rsid w:val="00321835"/>
    <w:rsid w:val="00321924"/>
    <w:rsid w:val="00321ED2"/>
    <w:rsid w:val="00322867"/>
    <w:rsid w:val="003230CE"/>
    <w:rsid w:val="0032351D"/>
    <w:rsid w:val="00323C37"/>
    <w:rsid w:val="00323F8C"/>
    <w:rsid w:val="00324055"/>
    <w:rsid w:val="0032437E"/>
    <w:rsid w:val="003246D8"/>
    <w:rsid w:val="00324A9A"/>
    <w:rsid w:val="00325218"/>
    <w:rsid w:val="0032529C"/>
    <w:rsid w:val="00325583"/>
    <w:rsid w:val="00325C89"/>
    <w:rsid w:val="00325D57"/>
    <w:rsid w:val="00325FA9"/>
    <w:rsid w:val="00326130"/>
    <w:rsid w:val="003267BF"/>
    <w:rsid w:val="00326801"/>
    <w:rsid w:val="00327557"/>
    <w:rsid w:val="00327892"/>
    <w:rsid w:val="00327A93"/>
    <w:rsid w:val="00327C68"/>
    <w:rsid w:val="00327EB5"/>
    <w:rsid w:val="003306DA"/>
    <w:rsid w:val="00330EBE"/>
    <w:rsid w:val="00331012"/>
    <w:rsid w:val="00331205"/>
    <w:rsid w:val="003315E6"/>
    <w:rsid w:val="0033196A"/>
    <w:rsid w:val="003324CB"/>
    <w:rsid w:val="00332962"/>
    <w:rsid w:val="00332C9E"/>
    <w:rsid w:val="00332D2E"/>
    <w:rsid w:val="00333149"/>
    <w:rsid w:val="0033376E"/>
    <w:rsid w:val="00333ACE"/>
    <w:rsid w:val="00333ADA"/>
    <w:rsid w:val="00333C70"/>
    <w:rsid w:val="00333CEF"/>
    <w:rsid w:val="00333D8B"/>
    <w:rsid w:val="00333E34"/>
    <w:rsid w:val="00333FB6"/>
    <w:rsid w:val="00334526"/>
    <w:rsid w:val="00334641"/>
    <w:rsid w:val="003346DF"/>
    <w:rsid w:val="00334AAB"/>
    <w:rsid w:val="00334E10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BC8"/>
    <w:rsid w:val="00340C4D"/>
    <w:rsid w:val="003414C0"/>
    <w:rsid w:val="0034156A"/>
    <w:rsid w:val="003416F6"/>
    <w:rsid w:val="0034171F"/>
    <w:rsid w:val="0034214F"/>
    <w:rsid w:val="00342201"/>
    <w:rsid w:val="0034224C"/>
    <w:rsid w:val="00342477"/>
    <w:rsid w:val="0034250B"/>
    <w:rsid w:val="00342A31"/>
    <w:rsid w:val="00342D41"/>
    <w:rsid w:val="00343324"/>
    <w:rsid w:val="003433D9"/>
    <w:rsid w:val="003442B4"/>
    <w:rsid w:val="0034490F"/>
    <w:rsid w:val="003449C1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8B"/>
    <w:rsid w:val="00347C92"/>
    <w:rsid w:val="00347D91"/>
    <w:rsid w:val="003501A3"/>
    <w:rsid w:val="0035040A"/>
    <w:rsid w:val="0035084F"/>
    <w:rsid w:val="00350981"/>
    <w:rsid w:val="00350E29"/>
    <w:rsid w:val="00351077"/>
    <w:rsid w:val="00351089"/>
    <w:rsid w:val="0035123D"/>
    <w:rsid w:val="003515AA"/>
    <w:rsid w:val="00351732"/>
    <w:rsid w:val="0035173D"/>
    <w:rsid w:val="00351862"/>
    <w:rsid w:val="0035281F"/>
    <w:rsid w:val="00352973"/>
    <w:rsid w:val="00352B51"/>
    <w:rsid w:val="00352E79"/>
    <w:rsid w:val="00352EA4"/>
    <w:rsid w:val="00353D7D"/>
    <w:rsid w:val="00353EE4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6608"/>
    <w:rsid w:val="00356785"/>
    <w:rsid w:val="003573DD"/>
    <w:rsid w:val="003574BF"/>
    <w:rsid w:val="003575B7"/>
    <w:rsid w:val="00357623"/>
    <w:rsid w:val="003577D3"/>
    <w:rsid w:val="003577E6"/>
    <w:rsid w:val="00357821"/>
    <w:rsid w:val="00357BCA"/>
    <w:rsid w:val="0036000F"/>
    <w:rsid w:val="00360B44"/>
    <w:rsid w:val="00361AAD"/>
    <w:rsid w:val="00361B11"/>
    <w:rsid w:val="00361BA2"/>
    <w:rsid w:val="00361ED3"/>
    <w:rsid w:val="00361ED4"/>
    <w:rsid w:val="0036264C"/>
    <w:rsid w:val="003627C3"/>
    <w:rsid w:val="00362A1B"/>
    <w:rsid w:val="00362A74"/>
    <w:rsid w:val="00362E50"/>
    <w:rsid w:val="00362F66"/>
    <w:rsid w:val="0036353E"/>
    <w:rsid w:val="003635D0"/>
    <w:rsid w:val="00363C35"/>
    <w:rsid w:val="00363D3F"/>
    <w:rsid w:val="003642E0"/>
    <w:rsid w:val="0036476B"/>
    <w:rsid w:val="003651FC"/>
    <w:rsid w:val="00365305"/>
    <w:rsid w:val="003656F6"/>
    <w:rsid w:val="003657EC"/>
    <w:rsid w:val="00365C86"/>
    <w:rsid w:val="00365F41"/>
    <w:rsid w:val="00366066"/>
    <w:rsid w:val="00366E8F"/>
    <w:rsid w:val="003679C8"/>
    <w:rsid w:val="00367C0D"/>
    <w:rsid w:val="00367E33"/>
    <w:rsid w:val="00367E9C"/>
    <w:rsid w:val="00370070"/>
    <w:rsid w:val="003702BE"/>
    <w:rsid w:val="00370CD5"/>
    <w:rsid w:val="00370E5E"/>
    <w:rsid w:val="00371524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43F7"/>
    <w:rsid w:val="00374427"/>
    <w:rsid w:val="003744FD"/>
    <w:rsid w:val="00374C40"/>
    <w:rsid w:val="00374DF3"/>
    <w:rsid w:val="003752C9"/>
    <w:rsid w:val="003752F0"/>
    <w:rsid w:val="0037559B"/>
    <w:rsid w:val="00375776"/>
    <w:rsid w:val="003760D4"/>
    <w:rsid w:val="00376204"/>
    <w:rsid w:val="0037620C"/>
    <w:rsid w:val="003765F3"/>
    <w:rsid w:val="00376738"/>
    <w:rsid w:val="00376EC0"/>
    <w:rsid w:val="00377CE9"/>
    <w:rsid w:val="00377D12"/>
    <w:rsid w:val="00377DDD"/>
    <w:rsid w:val="00377EAC"/>
    <w:rsid w:val="003803E3"/>
    <w:rsid w:val="0038051B"/>
    <w:rsid w:val="003805F5"/>
    <w:rsid w:val="0038062D"/>
    <w:rsid w:val="0038064F"/>
    <w:rsid w:val="003806B7"/>
    <w:rsid w:val="003808C2"/>
    <w:rsid w:val="00381A69"/>
    <w:rsid w:val="0038230A"/>
    <w:rsid w:val="00382906"/>
    <w:rsid w:val="00382A6A"/>
    <w:rsid w:val="00382FFF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5077"/>
    <w:rsid w:val="0038589F"/>
    <w:rsid w:val="003858C5"/>
    <w:rsid w:val="0038595F"/>
    <w:rsid w:val="00385CFC"/>
    <w:rsid w:val="00385E49"/>
    <w:rsid w:val="00385E65"/>
    <w:rsid w:val="003864E9"/>
    <w:rsid w:val="003865CD"/>
    <w:rsid w:val="00386D5D"/>
    <w:rsid w:val="0038701A"/>
    <w:rsid w:val="00390943"/>
    <w:rsid w:val="00390ED5"/>
    <w:rsid w:val="003913A6"/>
    <w:rsid w:val="003913AE"/>
    <w:rsid w:val="00391457"/>
    <w:rsid w:val="00391515"/>
    <w:rsid w:val="003919DE"/>
    <w:rsid w:val="00391AC0"/>
    <w:rsid w:val="00391B41"/>
    <w:rsid w:val="00392BAB"/>
    <w:rsid w:val="00393218"/>
    <w:rsid w:val="00393224"/>
    <w:rsid w:val="003933B6"/>
    <w:rsid w:val="00393AF5"/>
    <w:rsid w:val="00393DAF"/>
    <w:rsid w:val="003942BE"/>
    <w:rsid w:val="00394410"/>
    <w:rsid w:val="0039465D"/>
    <w:rsid w:val="0039539E"/>
    <w:rsid w:val="003955B1"/>
    <w:rsid w:val="00395D09"/>
    <w:rsid w:val="00395F42"/>
    <w:rsid w:val="0039651C"/>
    <w:rsid w:val="00396930"/>
    <w:rsid w:val="003969E7"/>
    <w:rsid w:val="00396BBE"/>
    <w:rsid w:val="00396D30"/>
    <w:rsid w:val="00396DDB"/>
    <w:rsid w:val="00396FE7"/>
    <w:rsid w:val="0039787B"/>
    <w:rsid w:val="00397DB0"/>
    <w:rsid w:val="00397E5D"/>
    <w:rsid w:val="00397E84"/>
    <w:rsid w:val="003A000F"/>
    <w:rsid w:val="003A00DB"/>
    <w:rsid w:val="003A01E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1F7"/>
    <w:rsid w:val="003A52E8"/>
    <w:rsid w:val="003A599B"/>
    <w:rsid w:val="003A630C"/>
    <w:rsid w:val="003A6754"/>
    <w:rsid w:val="003A699A"/>
    <w:rsid w:val="003A6C1F"/>
    <w:rsid w:val="003A6F0C"/>
    <w:rsid w:val="003A77E2"/>
    <w:rsid w:val="003A799B"/>
    <w:rsid w:val="003A7D32"/>
    <w:rsid w:val="003A7EBE"/>
    <w:rsid w:val="003A7F89"/>
    <w:rsid w:val="003B00F1"/>
    <w:rsid w:val="003B0A78"/>
    <w:rsid w:val="003B0BE2"/>
    <w:rsid w:val="003B0CA7"/>
    <w:rsid w:val="003B0E10"/>
    <w:rsid w:val="003B0E72"/>
    <w:rsid w:val="003B1153"/>
    <w:rsid w:val="003B1710"/>
    <w:rsid w:val="003B1826"/>
    <w:rsid w:val="003B1E77"/>
    <w:rsid w:val="003B1E7C"/>
    <w:rsid w:val="003B1EF6"/>
    <w:rsid w:val="003B1F86"/>
    <w:rsid w:val="003B288F"/>
    <w:rsid w:val="003B2C16"/>
    <w:rsid w:val="003B2DD6"/>
    <w:rsid w:val="003B3021"/>
    <w:rsid w:val="003B392D"/>
    <w:rsid w:val="003B3B5F"/>
    <w:rsid w:val="003B457C"/>
    <w:rsid w:val="003B507A"/>
    <w:rsid w:val="003B50D2"/>
    <w:rsid w:val="003B50F6"/>
    <w:rsid w:val="003B5919"/>
    <w:rsid w:val="003B592C"/>
    <w:rsid w:val="003B6776"/>
    <w:rsid w:val="003B68CF"/>
    <w:rsid w:val="003B6E9B"/>
    <w:rsid w:val="003B6F98"/>
    <w:rsid w:val="003B6FE6"/>
    <w:rsid w:val="003B70D6"/>
    <w:rsid w:val="003B730A"/>
    <w:rsid w:val="003B73D3"/>
    <w:rsid w:val="003B78FE"/>
    <w:rsid w:val="003B7BC5"/>
    <w:rsid w:val="003B7BEC"/>
    <w:rsid w:val="003B7C45"/>
    <w:rsid w:val="003C03AD"/>
    <w:rsid w:val="003C094B"/>
    <w:rsid w:val="003C0C88"/>
    <w:rsid w:val="003C0F79"/>
    <w:rsid w:val="003C1186"/>
    <w:rsid w:val="003C1404"/>
    <w:rsid w:val="003C1949"/>
    <w:rsid w:val="003C1A07"/>
    <w:rsid w:val="003C1EF7"/>
    <w:rsid w:val="003C2133"/>
    <w:rsid w:val="003C2381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12"/>
    <w:rsid w:val="003C39D9"/>
    <w:rsid w:val="003C3DF1"/>
    <w:rsid w:val="003C45CD"/>
    <w:rsid w:val="003C4B4B"/>
    <w:rsid w:val="003C4E6C"/>
    <w:rsid w:val="003C52D0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BB"/>
    <w:rsid w:val="003D08E1"/>
    <w:rsid w:val="003D09B4"/>
    <w:rsid w:val="003D0DA2"/>
    <w:rsid w:val="003D0E76"/>
    <w:rsid w:val="003D10A2"/>
    <w:rsid w:val="003D140A"/>
    <w:rsid w:val="003D19C5"/>
    <w:rsid w:val="003D1AF0"/>
    <w:rsid w:val="003D1C00"/>
    <w:rsid w:val="003D209C"/>
    <w:rsid w:val="003D2188"/>
    <w:rsid w:val="003D2222"/>
    <w:rsid w:val="003D2707"/>
    <w:rsid w:val="003D2A08"/>
    <w:rsid w:val="003D2A7E"/>
    <w:rsid w:val="003D30B8"/>
    <w:rsid w:val="003D318C"/>
    <w:rsid w:val="003D3339"/>
    <w:rsid w:val="003D35E9"/>
    <w:rsid w:val="003D36A5"/>
    <w:rsid w:val="003D36E9"/>
    <w:rsid w:val="003D3B95"/>
    <w:rsid w:val="003D3BFF"/>
    <w:rsid w:val="003D3C0A"/>
    <w:rsid w:val="003D3D3C"/>
    <w:rsid w:val="003D404F"/>
    <w:rsid w:val="003D49D1"/>
    <w:rsid w:val="003D5362"/>
    <w:rsid w:val="003D5988"/>
    <w:rsid w:val="003D5F92"/>
    <w:rsid w:val="003D5FB6"/>
    <w:rsid w:val="003D659C"/>
    <w:rsid w:val="003D669C"/>
    <w:rsid w:val="003D6732"/>
    <w:rsid w:val="003D6BA4"/>
    <w:rsid w:val="003D6CB4"/>
    <w:rsid w:val="003D6EAB"/>
    <w:rsid w:val="003D72F3"/>
    <w:rsid w:val="003D78FA"/>
    <w:rsid w:val="003D7FCC"/>
    <w:rsid w:val="003E06DA"/>
    <w:rsid w:val="003E07C8"/>
    <w:rsid w:val="003E0BCC"/>
    <w:rsid w:val="003E0FB3"/>
    <w:rsid w:val="003E10D2"/>
    <w:rsid w:val="003E265E"/>
    <w:rsid w:val="003E2695"/>
    <w:rsid w:val="003E2897"/>
    <w:rsid w:val="003E343F"/>
    <w:rsid w:val="003E34C6"/>
    <w:rsid w:val="003E368C"/>
    <w:rsid w:val="003E3873"/>
    <w:rsid w:val="003E3D93"/>
    <w:rsid w:val="003E427E"/>
    <w:rsid w:val="003E45EC"/>
    <w:rsid w:val="003E4768"/>
    <w:rsid w:val="003E49C4"/>
    <w:rsid w:val="003E50B6"/>
    <w:rsid w:val="003E53B3"/>
    <w:rsid w:val="003E5B00"/>
    <w:rsid w:val="003E5CF9"/>
    <w:rsid w:val="003E63A3"/>
    <w:rsid w:val="003E64DE"/>
    <w:rsid w:val="003E66A3"/>
    <w:rsid w:val="003E6832"/>
    <w:rsid w:val="003E6A17"/>
    <w:rsid w:val="003E6A5C"/>
    <w:rsid w:val="003E6D58"/>
    <w:rsid w:val="003E6EA8"/>
    <w:rsid w:val="003E70BC"/>
    <w:rsid w:val="003E7613"/>
    <w:rsid w:val="003E76F4"/>
    <w:rsid w:val="003E7845"/>
    <w:rsid w:val="003E7CF1"/>
    <w:rsid w:val="003F06E0"/>
    <w:rsid w:val="003F0723"/>
    <w:rsid w:val="003F0D8D"/>
    <w:rsid w:val="003F137B"/>
    <w:rsid w:val="003F148A"/>
    <w:rsid w:val="003F19EB"/>
    <w:rsid w:val="003F226E"/>
    <w:rsid w:val="003F230B"/>
    <w:rsid w:val="003F2371"/>
    <w:rsid w:val="003F268F"/>
    <w:rsid w:val="003F2DC4"/>
    <w:rsid w:val="003F31F5"/>
    <w:rsid w:val="003F3202"/>
    <w:rsid w:val="003F3325"/>
    <w:rsid w:val="003F3702"/>
    <w:rsid w:val="003F38FC"/>
    <w:rsid w:val="003F3ADD"/>
    <w:rsid w:val="003F3B6C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78A"/>
    <w:rsid w:val="003F5DBE"/>
    <w:rsid w:val="003F64C2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BB5"/>
    <w:rsid w:val="00403D66"/>
    <w:rsid w:val="00404BB7"/>
    <w:rsid w:val="00405062"/>
    <w:rsid w:val="004050F5"/>
    <w:rsid w:val="004051D7"/>
    <w:rsid w:val="00405418"/>
    <w:rsid w:val="004054E0"/>
    <w:rsid w:val="00405674"/>
    <w:rsid w:val="0040570A"/>
    <w:rsid w:val="00405CA3"/>
    <w:rsid w:val="004065B7"/>
    <w:rsid w:val="004065C3"/>
    <w:rsid w:val="00406B27"/>
    <w:rsid w:val="00406E82"/>
    <w:rsid w:val="00406FC4"/>
    <w:rsid w:val="004070CD"/>
    <w:rsid w:val="004072B1"/>
    <w:rsid w:val="00407350"/>
    <w:rsid w:val="004073FC"/>
    <w:rsid w:val="0040772D"/>
    <w:rsid w:val="00407BC2"/>
    <w:rsid w:val="00410500"/>
    <w:rsid w:val="00410642"/>
    <w:rsid w:val="00410770"/>
    <w:rsid w:val="00410BE8"/>
    <w:rsid w:val="00410E02"/>
    <w:rsid w:val="00410E48"/>
    <w:rsid w:val="00410FA5"/>
    <w:rsid w:val="0041106F"/>
    <w:rsid w:val="0041112F"/>
    <w:rsid w:val="004111E7"/>
    <w:rsid w:val="004114FC"/>
    <w:rsid w:val="004119BC"/>
    <w:rsid w:val="00411B8A"/>
    <w:rsid w:val="004120A6"/>
    <w:rsid w:val="004123F4"/>
    <w:rsid w:val="0041286A"/>
    <w:rsid w:val="00412993"/>
    <w:rsid w:val="00412B31"/>
    <w:rsid w:val="00412DB0"/>
    <w:rsid w:val="00412DC6"/>
    <w:rsid w:val="00413011"/>
    <w:rsid w:val="00413217"/>
    <w:rsid w:val="00413666"/>
    <w:rsid w:val="00413795"/>
    <w:rsid w:val="00413F17"/>
    <w:rsid w:val="0041418A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45A"/>
    <w:rsid w:val="00415BA7"/>
    <w:rsid w:val="00415DD0"/>
    <w:rsid w:val="00415E3E"/>
    <w:rsid w:val="00415EA0"/>
    <w:rsid w:val="00416065"/>
    <w:rsid w:val="00416692"/>
    <w:rsid w:val="00416BD0"/>
    <w:rsid w:val="00416DC2"/>
    <w:rsid w:val="00416DE2"/>
    <w:rsid w:val="004172D5"/>
    <w:rsid w:val="00420030"/>
    <w:rsid w:val="00420121"/>
    <w:rsid w:val="00420173"/>
    <w:rsid w:val="00420763"/>
    <w:rsid w:val="00420881"/>
    <w:rsid w:val="00420884"/>
    <w:rsid w:val="004208DF"/>
    <w:rsid w:val="00420EC0"/>
    <w:rsid w:val="00420EDC"/>
    <w:rsid w:val="004210F2"/>
    <w:rsid w:val="00421B60"/>
    <w:rsid w:val="0042290E"/>
    <w:rsid w:val="00422922"/>
    <w:rsid w:val="00422AAB"/>
    <w:rsid w:val="00423390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79"/>
    <w:rsid w:val="00424F8F"/>
    <w:rsid w:val="00425315"/>
    <w:rsid w:val="0042534C"/>
    <w:rsid w:val="004253D7"/>
    <w:rsid w:val="004254F2"/>
    <w:rsid w:val="004255B7"/>
    <w:rsid w:val="00425640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56"/>
    <w:rsid w:val="0042786F"/>
    <w:rsid w:val="00427D4A"/>
    <w:rsid w:val="00427EB9"/>
    <w:rsid w:val="00427FF7"/>
    <w:rsid w:val="0043037C"/>
    <w:rsid w:val="00430C40"/>
    <w:rsid w:val="00431055"/>
    <w:rsid w:val="00431592"/>
    <w:rsid w:val="00431917"/>
    <w:rsid w:val="004319EC"/>
    <w:rsid w:val="00431DF2"/>
    <w:rsid w:val="00431EC7"/>
    <w:rsid w:val="0043231F"/>
    <w:rsid w:val="00432A4C"/>
    <w:rsid w:val="00432B27"/>
    <w:rsid w:val="004330F5"/>
    <w:rsid w:val="0043315F"/>
    <w:rsid w:val="004332C9"/>
    <w:rsid w:val="004332CE"/>
    <w:rsid w:val="004332E8"/>
    <w:rsid w:val="00433354"/>
    <w:rsid w:val="00433BD3"/>
    <w:rsid w:val="004342D5"/>
    <w:rsid w:val="004344D1"/>
    <w:rsid w:val="00434657"/>
    <w:rsid w:val="00435DC0"/>
    <w:rsid w:val="004365C4"/>
    <w:rsid w:val="00436AB3"/>
    <w:rsid w:val="00436C57"/>
    <w:rsid w:val="004370FB"/>
    <w:rsid w:val="0043728C"/>
    <w:rsid w:val="0043734A"/>
    <w:rsid w:val="0043740F"/>
    <w:rsid w:val="00437490"/>
    <w:rsid w:val="004376AE"/>
    <w:rsid w:val="004379AF"/>
    <w:rsid w:val="00437A56"/>
    <w:rsid w:val="00437F59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44B"/>
    <w:rsid w:val="004424B9"/>
    <w:rsid w:val="004424FB"/>
    <w:rsid w:val="0044275B"/>
    <w:rsid w:val="0044307E"/>
    <w:rsid w:val="0044312A"/>
    <w:rsid w:val="004434FD"/>
    <w:rsid w:val="004441BE"/>
    <w:rsid w:val="004441C7"/>
    <w:rsid w:val="00444AA2"/>
    <w:rsid w:val="00444CEA"/>
    <w:rsid w:val="00444D09"/>
    <w:rsid w:val="00445196"/>
    <w:rsid w:val="0044554D"/>
    <w:rsid w:val="00445A9C"/>
    <w:rsid w:val="00445C45"/>
    <w:rsid w:val="00445CA8"/>
    <w:rsid w:val="00445D12"/>
    <w:rsid w:val="00445FFB"/>
    <w:rsid w:val="004460E2"/>
    <w:rsid w:val="004464BE"/>
    <w:rsid w:val="00446E69"/>
    <w:rsid w:val="004474F9"/>
    <w:rsid w:val="00447577"/>
    <w:rsid w:val="00447A93"/>
    <w:rsid w:val="00447BB8"/>
    <w:rsid w:val="004511FA"/>
    <w:rsid w:val="0045141E"/>
    <w:rsid w:val="00451457"/>
    <w:rsid w:val="0045196D"/>
    <w:rsid w:val="00451E8D"/>
    <w:rsid w:val="00452039"/>
    <w:rsid w:val="0045216B"/>
    <w:rsid w:val="004523BF"/>
    <w:rsid w:val="0045279F"/>
    <w:rsid w:val="004534D9"/>
    <w:rsid w:val="00453B0E"/>
    <w:rsid w:val="00453F18"/>
    <w:rsid w:val="00454289"/>
    <w:rsid w:val="00454484"/>
    <w:rsid w:val="004544FF"/>
    <w:rsid w:val="00454C5B"/>
    <w:rsid w:val="00454D3D"/>
    <w:rsid w:val="00454E23"/>
    <w:rsid w:val="004550BD"/>
    <w:rsid w:val="0045531A"/>
    <w:rsid w:val="00455518"/>
    <w:rsid w:val="004559E8"/>
    <w:rsid w:val="00455DF9"/>
    <w:rsid w:val="004561B5"/>
    <w:rsid w:val="0045641B"/>
    <w:rsid w:val="0045679B"/>
    <w:rsid w:val="00456AE1"/>
    <w:rsid w:val="00456D39"/>
    <w:rsid w:val="00456FA9"/>
    <w:rsid w:val="00457602"/>
    <w:rsid w:val="00457854"/>
    <w:rsid w:val="00457903"/>
    <w:rsid w:val="00457C5D"/>
    <w:rsid w:val="0046037D"/>
    <w:rsid w:val="004603BF"/>
    <w:rsid w:val="00460722"/>
    <w:rsid w:val="00460847"/>
    <w:rsid w:val="00460B7A"/>
    <w:rsid w:val="00460C5C"/>
    <w:rsid w:val="00461C2B"/>
    <w:rsid w:val="004625B6"/>
    <w:rsid w:val="00462970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BF"/>
    <w:rsid w:val="00466FFA"/>
    <w:rsid w:val="00467511"/>
    <w:rsid w:val="0046754A"/>
    <w:rsid w:val="0046780E"/>
    <w:rsid w:val="00467CF1"/>
    <w:rsid w:val="00467D29"/>
    <w:rsid w:val="00467D5D"/>
    <w:rsid w:val="00467E6E"/>
    <w:rsid w:val="00467F38"/>
    <w:rsid w:val="00467FCC"/>
    <w:rsid w:val="00470444"/>
    <w:rsid w:val="0047054B"/>
    <w:rsid w:val="00470912"/>
    <w:rsid w:val="00470AC8"/>
    <w:rsid w:val="00470BF1"/>
    <w:rsid w:val="00470E45"/>
    <w:rsid w:val="0047102A"/>
    <w:rsid w:val="004712A2"/>
    <w:rsid w:val="004713CC"/>
    <w:rsid w:val="004715EA"/>
    <w:rsid w:val="00471900"/>
    <w:rsid w:val="00471B40"/>
    <w:rsid w:val="00471DC9"/>
    <w:rsid w:val="0047202B"/>
    <w:rsid w:val="00472BB2"/>
    <w:rsid w:val="00472C58"/>
    <w:rsid w:val="00472F88"/>
    <w:rsid w:val="0047302A"/>
    <w:rsid w:val="0047386D"/>
    <w:rsid w:val="00473945"/>
    <w:rsid w:val="004739F2"/>
    <w:rsid w:val="00473AC4"/>
    <w:rsid w:val="00473BB6"/>
    <w:rsid w:val="0047402E"/>
    <w:rsid w:val="004745E7"/>
    <w:rsid w:val="0047477D"/>
    <w:rsid w:val="004747CF"/>
    <w:rsid w:val="00474B76"/>
    <w:rsid w:val="00474F27"/>
    <w:rsid w:val="0047565E"/>
    <w:rsid w:val="00476542"/>
    <w:rsid w:val="00476735"/>
    <w:rsid w:val="00476BDE"/>
    <w:rsid w:val="00477714"/>
    <w:rsid w:val="00477945"/>
    <w:rsid w:val="00477971"/>
    <w:rsid w:val="00477A51"/>
    <w:rsid w:val="004804B3"/>
    <w:rsid w:val="00480563"/>
    <w:rsid w:val="0048057C"/>
    <w:rsid w:val="00480919"/>
    <w:rsid w:val="00481588"/>
    <w:rsid w:val="00481826"/>
    <w:rsid w:val="00481869"/>
    <w:rsid w:val="00481909"/>
    <w:rsid w:val="00481DBF"/>
    <w:rsid w:val="00481DC4"/>
    <w:rsid w:val="004823AB"/>
    <w:rsid w:val="00482435"/>
    <w:rsid w:val="0048256C"/>
    <w:rsid w:val="00482DAC"/>
    <w:rsid w:val="00482E73"/>
    <w:rsid w:val="0048306E"/>
    <w:rsid w:val="004830E6"/>
    <w:rsid w:val="0048310E"/>
    <w:rsid w:val="00483120"/>
    <w:rsid w:val="004831C7"/>
    <w:rsid w:val="004832A8"/>
    <w:rsid w:val="004838E0"/>
    <w:rsid w:val="00483C06"/>
    <w:rsid w:val="004842AA"/>
    <w:rsid w:val="00484938"/>
    <w:rsid w:val="00484C34"/>
    <w:rsid w:val="004850EE"/>
    <w:rsid w:val="00485AA2"/>
    <w:rsid w:val="00485B9C"/>
    <w:rsid w:val="00485F7F"/>
    <w:rsid w:val="00486725"/>
    <w:rsid w:val="00486847"/>
    <w:rsid w:val="00486A19"/>
    <w:rsid w:val="00487153"/>
    <w:rsid w:val="0048752A"/>
    <w:rsid w:val="00487730"/>
    <w:rsid w:val="00487A07"/>
    <w:rsid w:val="00487D4D"/>
    <w:rsid w:val="00487DA1"/>
    <w:rsid w:val="00487F3F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29"/>
    <w:rsid w:val="00493061"/>
    <w:rsid w:val="004931CF"/>
    <w:rsid w:val="0049358F"/>
    <w:rsid w:val="00493ACD"/>
    <w:rsid w:val="00493C89"/>
    <w:rsid w:val="00493CE5"/>
    <w:rsid w:val="00493EEC"/>
    <w:rsid w:val="00493FE9"/>
    <w:rsid w:val="004942DB"/>
    <w:rsid w:val="00494348"/>
    <w:rsid w:val="00494F7E"/>
    <w:rsid w:val="00495A38"/>
    <w:rsid w:val="004961F4"/>
    <w:rsid w:val="0049688E"/>
    <w:rsid w:val="00497162"/>
    <w:rsid w:val="00497299"/>
    <w:rsid w:val="004973AE"/>
    <w:rsid w:val="004977AD"/>
    <w:rsid w:val="00497E7B"/>
    <w:rsid w:val="00497F4C"/>
    <w:rsid w:val="004A012D"/>
    <w:rsid w:val="004A03B5"/>
    <w:rsid w:val="004A0601"/>
    <w:rsid w:val="004A067A"/>
    <w:rsid w:val="004A0A35"/>
    <w:rsid w:val="004A0FA8"/>
    <w:rsid w:val="004A1047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39F"/>
    <w:rsid w:val="004A3999"/>
    <w:rsid w:val="004A4832"/>
    <w:rsid w:val="004A48D8"/>
    <w:rsid w:val="004A4C0D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755"/>
    <w:rsid w:val="004A6A7D"/>
    <w:rsid w:val="004A6B7F"/>
    <w:rsid w:val="004A6E01"/>
    <w:rsid w:val="004A7444"/>
    <w:rsid w:val="004A7569"/>
    <w:rsid w:val="004A79A3"/>
    <w:rsid w:val="004A7B84"/>
    <w:rsid w:val="004A7C8E"/>
    <w:rsid w:val="004A7D06"/>
    <w:rsid w:val="004A7E3C"/>
    <w:rsid w:val="004B0826"/>
    <w:rsid w:val="004B0B8A"/>
    <w:rsid w:val="004B0F21"/>
    <w:rsid w:val="004B1002"/>
    <w:rsid w:val="004B13A3"/>
    <w:rsid w:val="004B14B8"/>
    <w:rsid w:val="004B1E25"/>
    <w:rsid w:val="004B226C"/>
    <w:rsid w:val="004B234C"/>
    <w:rsid w:val="004B277A"/>
    <w:rsid w:val="004B2957"/>
    <w:rsid w:val="004B32B1"/>
    <w:rsid w:val="004B32B5"/>
    <w:rsid w:val="004B34AC"/>
    <w:rsid w:val="004B359E"/>
    <w:rsid w:val="004B391D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53E0"/>
    <w:rsid w:val="004B56E9"/>
    <w:rsid w:val="004B5840"/>
    <w:rsid w:val="004B5A25"/>
    <w:rsid w:val="004B5B8D"/>
    <w:rsid w:val="004B5CD7"/>
    <w:rsid w:val="004B6BB8"/>
    <w:rsid w:val="004B6CBE"/>
    <w:rsid w:val="004B6D86"/>
    <w:rsid w:val="004B6DD6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218D"/>
    <w:rsid w:val="004C2890"/>
    <w:rsid w:val="004C2B3E"/>
    <w:rsid w:val="004C2BB0"/>
    <w:rsid w:val="004C313E"/>
    <w:rsid w:val="004C331E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6F7"/>
    <w:rsid w:val="004C5888"/>
    <w:rsid w:val="004C5A5B"/>
    <w:rsid w:val="004C5BFC"/>
    <w:rsid w:val="004C6184"/>
    <w:rsid w:val="004C658F"/>
    <w:rsid w:val="004C6642"/>
    <w:rsid w:val="004C6A0C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602"/>
    <w:rsid w:val="004D1816"/>
    <w:rsid w:val="004D1B22"/>
    <w:rsid w:val="004D1C8A"/>
    <w:rsid w:val="004D1E33"/>
    <w:rsid w:val="004D2733"/>
    <w:rsid w:val="004D28AB"/>
    <w:rsid w:val="004D2F54"/>
    <w:rsid w:val="004D377F"/>
    <w:rsid w:val="004D39E4"/>
    <w:rsid w:val="004D3B06"/>
    <w:rsid w:val="004D3B90"/>
    <w:rsid w:val="004D3C69"/>
    <w:rsid w:val="004D3FA0"/>
    <w:rsid w:val="004D40D8"/>
    <w:rsid w:val="004D4150"/>
    <w:rsid w:val="004D434C"/>
    <w:rsid w:val="004D478A"/>
    <w:rsid w:val="004D4E27"/>
    <w:rsid w:val="004D4E91"/>
    <w:rsid w:val="004D5277"/>
    <w:rsid w:val="004D5768"/>
    <w:rsid w:val="004D57AA"/>
    <w:rsid w:val="004D58E8"/>
    <w:rsid w:val="004D691B"/>
    <w:rsid w:val="004D6941"/>
    <w:rsid w:val="004D69E8"/>
    <w:rsid w:val="004D70E0"/>
    <w:rsid w:val="004D74AE"/>
    <w:rsid w:val="004D74E8"/>
    <w:rsid w:val="004D7939"/>
    <w:rsid w:val="004D7A58"/>
    <w:rsid w:val="004D7AFE"/>
    <w:rsid w:val="004D7C3A"/>
    <w:rsid w:val="004D7F6C"/>
    <w:rsid w:val="004E0002"/>
    <w:rsid w:val="004E0362"/>
    <w:rsid w:val="004E053D"/>
    <w:rsid w:val="004E0CBC"/>
    <w:rsid w:val="004E0FD3"/>
    <w:rsid w:val="004E1056"/>
    <w:rsid w:val="004E193D"/>
    <w:rsid w:val="004E210D"/>
    <w:rsid w:val="004E21C3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A04"/>
    <w:rsid w:val="004E5F10"/>
    <w:rsid w:val="004E65AB"/>
    <w:rsid w:val="004E6930"/>
    <w:rsid w:val="004E69B8"/>
    <w:rsid w:val="004E70DA"/>
    <w:rsid w:val="004E70DB"/>
    <w:rsid w:val="004E70DD"/>
    <w:rsid w:val="004E7849"/>
    <w:rsid w:val="004E79B9"/>
    <w:rsid w:val="004E7C71"/>
    <w:rsid w:val="004E7F48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319"/>
    <w:rsid w:val="004F2778"/>
    <w:rsid w:val="004F27EE"/>
    <w:rsid w:val="004F2FA3"/>
    <w:rsid w:val="004F3823"/>
    <w:rsid w:val="004F38E1"/>
    <w:rsid w:val="004F3FA9"/>
    <w:rsid w:val="004F4044"/>
    <w:rsid w:val="004F43AF"/>
    <w:rsid w:val="004F4561"/>
    <w:rsid w:val="004F49E9"/>
    <w:rsid w:val="004F4BDF"/>
    <w:rsid w:val="004F520B"/>
    <w:rsid w:val="004F5258"/>
    <w:rsid w:val="004F53F4"/>
    <w:rsid w:val="004F5648"/>
    <w:rsid w:val="004F57C9"/>
    <w:rsid w:val="004F57E2"/>
    <w:rsid w:val="004F5DA5"/>
    <w:rsid w:val="004F63BB"/>
    <w:rsid w:val="004F6FB3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4AF"/>
    <w:rsid w:val="00501565"/>
    <w:rsid w:val="005015EB"/>
    <w:rsid w:val="00501A64"/>
    <w:rsid w:val="00501AC4"/>
    <w:rsid w:val="00501B48"/>
    <w:rsid w:val="00501C87"/>
    <w:rsid w:val="0050202B"/>
    <w:rsid w:val="0050247E"/>
    <w:rsid w:val="00502720"/>
    <w:rsid w:val="00502BA9"/>
    <w:rsid w:val="00502CEB"/>
    <w:rsid w:val="00503093"/>
    <w:rsid w:val="00503209"/>
    <w:rsid w:val="005032E2"/>
    <w:rsid w:val="0050337E"/>
    <w:rsid w:val="005033BC"/>
    <w:rsid w:val="005034DA"/>
    <w:rsid w:val="00503A39"/>
    <w:rsid w:val="00503EC3"/>
    <w:rsid w:val="00503F43"/>
    <w:rsid w:val="005046AB"/>
    <w:rsid w:val="00504DC5"/>
    <w:rsid w:val="00504DC9"/>
    <w:rsid w:val="005053F1"/>
    <w:rsid w:val="0050544B"/>
    <w:rsid w:val="00505564"/>
    <w:rsid w:val="00505567"/>
    <w:rsid w:val="0050562C"/>
    <w:rsid w:val="00505B97"/>
    <w:rsid w:val="00506248"/>
    <w:rsid w:val="00506378"/>
    <w:rsid w:val="00506385"/>
    <w:rsid w:val="00506504"/>
    <w:rsid w:val="00506DAA"/>
    <w:rsid w:val="0050703F"/>
    <w:rsid w:val="0050744D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987"/>
    <w:rsid w:val="00511D66"/>
    <w:rsid w:val="00511F37"/>
    <w:rsid w:val="005120CB"/>
    <w:rsid w:val="0051230F"/>
    <w:rsid w:val="005126B0"/>
    <w:rsid w:val="005128C2"/>
    <w:rsid w:val="00512BB5"/>
    <w:rsid w:val="00512F8E"/>
    <w:rsid w:val="00512FED"/>
    <w:rsid w:val="00513618"/>
    <w:rsid w:val="00513669"/>
    <w:rsid w:val="00513755"/>
    <w:rsid w:val="00513FD2"/>
    <w:rsid w:val="00514221"/>
    <w:rsid w:val="0051480E"/>
    <w:rsid w:val="005149BA"/>
    <w:rsid w:val="005150B2"/>
    <w:rsid w:val="005151CF"/>
    <w:rsid w:val="00515547"/>
    <w:rsid w:val="00515701"/>
    <w:rsid w:val="005159EB"/>
    <w:rsid w:val="00515F37"/>
    <w:rsid w:val="0051660A"/>
    <w:rsid w:val="00516A69"/>
    <w:rsid w:val="00516DAB"/>
    <w:rsid w:val="0051701D"/>
    <w:rsid w:val="005170FF"/>
    <w:rsid w:val="00517106"/>
    <w:rsid w:val="005171A5"/>
    <w:rsid w:val="00517420"/>
    <w:rsid w:val="00517632"/>
    <w:rsid w:val="0051770B"/>
    <w:rsid w:val="00517A12"/>
    <w:rsid w:val="005200AE"/>
    <w:rsid w:val="00520B11"/>
    <w:rsid w:val="00521054"/>
    <w:rsid w:val="0052144F"/>
    <w:rsid w:val="005215C3"/>
    <w:rsid w:val="00521933"/>
    <w:rsid w:val="00521A3F"/>
    <w:rsid w:val="00521E1E"/>
    <w:rsid w:val="00522355"/>
    <w:rsid w:val="00522459"/>
    <w:rsid w:val="00522811"/>
    <w:rsid w:val="00522BB3"/>
    <w:rsid w:val="00522C30"/>
    <w:rsid w:val="00522CCC"/>
    <w:rsid w:val="00522D29"/>
    <w:rsid w:val="00522F35"/>
    <w:rsid w:val="00522FB2"/>
    <w:rsid w:val="0052343F"/>
    <w:rsid w:val="005236AC"/>
    <w:rsid w:val="005236CD"/>
    <w:rsid w:val="00523C93"/>
    <w:rsid w:val="00523D3E"/>
    <w:rsid w:val="00523D89"/>
    <w:rsid w:val="005240BF"/>
    <w:rsid w:val="0052434D"/>
    <w:rsid w:val="00524BFC"/>
    <w:rsid w:val="00524CC1"/>
    <w:rsid w:val="005250BE"/>
    <w:rsid w:val="0052565B"/>
    <w:rsid w:val="0052591D"/>
    <w:rsid w:val="00525CEA"/>
    <w:rsid w:val="00526091"/>
    <w:rsid w:val="00526602"/>
    <w:rsid w:val="00526872"/>
    <w:rsid w:val="00526877"/>
    <w:rsid w:val="00526C08"/>
    <w:rsid w:val="00530659"/>
    <w:rsid w:val="005307EB"/>
    <w:rsid w:val="00530E85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9A"/>
    <w:rsid w:val="00533E2E"/>
    <w:rsid w:val="00533E5A"/>
    <w:rsid w:val="00533F95"/>
    <w:rsid w:val="005340E6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66C"/>
    <w:rsid w:val="005368A8"/>
    <w:rsid w:val="00536E1B"/>
    <w:rsid w:val="005372C2"/>
    <w:rsid w:val="00537566"/>
    <w:rsid w:val="00537709"/>
    <w:rsid w:val="00537A14"/>
    <w:rsid w:val="00537CD0"/>
    <w:rsid w:val="0054005C"/>
    <w:rsid w:val="005400BF"/>
    <w:rsid w:val="00540230"/>
    <w:rsid w:val="0054080D"/>
    <w:rsid w:val="00540AF3"/>
    <w:rsid w:val="00540C63"/>
    <w:rsid w:val="00541354"/>
    <w:rsid w:val="0054136F"/>
    <w:rsid w:val="0054189E"/>
    <w:rsid w:val="00541A47"/>
    <w:rsid w:val="00541A72"/>
    <w:rsid w:val="00541DC6"/>
    <w:rsid w:val="00541FF8"/>
    <w:rsid w:val="0054218D"/>
    <w:rsid w:val="005423DE"/>
    <w:rsid w:val="005424C5"/>
    <w:rsid w:val="00542549"/>
    <w:rsid w:val="005427C0"/>
    <w:rsid w:val="005432F4"/>
    <w:rsid w:val="005434C7"/>
    <w:rsid w:val="00544316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6D05"/>
    <w:rsid w:val="00547042"/>
    <w:rsid w:val="005472ED"/>
    <w:rsid w:val="005473D4"/>
    <w:rsid w:val="00547495"/>
    <w:rsid w:val="005474CF"/>
    <w:rsid w:val="005476C9"/>
    <w:rsid w:val="00547912"/>
    <w:rsid w:val="00547B22"/>
    <w:rsid w:val="00547CB2"/>
    <w:rsid w:val="005503D0"/>
    <w:rsid w:val="005506E6"/>
    <w:rsid w:val="00550851"/>
    <w:rsid w:val="005508C2"/>
    <w:rsid w:val="00550AA6"/>
    <w:rsid w:val="00550B8A"/>
    <w:rsid w:val="00550FD6"/>
    <w:rsid w:val="00550FDB"/>
    <w:rsid w:val="0055135A"/>
    <w:rsid w:val="00551AB0"/>
    <w:rsid w:val="00551CC8"/>
    <w:rsid w:val="005526C1"/>
    <w:rsid w:val="0055281F"/>
    <w:rsid w:val="005528DF"/>
    <w:rsid w:val="00552B9A"/>
    <w:rsid w:val="00552C6E"/>
    <w:rsid w:val="00552FB4"/>
    <w:rsid w:val="00553336"/>
    <w:rsid w:val="005539E2"/>
    <w:rsid w:val="00553B67"/>
    <w:rsid w:val="00553D3B"/>
    <w:rsid w:val="00555372"/>
    <w:rsid w:val="0055565A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571"/>
    <w:rsid w:val="00557B07"/>
    <w:rsid w:val="00557B1A"/>
    <w:rsid w:val="00557B24"/>
    <w:rsid w:val="00557C9C"/>
    <w:rsid w:val="00560059"/>
    <w:rsid w:val="00560551"/>
    <w:rsid w:val="00560596"/>
    <w:rsid w:val="005606B7"/>
    <w:rsid w:val="0056081D"/>
    <w:rsid w:val="00560D69"/>
    <w:rsid w:val="00561060"/>
    <w:rsid w:val="005610E1"/>
    <w:rsid w:val="00561915"/>
    <w:rsid w:val="00562015"/>
    <w:rsid w:val="00562729"/>
    <w:rsid w:val="00562944"/>
    <w:rsid w:val="005632E0"/>
    <w:rsid w:val="005638F4"/>
    <w:rsid w:val="0056428B"/>
    <w:rsid w:val="00564350"/>
    <w:rsid w:val="005648E7"/>
    <w:rsid w:val="00564D30"/>
    <w:rsid w:val="00565195"/>
    <w:rsid w:val="005654C0"/>
    <w:rsid w:val="00565CC5"/>
    <w:rsid w:val="00565E51"/>
    <w:rsid w:val="0056641E"/>
    <w:rsid w:val="0056643C"/>
    <w:rsid w:val="005664A3"/>
    <w:rsid w:val="0056691F"/>
    <w:rsid w:val="0056742E"/>
    <w:rsid w:val="005679F6"/>
    <w:rsid w:val="00567B54"/>
    <w:rsid w:val="00567BC3"/>
    <w:rsid w:val="00570159"/>
    <w:rsid w:val="0057027C"/>
    <w:rsid w:val="00570DF9"/>
    <w:rsid w:val="00570EA7"/>
    <w:rsid w:val="00570F30"/>
    <w:rsid w:val="0057161B"/>
    <w:rsid w:val="005718E4"/>
    <w:rsid w:val="0057213F"/>
    <w:rsid w:val="0057256F"/>
    <w:rsid w:val="005728FB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3"/>
    <w:rsid w:val="00574ABD"/>
    <w:rsid w:val="00574B4E"/>
    <w:rsid w:val="00574E54"/>
    <w:rsid w:val="00574F7C"/>
    <w:rsid w:val="00575241"/>
    <w:rsid w:val="005754EB"/>
    <w:rsid w:val="005754FE"/>
    <w:rsid w:val="00575B70"/>
    <w:rsid w:val="00575EE3"/>
    <w:rsid w:val="00576075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8029F"/>
    <w:rsid w:val="005804B6"/>
    <w:rsid w:val="00580779"/>
    <w:rsid w:val="00580C31"/>
    <w:rsid w:val="00580DC9"/>
    <w:rsid w:val="00581240"/>
    <w:rsid w:val="0058145D"/>
    <w:rsid w:val="005814F5"/>
    <w:rsid w:val="00581A14"/>
    <w:rsid w:val="00581AAF"/>
    <w:rsid w:val="00581E8F"/>
    <w:rsid w:val="005820FE"/>
    <w:rsid w:val="0058282F"/>
    <w:rsid w:val="005828F9"/>
    <w:rsid w:val="00582DDB"/>
    <w:rsid w:val="00583315"/>
    <w:rsid w:val="00583CF9"/>
    <w:rsid w:val="005840A5"/>
    <w:rsid w:val="005844B6"/>
    <w:rsid w:val="0058570A"/>
    <w:rsid w:val="00585DA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827"/>
    <w:rsid w:val="00590D9D"/>
    <w:rsid w:val="005913F3"/>
    <w:rsid w:val="005914E1"/>
    <w:rsid w:val="0059192C"/>
    <w:rsid w:val="00591A7B"/>
    <w:rsid w:val="00591A8D"/>
    <w:rsid w:val="00591B78"/>
    <w:rsid w:val="00591D20"/>
    <w:rsid w:val="00592548"/>
    <w:rsid w:val="005925D5"/>
    <w:rsid w:val="0059292F"/>
    <w:rsid w:val="00592E3B"/>
    <w:rsid w:val="005930FD"/>
    <w:rsid w:val="0059327A"/>
    <w:rsid w:val="0059334C"/>
    <w:rsid w:val="0059371A"/>
    <w:rsid w:val="005937C0"/>
    <w:rsid w:val="005937ED"/>
    <w:rsid w:val="00593A57"/>
    <w:rsid w:val="005941F5"/>
    <w:rsid w:val="00594653"/>
    <w:rsid w:val="00594704"/>
    <w:rsid w:val="00594914"/>
    <w:rsid w:val="00594BD5"/>
    <w:rsid w:val="005951C9"/>
    <w:rsid w:val="00595294"/>
    <w:rsid w:val="005955A3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96D"/>
    <w:rsid w:val="00597AA4"/>
    <w:rsid w:val="00597F53"/>
    <w:rsid w:val="005A06EA"/>
    <w:rsid w:val="005A0990"/>
    <w:rsid w:val="005A09A7"/>
    <w:rsid w:val="005A0CB7"/>
    <w:rsid w:val="005A0D49"/>
    <w:rsid w:val="005A0D92"/>
    <w:rsid w:val="005A1437"/>
    <w:rsid w:val="005A1A93"/>
    <w:rsid w:val="005A2674"/>
    <w:rsid w:val="005A28F1"/>
    <w:rsid w:val="005A2C8B"/>
    <w:rsid w:val="005A2C97"/>
    <w:rsid w:val="005A3064"/>
    <w:rsid w:val="005A32E3"/>
    <w:rsid w:val="005A356F"/>
    <w:rsid w:val="005A35B7"/>
    <w:rsid w:val="005A3AE3"/>
    <w:rsid w:val="005A3F43"/>
    <w:rsid w:val="005A4243"/>
    <w:rsid w:val="005A4292"/>
    <w:rsid w:val="005A43A3"/>
    <w:rsid w:val="005A468A"/>
    <w:rsid w:val="005A49FC"/>
    <w:rsid w:val="005A4B77"/>
    <w:rsid w:val="005A4BF8"/>
    <w:rsid w:val="005A4C0E"/>
    <w:rsid w:val="005A4E1F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B15"/>
    <w:rsid w:val="005B00E9"/>
    <w:rsid w:val="005B06E5"/>
    <w:rsid w:val="005B0954"/>
    <w:rsid w:val="005B0A9C"/>
    <w:rsid w:val="005B0F57"/>
    <w:rsid w:val="005B125A"/>
    <w:rsid w:val="005B1578"/>
    <w:rsid w:val="005B16CA"/>
    <w:rsid w:val="005B16DD"/>
    <w:rsid w:val="005B17A9"/>
    <w:rsid w:val="005B1EE3"/>
    <w:rsid w:val="005B20CB"/>
    <w:rsid w:val="005B2143"/>
    <w:rsid w:val="005B2427"/>
    <w:rsid w:val="005B294D"/>
    <w:rsid w:val="005B2D66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5FAF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D2"/>
    <w:rsid w:val="005C2185"/>
    <w:rsid w:val="005C25C3"/>
    <w:rsid w:val="005C28DE"/>
    <w:rsid w:val="005C2AAD"/>
    <w:rsid w:val="005C2D10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54A"/>
    <w:rsid w:val="005C55C6"/>
    <w:rsid w:val="005C55F6"/>
    <w:rsid w:val="005C5B31"/>
    <w:rsid w:val="005C5BF6"/>
    <w:rsid w:val="005C5CD8"/>
    <w:rsid w:val="005C5DCD"/>
    <w:rsid w:val="005C5EF2"/>
    <w:rsid w:val="005C6297"/>
    <w:rsid w:val="005C62B2"/>
    <w:rsid w:val="005C62EC"/>
    <w:rsid w:val="005C66A2"/>
    <w:rsid w:val="005C6B86"/>
    <w:rsid w:val="005C7008"/>
    <w:rsid w:val="005C7689"/>
    <w:rsid w:val="005C76C7"/>
    <w:rsid w:val="005C7789"/>
    <w:rsid w:val="005C77A4"/>
    <w:rsid w:val="005C77EF"/>
    <w:rsid w:val="005D066F"/>
    <w:rsid w:val="005D0EF8"/>
    <w:rsid w:val="005D0F71"/>
    <w:rsid w:val="005D0FAD"/>
    <w:rsid w:val="005D1050"/>
    <w:rsid w:val="005D1409"/>
    <w:rsid w:val="005D1566"/>
    <w:rsid w:val="005D1A55"/>
    <w:rsid w:val="005D2251"/>
    <w:rsid w:val="005D2623"/>
    <w:rsid w:val="005D2931"/>
    <w:rsid w:val="005D2E2B"/>
    <w:rsid w:val="005D30C7"/>
    <w:rsid w:val="005D35A5"/>
    <w:rsid w:val="005D3993"/>
    <w:rsid w:val="005D404B"/>
    <w:rsid w:val="005D433B"/>
    <w:rsid w:val="005D438D"/>
    <w:rsid w:val="005D46A6"/>
    <w:rsid w:val="005D4981"/>
    <w:rsid w:val="005D4A8B"/>
    <w:rsid w:val="005D4B71"/>
    <w:rsid w:val="005D4ED9"/>
    <w:rsid w:val="005D543C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99D"/>
    <w:rsid w:val="005D6BDA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DE1"/>
    <w:rsid w:val="005E1EF7"/>
    <w:rsid w:val="005E2702"/>
    <w:rsid w:val="005E3154"/>
    <w:rsid w:val="005E377E"/>
    <w:rsid w:val="005E3934"/>
    <w:rsid w:val="005E497A"/>
    <w:rsid w:val="005E4A74"/>
    <w:rsid w:val="005E4C1E"/>
    <w:rsid w:val="005E523E"/>
    <w:rsid w:val="005E5A71"/>
    <w:rsid w:val="005E5B33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E1"/>
    <w:rsid w:val="005F00A9"/>
    <w:rsid w:val="005F0150"/>
    <w:rsid w:val="005F0486"/>
    <w:rsid w:val="005F09E4"/>
    <w:rsid w:val="005F0A7E"/>
    <w:rsid w:val="005F0AE4"/>
    <w:rsid w:val="005F139E"/>
    <w:rsid w:val="005F1412"/>
    <w:rsid w:val="005F14E1"/>
    <w:rsid w:val="005F17FF"/>
    <w:rsid w:val="005F1A71"/>
    <w:rsid w:val="005F2355"/>
    <w:rsid w:val="005F2C4C"/>
    <w:rsid w:val="005F30E6"/>
    <w:rsid w:val="005F311B"/>
    <w:rsid w:val="005F3E86"/>
    <w:rsid w:val="005F3F08"/>
    <w:rsid w:val="005F4495"/>
    <w:rsid w:val="005F45EA"/>
    <w:rsid w:val="005F483D"/>
    <w:rsid w:val="005F4A1E"/>
    <w:rsid w:val="005F4B21"/>
    <w:rsid w:val="005F4D0A"/>
    <w:rsid w:val="005F51D0"/>
    <w:rsid w:val="005F53C4"/>
    <w:rsid w:val="005F5B35"/>
    <w:rsid w:val="005F5DDB"/>
    <w:rsid w:val="005F5F0A"/>
    <w:rsid w:val="005F6002"/>
    <w:rsid w:val="005F6102"/>
    <w:rsid w:val="005F61CD"/>
    <w:rsid w:val="005F67B8"/>
    <w:rsid w:val="005F69B5"/>
    <w:rsid w:val="005F6B83"/>
    <w:rsid w:val="005F6D59"/>
    <w:rsid w:val="005F7038"/>
    <w:rsid w:val="005F738F"/>
    <w:rsid w:val="005F79A4"/>
    <w:rsid w:val="005F7E68"/>
    <w:rsid w:val="0060013C"/>
    <w:rsid w:val="00600698"/>
    <w:rsid w:val="00601663"/>
    <w:rsid w:val="00601898"/>
    <w:rsid w:val="00601A61"/>
    <w:rsid w:val="00601B5A"/>
    <w:rsid w:val="00601BBB"/>
    <w:rsid w:val="00601E64"/>
    <w:rsid w:val="00602154"/>
    <w:rsid w:val="006021B7"/>
    <w:rsid w:val="00602460"/>
    <w:rsid w:val="0060259F"/>
    <w:rsid w:val="006027C8"/>
    <w:rsid w:val="00602815"/>
    <w:rsid w:val="0060282F"/>
    <w:rsid w:val="006030AE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D5B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33C3"/>
    <w:rsid w:val="00613457"/>
    <w:rsid w:val="006135A4"/>
    <w:rsid w:val="00613B43"/>
    <w:rsid w:val="00614028"/>
    <w:rsid w:val="006140D3"/>
    <w:rsid w:val="006141A7"/>
    <w:rsid w:val="006141B5"/>
    <w:rsid w:val="006143D5"/>
    <w:rsid w:val="006148EB"/>
    <w:rsid w:val="00614956"/>
    <w:rsid w:val="00614CAE"/>
    <w:rsid w:val="00615377"/>
    <w:rsid w:val="0061553B"/>
    <w:rsid w:val="00615607"/>
    <w:rsid w:val="006156CC"/>
    <w:rsid w:val="00615799"/>
    <w:rsid w:val="00615D6B"/>
    <w:rsid w:val="00615D7C"/>
    <w:rsid w:val="00615E1C"/>
    <w:rsid w:val="00615F52"/>
    <w:rsid w:val="00616446"/>
    <w:rsid w:val="0061648E"/>
    <w:rsid w:val="00616581"/>
    <w:rsid w:val="00616B59"/>
    <w:rsid w:val="00617350"/>
    <w:rsid w:val="0061799F"/>
    <w:rsid w:val="006179C5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E70"/>
    <w:rsid w:val="00623F93"/>
    <w:rsid w:val="006245D1"/>
    <w:rsid w:val="00624BC8"/>
    <w:rsid w:val="006250B8"/>
    <w:rsid w:val="006251FF"/>
    <w:rsid w:val="0062522C"/>
    <w:rsid w:val="006252CC"/>
    <w:rsid w:val="00625469"/>
    <w:rsid w:val="00625A0F"/>
    <w:rsid w:val="00625F6B"/>
    <w:rsid w:val="006260B9"/>
    <w:rsid w:val="00626402"/>
    <w:rsid w:val="0062682C"/>
    <w:rsid w:val="00626ACB"/>
    <w:rsid w:val="006270E5"/>
    <w:rsid w:val="0062761F"/>
    <w:rsid w:val="00627AD7"/>
    <w:rsid w:val="00627C7B"/>
    <w:rsid w:val="00627E26"/>
    <w:rsid w:val="00627FF4"/>
    <w:rsid w:val="00630A00"/>
    <w:rsid w:val="00630CCC"/>
    <w:rsid w:val="00631000"/>
    <w:rsid w:val="006310B8"/>
    <w:rsid w:val="0063134C"/>
    <w:rsid w:val="006317CF"/>
    <w:rsid w:val="006319BD"/>
    <w:rsid w:val="00631B03"/>
    <w:rsid w:val="0063220E"/>
    <w:rsid w:val="006323E4"/>
    <w:rsid w:val="00632651"/>
    <w:rsid w:val="006328FE"/>
    <w:rsid w:val="0063292E"/>
    <w:rsid w:val="00632BB5"/>
    <w:rsid w:val="00632C59"/>
    <w:rsid w:val="00632D1A"/>
    <w:rsid w:val="00633198"/>
    <w:rsid w:val="0063372C"/>
    <w:rsid w:val="006337A1"/>
    <w:rsid w:val="00633DDC"/>
    <w:rsid w:val="00634010"/>
    <w:rsid w:val="00634661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8E1"/>
    <w:rsid w:val="00640F68"/>
    <w:rsid w:val="00641002"/>
    <w:rsid w:val="00641131"/>
    <w:rsid w:val="0064163C"/>
    <w:rsid w:val="00641B33"/>
    <w:rsid w:val="00641DF3"/>
    <w:rsid w:val="00642495"/>
    <w:rsid w:val="006426F2"/>
    <w:rsid w:val="00642AC5"/>
    <w:rsid w:val="00643A5C"/>
    <w:rsid w:val="00643D35"/>
    <w:rsid w:val="00643F0D"/>
    <w:rsid w:val="006440B2"/>
    <w:rsid w:val="006440C2"/>
    <w:rsid w:val="00644889"/>
    <w:rsid w:val="00645069"/>
    <w:rsid w:val="00645549"/>
    <w:rsid w:val="006455B9"/>
    <w:rsid w:val="006457E1"/>
    <w:rsid w:val="00645C84"/>
    <w:rsid w:val="00646071"/>
    <w:rsid w:val="00646610"/>
    <w:rsid w:val="006467BD"/>
    <w:rsid w:val="006469AB"/>
    <w:rsid w:val="006469D5"/>
    <w:rsid w:val="00646E11"/>
    <w:rsid w:val="00647134"/>
    <w:rsid w:val="0064755B"/>
    <w:rsid w:val="00647D73"/>
    <w:rsid w:val="00647DCA"/>
    <w:rsid w:val="0065058B"/>
    <w:rsid w:val="00651000"/>
    <w:rsid w:val="0065123E"/>
    <w:rsid w:val="00651289"/>
    <w:rsid w:val="00651313"/>
    <w:rsid w:val="0065136F"/>
    <w:rsid w:val="006513C5"/>
    <w:rsid w:val="00651E4F"/>
    <w:rsid w:val="00651FB5"/>
    <w:rsid w:val="0065229F"/>
    <w:rsid w:val="006523F4"/>
    <w:rsid w:val="00652AA9"/>
    <w:rsid w:val="00652F95"/>
    <w:rsid w:val="0065301E"/>
    <w:rsid w:val="00653284"/>
    <w:rsid w:val="00653568"/>
    <w:rsid w:val="00653AA4"/>
    <w:rsid w:val="00653E32"/>
    <w:rsid w:val="006547FD"/>
    <w:rsid w:val="00654A8B"/>
    <w:rsid w:val="00654EBE"/>
    <w:rsid w:val="00655020"/>
    <w:rsid w:val="006551EC"/>
    <w:rsid w:val="00655485"/>
    <w:rsid w:val="00655818"/>
    <w:rsid w:val="006558C9"/>
    <w:rsid w:val="006561AC"/>
    <w:rsid w:val="0065629A"/>
    <w:rsid w:val="006564E9"/>
    <w:rsid w:val="0065663B"/>
    <w:rsid w:val="0065728B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2AD"/>
    <w:rsid w:val="00661794"/>
    <w:rsid w:val="00661C19"/>
    <w:rsid w:val="00661C8B"/>
    <w:rsid w:val="00661CFD"/>
    <w:rsid w:val="00661ED6"/>
    <w:rsid w:val="006626AF"/>
    <w:rsid w:val="006628A7"/>
    <w:rsid w:val="006628D3"/>
    <w:rsid w:val="00662B04"/>
    <w:rsid w:val="00662BB5"/>
    <w:rsid w:val="006630AE"/>
    <w:rsid w:val="0066372A"/>
    <w:rsid w:val="00663ADD"/>
    <w:rsid w:val="00663CB4"/>
    <w:rsid w:val="00663DC8"/>
    <w:rsid w:val="00663FB5"/>
    <w:rsid w:val="006640AF"/>
    <w:rsid w:val="00664144"/>
    <w:rsid w:val="00664424"/>
    <w:rsid w:val="00664481"/>
    <w:rsid w:val="006648B5"/>
    <w:rsid w:val="00664DC9"/>
    <w:rsid w:val="0066608E"/>
    <w:rsid w:val="00666276"/>
    <w:rsid w:val="006667BD"/>
    <w:rsid w:val="00666C58"/>
    <w:rsid w:val="00666E29"/>
    <w:rsid w:val="0066727C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2BC"/>
    <w:rsid w:val="00671C38"/>
    <w:rsid w:val="0067258A"/>
    <w:rsid w:val="00673582"/>
    <w:rsid w:val="006737A5"/>
    <w:rsid w:val="006737C8"/>
    <w:rsid w:val="00673B4C"/>
    <w:rsid w:val="00674003"/>
    <w:rsid w:val="00674213"/>
    <w:rsid w:val="0067428A"/>
    <w:rsid w:val="00674334"/>
    <w:rsid w:val="006743B6"/>
    <w:rsid w:val="00674633"/>
    <w:rsid w:val="0067468B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4F8"/>
    <w:rsid w:val="006766F8"/>
    <w:rsid w:val="00676CE7"/>
    <w:rsid w:val="00677315"/>
    <w:rsid w:val="006776B0"/>
    <w:rsid w:val="00677C9B"/>
    <w:rsid w:val="00677E8A"/>
    <w:rsid w:val="00677F93"/>
    <w:rsid w:val="006803B9"/>
    <w:rsid w:val="0068049D"/>
    <w:rsid w:val="006807C8"/>
    <w:rsid w:val="00680F6D"/>
    <w:rsid w:val="0068128C"/>
    <w:rsid w:val="006818A8"/>
    <w:rsid w:val="00681C07"/>
    <w:rsid w:val="00681E68"/>
    <w:rsid w:val="00681F1D"/>
    <w:rsid w:val="00681F40"/>
    <w:rsid w:val="00682095"/>
    <w:rsid w:val="0068246F"/>
    <w:rsid w:val="00682993"/>
    <w:rsid w:val="00682A48"/>
    <w:rsid w:val="00682AB8"/>
    <w:rsid w:val="00682B0F"/>
    <w:rsid w:val="00682B34"/>
    <w:rsid w:val="00682DBC"/>
    <w:rsid w:val="00682E96"/>
    <w:rsid w:val="00683089"/>
    <w:rsid w:val="0068349C"/>
    <w:rsid w:val="006835A8"/>
    <w:rsid w:val="006836CC"/>
    <w:rsid w:val="00683869"/>
    <w:rsid w:val="00683FEA"/>
    <w:rsid w:val="006841EC"/>
    <w:rsid w:val="0068426B"/>
    <w:rsid w:val="00684291"/>
    <w:rsid w:val="00684642"/>
    <w:rsid w:val="0068479E"/>
    <w:rsid w:val="00685444"/>
    <w:rsid w:val="006854A7"/>
    <w:rsid w:val="0068561E"/>
    <w:rsid w:val="006859A0"/>
    <w:rsid w:val="00685B00"/>
    <w:rsid w:val="00685B8F"/>
    <w:rsid w:val="00685E9F"/>
    <w:rsid w:val="00686708"/>
    <w:rsid w:val="006867CC"/>
    <w:rsid w:val="00686FCA"/>
    <w:rsid w:val="006878C7"/>
    <w:rsid w:val="006879CC"/>
    <w:rsid w:val="00687AB4"/>
    <w:rsid w:val="00687C2B"/>
    <w:rsid w:val="00687C69"/>
    <w:rsid w:val="00687D04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E8F"/>
    <w:rsid w:val="00691F78"/>
    <w:rsid w:val="00692177"/>
    <w:rsid w:val="006921D8"/>
    <w:rsid w:val="00692629"/>
    <w:rsid w:val="006928DC"/>
    <w:rsid w:val="00692949"/>
    <w:rsid w:val="00692AC6"/>
    <w:rsid w:val="00692B54"/>
    <w:rsid w:val="00692C32"/>
    <w:rsid w:val="00693254"/>
    <w:rsid w:val="006932BA"/>
    <w:rsid w:val="00693357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2A5"/>
    <w:rsid w:val="00696443"/>
    <w:rsid w:val="00696667"/>
    <w:rsid w:val="0069692A"/>
    <w:rsid w:val="00696A00"/>
    <w:rsid w:val="00697A3A"/>
    <w:rsid w:val="006A0094"/>
    <w:rsid w:val="006A00FB"/>
    <w:rsid w:val="006A0451"/>
    <w:rsid w:val="006A0563"/>
    <w:rsid w:val="006A14CC"/>
    <w:rsid w:val="006A1B0E"/>
    <w:rsid w:val="006A1B37"/>
    <w:rsid w:val="006A2695"/>
    <w:rsid w:val="006A270E"/>
    <w:rsid w:val="006A27E1"/>
    <w:rsid w:val="006A2804"/>
    <w:rsid w:val="006A280B"/>
    <w:rsid w:val="006A2E67"/>
    <w:rsid w:val="006A2EAC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F29"/>
    <w:rsid w:val="006A5584"/>
    <w:rsid w:val="006A5C6D"/>
    <w:rsid w:val="006A5D32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0D32"/>
    <w:rsid w:val="006B105C"/>
    <w:rsid w:val="006B146D"/>
    <w:rsid w:val="006B1916"/>
    <w:rsid w:val="006B1C94"/>
    <w:rsid w:val="006B1D72"/>
    <w:rsid w:val="006B214E"/>
    <w:rsid w:val="006B2356"/>
    <w:rsid w:val="006B2F26"/>
    <w:rsid w:val="006B2F4C"/>
    <w:rsid w:val="006B3016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5EFE"/>
    <w:rsid w:val="006B60AC"/>
    <w:rsid w:val="006B61D0"/>
    <w:rsid w:val="006B62C4"/>
    <w:rsid w:val="006B640E"/>
    <w:rsid w:val="006B68F4"/>
    <w:rsid w:val="006B6ACF"/>
    <w:rsid w:val="006B6D62"/>
    <w:rsid w:val="006B746B"/>
    <w:rsid w:val="006B7798"/>
    <w:rsid w:val="006B7831"/>
    <w:rsid w:val="006B7B9C"/>
    <w:rsid w:val="006C00D4"/>
    <w:rsid w:val="006C0113"/>
    <w:rsid w:val="006C01F9"/>
    <w:rsid w:val="006C025A"/>
    <w:rsid w:val="006C0332"/>
    <w:rsid w:val="006C0369"/>
    <w:rsid w:val="006C04BF"/>
    <w:rsid w:val="006C0578"/>
    <w:rsid w:val="006C0B2E"/>
    <w:rsid w:val="006C0B66"/>
    <w:rsid w:val="006C0EDD"/>
    <w:rsid w:val="006C15BC"/>
    <w:rsid w:val="006C15BE"/>
    <w:rsid w:val="006C17DE"/>
    <w:rsid w:val="006C193F"/>
    <w:rsid w:val="006C19BE"/>
    <w:rsid w:val="006C1C13"/>
    <w:rsid w:val="006C1C84"/>
    <w:rsid w:val="006C2005"/>
    <w:rsid w:val="006C2077"/>
    <w:rsid w:val="006C20D3"/>
    <w:rsid w:val="006C231B"/>
    <w:rsid w:val="006C23B1"/>
    <w:rsid w:val="006C2465"/>
    <w:rsid w:val="006C272D"/>
    <w:rsid w:val="006C276C"/>
    <w:rsid w:val="006C27ED"/>
    <w:rsid w:val="006C28C5"/>
    <w:rsid w:val="006C2A15"/>
    <w:rsid w:val="006C2BF6"/>
    <w:rsid w:val="006C2D61"/>
    <w:rsid w:val="006C389D"/>
    <w:rsid w:val="006C3C42"/>
    <w:rsid w:val="006C3F9D"/>
    <w:rsid w:val="006C41D3"/>
    <w:rsid w:val="006C430F"/>
    <w:rsid w:val="006C4C46"/>
    <w:rsid w:val="006C4F56"/>
    <w:rsid w:val="006C4F6E"/>
    <w:rsid w:val="006C5797"/>
    <w:rsid w:val="006C5A2F"/>
    <w:rsid w:val="006C6421"/>
    <w:rsid w:val="006C67CB"/>
    <w:rsid w:val="006C7218"/>
    <w:rsid w:val="006C7462"/>
    <w:rsid w:val="006C7650"/>
    <w:rsid w:val="006C78A4"/>
    <w:rsid w:val="006C7CE9"/>
    <w:rsid w:val="006D0297"/>
    <w:rsid w:val="006D03D2"/>
    <w:rsid w:val="006D03D7"/>
    <w:rsid w:val="006D0C4B"/>
    <w:rsid w:val="006D0F72"/>
    <w:rsid w:val="006D1512"/>
    <w:rsid w:val="006D17AE"/>
    <w:rsid w:val="006D17CD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691"/>
    <w:rsid w:val="006D6C64"/>
    <w:rsid w:val="006D6C66"/>
    <w:rsid w:val="006D6F1A"/>
    <w:rsid w:val="006D7430"/>
    <w:rsid w:val="006D7E58"/>
    <w:rsid w:val="006D7E97"/>
    <w:rsid w:val="006E007E"/>
    <w:rsid w:val="006E0592"/>
    <w:rsid w:val="006E0758"/>
    <w:rsid w:val="006E0ECF"/>
    <w:rsid w:val="006E10DF"/>
    <w:rsid w:val="006E10F5"/>
    <w:rsid w:val="006E1138"/>
    <w:rsid w:val="006E19ED"/>
    <w:rsid w:val="006E2120"/>
    <w:rsid w:val="006E26CB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5D3"/>
    <w:rsid w:val="006E47ED"/>
    <w:rsid w:val="006E4E4B"/>
    <w:rsid w:val="006E5174"/>
    <w:rsid w:val="006E59E0"/>
    <w:rsid w:val="006E5C1C"/>
    <w:rsid w:val="006E64BE"/>
    <w:rsid w:val="006E66A2"/>
    <w:rsid w:val="006E6824"/>
    <w:rsid w:val="006E696D"/>
    <w:rsid w:val="006E71FE"/>
    <w:rsid w:val="006E73E9"/>
    <w:rsid w:val="006E76BB"/>
    <w:rsid w:val="006E76CA"/>
    <w:rsid w:val="006E7928"/>
    <w:rsid w:val="006E7C42"/>
    <w:rsid w:val="006E7E8C"/>
    <w:rsid w:val="006F03BF"/>
    <w:rsid w:val="006F03F0"/>
    <w:rsid w:val="006F055E"/>
    <w:rsid w:val="006F10E2"/>
    <w:rsid w:val="006F17A5"/>
    <w:rsid w:val="006F19CC"/>
    <w:rsid w:val="006F1B26"/>
    <w:rsid w:val="006F1BB5"/>
    <w:rsid w:val="006F2409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434C"/>
    <w:rsid w:val="006F45DE"/>
    <w:rsid w:val="006F4653"/>
    <w:rsid w:val="006F4841"/>
    <w:rsid w:val="006F4846"/>
    <w:rsid w:val="006F49BE"/>
    <w:rsid w:val="006F4ED6"/>
    <w:rsid w:val="006F5506"/>
    <w:rsid w:val="006F59A8"/>
    <w:rsid w:val="006F5C97"/>
    <w:rsid w:val="006F5D80"/>
    <w:rsid w:val="006F604F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0AF7"/>
    <w:rsid w:val="00701C8E"/>
    <w:rsid w:val="007026B7"/>
    <w:rsid w:val="007026F3"/>
    <w:rsid w:val="0070275D"/>
    <w:rsid w:val="00702A9F"/>
    <w:rsid w:val="00702E54"/>
    <w:rsid w:val="00703290"/>
    <w:rsid w:val="0070345A"/>
    <w:rsid w:val="007037F1"/>
    <w:rsid w:val="0070380A"/>
    <w:rsid w:val="00703C36"/>
    <w:rsid w:val="00703DEE"/>
    <w:rsid w:val="00703ECA"/>
    <w:rsid w:val="00704078"/>
    <w:rsid w:val="0070416F"/>
    <w:rsid w:val="007043CA"/>
    <w:rsid w:val="007043E8"/>
    <w:rsid w:val="00704665"/>
    <w:rsid w:val="007047AE"/>
    <w:rsid w:val="00704C79"/>
    <w:rsid w:val="00705117"/>
    <w:rsid w:val="0070527A"/>
    <w:rsid w:val="0070567E"/>
    <w:rsid w:val="00705806"/>
    <w:rsid w:val="00705BD2"/>
    <w:rsid w:val="00705CA6"/>
    <w:rsid w:val="00705CF9"/>
    <w:rsid w:val="00705EFC"/>
    <w:rsid w:val="0070601D"/>
    <w:rsid w:val="0070613B"/>
    <w:rsid w:val="00706252"/>
    <w:rsid w:val="0070627C"/>
    <w:rsid w:val="00706A17"/>
    <w:rsid w:val="00706E0E"/>
    <w:rsid w:val="00706FAA"/>
    <w:rsid w:val="00707617"/>
    <w:rsid w:val="007076E9"/>
    <w:rsid w:val="0070773F"/>
    <w:rsid w:val="007077B5"/>
    <w:rsid w:val="00707D54"/>
    <w:rsid w:val="00707D69"/>
    <w:rsid w:val="00707E4F"/>
    <w:rsid w:val="007100B1"/>
    <w:rsid w:val="00710517"/>
    <w:rsid w:val="007105C2"/>
    <w:rsid w:val="007108B1"/>
    <w:rsid w:val="007109B0"/>
    <w:rsid w:val="00710AA6"/>
    <w:rsid w:val="00710EC9"/>
    <w:rsid w:val="00711015"/>
    <w:rsid w:val="0071119A"/>
    <w:rsid w:val="00711215"/>
    <w:rsid w:val="007112C7"/>
    <w:rsid w:val="00711316"/>
    <w:rsid w:val="00711848"/>
    <w:rsid w:val="007118A9"/>
    <w:rsid w:val="00711A14"/>
    <w:rsid w:val="00712171"/>
    <w:rsid w:val="00712452"/>
    <w:rsid w:val="00712729"/>
    <w:rsid w:val="007129D5"/>
    <w:rsid w:val="00712C6F"/>
    <w:rsid w:val="00712F07"/>
    <w:rsid w:val="007132DF"/>
    <w:rsid w:val="00713582"/>
    <w:rsid w:val="00713609"/>
    <w:rsid w:val="007136A4"/>
    <w:rsid w:val="007139BC"/>
    <w:rsid w:val="00713C23"/>
    <w:rsid w:val="00713C50"/>
    <w:rsid w:val="00713CA1"/>
    <w:rsid w:val="00713D63"/>
    <w:rsid w:val="00713F85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1AD"/>
    <w:rsid w:val="00717339"/>
    <w:rsid w:val="0071743B"/>
    <w:rsid w:val="007174B6"/>
    <w:rsid w:val="00717878"/>
    <w:rsid w:val="00717ADF"/>
    <w:rsid w:val="00717B70"/>
    <w:rsid w:val="00717E4A"/>
    <w:rsid w:val="00717E8E"/>
    <w:rsid w:val="00717FDD"/>
    <w:rsid w:val="0072007F"/>
    <w:rsid w:val="00720458"/>
    <w:rsid w:val="00720725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2DA"/>
    <w:rsid w:val="00722384"/>
    <w:rsid w:val="0072260F"/>
    <w:rsid w:val="007227A6"/>
    <w:rsid w:val="007233DE"/>
    <w:rsid w:val="007235F3"/>
    <w:rsid w:val="007238C9"/>
    <w:rsid w:val="00723937"/>
    <w:rsid w:val="00723DA7"/>
    <w:rsid w:val="00724323"/>
    <w:rsid w:val="0072440E"/>
    <w:rsid w:val="007244E4"/>
    <w:rsid w:val="007246C4"/>
    <w:rsid w:val="00724869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71"/>
    <w:rsid w:val="007272AD"/>
    <w:rsid w:val="007277E8"/>
    <w:rsid w:val="00727C3E"/>
    <w:rsid w:val="00727E2E"/>
    <w:rsid w:val="00730280"/>
    <w:rsid w:val="007302C2"/>
    <w:rsid w:val="007308F3"/>
    <w:rsid w:val="00730A37"/>
    <w:rsid w:val="00730B4D"/>
    <w:rsid w:val="00730C99"/>
    <w:rsid w:val="00731227"/>
    <w:rsid w:val="007318F5"/>
    <w:rsid w:val="00731C35"/>
    <w:rsid w:val="00731DBF"/>
    <w:rsid w:val="00732268"/>
    <w:rsid w:val="007326CC"/>
    <w:rsid w:val="00732DB7"/>
    <w:rsid w:val="00732DE0"/>
    <w:rsid w:val="0073302B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5005"/>
    <w:rsid w:val="007352C3"/>
    <w:rsid w:val="00735513"/>
    <w:rsid w:val="007359BE"/>
    <w:rsid w:val="00735E64"/>
    <w:rsid w:val="00735EFA"/>
    <w:rsid w:val="00735FA2"/>
    <w:rsid w:val="007360CD"/>
    <w:rsid w:val="00736188"/>
    <w:rsid w:val="007362B4"/>
    <w:rsid w:val="00736327"/>
    <w:rsid w:val="00736B7C"/>
    <w:rsid w:val="00736DB4"/>
    <w:rsid w:val="00736F65"/>
    <w:rsid w:val="007376DB"/>
    <w:rsid w:val="00737753"/>
    <w:rsid w:val="007377DD"/>
    <w:rsid w:val="00737843"/>
    <w:rsid w:val="00737F84"/>
    <w:rsid w:val="0074001C"/>
    <w:rsid w:val="0074035E"/>
    <w:rsid w:val="00740A46"/>
    <w:rsid w:val="00740D12"/>
    <w:rsid w:val="00741234"/>
    <w:rsid w:val="0074136C"/>
    <w:rsid w:val="00741486"/>
    <w:rsid w:val="0074171D"/>
    <w:rsid w:val="00741BC1"/>
    <w:rsid w:val="00742292"/>
    <w:rsid w:val="00742C89"/>
    <w:rsid w:val="007436C9"/>
    <w:rsid w:val="0074414F"/>
    <w:rsid w:val="007441F2"/>
    <w:rsid w:val="00744503"/>
    <w:rsid w:val="0074459A"/>
    <w:rsid w:val="00744842"/>
    <w:rsid w:val="007448D1"/>
    <w:rsid w:val="00744BB3"/>
    <w:rsid w:val="00744F2E"/>
    <w:rsid w:val="00745362"/>
    <w:rsid w:val="0074584C"/>
    <w:rsid w:val="00745A77"/>
    <w:rsid w:val="00745DC4"/>
    <w:rsid w:val="007463FD"/>
    <w:rsid w:val="007464D0"/>
    <w:rsid w:val="00746A5E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EC8"/>
    <w:rsid w:val="007511C5"/>
    <w:rsid w:val="00751838"/>
    <w:rsid w:val="0075217F"/>
    <w:rsid w:val="00752529"/>
    <w:rsid w:val="00752741"/>
    <w:rsid w:val="00752892"/>
    <w:rsid w:val="007531FC"/>
    <w:rsid w:val="00753237"/>
    <w:rsid w:val="007533F7"/>
    <w:rsid w:val="0075385F"/>
    <w:rsid w:val="00753C43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A2C"/>
    <w:rsid w:val="00755C69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57D85"/>
    <w:rsid w:val="007601A2"/>
    <w:rsid w:val="00760476"/>
    <w:rsid w:val="00760858"/>
    <w:rsid w:val="00760A0C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D0F"/>
    <w:rsid w:val="007635B6"/>
    <w:rsid w:val="00763711"/>
    <w:rsid w:val="007639D4"/>
    <w:rsid w:val="00763F7C"/>
    <w:rsid w:val="00764068"/>
    <w:rsid w:val="007644B1"/>
    <w:rsid w:val="00764C9C"/>
    <w:rsid w:val="00765051"/>
    <w:rsid w:val="00765145"/>
    <w:rsid w:val="00765678"/>
    <w:rsid w:val="00765E8D"/>
    <w:rsid w:val="00765F81"/>
    <w:rsid w:val="00766C26"/>
    <w:rsid w:val="00766DE0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F0D"/>
    <w:rsid w:val="007756CA"/>
    <w:rsid w:val="00775B3A"/>
    <w:rsid w:val="00775B41"/>
    <w:rsid w:val="00775D06"/>
    <w:rsid w:val="0077647D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13"/>
    <w:rsid w:val="00777FBF"/>
    <w:rsid w:val="00780304"/>
    <w:rsid w:val="00780E0A"/>
    <w:rsid w:val="00780FA0"/>
    <w:rsid w:val="007814B0"/>
    <w:rsid w:val="0078164B"/>
    <w:rsid w:val="00782029"/>
    <w:rsid w:val="00782161"/>
    <w:rsid w:val="007822DE"/>
    <w:rsid w:val="007823EA"/>
    <w:rsid w:val="00782542"/>
    <w:rsid w:val="00782B14"/>
    <w:rsid w:val="00782EDE"/>
    <w:rsid w:val="00782F39"/>
    <w:rsid w:val="00782FAC"/>
    <w:rsid w:val="00782FDB"/>
    <w:rsid w:val="007833D4"/>
    <w:rsid w:val="00783787"/>
    <w:rsid w:val="00783963"/>
    <w:rsid w:val="00783FD2"/>
    <w:rsid w:val="007840E5"/>
    <w:rsid w:val="0078435B"/>
    <w:rsid w:val="00784597"/>
    <w:rsid w:val="007855A3"/>
    <w:rsid w:val="00785807"/>
    <w:rsid w:val="00785987"/>
    <w:rsid w:val="00785C46"/>
    <w:rsid w:val="0078614E"/>
    <w:rsid w:val="007863D2"/>
    <w:rsid w:val="007864F9"/>
    <w:rsid w:val="00786727"/>
    <w:rsid w:val="00786729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6B9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C75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8B5"/>
    <w:rsid w:val="00793A30"/>
    <w:rsid w:val="00793A49"/>
    <w:rsid w:val="00793E57"/>
    <w:rsid w:val="0079406C"/>
    <w:rsid w:val="00794259"/>
    <w:rsid w:val="0079457E"/>
    <w:rsid w:val="00794714"/>
    <w:rsid w:val="007947AE"/>
    <w:rsid w:val="00794E18"/>
    <w:rsid w:val="007954BE"/>
    <w:rsid w:val="00795A84"/>
    <w:rsid w:val="00795BED"/>
    <w:rsid w:val="00795CA1"/>
    <w:rsid w:val="00795CB1"/>
    <w:rsid w:val="00795D87"/>
    <w:rsid w:val="007966C9"/>
    <w:rsid w:val="007966E5"/>
    <w:rsid w:val="00796991"/>
    <w:rsid w:val="00796D50"/>
    <w:rsid w:val="0079700B"/>
    <w:rsid w:val="007974C6"/>
    <w:rsid w:val="00797FB6"/>
    <w:rsid w:val="007A03BA"/>
    <w:rsid w:val="007A03FF"/>
    <w:rsid w:val="007A046F"/>
    <w:rsid w:val="007A0E4E"/>
    <w:rsid w:val="007A1A6B"/>
    <w:rsid w:val="007A1AC9"/>
    <w:rsid w:val="007A1BFB"/>
    <w:rsid w:val="007A1DA3"/>
    <w:rsid w:val="007A1DDE"/>
    <w:rsid w:val="007A2297"/>
    <w:rsid w:val="007A2521"/>
    <w:rsid w:val="007A273C"/>
    <w:rsid w:val="007A28BE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3D1"/>
    <w:rsid w:val="007A7602"/>
    <w:rsid w:val="007B089A"/>
    <w:rsid w:val="007B0A49"/>
    <w:rsid w:val="007B0D41"/>
    <w:rsid w:val="007B127D"/>
    <w:rsid w:val="007B13AE"/>
    <w:rsid w:val="007B14E7"/>
    <w:rsid w:val="007B1801"/>
    <w:rsid w:val="007B189E"/>
    <w:rsid w:val="007B1EE3"/>
    <w:rsid w:val="007B20EE"/>
    <w:rsid w:val="007B20FA"/>
    <w:rsid w:val="007B23AD"/>
    <w:rsid w:val="007B257B"/>
    <w:rsid w:val="007B2BF0"/>
    <w:rsid w:val="007B2D12"/>
    <w:rsid w:val="007B301B"/>
    <w:rsid w:val="007B305A"/>
    <w:rsid w:val="007B3393"/>
    <w:rsid w:val="007B34A2"/>
    <w:rsid w:val="007B36E2"/>
    <w:rsid w:val="007B3BEE"/>
    <w:rsid w:val="007B48C8"/>
    <w:rsid w:val="007B48E5"/>
    <w:rsid w:val="007B4AF4"/>
    <w:rsid w:val="007B5544"/>
    <w:rsid w:val="007B5707"/>
    <w:rsid w:val="007B585C"/>
    <w:rsid w:val="007B5990"/>
    <w:rsid w:val="007B59F8"/>
    <w:rsid w:val="007B5E01"/>
    <w:rsid w:val="007B5F61"/>
    <w:rsid w:val="007B6323"/>
    <w:rsid w:val="007B6654"/>
    <w:rsid w:val="007B6B72"/>
    <w:rsid w:val="007B6B84"/>
    <w:rsid w:val="007B6DDF"/>
    <w:rsid w:val="007B6FFE"/>
    <w:rsid w:val="007B7078"/>
    <w:rsid w:val="007B74C7"/>
    <w:rsid w:val="007B76AB"/>
    <w:rsid w:val="007B7D9A"/>
    <w:rsid w:val="007B7F06"/>
    <w:rsid w:val="007C031C"/>
    <w:rsid w:val="007C072C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9FA"/>
    <w:rsid w:val="007C3AAD"/>
    <w:rsid w:val="007C404B"/>
    <w:rsid w:val="007C413A"/>
    <w:rsid w:val="007C414F"/>
    <w:rsid w:val="007C4308"/>
    <w:rsid w:val="007C4312"/>
    <w:rsid w:val="007C446B"/>
    <w:rsid w:val="007C46E8"/>
    <w:rsid w:val="007C4BCE"/>
    <w:rsid w:val="007C50A5"/>
    <w:rsid w:val="007C52AA"/>
    <w:rsid w:val="007C5DC0"/>
    <w:rsid w:val="007C6392"/>
    <w:rsid w:val="007C69D3"/>
    <w:rsid w:val="007C6B4C"/>
    <w:rsid w:val="007C6E62"/>
    <w:rsid w:val="007C6EA2"/>
    <w:rsid w:val="007C702F"/>
    <w:rsid w:val="007D0109"/>
    <w:rsid w:val="007D01AE"/>
    <w:rsid w:val="007D07F0"/>
    <w:rsid w:val="007D081F"/>
    <w:rsid w:val="007D0DCF"/>
    <w:rsid w:val="007D13C5"/>
    <w:rsid w:val="007D13F5"/>
    <w:rsid w:val="007D1E72"/>
    <w:rsid w:val="007D1E97"/>
    <w:rsid w:val="007D1F96"/>
    <w:rsid w:val="007D2284"/>
    <w:rsid w:val="007D22AB"/>
    <w:rsid w:val="007D2878"/>
    <w:rsid w:val="007D2B7F"/>
    <w:rsid w:val="007D2C17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06E"/>
    <w:rsid w:val="007D55D9"/>
    <w:rsid w:val="007D5C14"/>
    <w:rsid w:val="007D6519"/>
    <w:rsid w:val="007D6653"/>
    <w:rsid w:val="007D67E5"/>
    <w:rsid w:val="007D6908"/>
    <w:rsid w:val="007D6B05"/>
    <w:rsid w:val="007D6B54"/>
    <w:rsid w:val="007D6C1D"/>
    <w:rsid w:val="007D6E3E"/>
    <w:rsid w:val="007D6E48"/>
    <w:rsid w:val="007D6FF1"/>
    <w:rsid w:val="007D709A"/>
    <w:rsid w:val="007D781E"/>
    <w:rsid w:val="007D7D08"/>
    <w:rsid w:val="007D7D0E"/>
    <w:rsid w:val="007D7DC2"/>
    <w:rsid w:val="007E03D1"/>
    <w:rsid w:val="007E0476"/>
    <w:rsid w:val="007E0A9B"/>
    <w:rsid w:val="007E0C36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87D"/>
    <w:rsid w:val="007E2B94"/>
    <w:rsid w:val="007E2CFE"/>
    <w:rsid w:val="007E2D73"/>
    <w:rsid w:val="007E305B"/>
    <w:rsid w:val="007E31E3"/>
    <w:rsid w:val="007E32E8"/>
    <w:rsid w:val="007E3347"/>
    <w:rsid w:val="007E347B"/>
    <w:rsid w:val="007E35F5"/>
    <w:rsid w:val="007E38B7"/>
    <w:rsid w:val="007E3BA9"/>
    <w:rsid w:val="007E411D"/>
    <w:rsid w:val="007E437E"/>
    <w:rsid w:val="007E446A"/>
    <w:rsid w:val="007E4687"/>
    <w:rsid w:val="007E4A65"/>
    <w:rsid w:val="007E4B38"/>
    <w:rsid w:val="007E4F20"/>
    <w:rsid w:val="007E5029"/>
    <w:rsid w:val="007E5962"/>
    <w:rsid w:val="007E5AF0"/>
    <w:rsid w:val="007E5F23"/>
    <w:rsid w:val="007E6048"/>
    <w:rsid w:val="007E63AD"/>
    <w:rsid w:val="007E6C7A"/>
    <w:rsid w:val="007E6DCC"/>
    <w:rsid w:val="007E6F26"/>
    <w:rsid w:val="007E6FA2"/>
    <w:rsid w:val="007E7559"/>
    <w:rsid w:val="007E768C"/>
    <w:rsid w:val="007E7990"/>
    <w:rsid w:val="007E7BD8"/>
    <w:rsid w:val="007E7C45"/>
    <w:rsid w:val="007E7DBC"/>
    <w:rsid w:val="007E7E60"/>
    <w:rsid w:val="007F010C"/>
    <w:rsid w:val="007F0596"/>
    <w:rsid w:val="007F0DFF"/>
    <w:rsid w:val="007F1107"/>
    <w:rsid w:val="007F1A72"/>
    <w:rsid w:val="007F1C60"/>
    <w:rsid w:val="007F23B0"/>
    <w:rsid w:val="007F2C6F"/>
    <w:rsid w:val="007F324B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D86"/>
    <w:rsid w:val="007F5D90"/>
    <w:rsid w:val="007F6156"/>
    <w:rsid w:val="007F6395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63C"/>
    <w:rsid w:val="00800813"/>
    <w:rsid w:val="0080175D"/>
    <w:rsid w:val="0080194D"/>
    <w:rsid w:val="00801CE6"/>
    <w:rsid w:val="008022DE"/>
    <w:rsid w:val="0080231E"/>
    <w:rsid w:val="0080240A"/>
    <w:rsid w:val="00802769"/>
    <w:rsid w:val="00802DAC"/>
    <w:rsid w:val="008037D7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5D0"/>
    <w:rsid w:val="008056AA"/>
    <w:rsid w:val="00805D1D"/>
    <w:rsid w:val="00805D3F"/>
    <w:rsid w:val="00806072"/>
    <w:rsid w:val="00806129"/>
    <w:rsid w:val="008063B2"/>
    <w:rsid w:val="0080645E"/>
    <w:rsid w:val="008065DD"/>
    <w:rsid w:val="0080707E"/>
    <w:rsid w:val="00807535"/>
    <w:rsid w:val="00807712"/>
    <w:rsid w:val="00807819"/>
    <w:rsid w:val="00807B5A"/>
    <w:rsid w:val="00807C66"/>
    <w:rsid w:val="00810481"/>
    <w:rsid w:val="00810596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247"/>
    <w:rsid w:val="008140BE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7E9"/>
    <w:rsid w:val="00815AA2"/>
    <w:rsid w:val="00815B22"/>
    <w:rsid w:val="00815BE1"/>
    <w:rsid w:val="00815C4F"/>
    <w:rsid w:val="00816692"/>
    <w:rsid w:val="008166DB"/>
    <w:rsid w:val="0081693B"/>
    <w:rsid w:val="00816BFC"/>
    <w:rsid w:val="00816C1C"/>
    <w:rsid w:val="00816CC4"/>
    <w:rsid w:val="00816EA8"/>
    <w:rsid w:val="008173D6"/>
    <w:rsid w:val="0081743E"/>
    <w:rsid w:val="00817599"/>
    <w:rsid w:val="00817E5A"/>
    <w:rsid w:val="00820553"/>
    <w:rsid w:val="00820557"/>
    <w:rsid w:val="0082143C"/>
    <w:rsid w:val="008214A7"/>
    <w:rsid w:val="00821C80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6024"/>
    <w:rsid w:val="008261E4"/>
    <w:rsid w:val="008263CA"/>
    <w:rsid w:val="00826576"/>
    <w:rsid w:val="008266E3"/>
    <w:rsid w:val="0082691C"/>
    <w:rsid w:val="00826A70"/>
    <w:rsid w:val="0082701D"/>
    <w:rsid w:val="00827324"/>
    <w:rsid w:val="008273A6"/>
    <w:rsid w:val="00827793"/>
    <w:rsid w:val="008277C6"/>
    <w:rsid w:val="008278D8"/>
    <w:rsid w:val="00827BC9"/>
    <w:rsid w:val="00827DE0"/>
    <w:rsid w:val="00827F45"/>
    <w:rsid w:val="008308CC"/>
    <w:rsid w:val="00830EDC"/>
    <w:rsid w:val="0083108C"/>
    <w:rsid w:val="008311CC"/>
    <w:rsid w:val="00831622"/>
    <w:rsid w:val="00831818"/>
    <w:rsid w:val="00831AA6"/>
    <w:rsid w:val="00831B32"/>
    <w:rsid w:val="00831DB5"/>
    <w:rsid w:val="00832428"/>
    <w:rsid w:val="0083268E"/>
    <w:rsid w:val="00833396"/>
    <w:rsid w:val="008334F5"/>
    <w:rsid w:val="008336B4"/>
    <w:rsid w:val="00833B54"/>
    <w:rsid w:val="00833F05"/>
    <w:rsid w:val="008342AF"/>
    <w:rsid w:val="00834312"/>
    <w:rsid w:val="00834359"/>
    <w:rsid w:val="0083451B"/>
    <w:rsid w:val="00834556"/>
    <w:rsid w:val="00834592"/>
    <w:rsid w:val="00834610"/>
    <w:rsid w:val="00834911"/>
    <w:rsid w:val="008349E8"/>
    <w:rsid w:val="00834C2B"/>
    <w:rsid w:val="00835007"/>
    <w:rsid w:val="00835865"/>
    <w:rsid w:val="00836051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B3B"/>
    <w:rsid w:val="00842534"/>
    <w:rsid w:val="00842AF1"/>
    <w:rsid w:val="00842E74"/>
    <w:rsid w:val="00843043"/>
    <w:rsid w:val="008433BF"/>
    <w:rsid w:val="00843863"/>
    <w:rsid w:val="00843966"/>
    <w:rsid w:val="00844579"/>
    <w:rsid w:val="0084487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471"/>
    <w:rsid w:val="008474C7"/>
    <w:rsid w:val="0084770C"/>
    <w:rsid w:val="00847836"/>
    <w:rsid w:val="008478E2"/>
    <w:rsid w:val="00847EA7"/>
    <w:rsid w:val="00847FFB"/>
    <w:rsid w:val="008501C9"/>
    <w:rsid w:val="00850982"/>
    <w:rsid w:val="00850D3B"/>
    <w:rsid w:val="00850F43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920"/>
    <w:rsid w:val="00852CCA"/>
    <w:rsid w:val="0085348E"/>
    <w:rsid w:val="0085380B"/>
    <w:rsid w:val="00853D16"/>
    <w:rsid w:val="0085409E"/>
    <w:rsid w:val="00854175"/>
    <w:rsid w:val="008543F9"/>
    <w:rsid w:val="008544C8"/>
    <w:rsid w:val="008544D2"/>
    <w:rsid w:val="008547C2"/>
    <w:rsid w:val="00854E1F"/>
    <w:rsid w:val="0085504B"/>
    <w:rsid w:val="00855094"/>
    <w:rsid w:val="008553AD"/>
    <w:rsid w:val="0085558D"/>
    <w:rsid w:val="008559AE"/>
    <w:rsid w:val="00855BEB"/>
    <w:rsid w:val="0085609F"/>
    <w:rsid w:val="0085643B"/>
    <w:rsid w:val="008564FF"/>
    <w:rsid w:val="0085663D"/>
    <w:rsid w:val="0085664E"/>
    <w:rsid w:val="00856854"/>
    <w:rsid w:val="0085730E"/>
    <w:rsid w:val="0085758E"/>
    <w:rsid w:val="00857781"/>
    <w:rsid w:val="0085784F"/>
    <w:rsid w:val="00857A09"/>
    <w:rsid w:val="00857B91"/>
    <w:rsid w:val="00857F8B"/>
    <w:rsid w:val="0086050C"/>
    <w:rsid w:val="0086083D"/>
    <w:rsid w:val="00860874"/>
    <w:rsid w:val="00860B0A"/>
    <w:rsid w:val="00860BE8"/>
    <w:rsid w:val="00860DBC"/>
    <w:rsid w:val="00860DF7"/>
    <w:rsid w:val="00860F95"/>
    <w:rsid w:val="0086105D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0A5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9BC"/>
    <w:rsid w:val="00865AAD"/>
    <w:rsid w:val="00865CC3"/>
    <w:rsid w:val="00865FA2"/>
    <w:rsid w:val="008662E4"/>
    <w:rsid w:val="0086655C"/>
    <w:rsid w:val="00866595"/>
    <w:rsid w:val="008666DD"/>
    <w:rsid w:val="00866766"/>
    <w:rsid w:val="00866DAC"/>
    <w:rsid w:val="00867A25"/>
    <w:rsid w:val="0087010C"/>
    <w:rsid w:val="008705BE"/>
    <w:rsid w:val="0087099E"/>
    <w:rsid w:val="00870B9B"/>
    <w:rsid w:val="00870DA6"/>
    <w:rsid w:val="0087113A"/>
    <w:rsid w:val="00871184"/>
    <w:rsid w:val="008714D3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2F5F"/>
    <w:rsid w:val="00873370"/>
    <w:rsid w:val="00874363"/>
    <w:rsid w:val="008743F5"/>
    <w:rsid w:val="00874529"/>
    <w:rsid w:val="00874729"/>
    <w:rsid w:val="00874A68"/>
    <w:rsid w:val="00874CB4"/>
    <w:rsid w:val="00875013"/>
    <w:rsid w:val="008753BF"/>
    <w:rsid w:val="00875FA5"/>
    <w:rsid w:val="0087647B"/>
    <w:rsid w:val="0087672C"/>
    <w:rsid w:val="00876B75"/>
    <w:rsid w:val="00876F19"/>
    <w:rsid w:val="008772F0"/>
    <w:rsid w:val="00877932"/>
    <w:rsid w:val="00877A58"/>
    <w:rsid w:val="00877E1D"/>
    <w:rsid w:val="00880272"/>
    <w:rsid w:val="00880877"/>
    <w:rsid w:val="008809BC"/>
    <w:rsid w:val="00880DF7"/>
    <w:rsid w:val="00881AAB"/>
    <w:rsid w:val="00881C08"/>
    <w:rsid w:val="00881DE5"/>
    <w:rsid w:val="0088213D"/>
    <w:rsid w:val="008822F9"/>
    <w:rsid w:val="0088230B"/>
    <w:rsid w:val="008823EA"/>
    <w:rsid w:val="00882488"/>
    <w:rsid w:val="00882531"/>
    <w:rsid w:val="00882620"/>
    <w:rsid w:val="008827D5"/>
    <w:rsid w:val="00882D6D"/>
    <w:rsid w:val="00882FDC"/>
    <w:rsid w:val="008832E2"/>
    <w:rsid w:val="0088385E"/>
    <w:rsid w:val="0088392E"/>
    <w:rsid w:val="00883EC4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6076"/>
    <w:rsid w:val="008862AE"/>
    <w:rsid w:val="00886691"/>
    <w:rsid w:val="00886909"/>
    <w:rsid w:val="00886C0D"/>
    <w:rsid w:val="00886CC5"/>
    <w:rsid w:val="00887585"/>
    <w:rsid w:val="008878CC"/>
    <w:rsid w:val="00887A9B"/>
    <w:rsid w:val="00887B46"/>
    <w:rsid w:val="0089009E"/>
    <w:rsid w:val="00890297"/>
    <w:rsid w:val="008902C8"/>
    <w:rsid w:val="00890767"/>
    <w:rsid w:val="008913DC"/>
    <w:rsid w:val="0089161F"/>
    <w:rsid w:val="0089194A"/>
    <w:rsid w:val="00891CA0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D9D"/>
    <w:rsid w:val="00893E11"/>
    <w:rsid w:val="00893F44"/>
    <w:rsid w:val="00894152"/>
    <w:rsid w:val="008942F2"/>
    <w:rsid w:val="008948C4"/>
    <w:rsid w:val="00894EEE"/>
    <w:rsid w:val="00895015"/>
    <w:rsid w:val="008952C7"/>
    <w:rsid w:val="00895419"/>
    <w:rsid w:val="00895713"/>
    <w:rsid w:val="0089621A"/>
    <w:rsid w:val="00896465"/>
    <w:rsid w:val="0089648D"/>
    <w:rsid w:val="00896AF4"/>
    <w:rsid w:val="00896CA1"/>
    <w:rsid w:val="00896E11"/>
    <w:rsid w:val="00897246"/>
    <w:rsid w:val="00897262"/>
    <w:rsid w:val="0089726D"/>
    <w:rsid w:val="00897795"/>
    <w:rsid w:val="0089781D"/>
    <w:rsid w:val="008978FB"/>
    <w:rsid w:val="008A0113"/>
    <w:rsid w:val="008A090A"/>
    <w:rsid w:val="008A0A0A"/>
    <w:rsid w:val="008A0B27"/>
    <w:rsid w:val="008A0B91"/>
    <w:rsid w:val="008A0DAC"/>
    <w:rsid w:val="008A0DFA"/>
    <w:rsid w:val="008A178B"/>
    <w:rsid w:val="008A1E86"/>
    <w:rsid w:val="008A291F"/>
    <w:rsid w:val="008A29FD"/>
    <w:rsid w:val="008A2BC7"/>
    <w:rsid w:val="008A2C1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EE3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426C"/>
    <w:rsid w:val="008B44EA"/>
    <w:rsid w:val="008B4549"/>
    <w:rsid w:val="008B46BC"/>
    <w:rsid w:val="008B4BCB"/>
    <w:rsid w:val="008B5468"/>
    <w:rsid w:val="008B598B"/>
    <w:rsid w:val="008B613C"/>
    <w:rsid w:val="008B625C"/>
    <w:rsid w:val="008B67DF"/>
    <w:rsid w:val="008B6D30"/>
    <w:rsid w:val="008B6D6D"/>
    <w:rsid w:val="008B6DD8"/>
    <w:rsid w:val="008B728B"/>
    <w:rsid w:val="008B7445"/>
    <w:rsid w:val="008B7C57"/>
    <w:rsid w:val="008B7DC4"/>
    <w:rsid w:val="008C01F4"/>
    <w:rsid w:val="008C0862"/>
    <w:rsid w:val="008C1A65"/>
    <w:rsid w:val="008C1AE2"/>
    <w:rsid w:val="008C1D9F"/>
    <w:rsid w:val="008C230C"/>
    <w:rsid w:val="008C232F"/>
    <w:rsid w:val="008C2372"/>
    <w:rsid w:val="008C249F"/>
    <w:rsid w:val="008C24B9"/>
    <w:rsid w:val="008C266D"/>
    <w:rsid w:val="008C270C"/>
    <w:rsid w:val="008C2759"/>
    <w:rsid w:val="008C2C97"/>
    <w:rsid w:val="008C2D44"/>
    <w:rsid w:val="008C3567"/>
    <w:rsid w:val="008C3634"/>
    <w:rsid w:val="008C394A"/>
    <w:rsid w:val="008C41C8"/>
    <w:rsid w:val="008C42E0"/>
    <w:rsid w:val="008C43D7"/>
    <w:rsid w:val="008C4742"/>
    <w:rsid w:val="008C4986"/>
    <w:rsid w:val="008C4A02"/>
    <w:rsid w:val="008C4BD5"/>
    <w:rsid w:val="008C4BEF"/>
    <w:rsid w:val="008C4C74"/>
    <w:rsid w:val="008C4E19"/>
    <w:rsid w:val="008C5624"/>
    <w:rsid w:val="008C58BE"/>
    <w:rsid w:val="008C58C9"/>
    <w:rsid w:val="008C5930"/>
    <w:rsid w:val="008C5D7B"/>
    <w:rsid w:val="008C5E39"/>
    <w:rsid w:val="008C5EBF"/>
    <w:rsid w:val="008C632C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829"/>
    <w:rsid w:val="008C7B51"/>
    <w:rsid w:val="008C7C00"/>
    <w:rsid w:val="008C7EDB"/>
    <w:rsid w:val="008C7F47"/>
    <w:rsid w:val="008D004C"/>
    <w:rsid w:val="008D00A1"/>
    <w:rsid w:val="008D01CB"/>
    <w:rsid w:val="008D0253"/>
    <w:rsid w:val="008D0565"/>
    <w:rsid w:val="008D0679"/>
    <w:rsid w:val="008D06F6"/>
    <w:rsid w:val="008D0737"/>
    <w:rsid w:val="008D084E"/>
    <w:rsid w:val="008D0CCA"/>
    <w:rsid w:val="008D10DE"/>
    <w:rsid w:val="008D2582"/>
    <w:rsid w:val="008D2873"/>
    <w:rsid w:val="008D29B8"/>
    <w:rsid w:val="008D3706"/>
    <w:rsid w:val="008D3728"/>
    <w:rsid w:val="008D3FD6"/>
    <w:rsid w:val="008D3FE1"/>
    <w:rsid w:val="008D4024"/>
    <w:rsid w:val="008D4059"/>
    <w:rsid w:val="008D41DA"/>
    <w:rsid w:val="008D4409"/>
    <w:rsid w:val="008D4E0F"/>
    <w:rsid w:val="008D5249"/>
    <w:rsid w:val="008D54C4"/>
    <w:rsid w:val="008D58C7"/>
    <w:rsid w:val="008D5BA7"/>
    <w:rsid w:val="008D5DC1"/>
    <w:rsid w:val="008D6117"/>
    <w:rsid w:val="008D611E"/>
    <w:rsid w:val="008D6387"/>
    <w:rsid w:val="008D66D4"/>
    <w:rsid w:val="008D69AA"/>
    <w:rsid w:val="008D6CCF"/>
    <w:rsid w:val="008D70C3"/>
    <w:rsid w:val="008D74A9"/>
    <w:rsid w:val="008D7707"/>
    <w:rsid w:val="008D7906"/>
    <w:rsid w:val="008D7989"/>
    <w:rsid w:val="008D7995"/>
    <w:rsid w:val="008D7FD8"/>
    <w:rsid w:val="008E027F"/>
    <w:rsid w:val="008E0440"/>
    <w:rsid w:val="008E0D4B"/>
    <w:rsid w:val="008E0F73"/>
    <w:rsid w:val="008E11FA"/>
    <w:rsid w:val="008E1683"/>
    <w:rsid w:val="008E1C61"/>
    <w:rsid w:val="008E1D57"/>
    <w:rsid w:val="008E1E2D"/>
    <w:rsid w:val="008E1F76"/>
    <w:rsid w:val="008E214E"/>
    <w:rsid w:val="008E2151"/>
    <w:rsid w:val="008E2272"/>
    <w:rsid w:val="008E2C30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5BBC"/>
    <w:rsid w:val="008E6196"/>
    <w:rsid w:val="008E629F"/>
    <w:rsid w:val="008E69B4"/>
    <w:rsid w:val="008E6E0F"/>
    <w:rsid w:val="008E70ED"/>
    <w:rsid w:val="008E716F"/>
    <w:rsid w:val="008E795E"/>
    <w:rsid w:val="008E798B"/>
    <w:rsid w:val="008E7AD4"/>
    <w:rsid w:val="008E7D5F"/>
    <w:rsid w:val="008F0B59"/>
    <w:rsid w:val="008F0C4D"/>
    <w:rsid w:val="008F0ED8"/>
    <w:rsid w:val="008F1006"/>
    <w:rsid w:val="008F1107"/>
    <w:rsid w:val="008F12E8"/>
    <w:rsid w:val="008F15D6"/>
    <w:rsid w:val="008F163D"/>
    <w:rsid w:val="008F22A0"/>
    <w:rsid w:val="008F23BF"/>
    <w:rsid w:val="008F23F2"/>
    <w:rsid w:val="008F241B"/>
    <w:rsid w:val="008F24C0"/>
    <w:rsid w:val="008F25D5"/>
    <w:rsid w:val="008F26C0"/>
    <w:rsid w:val="008F2D7F"/>
    <w:rsid w:val="008F3AB7"/>
    <w:rsid w:val="008F3B02"/>
    <w:rsid w:val="008F3F48"/>
    <w:rsid w:val="008F4241"/>
    <w:rsid w:val="008F4657"/>
    <w:rsid w:val="008F48E0"/>
    <w:rsid w:val="008F51B9"/>
    <w:rsid w:val="008F54A1"/>
    <w:rsid w:val="008F5D94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8F75F9"/>
    <w:rsid w:val="008F7D6A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767"/>
    <w:rsid w:val="009027DB"/>
    <w:rsid w:val="00902A58"/>
    <w:rsid w:val="00902BC0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64E"/>
    <w:rsid w:val="009127E9"/>
    <w:rsid w:val="00912968"/>
    <w:rsid w:val="00912DFB"/>
    <w:rsid w:val="00913035"/>
    <w:rsid w:val="00913314"/>
    <w:rsid w:val="00913498"/>
    <w:rsid w:val="00914F63"/>
    <w:rsid w:val="00915626"/>
    <w:rsid w:val="0091577E"/>
    <w:rsid w:val="00915D0D"/>
    <w:rsid w:val="00915DB1"/>
    <w:rsid w:val="00916274"/>
    <w:rsid w:val="00916B48"/>
    <w:rsid w:val="00916EDD"/>
    <w:rsid w:val="00916F3D"/>
    <w:rsid w:val="009172FD"/>
    <w:rsid w:val="009174D8"/>
    <w:rsid w:val="00917546"/>
    <w:rsid w:val="009176E9"/>
    <w:rsid w:val="00917866"/>
    <w:rsid w:val="00917C5F"/>
    <w:rsid w:val="0092013D"/>
    <w:rsid w:val="009201B3"/>
    <w:rsid w:val="0092040B"/>
    <w:rsid w:val="00920704"/>
    <w:rsid w:val="00920D66"/>
    <w:rsid w:val="00921689"/>
    <w:rsid w:val="009217CE"/>
    <w:rsid w:val="00921C74"/>
    <w:rsid w:val="00921CB4"/>
    <w:rsid w:val="00921FAE"/>
    <w:rsid w:val="0092216F"/>
    <w:rsid w:val="009224F2"/>
    <w:rsid w:val="009229CD"/>
    <w:rsid w:val="00922FB0"/>
    <w:rsid w:val="00923367"/>
    <w:rsid w:val="0092395C"/>
    <w:rsid w:val="0092420C"/>
    <w:rsid w:val="00924343"/>
    <w:rsid w:val="00924365"/>
    <w:rsid w:val="00924B25"/>
    <w:rsid w:val="00924FFD"/>
    <w:rsid w:val="0092526C"/>
    <w:rsid w:val="009255FC"/>
    <w:rsid w:val="009256B4"/>
    <w:rsid w:val="00925AFE"/>
    <w:rsid w:val="00925C38"/>
    <w:rsid w:val="00925C6C"/>
    <w:rsid w:val="009261A6"/>
    <w:rsid w:val="00926266"/>
    <w:rsid w:val="00926615"/>
    <w:rsid w:val="0092699F"/>
    <w:rsid w:val="00926AFC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F5B"/>
    <w:rsid w:val="009311D6"/>
    <w:rsid w:val="00931C94"/>
    <w:rsid w:val="00932050"/>
    <w:rsid w:val="00932163"/>
    <w:rsid w:val="00932438"/>
    <w:rsid w:val="009329A8"/>
    <w:rsid w:val="00932F1F"/>
    <w:rsid w:val="009334D2"/>
    <w:rsid w:val="00933B30"/>
    <w:rsid w:val="009344F7"/>
    <w:rsid w:val="009347B1"/>
    <w:rsid w:val="00934DC3"/>
    <w:rsid w:val="009350C9"/>
    <w:rsid w:val="009353C3"/>
    <w:rsid w:val="009353D1"/>
    <w:rsid w:val="009358CF"/>
    <w:rsid w:val="00935BFF"/>
    <w:rsid w:val="00935D1B"/>
    <w:rsid w:val="00935FF1"/>
    <w:rsid w:val="0093624F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0F07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979"/>
    <w:rsid w:val="0095098F"/>
    <w:rsid w:val="00950B26"/>
    <w:rsid w:val="00951236"/>
    <w:rsid w:val="009515E7"/>
    <w:rsid w:val="009524E4"/>
    <w:rsid w:val="009528CD"/>
    <w:rsid w:val="009528F6"/>
    <w:rsid w:val="0095302A"/>
    <w:rsid w:val="00953106"/>
    <w:rsid w:val="009533D1"/>
    <w:rsid w:val="009534D4"/>
    <w:rsid w:val="009536FB"/>
    <w:rsid w:val="00953A9A"/>
    <w:rsid w:val="00953F4F"/>
    <w:rsid w:val="00954122"/>
    <w:rsid w:val="00954152"/>
    <w:rsid w:val="009546D6"/>
    <w:rsid w:val="00954783"/>
    <w:rsid w:val="00954970"/>
    <w:rsid w:val="00954E62"/>
    <w:rsid w:val="009550F7"/>
    <w:rsid w:val="009553B2"/>
    <w:rsid w:val="00955617"/>
    <w:rsid w:val="0095564D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645"/>
    <w:rsid w:val="00960B76"/>
    <w:rsid w:val="00960C68"/>
    <w:rsid w:val="00960EC8"/>
    <w:rsid w:val="00960FE7"/>
    <w:rsid w:val="00961116"/>
    <w:rsid w:val="0096189C"/>
    <w:rsid w:val="009619CB"/>
    <w:rsid w:val="00961D67"/>
    <w:rsid w:val="00961F83"/>
    <w:rsid w:val="0096208F"/>
    <w:rsid w:val="009620FD"/>
    <w:rsid w:val="0096260F"/>
    <w:rsid w:val="009630D5"/>
    <w:rsid w:val="0096330D"/>
    <w:rsid w:val="00963523"/>
    <w:rsid w:val="00963808"/>
    <w:rsid w:val="00963A76"/>
    <w:rsid w:val="00963ED4"/>
    <w:rsid w:val="00964526"/>
    <w:rsid w:val="0096466F"/>
    <w:rsid w:val="00964B09"/>
    <w:rsid w:val="00964F0F"/>
    <w:rsid w:val="009651FE"/>
    <w:rsid w:val="009654B8"/>
    <w:rsid w:val="00965738"/>
    <w:rsid w:val="009659D7"/>
    <w:rsid w:val="00965B17"/>
    <w:rsid w:val="00965E7C"/>
    <w:rsid w:val="00965EE7"/>
    <w:rsid w:val="009660DB"/>
    <w:rsid w:val="00966173"/>
    <w:rsid w:val="00966192"/>
    <w:rsid w:val="0096673C"/>
    <w:rsid w:val="00966CC9"/>
    <w:rsid w:val="00967476"/>
    <w:rsid w:val="009675C2"/>
    <w:rsid w:val="00967B7B"/>
    <w:rsid w:val="00967D7E"/>
    <w:rsid w:val="009700B1"/>
    <w:rsid w:val="00970286"/>
    <w:rsid w:val="0097031E"/>
    <w:rsid w:val="009703FF"/>
    <w:rsid w:val="009704F5"/>
    <w:rsid w:val="0097058F"/>
    <w:rsid w:val="00970BB9"/>
    <w:rsid w:val="00970CC0"/>
    <w:rsid w:val="009716F7"/>
    <w:rsid w:val="00971A94"/>
    <w:rsid w:val="00971DE4"/>
    <w:rsid w:val="0097260E"/>
    <w:rsid w:val="00972995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C56"/>
    <w:rsid w:val="00974DFA"/>
    <w:rsid w:val="0097506E"/>
    <w:rsid w:val="009754EC"/>
    <w:rsid w:val="00975610"/>
    <w:rsid w:val="009756C1"/>
    <w:rsid w:val="009756C4"/>
    <w:rsid w:val="00976814"/>
    <w:rsid w:val="00976B6E"/>
    <w:rsid w:val="009778DF"/>
    <w:rsid w:val="00977E22"/>
    <w:rsid w:val="00977F07"/>
    <w:rsid w:val="009801AA"/>
    <w:rsid w:val="009809E3"/>
    <w:rsid w:val="00981477"/>
    <w:rsid w:val="0098175B"/>
    <w:rsid w:val="0098192E"/>
    <w:rsid w:val="00981B9E"/>
    <w:rsid w:val="00981D06"/>
    <w:rsid w:val="00981FAF"/>
    <w:rsid w:val="00982385"/>
    <w:rsid w:val="009828AA"/>
    <w:rsid w:val="0098365B"/>
    <w:rsid w:val="00984194"/>
    <w:rsid w:val="00984302"/>
    <w:rsid w:val="00984BFA"/>
    <w:rsid w:val="00984F07"/>
    <w:rsid w:val="00985513"/>
    <w:rsid w:val="00985AB9"/>
    <w:rsid w:val="00985B68"/>
    <w:rsid w:val="00985DA2"/>
    <w:rsid w:val="00985FAB"/>
    <w:rsid w:val="00986076"/>
    <w:rsid w:val="00986140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51F"/>
    <w:rsid w:val="0099096A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5C97"/>
    <w:rsid w:val="00995CFC"/>
    <w:rsid w:val="00995D40"/>
    <w:rsid w:val="00996307"/>
    <w:rsid w:val="0099665F"/>
    <w:rsid w:val="00996BDF"/>
    <w:rsid w:val="0099768E"/>
    <w:rsid w:val="00997DD3"/>
    <w:rsid w:val="00997EE4"/>
    <w:rsid w:val="00997F94"/>
    <w:rsid w:val="009A0235"/>
    <w:rsid w:val="009A023E"/>
    <w:rsid w:val="009A0951"/>
    <w:rsid w:val="009A0E1E"/>
    <w:rsid w:val="009A11CA"/>
    <w:rsid w:val="009A128A"/>
    <w:rsid w:val="009A15C0"/>
    <w:rsid w:val="009A1A9D"/>
    <w:rsid w:val="009A1A9E"/>
    <w:rsid w:val="009A1C69"/>
    <w:rsid w:val="009A263E"/>
    <w:rsid w:val="009A267F"/>
    <w:rsid w:val="009A2713"/>
    <w:rsid w:val="009A2778"/>
    <w:rsid w:val="009A2785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4229"/>
    <w:rsid w:val="009A42B6"/>
    <w:rsid w:val="009A4328"/>
    <w:rsid w:val="009A4C92"/>
    <w:rsid w:val="009A4CD3"/>
    <w:rsid w:val="009A4E38"/>
    <w:rsid w:val="009A5507"/>
    <w:rsid w:val="009A5738"/>
    <w:rsid w:val="009A57B8"/>
    <w:rsid w:val="009A5B16"/>
    <w:rsid w:val="009A5F04"/>
    <w:rsid w:val="009A6189"/>
    <w:rsid w:val="009A6349"/>
    <w:rsid w:val="009A661F"/>
    <w:rsid w:val="009A6E05"/>
    <w:rsid w:val="009A6F76"/>
    <w:rsid w:val="009A70DB"/>
    <w:rsid w:val="009A713F"/>
    <w:rsid w:val="009A7696"/>
    <w:rsid w:val="009A78C9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F57"/>
    <w:rsid w:val="009B1FCD"/>
    <w:rsid w:val="009B2C16"/>
    <w:rsid w:val="009B34D6"/>
    <w:rsid w:val="009B3E2F"/>
    <w:rsid w:val="009B3E86"/>
    <w:rsid w:val="009B4212"/>
    <w:rsid w:val="009B4213"/>
    <w:rsid w:val="009B42D6"/>
    <w:rsid w:val="009B44C6"/>
    <w:rsid w:val="009B476C"/>
    <w:rsid w:val="009B4B10"/>
    <w:rsid w:val="009B4CF8"/>
    <w:rsid w:val="009B4E9C"/>
    <w:rsid w:val="009B5065"/>
    <w:rsid w:val="009B50AA"/>
    <w:rsid w:val="009B5349"/>
    <w:rsid w:val="009B5427"/>
    <w:rsid w:val="009B579B"/>
    <w:rsid w:val="009B5921"/>
    <w:rsid w:val="009B59D4"/>
    <w:rsid w:val="009B6341"/>
    <w:rsid w:val="009B65F6"/>
    <w:rsid w:val="009B6600"/>
    <w:rsid w:val="009B6DB6"/>
    <w:rsid w:val="009B70B2"/>
    <w:rsid w:val="009B758B"/>
    <w:rsid w:val="009B7681"/>
    <w:rsid w:val="009B7A45"/>
    <w:rsid w:val="009C0E8F"/>
    <w:rsid w:val="009C1541"/>
    <w:rsid w:val="009C170F"/>
    <w:rsid w:val="009C18EE"/>
    <w:rsid w:val="009C19E8"/>
    <w:rsid w:val="009C1B9C"/>
    <w:rsid w:val="009C1C22"/>
    <w:rsid w:val="009C2309"/>
    <w:rsid w:val="009C2481"/>
    <w:rsid w:val="009C29EA"/>
    <w:rsid w:val="009C2D08"/>
    <w:rsid w:val="009C30EC"/>
    <w:rsid w:val="009C35E2"/>
    <w:rsid w:val="009C384C"/>
    <w:rsid w:val="009C3859"/>
    <w:rsid w:val="009C389E"/>
    <w:rsid w:val="009C39B8"/>
    <w:rsid w:val="009C3DB6"/>
    <w:rsid w:val="009C3FA7"/>
    <w:rsid w:val="009C46F8"/>
    <w:rsid w:val="009C493B"/>
    <w:rsid w:val="009C49AB"/>
    <w:rsid w:val="009C4C71"/>
    <w:rsid w:val="009C4DA0"/>
    <w:rsid w:val="009C5064"/>
    <w:rsid w:val="009C5419"/>
    <w:rsid w:val="009C5764"/>
    <w:rsid w:val="009C5888"/>
    <w:rsid w:val="009C58D1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C63"/>
    <w:rsid w:val="009D1C9E"/>
    <w:rsid w:val="009D1D13"/>
    <w:rsid w:val="009D2335"/>
    <w:rsid w:val="009D23AF"/>
    <w:rsid w:val="009D2838"/>
    <w:rsid w:val="009D2A49"/>
    <w:rsid w:val="009D2CF9"/>
    <w:rsid w:val="009D2E49"/>
    <w:rsid w:val="009D31B5"/>
    <w:rsid w:val="009D3602"/>
    <w:rsid w:val="009D3B4C"/>
    <w:rsid w:val="009D3CB8"/>
    <w:rsid w:val="009D437C"/>
    <w:rsid w:val="009D5A0D"/>
    <w:rsid w:val="009D5B70"/>
    <w:rsid w:val="009D60BE"/>
    <w:rsid w:val="009D60E5"/>
    <w:rsid w:val="009D68C8"/>
    <w:rsid w:val="009D6ED2"/>
    <w:rsid w:val="009D70DB"/>
    <w:rsid w:val="009D7190"/>
    <w:rsid w:val="009D72D0"/>
    <w:rsid w:val="009D7974"/>
    <w:rsid w:val="009D7A07"/>
    <w:rsid w:val="009D7BFD"/>
    <w:rsid w:val="009D7DF1"/>
    <w:rsid w:val="009E0AED"/>
    <w:rsid w:val="009E0B29"/>
    <w:rsid w:val="009E0CB6"/>
    <w:rsid w:val="009E0E04"/>
    <w:rsid w:val="009E1282"/>
    <w:rsid w:val="009E16F5"/>
    <w:rsid w:val="009E17EB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3A7"/>
    <w:rsid w:val="009E4861"/>
    <w:rsid w:val="009E4981"/>
    <w:rsid w:val="009E49AF"/>
    <w:rsid w:val="009E4F0F"/>
    <w:rsid w:val="009E5D24"/>
    <w:rsid w:val="009E5E64"/>
    <w:rsid w:val="009E5F00"/>
    <w:rsid w:val="009E60BF"/>
    <w:rsid w:val="009E640E"/>
    <w:rsid w:val="009E6A02"/>
    <w:rsid w:val="009E6B5F"/>
    <w:rsid w:val="009E6B6A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F0516"/>
    <w:rsid w:val="009F0C47"/>
    <w:rsid w:val="009F1277"/>
    <w:rsid w:val="009F1748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4D2D"/>
    <w:rsid w:val="009F51B2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C68"/>
    <w:rsid w:val="009F7B63"/>
    <w:rsid w:val="009F7D73"/>
    <w:rsid w:val="00A0016F"/>
    <w:rsid w:val="00A0085D"/>
    <w:rsid w:val="00A0154D"/>
    <w:rsid w:val="00A01A84"/>
    <w:rsid w:val="00A01B47"/>
    <w:rsid w:val="00A02B5E"/>
    <w:rsid w:val="00A031E2"/>
    <w:rsid w:val="00A035EC"/>
    <w:rsid w:val="00A03A60"/>
    <w:rsid w:val="00A03C9C"/>
    <w:rsid w:val="00A04012"/>
    <w:rsid w:val="00A04348"/>
    <w:rsid w:val="00A04710"/>
    <w:rsid w:val="00A04954"/>
    <w:rsid w:val="00A04BAD"/>
    <w:rsid w:val="00A04CE0"/>
    <w:rsid w:val="00A04F6F"/>
    <w:rsid w:val="00A04FAD"/>
    <w:rsid w:val="00A0514E"/>
    <w:rsid w:val="00A05156"/>
    <w:rsid w:val="00A051C0"/>
    <w:rsid w:val="00A05905"/>
    <w:rsid w:val="00A059B7"/>
    <w:rsid w:val="00A064CD"/>
    <w:rsid w:val="00A06A19"/>
    <w:rsid w:val="00A06B03"/>
    <w:rsid w:val="00A06BE3"/>
    <w:rsid w:val="00A0707C"/>
    <w:rsid w:val="00A07099"/>
    <w:rsid w:val="00A07804"/>
    <w:rsid w:val="00A07AC3"/>
    <w:rsid w:val="00A07AE2"/>
    <w:rsid w:val="00A07B00"/>
    <w:rsid w:val="00A07CAB"/>
    <w:rsid w:val="00A10147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405"/>
    <w:rsid w:val="00A1249D"/>
    <w:rsid w:val="00A124E3"/>
    <w:rsid w:val="00A125BF"/>
    <w:rsid w:val="00A12961"/>
    <w:rsid w:val="00A12B5B"/>
    <w:rsid w:val="00A13EC0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F8E"/>
    <w:rsid w:val="00A17366"/>
    <w:rsid w:val="00A1768A"/>
    <w:rsid w:val="00A17A90"/>
    <w:rsid w:val="00A17CCF"/>
    <w:rsid w:val="00A17ED2"/>
    <w:rsid w:val="00A17F5F"/>
    <w:rsid w:val="00A20104"/>
    <w:rsid w:val="00A203B3"/>
    <w:rsid w:val="00A205AC"/>
    <w:rsid w:val="00A205F4"/>
    <w:rsid w:val="00A20844"/>
    <w:rsid w:val="00A208C8"/>
    <w:rsid w:val="00A21078"/>
    <w:rsid w:val="00A2151F"/>
    <w:rsid w:val="00A21CF7"/>
    <w:rsid w:val="00A21D4E"/>
    <w:rsid w:val="00A21EFF"/>
    <w:rsid w:val="00A21F6D"/>
    <w:rsid w:val="00A220A5"/>
    <w:rsid w:val="00A22430"/>
    <w:rsid w:val="00A2268E"/>
    <w:rsid w:val="00A23352"/>
    <w:rsid w:val="00A233FC"/>
    <w:rsid w:val="00A234F3"/>
    <w:rsid w:val="00A23CB1"/>
    <w:rsid w:val="00A24897"/>
    <w:rsid w:val="00A24BBB"/>
    <w:rsid w:val="00A24BD5"/>
    <w:rsid w:val="00A24C4E"/>
    <w:rsid w:val="00A24D84"/>
    <w:rsid w:val="00A24FEB"/>
    <w:rsid w:val="00A256BB"/>
    <w:rsid w:val="00A260D1"/>
    <w:rsid w:val="00A26911"/>
    <w:rsid w:val="00A26CA3"/>
    <w:rsid w:val="00A26CBD"/>
    <w:rsid w:val="00A26E87"/>
    <w:rsid w:val="00A27010"/>
    <w:rsid w:val="00A27167"/>
    <w:rsid w:val="00A279D0"/>
    <w:rsid w:val="00A27D76"/>
    <w:rsid w:val="00A27F58"/>
    <w:rsid w:val="00A30160"/>
    <w:rsid w:val="00A301AA"/>
    <w:rsid w:val="00A3021C"/>
    <w:rsid w:val="00A304F6"/>
    <w:rsid w:val="00A30785"/>
    <w:rsid w:val="00A30872"/>
    <w:rsid w:val="00A308B0"/>
    <w:rsid w:val="00A30EBE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365F"/>
    <w:rsid w:val="00A337DA"/>
    <w:rsid w:val="00A33E19"/>
    <w:rsid w:val="00A34380"/>
    <w:rsid w:val="00A34A61"/>
    <w:rsid w:val="00A34B35"/>
    <w:rsid w:val="00A34B3B"/>
    <w:rsid w:val="00A35397"/>
    <w:rsid w:val="00A3552B"/>
    <w:rsid w:val="00A35A5F"/>
    <w:rsid w:val="00A35E16"/>
    <w:rsid w:val="00A36055"/>
    <w:rsid w:val="00A3608C"/>
    <w:rsid w:val="00A36386"/>
    <w:rsid w:val="00A36438"/>
    <w:rsid w:val="00A36767"/>
    <w:rsid w:val="00A36DD0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508"/>
    <w:rsid w:val="00A408D6"/>
    <w:rsid w:val="00A4091F"/>
    <w:rsid w:val="00A41074"/>
    <w:rsid w:val="00A412D8"/>
    <w:rsid w:val="00A41885"/>
    <w:rsid w:val="00A41C29"/>
    <w:rsid w:val="00A4230F"/>
    <w:rsid w:val="00A42948"/>
    <w:rsid w:val="00A4299A"/>
    <w:rsid w:val="00A42A87"/>
    <w:rsid w:val="00A42D1F"/>
    <w:rsid w:val="00A42E86"/>
    <w:rsid w:val="00A42FB8"/>
    <w:rsid w:val="00A433E4"/>
    <w:rsid w:val="00A43ADA"/>
    <w:rsid w:val="00A43D6B"/>
    <w:rsid w:val="00A43DD9"/>
    <w:rsid w:val="00A43E9E"/>
    <w:rsid w:val="00A43F7E"/>
    <w:rsid w:val="00A44536"/>
    <w:rsid w:val="00A44AA2"/>
    <w:rsid w:val="00A44BE7"/>
    <w:rsid w:val="00A44CC2"/>
    <w:rsid w:val="00A44D81"/>
    <w:rsid w:val="00A4570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66A"/>
    <w:rsid w:val="00A477BC"/>
    <w:rsid w:val="00A47D70"/>
    <w:rsid w:val="00A50766"/>
    <w:rsid w:val="00A514D6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9CB"/>
    <w:rsid w:val="00A5411E"/>
    <w:rsid w:val="00A54131"/>
    <w:rsid w:val="00A545FC"/>
    <w:rsid w:val="00A5477D"/>
    <w:rsid w:val="00A54914"/>
    <w:rsid w:val="00A54AC8"/>
    <w:rsid w:val="00A54D3B"/>
    <w:rsid w:val="00A5535F"/>
    <w:rsid w:val="00A5536E"/>
    <w:rsid w:val="00A556D7"/>
    <w:rsid w:val="00A557C1"/>
    <w:rsid w:val="00A563F0"/>
    <w:rsid w:val="00A56644"/>
    <w:rsid w:val="00A56742"/>
    <w:rsid w:val="00A56799"/>
    <w:rsid w:val="00A56962"/>
    <w:rsid w:val="00A56E85"/>
    <w:rsid w:val="00A575B9"/>
    <w:rsid w:val="00A577D7"/>
    <w:rsid w:val="00A57E9B"/>
    <w:rsid w:val="00A57F5A"/>
    <w:rsid w:val="00A60780"/>
    <w:rsid w:val="00A60BDD"/>
    <w:rsid w:val="00A60E8C"/>
    <w:rsid w:val="00A612F7"/>
    <w:rsid w:val="00A61497"/>
    <w:rsid w:val="00A6152D"/>
    <w:rsid w:val="00A6181B"/>
    <w:rsid w:val="00A618D4"/>
    <w:rsid w:val="00A618FE"/>
    <w:rsid w:val="00A61DEF"/>
    <w:rsid w:val="00A62A1F"/>
    <w:rsid w:val="00A62C45"/>
    <w:rsid w:val="00A631A6"/>
    <w:rsid w:val="00A6331D"/>
    <w:rsid w:val="00A638B9"/>
    <w:rsid w:val="00A6392B"/>
    <w:rsid w:val="00A63B38"/>
    <w:rsid w:val="00A63E4E"/>
    <w:rsid w:val="00A64332"/>
    <w:rsid w:val="00A644EA"/>
    <w:rsid w:val="00A644FD"/>
    <w:rsid w:val="00A64803"/>
    <w:rsid w:val="00A64AC4"/>
    <w:rsid w:val="00A64D20"/>
    <w:rsid w:val="00A64DDD"/>
    <w:rsid w:val="00A6567A"/>
    <w:rsid w:val="00A656C9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776A"/>
    <w:rsid w:val="00A67833"/>
    <w:rsid w:val="00A678BD"/>
    <w:rsid w:val="00A679B6"/>
    <w:rsid w:val="00A67A0F"/>
    <w:rsid w:val="00A67C07"/>
    <w:rsid w:val="00A67C1E"/>
    <w:rsid w:val="00A67E3F"/>
    <w:rsid w:val="00A67F5E"/>
    <w:rsid w:val="00A67F5F"/>
    <w:rsid w:val="00A7006E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118"/>
    <w:rsid w:val="00A7133D"/>
    <w:rsid w:val="00A71B5D"/>
    <w:rsid w:val="00A71E89"/>
    <w:rsid w:val="00A71F3C"/>
    <w:rsid w:val="00A71FCC"/>
    <w:rsid w:val="00A72BD2"/>
    <w:rsid w:val="00A72CA4"/>
    <w:rsid w:val="00A72D19"/>
    <w:rsid w:val="00A72FBA"/>
    <w:rsid w:val="00A730C3"/>
    <w:rsid w:val="00A736D2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21FD"/>
    <w:rsid w:val="00A8241F"/>
    <w:rsid w:val="00A82430"/>
    <w:rsid w:val="00A82663"/>
    <w:rsid w:val="00A82CBB"/>
    <w:rsid w:val="00A8337B"/>
    <w:rsid w:val="00A836C8"/>
    <w:rsid w:val="00A837C9"/>
    <w:rsid w:val="00A838E5"/>
    <w:rsid w:val="00A84011"/>
    <w:rsid w:val="00A8429A"/>
    <w:rsid w:val="00A848F2"/>
    <w:rsid w:val="00A8494E"/>
    <w:rsid w:val="00A85F1A"/>
    <w:rsid w:val="00A86A98"/>
    <w:rsid w:val="00A86B46"/>
    <w:rsid w:val="00A86C1B"/>
    <w:rsid w:val="00A86C65"/>
    <w:rsid w:val="00A86D37"/>
    <w:rsid w:val="00A86E27"/>
    <w:rsid w:val="00A870B7"/>
    <w:rsid w:val="00A872FF"/>
    <w:rsid w:val="00A87748"/>
    <w:rsid w:val="00A87B13"/>
    <w:rsid w:val="00A87E43"/>
    <w:rsid w:val="00A87FBE"/>
    <w:rsid w:val="00A9018A"/>
    <w:rsid w:val="00A9047C"/>
    <w:rsid w:val="00A90552"/>
    <w:rsid w:val="00A90D53"/>
    <w:rsid w:val="00A90FA3"/>
    <w:rsid w:val="00A910F4"/>
    <w:rsid w:val="00A912D5"/>
    <w:rsid w:val="00A9150F"/>
    <w:rsid w:val="00A916E2"/>
    <w:rsid w:val="00A917B8"/>
    <w:rsid w:val="00A91E0B"/>
    <w:rsid w:val="00A92651"/>
    <w:rsid w:val="00A92769"/>
    <w:rsid w:val="00A928AE"/>
    <w:rsid w:val="00A92EA7"/>
    <w:rsid w:val="00A93858"/>
    <w:rsid w:val="00A938C0"/>
    <w:rsid w:val="00A93B63"/>
    <w:rsid w:val="00A94329"/>
    <w:rsid w:val="00A94B5B"/>
    <w:rsid w:val="00A94CCD"/>
    <w:rsid w:val="00A950F8"/>
    <w:rsid w:val="00A95165"/>
    <w:rsid w:val="00A952A8"/>
    <w:rsid w:val="00A954BA"/>
    <w:rsid w:val="00A959EE"/>
    <w:rsid w:val="00A95D46"/>
    <w:rsid w:val="00A95DE7"/>
    <w:rsid w:val="00A95E75"/>
    <w:rsid w:val="00A9614D"/>
    <w:rsid w:val="00A9622E"/>
    <w:rsid w:val="00A96859"/>
    <w:rsid w:val="00A96E82"/>
    <w:rsid w:val="00A97083"/>
    <w:rsid w:val="00A974DD"/>
    <w:rsid w:val="00A97682"/>
    <w:rsid w:val="00A9781A"/>
    <w:rsid w:val="00A979FE"/>
    <w:rsid w:val="00A97CAC"/>
    <w:rsid w:val="00A97D5D"/>
    <w:rsid w:val="00AA02B1"/>
    <w:rsid w:val="00AA0C30"/>
    <w:rsid w:val="00AA0DF7"/>
    <w:rsid w:val="00AA1052"/>
    <w:rsid w:val="00AA1119"/>
    <w:rsid w:val="00AA1A60"/>
    <w:rsid w:val="00AA1C99"/>
    <w:rsid w:val="00AA1D8A"/>
    <w:rsid w:val="00AA24DD"/>
    <w:rsid w:val="00AA26C4"/>
    <w:rsid w:val="00AA284E"/>
    <w:rsid w:val="00AA2ABA"/>
    <w:rsid w:val="00AA3699"/>
    <w:rsid w:val="00AA36AD"/>
    <w:rsid w:val="00AA43EE"/>
    <w:rsid w:val="00AA4B75"/>
    <w:rsid w:val="00AA4FE4"/>
    <w:rsid w:val="00AA5263"/>
    <w:rsid w:val="00AA5332"/>
    <w:rsid w:val="00AA5C92"/>
    <w:rsid w:val="00AA6712"/>
    <w:rsid w:val="00AA6937"/>
    <w:rsid w:val="00AA6B6C"/>
    <w:rsid w:val="00AA6BA2"/>
    <w:rsid w:val="00AA706A"/>
    <w:rsid w:val="00AA7138"/>
    <w:rsid w:val="00AA7325"/>
    <w:rsid w:val="00AA7421"/>
    <w:rsid w:val="00AB0319"/>
    <w:rsid w:val="00AB0379"/>
    <w:rsid w:val="00AB0728"/>
    <w:rsid w:val="00AB07D3"/>
    <w:rsid w:val="00AB08D7"/>
    <w:rsid w:val="00AB0E5D"/>
    <w:rsid w:val="00AB0F6C"/>
    <w:rsid w:val="00AB1519"/>
    <w:rsid w:val="00AB1683"/>
    <w:rsid w:val="00AB1713"/>
    <w:rsid w:val="00AB1A86"/>
    <w:rsid w:val="00AB1B49"/>
    <w:rsid w:val="00AB1CF0"/>
    <w:rsid w:val="00AB2618"/>
    <w:rsid w:val="00AB284D"/>
    <w:rsid w:val="00AB2861"/>
    <w:rsid w:val="00AB2BA4"/>
    <w:rsid w:val="00AB2E60"/>
    <w:rsid w:val="00AB2E71"/>
    <w:rsid w:val="00AB2E9D"/>
    <w:rsid w:val="00AB32B0"/>
    <w:rsid w:val="00AB336D"/>
    <w:rsid w:val="00AB34AF"/>
    <w:rsid w:val="00AB3967"/>
    <w:rsid w:val="00AB3C9D"/>
    <w:rsid w:val="00AB3F4F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954"/>
    <w:rsid w:val="00AB5A85"/>
    <w:rsid w:val="00AB6083"/>
    <w:rsid w:val="00AB61A9"/>
    <w:rsid w:val="00AB6824"/>
    <w:rsid w:val="00AB68FA"/>
    <w:rsid w:val="00AB6C43"/>
    <w:rsid w:val="00AB6D05"/>
    <w:rsid w:val="00AB6E6C"/>
    <w:rsid w:val="00AB704F"/>
    <w:rsid w:val="00AB732A"/>
    <w:rsid w:val="00AB73B5"/>
    <w:rsid w:val="00AB7AC3"/>
    <w:rsid w:val="00AB7DDB"/>
    <w:rsid w:val="00AC006C"/>
    <w:rsid w:val="00AC04B9"/>
    <w:rsid w:val="00AC05B5"/>
    <w:rsid w:val="00AC06F0"/>
    <w:rsid w:val="00AC09E6"/>
    <w:rsid w:val="00AC0D1B"/>
    <w:rsid w:val="00AC0FF0"/>
    <w:rsid w:val="00AC16D0"/>
    <w:rsid w:val="00AC199F"/>
    <w:rsid w:val="00AC19DD"/>
    <w:rsid w:val="00AC1D29"/>
    <w:rsid w:val="00AC2050"/>
    <w:rsid w:val="00AC2CE0"/>
    <w:rsid w:val="00AC3414"/>
    <w:rsid w:val="00AC365D"/>
    <w:rsid w:val="00AC366B"/>
    <w:rsid w:val="00AC375F"/>
    <w:rsid w:val="00AC389B"/>
    <w:rsid w:val="00AC3B05"/>
    <w:rsid w:val="00AC3C4A"/>
    <w:rsid w:val="00AC3F12"/>
    <w:rsid w:val="00AC4402"/>
    <w:rsid w:val="00AC5038"/>
    <w:rsid w:val="00AC5343"/>
    <w:rsid w:val="00AC54F3"/>
    <w:rsid w:val="00AC5673"/>
    <w:rsid w:val="00AC5AEE"/>
    <w:rsid w:val="00AC5B25"/>
    <w:rsid w:val="00AC5BB1"/>
    <w:rsid w:val="00AC5BF5"/>
    <w:rsid w:val="00AC63C5"/>
    <w:rsid w:val="00AC645C"/>
    <w:rsid w:val="00AC6A29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D39"/>
    <w:rsid w:val="00AD1E7F"/>
    <w:rsid w:val="00AD1EA7"/>
    <w:rsid w:val="00AD22EC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B05"/>
    <w:rsid w:val="00AD403F"/>
    <w:rsid w:val="00AD47A7"/>
    <w:rsid w:val="00AD4D24"/>
    <w:rsid w:val="00AD4D8E"/>
    <w:rsid w:val="00AD5159"/>
    <w:rsid w:val="00AD52A5"/>
    <w:rsid w:val="00AD5360"/>
    <w:rsid w:val="00AD53A1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F74"/>
    <w:rsid w:val="00AD713D"/>
    <w:rsid w:val="00AD71E7"/>
    <w:rsid w:val="00AD76A7"/>
    <w:rsid w:val="00AD7967"/>
    <w:rsid w:val="00AE0322"/>
    <w:rsid w:val="00AE0428"/>
    <w:rsid w:val="00AE08DF"/>
    <w:rsid w:val="00AE091B"/>
    <w:rsid w:val="00AE0A3A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22AE"/>
    <w:rsid w:val="00AE231C"/>
    <w:rsid w:val="00AE2842"/>
    <w:rsid w:val="00AE2AFF"/>
    <w:rsid w:val="00AE2B3E"/>
    <w:rsid w:val="00AE2F50"/>
    <w:rsid w:val="00AE34CD"/>
    <w:rsid w:val="00AE3A41"/>
    <w:rsid w:val="00AE3C6D"/>
    <w:rsid w:val="00AE3E63"/>
    <w:rsid w:val="00AE3FD0"/>
    <w:rsid w:val="00AE43D0"/>
    <w:rsid w:val="00AE4573"/>
    <w:rsid w:val="00AE4658"/>
    <w:rsid w:val="00AE4BFC"/>
    <w:rsid w:val="00AE4F6D"/>
    <w:rsid w:val="00AE4FFB"/>
    <w:rsid w:val="00AE51ED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FE9"/>
    <w:rsid w:val="00AF0260"/>
    <w:rsid w:val="00AF0647"/>
    <w:rsid w:val="00AF06AE"/>
    <w:rsid w:val="00AF096C"/>
    <w:rsid w:val="00AF0DE4"/>
    <w:rsid w:val="00AF0FAA"/>
    <w:rsid w:val="00AF1676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FFC"/>
    <w:rsid w:val="00AF311E"/>
    <w:rsid w:val="00AF316E"/>
    <w:rsid w:val="00AF3594"/>
    <w:rsid w:val="00AF367B"/>
    <w:rsid w:val="00AF38E9"/>
    <w:rsid w:val="00AF3F7D"/>
    <w:rsid w:val="00AF4172"/>
    <w:rsid w:val="00AF41BC"/>
    <w:rsid w:val="00AF4489"/>
    <w:rsid w:val="00AF4574"/>
    <w:rsid w:val="00AF4E28"/>
    <w:rsid w:val="00AF505C"/>
    <w:rsid w:val="00AF57D9"/>
    <w:rsid w:val="00AF5B0A"/>
    <w:rsid w:val="00AF5BAB"/>
    <w:rsid w:val="00AF5F4C"/>
    <w:rsid w:val="00AF62C9"/>
    <w:rsid w:val="00AF6645"/>
    <w:rsid w:val="00AF682C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B62"/>
    <w:rsid w:val="00B02CD9"/>
    <w:rsid w:val="00B03448"/>
    <w:rsid w:val="00B03894"/>
    <w:rsid w:val="00B03D8A"/>
    <w:rsid w:val="00B03DB1"/>
    <w:rsid w:val="00B048DB"/>
    <w:rsid w:val="00B04CF1"/>
    <w:rsid w:val="00B04DC2"/>
    <w:rsid w:val="00B04FE3"/>
    <w:rsid w:val="00B05099"/>
    <w:rsid w:val="00B0511F"/>
    <w:rsid w:val="00B05316"/>
    <w:rsid w:val="00B05467"/>
    <w:rsid w:val="00B06266"/>
    <w:rsid w:val="00B06681"/>
    <w:rsid w:val="00B06733"/>
    <w:rsid w:val="00B0701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11A"/>
    <w:rsid w:val="00B112AC"/>
    <w:rsid w:val="00B113C7"/>
    <w:rsid w:val="00B11413"/>
    <w:rsid w:val="00B1168F"/>
    <w:rsid w:val="00B1199B"/>
    <w:rsid w:val="00B11AB0"/>
    <w:rsid w:val="00B11D0A"/>
    <w:rsid w:val="00B11E94"/>
    <w:rsid w:val="00B12319"/>
    <w:rsid w:val="00B1237F"/>
    <w:rsid w:val="00B123A9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75A"/>
    <w:rsid w:val="00B1576D"/>
    <w:rsid w:val="00B1591A"/>
    <w:rsid w:val="00B15C3D"/>
    <w:rsid w:val="00B15F66"/>
    <w:rsid w:val="00B16635"/>
    <w:rsid w:val="00B166E7"/>
    <w:rsid w:val="00B16898"/>
    <w:rsid w:val="00B16B3B"/>
    <w:rsid w:val="00B16D1C"/>
    <w:rsid w:val="00B16E03"/>
    <w:rsid w:val="00B16E05"/>
    <w:rsid w:val="00B16E62"/>
    <w:rsid w:val="00B1728B"/>
    <w:rsid w:val="00B17540"/>
    <w:rsid w:val="00B179F9"/>
    <w:rsid w:val="00B17D53"/>
    <w:rsid w:val="00B201E7"/>
    <w:rsid w:val="00B20263"/>
    <w:rsid w:val="00B20424"/>
    <w:rsid w:val="00B206DA"/>
    <w:rsid w:val="00B20D54"/>
    <w:rsid w:val="00B20F50"/>
    <w:rsid w:val="00B212BF"/>
    <w:rsid w:val="00B213E6"/>
    <w:rsid w:val="00B21B04"/>
    <w:rsid w:val="00B22555"/>
    <w:rsid w:val="00B22944"/>
    <w:rsid w:val="00B22C50"/>
    <w:rsid w:val="00B22DF8"/>
    <w:rsid w:val="00B231EC"/>
    <w:rsid w:val="00B234ED"/>
    <w:rsid w:val="00B23FC9"/>
    <w:rsid w:val="00B24913"/>
    <w:rsid w:val="00B24A2E"/>
    <w:rsid w:val="00B24D16"/>
    <w:rsid w:val="00B25118"/>
    <w:rsid w:val="00B251B3"/>
    <w:rsid w:val="00B251C1"/>
    <w:rsid w:val="00B2550C"/>
    <w:rsid w:val="00B2552E"/>
    <w:rsid w:val="00B2565E"/>
    <w:rsid w:val="00B259A4"/>
    <w:rsid w:val="00B261AB"/>
    <w:rsid w:val="00B261BB"/>
    <w:rsid w:val="00B265B0"/>
    <w:rsid w:val="00B26872"/>
    <w:rsid w:val="00B270CF"/>
    <w:rsid w:val="00B27934"/>
    <w:rsid w:val="00B27BE8"/>
    <w:rsid w:val="00B27DA7"/>
    <w:rsid w:val="00B27E47"/>
    <w:rsid w:val="00B27F53"/>
    <w:rsid w:val="00B27FA1"/>
    <w:rsid w:val="00B3089B"/>
    <w:rsid w:val="00B30DE6"/>
    <w:rsid w:val="00B30F68"/>
    <w:rsid w:val="00B312CB"/>
    <w:rsid w:val="00B31343"/>
    <w:rsid w:val="00B3136D"/>
    <w:rsid w:val="00B3140E"/>
    <w:rsid w:val="00B317D8"/>
    <w:rsid w:val="00B31B22"/>
    <w:rsid w:val="00B31CCC"/>
    <w:rsid w:val="00B3291A"/>
    <w:rsid w:val="00B32938"/>
    <w:rsid w:val="00B32B83"/>
    <w:rsid w:val="00B32C1A"/>
    <w:rsid w:val="00B32CB9"/>
    <w:rsid w:val="00B32D30"/>
    <w:rsid w:val="00B3338A"/>
    <w:rsid w:val="00B3347E"/>
    <w:rsid w:val="00B339CE"/>
    <w:rsid w:val="00B33D27"/>
    <w:rsid w:val="00B342C5"/>
    <w:rsid w:val="00B34794"/>
    <w:rsid w:val="00B34B59"/>
    <w:rsid w:val="00B34C90"/>
    <w:rsid w:val="00B350D6"/>
    <w:rsid w:val="00B35665"/>
    <w:rsid w:val="00B361BA"/>
    <w:rsid w:val="00B36387"/>
    <w:rsid w:val="00B36414"/>
    <w:rsid w:val="00B36AD2"/>
    <w:rsid w:val="00B37575"/>
    <w:rsid w:val="00B375A6"/>
    <w:rsid w:val="00B376B4"/>
    <w:rsid w:val="00B379E2"/>
    <w:rsid w:val="00B40280"/>
    <w:rsid w:val="00B402D7"/>
    <w:rsid w:val="00B408AE"/>
    <w:rsid w:val="00B409BF"/>
    <w:rsid w:val="00B409CA"/>
    <w:rsid w:val="00B40B4F"/>
    <w:rsid w:val="00B40E7B"/>
    <w:rsid w:val="00B41660"/>
    <w:rsid w:val="00B42205"/>
    <w:rsid w:val="00B42252"/>
    <w:rsid w:val="00B422F9"/>
    <w:rsid w:val="00B42506"/>
    <w:rsid w:val="00B428C2"/>
    <w:rsid w:val="00B429F0"/>
    <w:rsid w:val="00B431B6"/>
    <w:rsid w:val="00B4399A"/>
    <w:rsid w:val="00B43E90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D7B"/>
    <w:rsid w:val="00B45D84"/>
    <w:rsid w:val="00B45DEA"/>
    <w:rsid w:val="00B460A5"/>
    <w:rsid w:val="00B46110"/>
    <w:rsid w:val="00B46F3A"/>
    <w:rsid w:val="00B470C6"/>
    <w:rsid w:val="00B47227"/>
    <w:rsid w:val="00B477F8"/>
    <w:rsid w:val="00B478CB"/>
    <w:rsid w:val="00B47C6F"/>
    <w:rsid w:val="00B47F05"/>
    <w:rsid w:val="00B50225"/>
    <w:rsid w:val="00B505C1"/>
    <w:rsid w:val="00B50D2D"/>
    <w:rsid w:val="00B50DB6"/>
    <w:rsid w:val="00B50F48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9FE"/>
    <w:rsid w:val="00B53DE5"/>
    <w:rsid w:val="00B54044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062"/>
    <w:rsid w:val="00B56811"/>
    <w:rsid w:val="00B56C2A"/>
    <w:rsid w:val="00B56D68"/>
    <w:rsid w:val="00B57135"/>
    <w:rsid w:val="00B574CE"/>
    <w:rsid w:val="00B5764F"/>
    <w:rsid w:val="00B579FC"/>
    <w:rsid w:val="00B57A33"/>
    <w:rsid w:val="00B57F71"/>
    <w:rsid w:val="00B60337"/>
    <w:rsid w:val="00B604F7"/>
    <w:rsid w:val="00B60563"/>
    <w:rsid w:val="00B60779"/>
    <w:rsid w:val="00B6085C"/>
    <w:rsid w:val="00B60D9C"/>
    <w:rsid w:val="00B60DA4"/>
    <w:rsid w:val="00B60E47"/>
    <w:rsid w:val="00B6126D"/>
    <w:rsid w:val="00B61417"/>
    <w:rsid w:val="00B617A2"/>
    <w:rsid w:val="00B6195B"/>
    <w:rsid w:val="00B61DCA"/>
    <w:rsid w:val="00B62027"/>
    <w:rsid w:val="00B62730"/>
    <w:rsid w:val="00B62817"/>
    <w:rsid w:val="00B62A65"/>
    <w:rsid w:val="00B6339F"/>
    <w:rsid w:val="00B634AD"/>
    <w:rsid w:val="00B635D5"/>
    <w:rsid w:val="00B63C1C"/>
    <w:rsid w:val="00B63C67"/>
    <w:rsid w:val="00B63DAF"/>
    <w:rsid w:val="00B63EED"/>
    <w:rsid w:val="00B63EF6"/>
    <w:rsid w:val="00B644AA"/>
    <w:rsid w:val="00B64959"/>
    <w:rsid w:val="00B64DB8"/>
    <w:rsid w:val="00B64EDA"/>
    <w:rsid w:val="00B6544E"/>
    <w:rsid w:val="00B65B2E"/>
    <w:rsid w:val="00B661AE"/>
    <w:rsid w:val="00B66E9B"/>
    <w:rsid w:val="00B67233"/>
    <w:rsid w:val="00B67483"/>
    <w:rsid w:val="00B67788"/>
    <w:rsid w:val="00B67BC4"/>
    <w:rsid w:val="00B67D8D"/>
    <w:rsid w:val="00B67E72"/>
    <w:rsid w:val="00B70329"/>
    <w:rsid w:val="00B71395"/>
    <w:rsid w:val="00B7189F"/>
    <w:rsid w:val="00B71D05"/>
    <w:rsid w:val="00B71FC5"/>
    <w:rsid w:val="00B721EC"/>
    <w:rsid w:val="00B72A21"/>
    <w:rsid w:val="00B72BFF"/>
    <w:rsid w:val="00B72E54"/>
    <w:rsid w:val="00B73116"/>
    <w:rsid w:val="00B732BF"/>
    <w:rsid w:val="00B73574"/>
    <w:rsid w:val="00B736E5"/>
    <w:rsid w:val="00B73787"/>
    <w:rsid w:val="00B73908"/>
    <w:rsid w:val="00B73BB4"/>
    <w:rsid w:val="00B73BDA"/>
    <w:rsid w:val="00B73FF6"/>
    <w:rsid w:val="00B74862"/>
    <w:rsid w:val="00B74B8C"/>
    <w:rsid w:val="00B7522D"/>
    <w:rsid w:val="00B753EE"/>
    <w:rsid w:val="00B759C8"/>
    <w:rsid w:val="00B763E3"/>
    <w:rsid w:val="00B767DF"/>
    <w:rsid w:val="00B76C91"/>
    <w:rsid w:val="00B76CD9"/>
    <w:rsid w:val="00B772CC"/>
    <w:rsid w:val="00B77361"/>
    <w:rsid w:val="00B7771C"/>
    <w:rsid w:val="00B77901"/>
    <w:rsid w:val="00B77C0B"/>
    <w:rsid w:val="00B77D2B"/>
    <w:rsid w:val="00B80392"/>
    <w:rsid w:val="00B8058C"/>
    <w:rsid w:val="00B8071F"/>
    <w:rsid w:val="00B81239"/>
    <w:rsid w:val="00B81A06"/>
    <w:rsid w:val="00B81A97"/>
    <w:rsid w:val="00B81C5A"/>
    <w:rsid w:val="00B81CF2"/>
    <w:rsid w:val="00B81E37"/>
    <w:rsid w:val="00B82206"/>
    <w:rsid w:val="00B82249"/>
    <w:rsid w:val="00B8226D"/>
    <w:rsid w:val="00B82472"/>
    <w:rsid w:val="00B825F4"/>
    <w:rsid w:val="00B827BD"/>
    <w:rsid w:val="00B828FF"/>
    <w:rsid w:val="00B82A2C"/>
    <w:rsid w:val="00B839B9"/>
    <w:rsid w:val="00B840CC"/>
    <w:rsid w:val="00B84504"/>
    <w:rsid w:val="00B845E6"/>
    <w:rsid w:val="00B84898"/>
    <w:rsid w:val="00B84AFA"/>
    <w:rsid w:val="00B8528C"/>
    <w:rsid w:val="00B85354"/>
    <w:rsid w:val="00B8541E"/>
    <w:rsid w:val="00B85792"/>
    <w:rsid w:val="00B859DC"/>
    <w:rsid w:val="00B85A41"/>
    <w:rsid w:val="00B861A7"/>
    <w:rsid w:val="00B8655C"/>
    <w:rsid w:val="00B86754"/>
    <w:rsid w:val="00B86C9C"/>
    <w:rsid w:val="00B86DDF"/>
    <w:rsid w:val="00B86E41"/>
    <w:rsid w:val="00B86EAF"/>
    <w:rsid w:val="00B87057"/>
    <w:rsid w:val="00B872C3"/>
    <w:rsid w:val="00B87308"/>
    <w:rsid w:val="00B87428"/>
    <w:rsid w:val="00B876CD"/>
    <w:rsid w:val="00B876ED"/>
    <w:rsid w:val="00B87E2B"/>
    <w:rsid w:val="00B87F69"/>
    <w:rsid w:val="00B903CF"/>
    <w:rsid w:val="00B9051B"/>
    <w:rsid w:val="00B90525"/>
    <w:rsid w:val="00B90A9C"/>
    <w:rsid w:val="00B91381"/>
    <w:rsid w:val="00B91785"/>
    <w:rsid w:val="00B918FF"/>
    <w:rsid w:val="00B91A7E"/>
    <w:rsid w:val="00B91D52"/>
    <w:rsid w:val="00B92342"/>
    <w:rsid w:val="00B924E8"/>
    <w:rsid w:val="00B92609"/>
    <w:rsid w:val="00B92A18"/>
    <w:rsid w:val="00B92B8D"/>
    <w:rsid w:val="00B92BAD"/>
    <w:rsid w:val="00B933F6"/>
    <w:rsid w:val="00B93EE4"/>
    <w:rsid w:val="00B947D3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E9E"/>
    <w:rsid w:val="00B97F79"/>
    <w:rsid w:val="00B97FC6"/>
    <w:rsid w:val="00BA00DC"/>
    <w:rsid w:val="00BA0A95"/>
    <w:rsid w:val="00BA0B54"/>
    <w:rsid w:val="00BA0BDE"/>
    <w:rsid w:val="00BA0DFB"/>
    <w:rsid w:val="00BA1341"/>
    <w:rsid w:val="00BA2010"/>
    <w:rsid w:val="00BA2298"/>
    <w:rsid w:val="00BA26CF"/>
    <w:rsid w:val="00BA2816"/>
    <w:rsid w:val="00BA32CC"/>
    <w:rsid w:val="00BA33E0"/>
    <w:rsid w:val="00BA404C"/>
    <w:rsid w:val="00BA40BD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E5"/>
    <w:rsid w:val="00BA6D33"/>
    <w:rsid w:val="00BA7663"/>
    <w:rsid w:val="00BA7742"/>
    <w:rsid w:val="00BA7C27"/>
    <w:rsid w:val="00BA7E4B"/>
    <w:rsid w:val="00BA7EA0"/>
    <w:rsid w:val="00BB0021"/>
    <w:rsid w:val="00BB003B"/>
    <w:rsid w:val="00BB0442"/>
    <w:rsid w:val="00BB0AEE"/>
    <w:rsid w:val="00BB0F4F"/>
    <w:rsid w:val="00BB10A9"/>
    <w:rsid w:val="00BB1A77"/>
    <w:rsid w:val="00BB2059"/>
    <w:rsid w:val="00BB293C"/>
    <w:rsid w:val="00BB30A0"/>
    <w:rsid w:val="00BB32E1"/>
    <w:rsid w:val="00BB34C2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ABD"/>
    <w:rsid w:val="00BB61EB"/>
    <w:rsid w:val="00BB63B8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D3"/>
    <w:rsid w:val="00BC023E"/>
    <w:rsid w:val="00BC0AD9"/>
    <w:rsid w:val="00BC10BD"/>
    <w:rsid w:val="00BC114B"/>
    <w:rsid w:val="00BC1453"/>
    <w:rsid w:val="00BC1C19"/>
    <w:rsid w:val="00BC21C0"/>
    <w:rsid w:val="00BC2559"/>
    <w:rsid w:val="00BC260E"/>
    <w:rsid w:val="00BC2665"/>
    <w:rsid w:val="00BC2785"/>
    <w:rsid w:val="00BC27D1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38E"/>
    <w:rsid w:val="00BC4570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A3F"/>
    <w:rsid w:val="00BC7B72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2D49"/>
    <w:rsid w:val="00BD3088"/>
    <w:rsid w:val="00BD3166"/>
    <w:rsid w:val="00BD3376"/>
    <w:rsid w:val="00BD361B"/>
    <w:rsid w:val="00BD3721"/>
    <w:rsid w:val="00BD3741"/>
    <w:rsid w:val="00BD3842"/>
    <w:rsid w:val="00BD384D"/>
    <w:rsid w:val="00BD3D46"/>
    <w:rsid w:val="00BD43E0"/>
    <w:rsid w:val="00BD4936"/>
    <w:rsid w:val="00BD4A82"/>
    <w:rsid w:val="00BD4ADB"/>
    <w:rsid w:val="00BD4B2F"/>
    <w:rsid w:val="00BD50FC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065"/>
    <w:rsid w:val="00BD737E"/>
    <w:rsid w:val="00BD75C3"/>
    <w:rsid w:val="00BD7661"/>
    <w:rsid w:val="00BE08DD"/>
    <w:rsid w:val="00BE0C9C"/>
    <w:rsid w:val="00BE1A9C"/>
    <w:rsid w:val="00BE1DEC"/>
    <w:rsid w:val="00BE1EF8"/>
    <w:rsid w:val="00BE1FC9"/>
    <w:rsid w:val="00BE22A2"/>
    <w:rsid w:val="00BE236A"/>
    <w:rsid w:val="00BE24D6"/>
    <w:rsid w:val="00BE2A9C"/>
    <w:rsid w:val="00BE2AC1"/>
    <w:rsid w:val="00BE2B96"/>
    <w:rsid w:val="00BE2C6C"/>
    <w:rsid w:val="00BE2E63"/>
    <w:rsid w:val="00BE34BF"/>
    <w:rsid w:val="00BE41F0"/>
    <w:rsid w:val="00BE449B"/>
    <w:rsid w:val="00BE44E6"/>
    <w:rsid w:val="00BE48F9"/>
    <w:rsid w:val="00BE4D10"/>
    <w:rsid w:val="00BE54DB"/>
    <w:rsid w:val="00BE554B"/>
    <w:rsid w:val="00BE58CD"/>
    <w:rsid w:val="00BE5965"/>
    <w:rsid w:val="00BE5BB0"/>
    <w:rsid w:val="00BE5C37"/>
    <w:rsid w:val="00BE5E0F"/>
    <w:rsid w:val="00BE5E65"/>
    <w:rsid w:val="00BE6136"/>
    <w:rsid w:val="00BE619C"/>
    <w:rsid w:val="00BE61AF"/>
    <w:rsid w:val="00BE625D"/>
    <w:rsid w:val="00BE6328"/>
    <w:rsid w:val="00BE6677"/>
    <w:rsid w:val="00BE68C7"/>
    <w:rsid w:val="00BE6E9C"/>
    <w:rsid w:val="00BE73F1"/>
    <w:rsid w:val="00BE7437"/>
    <w:rsid w:val="00BE75B7"/>
    <w:rsid w:val="00BE7AA7"/>
    <w:rsid w:val="00BE7D6D"/>
    <w:rsid w:val="00BF014C"/>
    <w:rsid w:val="00BF0573"/>
    <w:rsid w:val="00BF099D"/>
    <w:rsid w:val="00BF15BB"/>
    <w:rsid w:val="00BF1753"/>
    <w:rsid w:val="00BF177D"/>
    <w:rsid w:val="00BF1A19"/>
    <w:rsid w:val="00BF2148"/>
    <w:rsid w:val="00BF23DE"/>
    <w:rsid w:val="00BF23EA"/>
    <w:rsid w:val="00BF2517"/>
    <w:rsid w:val="00BF2614"/>
    <w:rsid w:val="00BF2735"/>
    <w:rsid w:val="00BF294B"/>
    <w:rsid w:val="00BF2C49"/>
    <w:rsid w:val="00BF2E5D"/>
    <w:rsid w:val="00BF35BC"/>
    <w:rsid w:val="00BF36D7"/>
    <w:rsid w:val="00BF36EC"/>
    <w:rsid w:val="00BF3824"/>
    <w:rsid w:val="00BF38FB"/>
    <w:rsid w:val="00BF3AB4"/>
    <w:rsid w:val="00BF43A1"/>
    <w:rsid w:val="00BF44F4"/>
    <w:rsid w:val="00BF4947"/>
    <w:rsid w:val="00BF4C7B"/>
    <w:rsid w:val="00BF4E12"/>
    <w:rsid w:val="00BF505F"/>
    <w:rsid w:val="00BF5111"/>
    <w:rsid w:val="00BF55E9"/>
    <w:rsid w:val="00BF56EB"/>
    <w:rsid w:val="00BF5A0A"/>
    <w:rsid w:val="00BF5EC0"/>
    <w:rsid w:val="00BF5F4A"/>
    <w:rsid w:val="00BF5F7E"/>
    <w:rsid w:val="00BF608F"/>
    <w:rsid w:val="00BF621B"/>
    <w:rsid w:val="00BF62BB"/>
    <w:rsid w:val="00BF63CF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70"/>
    <w:rsid w:val="00C007C7"/>
    <w:rsid w:val="00C00852"/>
    <w:rsid w:val="00C00CA0"/>
    <w:rsid w:val="00C0119E"/>
    <w:rsid w:val="00C01216"/>
    <w:rsid w:val="00C01286"/>
    <w:rsid w:val="00C012B8"/>
    <w:rsid w:val="00C0138C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F4F"/>
    <w:rsid w:val="00C03F5E"/>
    <w:rsid w:val="00C04390"/>
    <w:rsid w:val="00C04B5E"/>
    <w:rsid w:val="00C04D26"/>
    <w:rsid w:val="00C04DCC"/>
    <w:rsid w:val="00C04DE0"/>
    <w:rsid w:val="00C04EF5"/>
    <w:rsid w:val="00C0549E"/>
    <w:rsid w:val="00C05553"/>
    <w:rsid w:val="00C0555D"/>
    <w:rsid w:val="00C058C0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6C3"/>
    <w:rsid w:val="00C07B49"/>
    <w:rsid w:val="00C07F3A"/>
    <w:rsid w:val="00C100BE"/>
    <w:rsid w:val="00C10482"/>
    <w:rsid w:val="00C10519"/>
    <w:rsid w:val="00C10865"/>
    <w:rsid w:val="00C108C6"/>
    <w:rsid w:val="00C10C5E"/>
    <w:rsid w:val="00C10C9D"/>
    <w:rsid w:val="00C10E6D"/>
    <w:rsid w:val="00C111A9"/>
    <w:rsid w:val="00C111DF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9FF"/>
    <w:rsid w:val="00C13A4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74D"/>
    <w:rsid w:val="00C16903"/>
    <w:rsid w:val="00C16B4D"/>
    <w:rsid w:val="00C16E9E"/>
    <w:rsid w:val="00C16F6B"/>
    <w:rsid w:val="00C170A5"/>
    <w:rsid w:val="00C1751B"/>
    <w:rsid w:val="00C17D24"/>
    <w:rsid w:val="00C17FDF"/>
    <w:rsid w:val="00C2006D"/>
    <w:rsid w:val="00C207DE"/>
    <w:rsid w:val="00C20F9A"/>
    <w:rsid w:val="00C210A8"/>
    <w:rsid w:val="00C21314"/>
    <w:rsid w:val="00C21416"/>
    <w:rsid w:val="00C21737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C09"/>
    <w:rsid w:val="00C24041"/>
    <w:rsid w:val="00C24132"/>
    <w:rsid w:val="00C24388"/>
    <w:rsid w:val="00C2438E"/>
    <w:rsid w:val="00C24B54"/>
    <w:rsid w:val="00C24ED8"/>
    <w:rsid w:val="00C25126"/>
    <w:rsid w:val="00C254D6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7235"/>
    <w:rsid w:val="00C2751C"/>
    <w:rsid w:val="00C27793"/>
    <w:rsid w:val="00C27A7D"/>
    <w:rsid w:val="00C27FC8"/>
    <w:rsid w:val="00C302B1"/>
    <w:rsid w:val="00C303A4"/>
    <w:rsid w:val="00C30A65"/>
    <w:rsid w:val="00C30B8A"/>
    <w:rsid w:val="00C30BE9"/>
    <w:rsid w:val="00C30D76"/>
    <w:rsid w:val="00C30EE7"/>
    <w:rsid w:val="00C3116E"/>
    <w:rsid w:val="00C31326"/>
    <w:rsid w:val="00C316D4"/>
    <w:rsid w:val="00C319B0"/>
    <w:rsid w:val="00C31BAD"/>
    <w:rsid w:val="00C31C61"/>
    <w:rsid w:val="00C31D8A"/>
    <w:rsid w:val="00C321FB"/>
    <w:rsid w:val="00C325A1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19"/>
    <w:rsid w:val="00C35279"/>
    <w:rsid w:val="00C35688"/>
    <w:rsid w:val="00C35C6D"/>
    <w:rsid w:val="00C35F09"/>
    <w:rsid w:val="00C35F2E"/>
    <w:rsid w:val="00C362FD"/>
    <w:rsid w:val="00C36421"/>
    <w:rsid w:val="00C36437"/>
    <w:rsid w:val="00C3663C"/>
    <w:rsid w:val="00C36F3B"/>
    <w:rsid w:val="00C374F1"/>
    <w:rsid w:val="00C3759D"/>
    <w:rsid w:val="00C37F2D"/>
    <w:rsid w:val="00C37F8D"/>
    <w:rsid w:val="00C40165"/>
    <w:rsid w:val="00C404D3"/>
    <w:rsid w:val="00C408EF"/>
    <w:rsid w:val="00C41427"/>
    <w:rsid w:val="00C41532"/>
    <w:rsid w:val="00C4188A"/>
    <w:rsid w:val="00C419F4"/>
    <w:rsid w:val="00C4221D"/>
    <w:rsid w:val="00C42F2B"/>
    <w:rsid w:val="00C43168"/>
    <w:rsid w:val="00C432E7"/>
    <w:rsid w:val="00C4391F"/>
    <w:rsid w:val="00C440FA"/>
    <w:rsid w:val="00C44140"/>
    <w:rsid w:val="00C442FD"/>
    <w:rsid w:val="00C443C3"/>
    <w:rsid w:val="00C4448A"/>
    <w:rsid w:val="00C444A8"/>
    <w:rsid w:val="00C44542"/>
    <w:rsid w:val="00C44622"/>
    <w:rsid w:val="00C45079"/>
    <w:rsid w:val="00C45134"/>
    <w:rsid w:val="00C45519"/>
    <w:rsid w:val="00C45B08"/>
    <w:rsid w:val="00C45D3A"/>
    <w:rsid w:val="00C46231"/>
    <w:rsid w:val="00C46BE2"/>
    <w:rsid w:val="00C470DB"/>
    <w:rsid w:val="00C471BF"/>
    <w:rsid w:val="00C47790"/>
    <w:rsid w:val="00C47C09"/>
    <w:rsid w:val="00C506BC"/>
    <w:rsid w:val="00C506F4"/>
    <w:rsid w:val="00C50786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429"/>
    <w:rsid w:val="00C53C17"/>
    <w:rsid w:val="00C544F6"/>
    <w:rsid w:val="00C54580"/>
    <w:rsid w:val="00C54591"/>
    <w:rsid w:val="00C547A5"/>
    <w:rsid w:val="00C54841"/>
    <w:rsid w:val="00C5491E"/>
    <w:rsid w:val="00C550F5"/>
    <w:rsid w:val="00C55127"/>
    <w:rsid w:val="00C551B5"/>
    <w:rsid w:val="00C551C8"/>
    <w:rsid w:val="00C5550D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785"/>
    <w:rsid w:val="00C60DBA"/>
    <w:rsid w:val="00C61173"/>
    <w:rsid w:val="00C615A4"/>
    <w:rsid w:val="00C61646"/>
    <w:rsid w:val="00C61D1D"/>
    <w:rsid w:val="00C61DFE"/>
    <w:rsid w:val="00C623E9"/>
    <w:rsid w:val="00C624FB"/>
    <w:rsid w:val="00C625A4"/>
    <w:rsid w:val="00C62E4E"/>
    <w:rsid w:val="00C636A3"/>
    <w:rsid w:val="00C64487"/>
    <w:rsid w:val="00C64814"/>
    <w:rsid w:val="00C64AB0"/>
    <w:rsid w:val="00C64AD9"/>
    <w:rsid w:val="00C64F45"/>
    <w:rsid w:val="00C652A1"/>
    <w:rsid w:val="00C654C1"/>
    <w:rsid w:val="00C665D4"/>
    <w:rsid w:val="00C66922"/>
    <w:rsid w:val="00C6707C"/>
    <w:rsid w:val="00C67D57"/>
    <w:rsid w:val="00C67FE9"/>
    <w:rsid w:val="00C70306"/>
    <w:rsid w:val="00C7032C"/>
    <w:rsid w:val="00C707CF"/>
    <w:rsid w:val="00C70CAC"/>
    <w:rsid w:val="00C70DAF"/>
    <w:rsid w:val="00C70DC7"/>
    <w:rsid w:val="00C71441"/>
    <w:rsid w:val="00C716A9"/>
    <w:rsid w:val="00C71711"/>
    <w:rsid w:val="00C717C8"/>
    <w:rsid w:val="00C71901"/>
    <w:rsid w:val="00C71EEF"/>
    <w:rsid w:val="00C72135"/>
    <w:rsid w:val="00C72341"/>
    <w:rsid w:val="00C72708"/>
    <w:rsid w:val="00C730B6"/>
    <w:rsid w:val="00C73240"/>
    <w:rsid w:val="00C73439"/>
    <w:rsid w:val="00C73458"/>
    <w:rsid w:val="00C734BD"/>
    <w:rsid w:val="00C735E5"/>
    <w:rsid w:val="00C73765"/>
    <w:rsid w:val="00C73BFF"/>
    <w:rsid w:val="00C742E1"/>
    <w:rsid w:val="00C74E02"/>
    <w:rsid w:val="00C74F80"/>
    <w:rsid w:val="00C75A4F"/>
    <w:rsid w:val="00C75A62"/>
    <w:rsid w:val="00C75B95"/>
    <w:rsid w:val="00C75D6A"/>
    <w:rsid w:val="00C75D7A"/>
    <w:rsid w:val="00C761D3"/>
    <w:rsid w:val="00C76357"/>
    <w:rsid w:val="00C76E20"/>
    <w:rsid w:val="00C76E6C"/>
    <w:rsid w:val="00C76E9D"/>
    <w:rsid w:val="00C77218"/>
    <w:rsid w:val="00C772C4"/>
    <w:rsid w:val="00C774EB"/>
    <w:rsid w:val="00C7778F"/>
    <w:rsid w:val="00C77D5F"/>
    <w:rsid w:val="00C77D6C"/>
    <w:rsid w:val="00C77DB1"/>
    <w:rsid w:val="00C77DDC"/>
    <w:rsid w:val="00C800FB"/>
    <w:rsid w:val="00C80570"/>
    <w:rsid w:val="00C806BF"/>
    <w:rsid w:val="00C808CA"/>
    <w:rsid w:val="00C809AF"/>
    <w:rsid w:val="00C80B91"/>
    <w:rsid w:val="00C815B0"/>
    <w:rsid w:val="00C815C6"/>
    <w:rsid w:val="00C81D2E"/>
    <w:rsid w:val="00C81E76"/>
    <w:rsid w:val="00C827F6"/>
    <w:rsid w:val="00C8291B"/>
    <w:rsid w:val="00C829AB"/>
    <w:rsid w:val="00C82E01"/>
    <w:rsid w:val="00C82FF1"/>
    <w:rsid w:val="00C83A90"/>
    <w:rsid w:val="00C83F3B"/>
    <w:rsid w:val="00C84169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403"/>
    <w:rsid w:val="00C856F1"/>
    <w:rsid w:val="00C85791"/>
    <w:rsid w:val="00C85A09"/>
    <w:rsid w:val="00C863FC"/>
    <w:rsid w:val="00C86579"/>
    <w:rsid w:val="00C86741"/>
    <w:rsid w:val="00C86BEA"/>
    <w:rsid w:val="00C8716A"/>
    <w:rsid w:val="00C87217"/>
    <w:rsid w:val="00C872AB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425"/>
    <w:rsid w:val="00C9067F"/>
    <w:rsid w:val="00C90B6C"/>
    <w:rsid w:val="00C90D36"/>
    <w:rsid w:val="00C90DE7"/>
    <w:rsid w:val="00C910C5"/>
    <w:rsid w:val="00C9127F"/>
    <w:rsid w:val="00C9157F"/>
    <w:rsid w:val="00C91A08"/>
    <w:rsid w:val="00C92387"/>
    <w:rsid w:val="00C928A9"/>
    <w:rsid w:val="00C92B28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D53"/>
    <w:rsid w:val="00C97DF0"/>
    <w:rsid w:val="00CA02AB"/>
    <w:rsid w:val="00CA088B"/>
    <w:rsid w:val="00CA0C52"/>
    <w:rsid w:val="00CA0D6C"/>
    <w:rsid w:val="00CA11D5"/>
    <w:rsid w:val="00CA1304"/>
    <w:rsid w:val="00CA1452"/>
    <w:rsid w:val="00CA147B"/>
    <w:rsid w:val="00CA1532"/>
    <w:rsid w:val="00CA1774"/>
    <w:rsid w:val="00CA1A7A"/>
    <w:rsid w:val="00CA1A84"/>
    <w:rsid w:val="00CA1D37"/>
    <w:rsid w:val="00CA1E5B"/>
    <w:rsid w:val="00CA1E6E"/>
    <w:rsid w:val="00CA1FBF"/>
    <w:rsid w:val="00CA28AB"/>
    <w:rsid w:val="00CA2E9B"/>
    <w:rsid w:val="00CA2FDB"/>
    <w:rsid w:val="00CA34B6"/>
    <w:rsid w:val="00CA34CF"/>
    <w:rsid w:val="00CA3550"/>
    <w:rsid w:val="00CA425B"/>
    <w:rsid w:val="00CA42D7"/>
    <w:rsid w:val="00CA4422"/>
    <w:rsid w:val="00CA4451"/>
    <w:rsid w:val="00CA46C7"/>
    <w:rsid w:val="00CA46CA"/>
    <w:rsid w:val="00CA4721"/>
    <w:rsid w:val="00CA4974"/>
    <w:rsid w:val="00CA4E8D"/>
    <w:rsid w:val="00CA56D6"/>
    <w:rsid w:val="00CA5F09"/>
    <w:rsid w:val="00CA62D2"/>
    <w:rsid w:val="00CA6770"/>
    <w:rsid w:val="00CA6B1C"/>
    <w:rsid w:val="00CA707F"/>
    <w:rsid w:val="00CA7209"/>
    <w:rsid w:val="00CA74BA"/>
    <w:rsid w:val="00CA75E7"/>
    <w:rsid w:val="00CA76EE"/>
    <w:rsid w:val="00CA79BB"/>
    <w:rsid w:val="00CA7E4D"/>
    <w:rsid w:val="00CB006A"/>
    <w:rsid w:val="00CB0F41"/>
    <w:rsid w:val="00CB1159"/>
    <w:rsid w:val="00CB1474"/>
    <w:rsid w:val="00CB15C7"/>
    <w:rsid w:val="00CB1672"/>
    <w:rsid w:val="00CB17C6"/>
    <w:rsid w:val="00CB1A64"/>
    <w:rsid w:val="00CB1F77"/>
    <w:rsid w:val="00CB259C"/>
    <w:rsid w:val="00CB2CA9"/>
    <w:rsid w:val="00CB3886"/>
    <w:rsid w:val="00CB3BE4"/>
    <w:rsid w:val="00CB3C22"/>
    <w:rsid w:val="00CB4027"/>
    <w:rsid w:val="00CB4861"/>
    <w:rsid w:val="00CB4CDD"/>
    <w:rsid w:val="00CB4DB8"/>
    <w:rsid w:val="00CB4F5B"/>
    <w:rsid w:val="00CB504E"/>
    <w:rsid w:val="00CB51AB"/>
    <w:rsid w:val="00CB55EC"/>
    <w:rsid w:val="00CB57C7"/>
    <w:rsid w:val="00CB5B0E"/>
    <w:rsid w:val="00CB5BB6"/>
    <w:rsid w:val="00CB5D65"/>
    <w:rsid w:val="00CB619A"/>
    <w:rsid w:val="00CB61D9"/>
    <w:rsid w:val="00CB6322"/>
    <w:rsid w:val="00CB6394"/>
    <w:rsid w:val="00CB655C"/>
    <w:rsid w:val="00CB66F7"/>
    <w:rsid w:val="00CB68C8"/>
    <w:rsid w:val="00CB6FEB"/>
    <w:rsid w:val="00CB70AB"/>
    <w:rsid w:val="00CB70CC"/>
    <w:rsid w:val="00CB71C8"/>
    <w:rsid w:val="00CB7238"/>
    <w:rsid w:val="00CB73A9"/>
    <w:rsid w:val="00CB75DF"/>
    <w:rsid w:val="00CB766A"/>
    <w:rsid w:val="00CB77C2"/>
    <w:rsid w:val="00CB7C71"/>
    <w:rsid w:val="00CC032B"/>
    <w:rsid w:val="00CC0598"/>
    <w:rsid w:val="00CC0621"/>
    <w:rsid w:val="00CC07B8"/>
    <w:rsid w:val="00CC0C5C"/>
    <w:rsid w:val="00CC0DD7"/>
    <w:rsid w:val="00CC1264"/>
    <w:rsid w:val="00CC1372"/>
    <w:rsid w:val="00CC197A"/>
    <w:rsid w:val="00CC1A36"/>
    <w:rsid w:val="00CC1CC1"/>
    <w:rsid w:val="00CC1E88"/>
    <w:rsid w:val="00CC237A"/>
    <w:rsid w:val="00CC26D4"/>
    <w:rsid w:val="00CC277C"/>
    <w:rsid w:val="00CC2D2B"/>
    <w:rsid w:val="00CC2E64"/>
    <w:rsid w:val="00CC2F65"/>
    <w:rsid w:val="00CC37D4"/>
    <w:rsid w:val="00CC395E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CFD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D54"/>
    <w:rsid w:val="00CD1E43"/>
    <w:rsid w:val="00CD220A"/>
    <w:rsid w:val="00CD29E7"/>
    <w:rsid w:val="00CD2A96"/>
    <w:rsid w:val="00CD2DC6"/>
    <w:rsid w:val="00CD2EFA"/>
    <w:rsid w:val="00CD322E"/>
    <w:rsid w:val="00CD322F"/>
    <w:rsid w:val="00CD3237"/>
    <w:rsid w:val="00CD36BB"/>
    <w:rsid w:val="00CD36F3"/>
    <w:rsid w:val="00CD3D6A"/>
    <w:rsid w:val="00CD3F51"/>
    <w:rsid w:val="00CD3F5E"/>
    <w:rsid w:val="00CD3FF2"/>
    <w:rsid w:val="00CD4172"/>
    <w:rsid w:val="00CD449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5E66"/>
    <w:rsid w:val="00CD65FD"/>
    <w:rsid w:val="00CD6764"/>
    <w:rsid w:val="00CD682A"/>
    <w:rsid w:val="00CD6B96"/>
    <w:rsid w:val="00CD6CD8"/>
    <w:rsid w:val="00CE0289"/>
    <w:rsid w:val="00CE0436"/>
    <w:rsid w:val="00CE0591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E7A"/>
    <w:rsid w:val="00CE2F24"/>
    <w:rsid w:val="00CE30F3"/>
    <w:rsid w:val="00CE3189"/>
    <w:rsid w:val="00CE37BF"/>
    <w:rsid w:val="00CE3907"/>
    <w:rsid w:val="00CE3979"/>
    <w:rsid w:val="00CE4108"/>
    <w:rsid w:val="00CE427B"/>
    <w:rsid w:val="00CE43BD"/>
    <w:rsid w:val="00CE4414"/>
    <w:rsid w:val="00CE4666"/>
    <w:rsid w:val="00CE47D3"/>
    <w:rsid w:val="00CE4BA1"/>
    <w:rsid w:val="00CE4CD3"/>
    <w:rsid w:val="00CE5007"/>
    <w:rsid w:val="00CE500E"/>
    <w:rsid w:val="00CE51BC"/>
    <w:rsid w:val="00CE551F"/>
    <w:rsid w:val="00CE5526"/>
    <w:rsid w:val="00CE55B5"/>
    <w:rsid w:val="00CE57E8"/>
    <w:rsid w:val="00CE5CE1"/>
    <w:rsid w:val="00CE62D5"/>
    <w:rsid w:val="00CE6BFA"/>
    <w:rsid w:val="00CE7166"/>
    <w:rsid w:val="00CE7195"/>
    <w:rsid w:val="00CE72F1"/>
    <w:rsid w:val="00CE7340"/>
    <w:rsid w:val="00CE753A"/>
    <w:rsid w:val="00CE7877"/>
    <w:rsid w:val="00CE7A7D"/>
    <w:rsid w:val="00CE7BEA"/>
    <w:rsid w:val="00CE7E38"/>
    <w:rsid w:val="00CF062F"/>
    <w:rsid w:val="00CF0C18"/>
    <w:rsid w:val="00CF0E63"/>
    <w:rsid w:val="00CF1095"/>
    <w:rsid w:val="00CF1494"/>
    <w:rsid w:val="00CF1517"/>
    <w:rsid w:val="00CF15D4"/>
    <w:rsid w:val="00CF1903"/>
    <w:rsid w:val="00CF1AB3"/>
    <w:rsid w:val="00CF1D99"/>
    <w:rsid w:val="00CF1E1E"/>
    <w:rsid w:val="00CF23F3"/>
    <w:rsid w:val="00CF2478"/>
    <w:rsid w:val="00CF25EC"/>
    <w:rsid w:val="00CF291C"/>
    <w:rsid w:val="00CF2EB2"/>
    <w:rsid w:val="00CF32A9"/>
    <w:rsid w:val="00CF34C0"/>
    <w:rsid w:val="00CF388C"/>
    <w:rsid w:val="00CF3C2D"/>
    <w:rsid w:val="00CF451F"/>
    <w:rsid w:val="00CF47BC"/>
    <w:rsid w:val="00CF4E8F"/>
    <w:rsid w:val="00CF5385"/>
    <w:rsid w:val="00CF55A1"/>
    <w:rsid w:val="00CF5821"/>
    <w:rsid w:val="00CF58D8"/>
    <w:rsid w:val="00CF593E"/>
    <w:rsid w:val="00CF6104"/>
    <w:rsid w:val="00CF61D9"/>
    <w:rsid w:val="00CF6370"/>
    <w:rsid w:val="00CF67C6"/>
    <w:rsid w:val="00CF6A53"/>
    <w:rsid w:val="00CF755C"/>
    <w:rsid w:val="00CF760F"/>
    <w:rsid w:val="00CF770F"/>
    <w:rsid w:val="00CF77EC"/>
    <w:rsid w:val="00CF7D9C"/>
    <w:rsid w:val="00D00085"/>
    <w:rsid w:val="00D0009E"/>
    <w:rsid w:val="00D008F8"/>
    <w:rsid w:val="00D00A46"/>
    <w:rsid w:val="00D00B0B"/>
    <w:rsid w:val="00D00CFA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A4C"/>
    <w:rsid w:val="00D062FB"/>
    <w:rsid w:val="00D0653B"/>
    <w:rsid w:val="00D066C7"/>
    <w:rsid w:val="00D06AF5"/>
    <w:rsid w:val="00D072B7"/>
    <w:rsid w:val="00D0770B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D6"/>
    <w:rsid w:val="00D120B1"/>
    <w:rsid w:val="00D120EA"/>
    <w:rsid w:val="00D127EC"/>
    <w:rsid w:val="00D127F4"/>
    <w:rsid w:val="00D12C6D"/>
    <w:rsid w:val="00D1368C"/>
    <w:rsid w:val="00D136E9"/>
    <w:rsid w:val="00D13D29"/>
    <w:rsid w:val="00D13F21"/>
    <w:rsid w:val="00D1400F"/>
    <w:rsid w:val="00D14064"/>
    <w:rsid w:val="00D1445E"/>
    <w:rsid w:val="00D147A0"/>
    <w:rsid w:val="00D147B5"/>
    <w:rsid w:val="00D14823"/>
    <w:rsid w:val="00D14AE9"/>
    <w:rsid w:val="00D14B37"/>
    <w:rsid w:val="00D15041"/>
    <w:rsid w:val="00D152F2"/>
    <w:rsid w:val="00D1532A"/>
    <w:rsid w:val="00D1533C"/>
    <w:rsid w:val="00D15583"/>
    <w:rsid w:val="00D15990"/>
    <w:rsid w:val="00D15BA8"/>
    <w:rsid w:val="00D16072"/>
    <w:rsid w:val="00D16819"/>
    <w:rsid w:val="00D1683C"/>
    <w:rsid w:val="00D168B0"/>
    <w:rsid w:val="00D16ADA"/>
    <w:rsid w:val="00D16E9D"/>
    <w:rsid w:val="00D17258"/>
    <w:rsid w:val="00D172B7"/>
    <w:rsid w:val="00D17348"/>
    <w:rsid w:val="00D1740F"/>
    <w:rsid w:val="00D17544"/>
    <w:rsid w:val="00D1768C"/>
    <w:rsid w:val="00D177C5"/>
    <w:rsid w:val="00D1788F"/>
    <w:rsid w:val="00D17CB7"/>
    <w:rsid w:val="00D17D93"/>
    <w:rsid w:val="00D2000B"/>
    <w:rsid w:val="00D20779"/>
    <w:rsid w:val="00D20927"/>
    <w:rsid w:val="00D20A2C"/>
    <w:rsid w:val="00D20A52"/>
    <w:rsid w:val="00D20EE7"/>
    <w:rsid w:val="00D215AC"/>
    <w:rsid w:val="00D2160A"/>
    <w:rsid w:val="00D218A4"/>
    <w:rsid w:val="00D218C1"/>
    <w:rsid w:val="00D21A5D"/>
    <w:rsid w:val="00D21A6C"/>
    <w:rsid w:val="00D221E0"/>
    <w:rsid w:val="00D221FD"/>
    <w:rsid w:val="00D2278F"/>
    <w:rsid w:val="00D22A14"/>
    <w:rsid w:val="00D230CB"/>
    <w:rsid w:val="00D2310C"/>
    <w:rsid w:val="00D238FF"/>
    <w:rsid w:val="00D23AA3"/>
    <w:rsid w:val="00D23E67"/>
    <w:rsid w:val="00D24270"/>
    <w:rsid w:val="00D2454A"/>
    <w:rsid w:val="00D247C5"/>
    <w:rsid w:val="00D24C61"/>
    <w:rsid w:val="00D254E3"/>
    <w:rsid w:val="00D254E9"/>
    <w:rsid w:val="00D25572"/>
    <w:rsid w:val="00D257EC"/>
    <w:rsid w:val="00D25E24"/>
    <w:rsid w:val="00D262A5"/>
    <w:rsid w:val="00D2693C"/>
    <w:rsid w:val="00D26C32"/>
    <w:rsid w:val="00D26C6D"/>
    <w:rsid w:val="00D26D8C"/>
    <w:rsid w:val="00D27009"/>
    <w:rsid w:val="00D27015"/>
    <w:rsid w:val="00D272E6"/>
    <w:rsid w:val="00D27381"/>
    <w:rsid w:val="00D2745F"/>
    <w:rsid w:val="00D27799"/>
    <w:rsid w:val="00D2779C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2E80"/>
    <w:rsid w:val="00D33068"/>
    <w:rsid w:val="00D331CA"/>
    <w:rsid w:val="00D33632"/>
    <w:rsid w:val="00D33741"/>
    <w:rsid w:val="00D33A1C"/>
    <w:rsid w:val="00D33A56"/>
    <w:rsid w:val="00D33C1D"/>
    <w:rsid w:val="00D33D79"/>
    <w:rsid w:val="00D33E5F"/>
    <w:rsid w:val="00D33EB8"/>
    <w:rsid w:val="00D33F35"/>
    <w:rsid w:val="00D3456C"/>
    <w:rsid w:val="00D346EF"/>
    <w:rsid w:val="00D348F8"/>
    <w:rsid w:val="00D34EF7"/>
    <w:rsid w:val="00D35317"/>
    <w:rsid w:val="00D35B09"/>
    <w:rsid w:val="00D35CF8"/>
    <w:rsid w:val="00D35D93"/>
    <w:rsid w:val="00D35FB0"/>
    <w:rsid w:val="00D36074"/>
    <w:rsid w:val="00D3663D"/>
    <w:rsid w:val="00D368CA"/>
    <w:rsid w:val="00D36CD5"/>
    <w:rsid w:val="00D36E0F"/>
    <w:rsid w:val="00D377C3"/>
    <w:rsid w:val="00D37B17"/>
    <w:rsid w:val="00D4015D"/>
    <w:rsid w:val="00D40381"/>
    <w:rsid w:val="00D403BF"/>
    <w:rsid w:val="00D4063E"/>
    <w:rsid w:val="00D406AD"/>
    <w:rsid w:val="00D41073"/>
    <w:rsid w:val="00D413E6"/>
    <w:rsid w:val="00D4181A"/>
    <w:rsid w:val="00D41E75"/>
    <w:rsid w:val="00D426FF"/>
    <w:rsid w:val="00D4278A"/>
    <w:rsid w:val="00D4318E"/>
    <w:rsid w:val="00D43654"/>
    <w:rsid w:val="00D43E8B"/>
    <w:rsid w:val="00D43F4E"/>
    <w:rsid w:val="00D4436B"/>
    <w:rsid w:val="00D445A4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5BB"/>
    <w:rsid w:val="00D466ED"/>
    <w:rsid w:val="00D466FE"/>
    <w:rsid w:val="00D4687E"/>
    <w:rsid w:val="00D469CF"/>
    <w:rsid w:val="00D46C92"/>
    <w:rsid w:val="00D46DA2"/>
    <w:rsid w:val="00D47238"/>
    <w:rsid w:val="00D4740B"/>
    <w:rsid w:val="00D4743C"/>
    <w:rsid w:val="00D4782B"/>
    <w:rsid w:val="00D47CCE"/>
    <w:rsid w:val="00D47EA0"/>
    <w:rsid w:val="00D502A5"/>
    <w:rsid w:val="00D50C86"/>
    <w:rsid w:val="00D50CAE"/>
    <w:rsid w:val="00D51195"/>
    <w:rsid w:val="00D51252"/>
    <w:rsid w:val="00D5150C"/>
    <w:rsid w:val="00D519C2"/>
    <w:rsid w:val="00D51CBD"/>
    <w:rsid w:val="00D51E4F"/>
    <w:rsid w:val="00D51FFA"/>
    <w:rsid w:val="00D520EE"/>
    <w:rsid w:val="00D520F8"/>
    <w:rsid w:val="00D5216E"/>
    <w:rsid w:val="00D52341"/>
    <w:rsid w:val="00D532DA"/>
    <w:rsid w:val="00D534A5"/>
    <w:rsid w:val="00D53AA7"/>
    <w:rsid w:val="00D53AB9"/>
    <w:rsid w:val="00D53E09"/>
    <w:rsid w:val="00D53FD0"/>
    <w:rsid w:val="00D53FF5"/>
    <w:rsid w:val="00D54006"/>
    <w:rsid w:val="00D5432D"/>
    <w:rsid w:val="00D543DA"/>
    <w:rsid w:val="00D54938"/>
    <w:rsid w:val="00D549DB"/>
    <w:rsid w:val="00D54B18"/>
    <w:rsid w:val="00D54F5F"/>
    <w:rsid w:val="00D55297"/>
    <w:rsid w:val="00D55910"/>
    <w:rsid w:val="00D55E6B"/>
    <w:rsid w:val="00D56033"/>
    <w:rsid w:val="00D564CA"/>
    <w:rsid w:val="00D56580"/>
    <w:rsid w:val="00D567CD"/>
    <w:rsid w:val="00D56B74"/>
    <w:rsid w:val="00D56BB1"/>
    <w:rsid w:val="00D56CA3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0CE7"/>
    <w:rsid w:val="00D61012"/>
    <w:rsid w:val="00D612AA"/>
    <w:rsid w:val="00D6157F"/>
    <w:rsid w:val="00D616EB"/>
    <w:rsid w:val="00D616F3"/>
    <w:rsid w:val="00D61C09"/>
    <w:rsid w:val="00D61CB9"/>
    <w:rsid w:val="00D624D4"/>
    <w:rsid w:val="00D62625"/>
    <w:rsid w:val="00D62D97"/>
    <w:rsid w:val="00D63001"/>
    <w:rsid w:val="00D633D9"/>
    <w:rsid w:val="00D63524"/>
    <w:rsid w:val="00D63774"/>
    <w:rsid w:val="00D63A0E"/>
    <w:rsid w:val="00D63A62"/>
    <w:rsid w:val="00D6423C"/>
    <w:rsid w:val="00D6470C"/>
    <w:rsid w:val="00D64DDF"/>
    <w:rsid w:val="00D650CA"/>
    <w:rsid w:val="00D655F8"/>
    <w:rsid w:val="00D65772"/>
    <w:rsid w:val="00D657D0"/>
    <w:rsid w:val="00D65A5C"/>
    <w:rsid w:val="00D65F3A"/>
    <w:rsid w:val="00D65FF0"/>
    <w:rsid w:val="00D6616F"/>
    <w:rsid w:val="00D667F2"/>
    <w:rsid w:val="00D66820"/>
    <w:rsid w:val="00D67307"/>
    <w:rsid w:val="00D67BF6"/>
    <w:rsid w:val="00D7001C"/>
    <w:rsid w:val="00D701EC"/>
    <w:rsid w:val="00D70265"/>
    <w:rsid w:val="00D70417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2FDB"/>
    <w:rsid w:val="00D73498"/>
    <w:rsid w:val="00D736B1"/>
    <w:rsid w:val="00D73B32"/>
    <w:rsid w:val="00D73B7A"/>
    <w:rsid w:val="00D73C91"/>
    <w:rsid w:val="00D73F92"/>
    <w:rsid w:val="00D74138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E"/>
    <w:rsid w:val="00D75E39"/>
    <w:rsid w:val="00D75FB1"/>
    <w:rsid w:val="00D75FF0"/>
    <w:rsid w:val="00D76293"/>
    <w:rsid w:val="00D763CC"/>
    <w:rsid w:val="00D76863"/>
    <w:rsid w:val="00D7694B"/>
    <w:rsid w:val="00D76EE5"/>
    <w:rsid w:val="00D76F74"/>
    <w:rsid w:val="00D7755E"/>
    <w:rsid w:val="00D775E1"/>
    <w:rsid w:val="00D77721"/>
    <w:rsid w:val="00D7799A"/>
    <w:rsid w:val="00D77A7B"/>
    <w:rsid w:val="00D77D8D"/>
    <w:rsid w:val="00D77DDF"/>
    <w:rsid w:val="00D77DFC"/>
    <w:rsid w:val="00D77EF8"/>
    <w:rsid w:val="00D77F12"/>
    <w:rsid w:val="00D801B3"/>
    <w:rsid w:val="00D8099E"/>
    <w:rsid w:val="00D80AD4"/>
    <w:rsid w:val="00D80BCC"/>
    <w:rsid w:val="00D80C31"/>
    <w:rsid w:val="00D80FD9"/>
    <w:rsid w:val="00D8173B"/>
    <w:rsid w:val="00D81744"/>
    <w:rsid w:val="00D823E5"/>
    <w:rsid w:val="00D825B5"/>
    <w:rsid w:val="00D82773"/>
    <w:rsid w:val="00D82F80"/>
    <w:rsid w:val="00D83022"/>
    <w:rsid w:val="00D833E5"/>
    <w:rsid w:val="00D834A5"/>
    <w:rsid w:val="00D835B0"/>
    <w:rsid w:val="00D8394C"/>
    <w:rsid w:val="00D84287"/>
    <w:rsid w:val="00D8454B"/>
    <w:rsid w:val="00D846CD"/>
    <w:rsid w:val="00D848DA"/>
    <w:rsid w:val="00D84B42"/>
    <w:rsid w:val="00D84D57"/>
    <w:rsid w:val="00D85060"/>
    <w:rsid w:val="00D851AB"/>
    <w:rsid w:val="00D85C12"/>
    <w:rsid w:val="00D85C82"/>
    <w:rsid w:val="00D860D0"/>
    <w:rsid w:val="00D86AAC"/>
    <w:rsid w:val="00D86ED9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0CD4"/>
    <w:rsid w:val="00D910BA"/>
    <w:rsid w:val="00D913A3"/>
    <w:rsid w:val="00D91CA9"/>
    <w:rsid w:val="00D91DBF"/>
    <w:rsid w:val="00D91E32"/>
    <w:rsid w:val="00D9252B"/>
    <w:rsid w:val="00D92F01"/>
    <w:rsid w:val="00D932E1"/>
    <w:rsid w:val="00D9372B"/>
    <w:rsid w:val="00D9397D"/>
    <w:rsid w:val="00D93AD1"/>
    <w:rsid w:val="00D93D8E"/>
    <w:rsid w:val="00D9413A"/>
    <w:rsid w:val="00D94175"/>
    <w:rsid w:val="00D9450F"/>
    <w:rsid w:val="00D94602"/>
    <w:rsid w:val="00D946AF"/>
    <w:rsid w:val="00D947E9"/>
    <w:rsid w:val="00D94D16"/>
    <w:rsid w:val="00D955F8"/>
    <w:rsid w:val="00D95D7A"/>
    <w:rsid w:val="00D96125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7DA"/>
    <w:rsid w:val="00DA0871"/>
    <w:rsid w:val="00DA0930"/>
    <w:rsid w:val="00DA0A5F"/>
    <w:rsid w:val="00DA0E15"/>
    <w:rsid w:val="00DA1355"/>
    <w:rsid w:val="00DA1C83"/>
    <w:rsid w:val="00DA2167"/>
    <w:rsid w:val="00DA249C"/>
    <w:rsid w:val="00DA2A77"/>
    <w:rsid w:val="00DA2A89"/>
    <w:rsid w:val="00DA2C1D"/>
    <w:rsid w:val="00DA2F39"/>
    <w:rsid w:val="00DA3C04"/>
    <w:rsid w:val="00DA3EB2"/>
    <w:rsid w:val="00DA3FD1"/>
    <w:rsid w:val="00DA4001"/>
    <w:rsid w:val="00DA407C"/>
    <w:rsid w:val="00DA42E1"/>
    <w:rsid w:val="00DA4577"/>
    <w:rsid w:val="00DA462D"/>
    <w:rsid w:val="00DA46DB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FA3"/>
    <w:rsid w:val="00DA7798"/>
    <w:rsid w:val="00DA7875"/>
    <w:rsid w:val="00DA7CF9"/>
    <w:rsid w:val="00DA7E20"/>
    <w:rsid w:val="00DA7EDD"/>
    <w:rsid w:val="00DB008F"/>
    <w:rsid w:val="00DB0120"/>
    <w:rsid w:val="00DB02D5"/>
    <w:rsid w:val="00DB03B1"/>
    <w:rsid w:val="00DB0807"/>
    <w:rsid w:val="00DB08BA"/>
    <w:rsid w:val="00DB0F32"/>
    <w:rsid w:val="00DB117C"/>
    <w:rsid w:val="00DB11B8"/>
    <w:rsid w:val="00DB12A8"/>
    <w:rsid w:val="00DB202F"/>
    <w:rsid w:val="00DB20E9"/>
    <w:rsid w:val="00DB2227"/>
    <w:rsid w:val="00DB2BFB"/>
    <w:rsid w:val="00DB3258"/>
    <w:rsid w:val="00DB3839"/>
    <w:rsid w:val="00DB3FD7"/>
    <w:rsid w:val="00DB40B7"/>
    <w:rsid w:val="00DB4439"/>
    <w:rsid w:val="00DB4495"/>
    <w:rsid w:val="00DB49B6"/>
    <w:rsid w:val="00DB50AD"/>
    <w:rsid w:val="00DB5187"/>
    <w:rsid w:val="00DB51AB"/>
    <w:rsid w:val="00DB5483"/>
    <w:rsid w:val="00DB591A"/>
    <w:rsid w:val="00DB5C63"/>
    <w:rsid w:val="00DB6234"/>
    <w:rsid w:val="00DB65AB"/>
    <w:rsid w:val="00DB65B9"/>
    <w:rsid w:val="00DB6668"/>
    <w:rsid w:val="00DB669D"/>
    <w:rsid w:val="00DB678D"/>
    <w:rsid w:val="00DB6B97"/>
    <w:rsid w:val="00DB6C5C"/>
    <w:rsid w:val="00DB6D19"/>
    <w:rsid w:val="00DB72E2"/>
    <w:rsid w:val="00DB78EB"/>
    <w:rsid w:val="00DB7A6E"/>
    <w:rsid w:val="00DB7C7B"/>
    <w:rsid w:val="00DC020F"/>
    <w:rsid w:val="00DC05C8"/>
    <w:rsid w:val="00DC06D4"/>
    <w:rsid w:val="00DC078D"/>
    <w:rsid w:val="00DC09FD"/>
    <w:rsid w:val="00DC0A43"/>
    <w:rsid w:val="00DC0AB4"/>
    <w:rsid w:val="00DC0B5E"/>
    <w:rsid w:val="00DC0CD0"/>
    <w:rsid w:val="00DC0CE6"/>
    <w:rsid w:val="00DC0E85"/>
    <w:rsid w:val="00DC12A5"/>
    <w:rsid w:val="00DC1952"/>
    <w:rsid w:val="00DC2893"/>
    <w:rsid w:val="00DC2A6D"/>
    <w:rsid w:val="00DC2C82"/>
    <w:rsid w:val="00DC2D06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897"/>
    <w:rsid w:val="00DC5D0B"/>
    <w:rsid w:val="00DC5FC3"/>
    <w:rsid w:val="00DC6011"/>
    <w:rsid w:val="00DC64DB"/>
    <w:rsid w:val="00DC64F1"/>
    <w:rsid w:val="00DC682B"/>
    <w:rsid w:val="00DC6BFC"/>
    <w:rsid w:val="00DC6C8C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2F9"/>
    <w:rsid w:val="00DD240B"/>
    <w:rsid w:val="00DD244B"/>
    <w:rsid w:val="00DD2969"/>
    <w:rsid w:val="00DD2993"/>
    <w:rsid w:val="00DD2C06"/>
    <w:rsid w:val="00DD3420"/>
    <w:rsid w:val="00DD34A6"/>
    <w:rsid w:val="00DD3575"/>
    <w:rsid w:val="00DD3B69"/>
    <w:rsid w:val="00DD44FD"/>
    <w:rsid w:val="00DD45A9"/>
    <w:rsid w:val="00DD472C"/>
    <w:rsid w:val="00DD47DE"/>
    <w:rsid w:val="00DD483E"/>
    <w:rsid w:val="00DD4917"/>
    <w:rsid w:val="00DD4A9D"/>
    <w:rsid w:val="00DD4B89"/>
    <w:rsid w:val="00DD50E2"/>
    <w:rsid w:val="00DD5272"/>
    <w:rsid w:val="00DD5564"/>
    <w:rsid w:val="00DD5F1F"/>
    <w:rsid w:val="00DD5F3B"/>
    <w:rsid w:val="00DD638F"/>
    <w:rsid w:val="00DD699A"/>
    <w:rsid w:val="00DD6B25"/>
    <w:rsid w:val="00DD6ED1"/>
    <w:rsid w:val="00DD7148"/>
    <w:rsid w:val="00DD7254"/>
    <w:rsid w:val="00DD73C0"/>
    <w:rsid w:val="00DD7670"/>
    <w:rsid w:val="00DD770F"/>
    <w:rsid w:val="00DD776C"/>
    <w:rsid w:val="00DD79C2"/>
    <w:rsid w:val="00DD7AA9"/>
    <w:rsid w:val="00DD7C97"/>
    <w:rsid w:val="00DE02D2"/>
    <w:rsid w:val="00DE0324"/>
    <w:rsid w:val="00DE072E"/>
    <w:rsid w:val="00DE0B8B"/>
    <w:rsid w:val="00DE10A0"/>
    <w:rsid w:val="00DE1135"/>
    <w:rsid w:val="00DE1195"/>
    <w:rsid w:val="00DE11C7"/>
    <w:rsid w:val="00DE13C7"/>
    <w:rsid w:val="00DE1740"/>
    <w:rsid w:val="00DE1975"/>
    <w:rsid w:val="00DE213D"/>
    <w:rsid w:val="00DE2412"/>
    <w:rsid w:val="00DE28EE"/>
    <w:rsid w:val="00DE2B79"/>
    <w:rsid w:val="00DE2C5A"/>
    <w:rsid w:val="00DE3298"/>
    <w:rsid w:val="00DE3513"/>
    <w:rsid w:val="00DE3723"/>
    <w:rsid w:val="00DE376B"/>
    <w:rsid w:val="00DE39E4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D3A"/>
    <w:rsid w:val="00DE6D8B"/>
    <w:rsid w:val="00DE6F9F"/>
    <w:rsid w:val="00DE74BA"/>
    <w:rsid w:val="00DE74EC"/>
    <w:rsid w:val="00DE79FC"/>
    <w:rsid w:val="00DE7CC9"/>
    <w:rsid w:val="00DF028E"/>
    <w:rsid w:val="00DF0AA4"/>
    <w:rsid w:val="00DF0D4B"/>
    <w:rsid w:val="00DF1350"/>
    <w:rsid w:val="00DF13C2"/>
    <w:rsid w:val="00DF13D2"/>
    <w:rsid w:val="00DF153A"/>
    <w:rsid w:val="00DF199E"/>
    <w:rsid w:val="00DF1F48"/>
    <w:rsid w:val="00DF21BC"/>
    <w:rsid w:val="00DF23AE"/>
    <w:rsid w:val="00DF2D6D"/>
    <w:rsid w:val="00DF3240"/>
    <w:rsid w:val="00DF32FF"/>
    <w:rsid w:val="00DF3658"/>
    <w:rsid w:val="00DF38EA"/>
    <w:rsid w:val="00DF395B"/>
    <w:rsid w:val="00DF3F3F"/>
    <w:rsid w:val="00DF4038"/>
    <w:rsid w:val="00DF4382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6F7C"/>
    <w:rsid w:val="00DF7145"/>
    <w:rsid w:val="00DF748B"/>
    <w:rsid w:val="00DF7B0A"/>
    <w:rsid w:val="00DF7B4E"/>
    <w:rsid w:val="00DF7B72"/>
    <w:rsid w:val="00DF7B94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C10"/>
    <w:rsid w:val="00E02EAD"/>
    <w:rsid w:val="00E0315A"/>
    <w:rsid w:val="00E03AF9"/>
    <w:rsid w:val="00E03DE5"/>
    <w:rsid w:val="00E03E7E"/>
    <w:rsid w:val="00E03EA9"/>
    <w:rsid w:val="00E040DA"/>
    <w:rsid w:val="00E0429F"/>
    <w:rsid w:val="00E04996"/>
    <w:rsid w:val="00E050CE"/>
    <w:rsid w:val="00E05143"/>
    <w:rsid w:val="00E05319"/>
    <w:rsid w:val="00E057B9"/>
    <w:rsid w:val="00E05CCB"/>
    <w:rsid w:val="00E05DA5"/>
    <w:rsid w:val="00E05DB1"/>
    <w:rsid w:val="00E05DFD"/>
    <w:rsid w:val="00E06016"/>
    <w:rsid w:val="00E0627B"/>
    <w:rsid w:val="00E06416"/>
    <w:rsid w:val="00E06907"/>
    <w:rsid w:val="00E0695C"/>
    <w:rsid w:val="00E06A02"/>
    <w:rsid w:val="00E06AC3"/>
    <w:rsid w:val="00E06B08"/>
    <w:rsid w:val="00E06BE2"/>
    <w:rsid w:val="00E0759A"/>
    <w:rsid w:val="00E076C7"/>
    <w:rsid w:val="00E076CC"/>
    <w:rsid w:val="00E0775E"/>
    <w:rsid w:val="00E07C7A"/>
    <w:rsid w:val="00E07D30"/>
    <w:rsid w:val="00E07F39"/>
    <w:rsid w:val="00E10370"/>
    <w:rsid w:val="00E104E2"/>
    <w:rsid w:val="00E10894"/>
    <w:rsid w:val="00E10902"/>
    <w:rsid w:val="00E10F1C"/>
    <w:rsid w:val="00E112DB"/>
    <w:rsid w:val="00E11AA3"/>
    <w:rsid w:val="00E11CF8"/>
    <w:rsid w:val="00E11F38"/>
    <w:rsid w:val="00E127CE"/>
    <w:rsid w:val="00E127D9"/>
    <w:rsid w:val="00E128D7"/>
    <w:rsid w:val="00E12BCD"/>
    <w:rsid w:val="00E12D63"/>
    <w:rsid w:val="00E12DB0"/>
    <w:rsid w:val="00E1330D"/>
    <w:rsid w:val="00E13DCE"/>
    <w:rsid w:val="00E13FBE"/>
    <w:rsid w:val="00E140E3"/>
    <w:rsid w:val="00E1433E"/>
    <w:rsid w:val="00E1467F"/>
    <w:rsid w:val="00E14C63"/>
    <w:rsid w:val="00E14DBF"/>
    <w:rsid w:val="00E150B6"/>
    <w:rsid w:val="00E15174"/>
    <w:rsid w:val="00E157BA"/>
    <w:rsid w:val="00E157D5"/>
    <w:rsid w:val="00E15865"/>
    <w:rsid w:val="00E158F4"/>
    <w:rsid w:val="00E16164"/>
    <w:rsid w:val="00E163B6"/>
    <w:rsid w:val="00E163C5"/>
    <w:rsid w:val="00E1668F"/>
    <w:rsid w:val="00E16966"/>
    <w:rsid w:val="00E1697B"/>
    <w:rsid w:val="00E16BE8"/>
    <w:rsid w:val="00E16C20"/>
    <w:rsid w:val="00E17251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BAF"/>
    <w:rsid w:val="00E21D0A"/>
    <w:rsid w:val="00E220BF"/>
    <w:rsid w:val="00E22CD4"/>
    <w:rsid w:val="00E2376D"/>
    <w:rsid w:val="00E2378C"/>
    <w:rsid w:val="00E23970"/>
    <w:rsid w:val="00E23CEE"/>
    <w:rsid w:val="00E23DE1"/>
    <w:rsid w:val="00E24956"/>
    <w:rsid w:val="00E2545F"/>
    <w:rsid w:val="00E25737"/>
    <w:rsid w:val="00E258C6"/>
    <w:rsid w:val="00E25A73"/>
    <w:rsid w:val="00E25E93"/>
    <w:rsid w:val="00E25ED0"/>
    <w:rsid w:val="00E26137"/>
    <w:rsid w:val="00E26983"/>
    <w:rsid w:val="00E26FF6"/>
    <w:rsid w:val="00E27029"/>
    <w:rsid w:val="00E27680"/>
    <w:rsid w:val="00E276C0"/>
    <w:rsid w:val="00E2770A"/>
    <w:rsid w:val="00E27A37"/>
    <w:rsid w:val="00E304B2"/>
    <w:rsid w:val="00E3055E"/>
    <w:rsid w:val="00E30B09"/>
    <w:rsid w:val="00E30DF2"/>
    <w:rsid w:val="00E30F7A"/>
    <w:rsid w:val="00E31940"/>
    <w:rsid w:val="00E31D33"/>
    <w:rsid w:val="00E31ED4"/>
    <w:rsid w:val="00E322B5"/>
    <w:rsid w:val="00E325E1"/>
    <w:rsid w:val="00E326B1"/>
    <w:rsid w:val="00E328BE"/>
    <w:rsid w:val="00E32999"/>
    <w:rsid w:val="00E32A72"/>
    <w:rsid w:val="00E32A85"/>
    <w:rsid w:val="00E32E6A"/>
    <w:rsid w:val="00E3348C"/>
    <w:rsid w:val="00E334AB"/>
    <w:rsid w:val="00E33634"/>
    <w:rsid w:val="00E33B70"/>
    <w:rsid w:val="00E344A2"/>
    <w:rsid w:val="00E34800"/>
    <w:rsid w:val="00E34E1F"/>
    <w:rsid w:val="00E34FB1"/>
    <w:rsid w:val="00E35453"/>
    <w:rsid w:val="00E35648"/>
    <w:rsid w:val="00E35720"/>
    <w:rsid w:val="00E3582C"/>
    <w:rsid w:val="00E35D21"/>
    <w:rsid w:val="00E361D2"/>
    <w:rsid w:val="00E3691E"/>
    <w:rsid w:val="00E36BED"/>
    <w:rsid w:val="00E36CAA"/>
    <w:rsid w:val="00E36DEC"/>
    <w:rsid w:val="00E374A2"/>
    <w:rsid w:val="00E374E5"/>
    <w:rsid w:val="00E37590"/>
    <w:rsid w:val="00E376CA"/>
    <w:rsid w:val="00E37E05"/>
    <w:rsid w:val="00E37E08"/>
    <w:rsid w:val="00E37F17"/>
    <w:rsid w:val="00E404DD"/>
    <w:rsid w:val="00E409C0"/>
    <w:rsid w:val="00E412E4"/>
    <w:rsid w:val="00E4139E"/>
    <w:rsid w:val="00E4158C"/>
    <w:rsid w:val="00E418AE"/>
    <w:rsid w:val="00E41D6C"/>
    <w:rsid w:val="00E41E92"/>
    <w:rsid w:val="00E42114"/>
    <w:rsid w:val="00E425E2"/>
    <w:rsid w:val="00E426FF"/>
    <w:rsid w:val="00E42B9F"/>
    <w:rsid w:val="00E42C27"/>
    <w:rsid w:val="00E4306F"/>
    <w:rsid w:val="00E43B9E"/>
    <w:rsid w:val="00E43E90"/>
    <w:rsid w:val="00E4437A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A17"/>
    <w:rsid w:val="00E46C1D"/>
    <w:rsid w:val="00E47621"/>
    <w:rsid w:val="00E5040D"/>
    <w:rsid w:val="00E508DE"/>
    <w:rsid w:val="00E5145D"/>
    <w:rsid w:val="00E51660"/>
    <w:rsid w:val="00E5184E"/>
    <w:rsid w:val="00E51C30"/>
    <w:rsid w:val="00E51E2A"/>
    <w:rsid w:val="00E527E5"/>
    <w:rsid w:val="00E52889"/>
    <w:rsid w:val="00E52BFB"/>
    <w:rsid w:val="00E52C8B"/>
    <w:rsid w:val="00E52ECC"/>
    <w:rsid w:val="00E53442"/>
    <w:rsid w:val="00E53693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AE2"/>
    <w:rsid w:val="00E55E17"/>
    <w:rsid w:val="00E55EDA"/>
    <w:rsid w:val="00E56079"/>
    <w:rsid w:val="00E56173"/>
    <w:rsid w:val="00E57402"/>
    <w:rsid w:val="00E5760B"/>
    <w:rsid w:val="00E60065"/>
    <w:rsid w:val="00E601B2"/>
    <w:rsid w:val="00E60248"/>
    <w:rsid w:val="00E6062D"/>
    <w:rsid w:val="00E6063C"/>
    <w:rsid w:val="00E60CC6"/>
    <w:rsid w:val="00E60D30"/>
    <w:rsid w:val="00E61211"/>
    <w:rsid w:val="00E614AF"/>
    <w:rsid w:val="00E61B83"/>
    <w:rsid w:val="00E61F4B"/>
    <w:rsid w:val="00E61FED"/>
    <w:rsid w:val="00E62163"/>
    <w:rsid w:val="00E6236C"/>
    <w:rsid w:val="00E62410"/>
    <w:rsid w:val="00E6264D"/>
    <w:rsid w:val="00E626A1"/>
    <w:rsid w:val="00E62A44"/>
    <w:rsid w:val="00E62A90"/>
    <w:rsid w:val="00E63067"/>
    <w:rsid w:val="00E63799"/>
    <w:rsid w:val="00E63993"/>
    <w:rsid w:val="00E63B72"/>
    <w:rsid w:val="00E63BCF"/>
    <w:rsid w:val="00E64361"/>
    <w:rsid w:val="00E644B0"/>
    <w:rsid w:val="00E6468A"/>
    <w:rsid w:val="00E6477F"/>
    <w:rsid w:val="00E65405"/>
    <w:rsid w:val="00E6596C"/>
    <w:rsid w:val="00E65BFC"/>
    <w:rsid w:val="00E6651F"/>
    <w:rsid w:val="00E66759"/>
    <w:rsid w:val="00E66827"/>
    <w:rsid w:val="00E66BED"/>
    <w:rsid w:val="00E67E37"/>
    <w:rsid w:val="00E67F13"/>
    <w:rsid w:val="00E70312"/>
    <w:rsid w:val="00E7092A"/>
    <w:rsid w:val="00E70AA9"/>
    <w:rsid w:val="00E70AF7"/>
    <w:rsid w:val="00E70F7A"/>
    <w:rsid w:val="00E710E2"/>
    <w:rsid w:val="00E71806"/>
    <w:rsid w:val="00E71D1C"/>
    <w:rsid w:val="00E71D5A"/>
    <w:rsid w:val="00E724CB"/>
    <w:rsid w:val="00E72901"/>
    <w:rsid w:val="00E73046"/>
    <w:rsid w:val="00E732D4"/>
    <w:rsid w:val="00E736D8"/>
    <w:rsid w:val="00E73737"/>
    <w:rsid w:val="00E73842"/>
    <w:rsid w:val="00E739F5"/>
    <w:rsid w:val="00E73BBC"/>
    <w:rsid w:val="00E73EA6"/>
    <w:rsid w:val="00E74163"/>
    <w:rsid w:val="00E74769"/>
    <w:rsid w:val="00E74D1C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699C"/>
    <w:rsid w:val="00E770E6"/>
    <w:rsid w:val="00E77372"/>
    <w:rsid w:val="00E7786D"/>
    <w:rsid w:val="00E778F5"/>
    <w:rsid w:val="00E77C21"/>
    <w:rsid w:val="00E8039D"/>
    <w:rsid w:val="00E804D5"/>
    <w:rsid w:val="00E80608"/>
    <w:rsid w:val="00E80782"/>
    <w:rsid w:val="00E808A2"/>
    <w:rsid w:val="00E80C3B"/>
    <w:rsid w:val="00E80D86"/>
    <w:rsid w:val="00E80D90"/>
    <w:rsid w:val="00E81206"/>
    <w:rsid w:val="00E81353"/>
    <w:rsid w:val="00E81431"/>
    <w:rsid w:val="00E819CC"/>
    <w:rsid w:val="00E819D0"/>
    <w:rsid w:val="00E81BB7"/>
    <w:rsid w:val="00E8227C"/>
    <w:rsid w:val="00E824AA"/>
    <w:rsid w:val="00E82994"/>
    <w:rsid w:val="00E82E74"/>
    <w:rsid w:val="00E836E3"/>
    <w:rsid w:val="00E838A8"/>
    <w:rsid w:val="00E83C0D"/>
    <w:rsid w:val="00E840F2"/>
    <w:rsid w:val="00E84461"/>
    <w:rsid w:val="00E84653"/>
    <w:rsid w:val="00E84CCF"/>
    <w:rsid w:val="00E85513"/>
    <w:rsid w:val="00E8555C"/>
    <w:rsid w:val="00E8594E"/>
    <w:rsid w:val="00E85A54"/>
    <w:rsid w:val="00E85CCB"/>
    <w:rsid w:val="00E85D79"/>
    <w:rsid w:val="00E86B5E"/>
    <w:rsid w:val="00E86BD6"/>
    <w:rsid w:val="00E86D87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7"/>
    <w:rsid w:val="00E915F9"/>
    <w:rsid w:val="00E919AB"/>
    <w:rsid w:val="00E91A05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3E3C"/>
    <w:rsid w:val="00E9454C"/>
    <w:rsid w:val="00E949BE"/>
    <w:rsid w:val="00E94DEB"/>
    <w:rsid w:val="00E94DF7"/>
    <w:rsid w:val="00E94F7C"/>
    <w:rsid w:val="00E9589B"/>
    <w:rsid w:val="00E95B67"/>
    <w:rsid w:val="00E95FE4"/>
    <w:rsid w:val="00E9602C"/>
    <w:rsid w:val="00E964C8"/>
    <w:rsid w:val="00E967B9"/>
    <w:rsid w:val="00E96922"/>
    <w:rsid w:val="00E969F7"/>
    <w:rsid w:val="00E96B4B"/>
    <w:rsid w:val="00E96DA3"/>
    <w:rsid w:val="00E9717B"/>
    <w:rsid w:val="00E9730B"/>
    <w:rsid w:val="00E978EF"/>
    <w:rsid w:val="00E97C8C"/>
    <w:rsid w:val="00EA026E"/>
    <w:rsid w:val="00EA0398"/>
    <w:rsid w:val="00EA0750"/>
    <w:rsid w:val="00EA0AC9"/>
    <w:rsid w:val="00EA0C4C"/>
    <w:rsid w:val="00EA1112"/>
    <w:rsid w:val="00EA142C"/>
    <w:rsid w:val="00EA198D"/>
    <w:rsid w:val="00EA24C5"/>
    <w:rsid w:val="00EA297B"/>
    <w:rsid w:val="00EA32BD"/>
    <w:rsid w:val="00EA3306"/>
    <w:rsid w:val="00EA3483"/>
    <w:rsid w:val="00EA3764"/>
    <w:rsid w:val="00EA3854"/>
    <w:rsid w:val="00EA42F2"/>
    <w:rsid w:val="00EA46B4"/>
    <w:rsid w:val="00EA47B0"/>
    <w:rsid w:val="00EA49A5"/>
    <w:rsid w:val="00EA4A90"/>
    <w:rsid w:val="00EA4BB7"/>
    <w:rsid w:val="00EA4BC0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453"/>
    <w:rsid w:val="00EA758D"/>
    <w:rsid w:val="00EA7705"/>
    <w:rsid w:val="00EA771C"/>
    <w:rsid w:val="00EA7D20"/>
    <w:rsid w:val="00EA7D72"/>
    <w:rsid w:val="00EA7F5F"/>
    <w:rsid w:val="00EB0293"/>
    <w:rsid w:val="00EB0323"/>
    <w:rsid w:val="00EB0639"/>
    <w:rsid w:val="00EB0E5A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2F32"/>
    <w:rsid w:val="00EB30F6"/>
    <w:rsid w:val="00EB3159"/>
    <w:rsid w:val="00EB3725"/>
    <w:rsid w:val="00EB3777"/>
    <w:rsid w:val="00EB39E8"/>
    <w:rsid w:val="00EB3A82"/>
    <w:rsid w:val="00EB42E3"/>
    <w:rsid w:val="00EB4930"/>
    <w:rsid w:val="00EB49E6"/>
    <w:rsid w:val="00EB4B34"/>
    <w:rsid w:val="00EB4C68"/>
    <w:rsid w:val="00EB4C6C"/>
    <w:rsid w:val="00EB5500"/>
    <w:rsid w:val="00EB55A3"/>
    <w:rsid w:val="00EB5775"/>
    <w:rsid w:val="00EB5E00"/>
    <w:rsid w:val="00EB60D7"/>
    <w:rsid w:val="00EB635B"/>
    <w:rsid w:val="00EB63C1"/>
    <w:rsid w:val="00EB63D2"/>
    <w:rsid w:val="00EB6AD0"/>
    <w:rsid w:val="00EB6C10"/>
    <w:rsid w:val="00EB6F0A"/>
    <w:rsid w:val="00EB708C"/>
    <w:rsid w:val="00EB773C"/>
    <w:rsid w:val="00EC006B"/>
    <w:rsid w:val="00EC01E1"/>
    <w:rsid w:val="00EC081E"/>
    <w:rsid w:val="00EC09F8"/>
    <w:rsid w:val="00EC1092"/>
    <w:rsid w:val="00EC12FB"/>
    <w:rsid w:val="00EC24C9"/>
    <w:rsid w:val="00EC2624"/>
    <w:rsid w:val="00EC2A12"/>
    <w:rsid w:val="00EC2B6C"/>
    <w:rsid w:val="00EC3235"/>
    <w:rsid w:val="00EC3420"/>
    <w:rsid w:val="00EC344A"/>
    <w:rsid w:val="00EC344C"/>
    <w:rsid w:val="00EC3E60"/>
    <w:rsid w:val="00EC4068"/>
    <w:rsid w:val="00EC412E"/>
    <w:rsid w:val="00EC492E"/>
    <w:rsid w:val="00EC4964"/>
    <w:rsid w:val="00EC4C68"/>
    <w:rsid w:val="00EC4E30"/>
    <w:rsid w:val="00EC5856"/>
    <w:rsid w:val="00EC5992"/>
    <w:rsid w:val="00EC5DA4"/>
    <w:rsid w:val="00EC5E77"/>
    <w:rsid w:val="00EC6032"/>
    <w:rsid w:val="00EC62F8"/>
    <w:rsid w:val="00EC6719"/>
    <w:rsid w:val="00EC688A"/>
    <w:rsid w:val="00EC6E48"/>
    <w:rsid w:val="00EC7350"/>
    <w:rsid w:val="00EC765C"/>
    <w:rsid w:val="00EC7DFC"/>
    <w:rsid w:val="00EC7E73"/>
    <w:rsid w:val="00EC7EC0"/>
    <w:rsid w:val="00ED0012"/>
    <w:rsid w:val="00ED057F"/>
    <w:rsid w:val="00ED07DC"/>
    <w:rsid w:val="00ED0976"/>
    <w:rsid w:val="00ED1029"/>
    <w:rsid w:val="00ED1182"/>
    <w:rsid w:val="00ED161D"/>
    <w:rsid w:val="00ED1C78"/>
    <w:rsid w:val="00ED2275"/>
    <w:rsid w:val="00ED22EE"/>
    <w:rsid w:val="00ED2717"/>
    <w:rsid w:val="00ED2E3B"/>
    <w:rsid w:val="00ED3409"/>
    <w:rsid w:val="00ED348A"/>
    <w:rsid w:val="00ED350B"/>
    <w:rsid w:val="00ED39C8"/>
    <w:rsid w:val="00ED3C77"/>
    <w:rsid w:val="00ED3DF4"/>
    <w:rsid w:val="00ED3E5A"/>
    <w:rsid w:val="00ED4544"/>
    <w:rsid w:val="00ED4A58"/>
    <w:rsid w:val="00ED4AEB"/>
    <w:rsid w:val="00ED5695"/>
    <w:rsid w:val="00ED59BD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5D"/>
    <w:rsid w:val="00EE04C5"/>
    <w:rsid w:val="00EE0511"/>
    <w:rsid w:val="00EE0984"/>
    <w:rsid w:val="00EE09B9"/>
    <w:rsid w:val="00EE1BD8"/>
    <w:rsid w:val="00EE21BD"/>
    <w:rsid w:val="00EE235B"/>
    <w:rsid w:val="00EE23BB"/>
    <w:rsid w:val="00EE258A"/>
    <w:rsid w:val="00EE283B"/>
    <w:rsid w:val="00EE293A"/>
    <w:rsid w:val="00EE29DB"/>
    <w:rsid w:val="00EE2C92"/>
    <w:rsid w:val="00EE2CFD"/>
    <w:rsid w:val="00EE2D4A"/>
    <w:rsid w:val="00EE32A5"/>
    <w:rsid w:val="00EE3C43"/>
    <w:rsid w:val="00EE47CE"/>
    <w:rsid w:val="00EE4C20"/>
    <w:rsid w:val="00EE5504"/>
    <w:rsid w:val="00EE553D"/>
    <w:rsid w:val="00EE556E"/>
    <w:rsid w:val="00EE5B3E"/>
    <w:rsid w:val="00EE652E"/>
    <w:rsid w:val="00EE6682"/>
    <w:rsid w:val="00EE742B"/>
    <w:rsid w:val="00EE7510"/>
    <w:rsid w:val="00EE75D3"/>
    <w:rsid w:val="00EE7632"/>
    <w:rsid w:val="00EE7888"/>
    <w:rsid w:val="00EE7DC7"/>
    <w:rsid w:val="00EE7E88"/>
    <w:rsid w:val="00EF017E"/>
    <w:rsid w:val="00EF01A2"/>
    <w:rsid w:val="00EF049C"/>
    <w:rsid w:val="00EF071A"/>
    <w:rsid w:val="00EF07EA"/>
    <w:rsid w:val="00EF0847"/>
    <w:rsid w:val="00EF1B04"/>
    <w:rsid w:val="00EF1BE1"/>
    <w:rsid w:val="00EF20E2"/>
    <w:rsid w:val="00EF21F5"/>
    <w:rsid w:val="00EF3109"/>
    <w:rsid w:val="00EF322D"/>
    <w:rsid w:val="00EF3A43"/>
    <w:rsid w:val="00EF3DBB"/>
    <w:rsid w:val="00EF3DDD"/>
    <w:rsid w:val="00EF3F35"/>
    <w:rsid w:val="00EF40B1"/>
    <w:rsid w:val="00EF416F"/>
    <w:rsid w:val="00EF476F"/>
    <w:rsid w:val="00EF4E88"/>
    <w:rsid w:val="00EF4EB5"/>
    <w:rsid w:val="00EF50A3"/>
    <w:rsid w:val="00EF53EA"/>
    <w:rsid w:val="00EF53F2"/>
    <w:rsid w:val="00EF5532"/>
    <w:rsid w:val="00EF58AA"/>
    <w:rsid w:val="00EF613B"/>
    <w:rsid w:val="00EF63F2"/>
    <w:rsid w:val="00EF64D7"/>
    <w:rsid w:val="00EF69B4"/>
    <w:rsid w:val="00EF69B5"/>
    <w:rsid w:val="00EF735C"/>
    <w:rsid w:val="00EF7504"/>
    <w:rsid w:val="00EF7A43"/>
    <w:rsid w:val="00EF7D63"/>
    <w:rsid w:val="00EF7E05"/>
    <w:rsid w:val="00EF7E34"/>
    <w:rsid w:val="00F0073C"/>
    <w:rsid w:val="00F00BC0"/>
    <w:rsid w:val="00F00F7B"/>
    <w:rsid w:val="00F0107C"/>
    <w:rsid w:val="00F01496"/>
    <w:rsid w:val="00F0233B"/>
    <w:rsid w:val="00F0245D"/>
    <w:rsid w:val="00F029B9"/>
    <w:rsid w:val="00F03162"/>
    <w:rsid w:val="00F031AB"/>
    <w:rsid w:val="00F0328E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E17"/>
    <w:rsid w:val="00F05F9F"/>
    <w:rsid w:val="00F067C7"/>
    <w:rsid w:val="00F0694E"/>
    <w:rsid w:val="00F075D7"/>
    <w:rsid w:val="00F0760E"/>
    <w:rsid w:val="00F07ABC"/>
    <w:rsid w:val="00F07C4B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B5B"/>
    <w:rsid w:val="00F13E03"/>
    <w:rsid w:val="00F13E85"/>
    <w:rsid w:val="00F1459C"/>
    <w:rsid w:val="00F14656"/>
    <w:rsid w:val="00F147B3"/>
    <w:rsid w:val="00F147B7"/>
    <w:rsid w:val="00F147C5"/>
    <w:rsid w:val="00F14A61"/>
    <w:rsid w:val="00F14A78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3"/>
    <w:rsid w:val="00F173EC"/>
    <w:rsid w:val="00F17873"/>
    <w:rsid w:val="00F17F5F"/>
    <w:rsid w:val="00F2000C"/>
    <w:rsid w:val="00F2036E"/>
    <w:rsid w:val="00F20B0B"/>
    <w:rsid w:val="00F20CA0"/>
    <w:rsid w:val="00F21054"/>
    <w:rsid w:val="00F21686"/>
    <w:rsid w:val="00F2179A"/>
    <w:rsid w:val="00F21E89"/>
    <w:rsid w:val="00F22372"/>
    <w:rsid w:val="00F22570"/>
    <w:rsid w:val="00F228AD"/>
    <w:rsid w:val="00F22951"/>
    <w:rsid w:val="00F2327A"/>
    <w:rsid w:val="00F2335E"/>
    <w:rsid w:val="00F239CD"/>
    <w:rsid w:val="00F23A6F"/>
    <w:rsid w:val="00F24111"/>
    <w:rsid w:val="00F24210"/>
    <w:rsid w:val="00F24239"/>
    <w:rsid w:val="00F2428F"/>
    <w:rsid w:val="00F24D3E"/>
    <w:rsid w:val="00F24EAF"/>
    <w:rsid w:val="00F25085"/>
    <w:rsid w:val="00F25A81"/>
    <w:rsid w:val="00F264B0"/>
    <w:rsid w:val="00F2662B"/>
    <w:rsid w:val="00F26917"/>
    <w:rsid w:val="00F26B7C"/>
    <w:rsid w:val="00F27175"/>
    <w:rsid w:val="00F2798C"/>
    <w:rsid w:val="00F27BDB"/>
    <w:rsid w:val="00F27FF2"/>
    <w:rsid w:val="00F3069F"/>
    <w:rsid w:val="00F30ACB"/>
    <w:rsid w:val="00F312CE"/>
    <w:rsid w:val="00F32038"/>
    <w:rsid w:val="00F32040"/>
    <w:rsid w:val="00F3235E"/>
    <w:rsid w:val="00F324DA"/>
    <w:rsid w:val="00F32632"/>
    <w:rsid w:val="00F3281C"/>
    <w:rsid w:val="00F32DB2"/>
    <w:rsid w:val="00F33E57"/>
    <w:rsid w:val="00F33E5D"/>
    <w:rsid w:val="00F3446A"/>
    <w:rsid w:val="00F34619"/>
    <w:rsid w:val="00F352B0"/>
    <w:rsid w:val="00F354CF"/>
    <w:rsid w:val="00F3560E"/>
    <w:rsid w:val="00F3587E"/>
    <w:rsid w:val="00F35F12"/>
    <w:rsid w:val="00F35F9E"/>
    <w:rsid w:val="00F35FFE"/>
    <w:rsid w:val="00F36147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37F96"/>
    <w:rsid w:val="00F40406"/>
    <w:rsid w:val="00F404A1"/>
    <w:rsid w:val="00F406DF"/>
    <w:rsid w:val="00F406EE"/>
    <w:rsid w:val="00F40753"/>
    <w:rsid w:val="00F40831"/>
    <w:rsid w:val="00F409B5"/>
    <w:rsid w:val="00F4110B"/>
    <w:rsid w:val="00F414CF"/>
    <w:rsid w:val="00F41980"/>
    <w:rsid w:val="00F42830"/>
    <w:rsid w:val="00F42B2F"/>
    <w:rsid w:val="00F430EB"/>
    <w:rsid w:val="00F430FC"/>
    <w:rsid w:val="00F4323B"/>
    <w:rsid w:val="00F43669"/>
    <w:rsid w:val="00F4383D"/>
    <w:rsid w:val="00F43A57"/>
    <w:rsid w:val="00F43B1C"/>
    <w:rsid w:val="00F43EB3"/>
    <w:rsid w:val="00F44184"/>
    <w:rsid w:val="00F4452C"/>
    <w:rsid w:val="00F446D5"/>
    <w:rsid w:val="00F44ED7"/>
    <w:rsid w:val="00F4508D"/>
    <w:rsid w:val="00F454EF"/>
    <w:rsid w:val="00F45670"/>
    <w:rsid w:val="00F45847"/>
    <w:rsid w:val="00F45B53"/>
    <w:rsid w:val="00F45D31"/>
    <w:rsid w:val="00F45E3D"/>
    <w:rsid w:val="00F4635E"/>
    <w:rsid w:val="00F4647A"/>
    <w:rsid w:val="00F46896"/>
    <w:rsid w:val="00F468AD"/>
    <w:rsid w:val="00F46BE6"/>
    <w:rsid w:val="00F471AA"/>
    <w:rsid w:val="00F47A01"/>
    <w:rsid w:val="00F47C39"/>
    <w:rsid w:val="00F47D7D"/>
    <w:rsid w:val="00F502B2"/>
    <w:rsid w:val="00F503D3"/>
    <w:rsid w:val="00F51009"/>
    <w:rsid w:val="00F512FD"/>
    <w:rsid w:val="00F5178C"/>
    <w:rsid w:val="00F51AD7"/>
    <w:rsid w:val="00F51E58"/>
    <w:rsid w:val="00F52519"/>
    <w:rsid w:val="00F5316C"/>
    <w:rsid w:val="00F53230"/>
    <w:rsid w:val="00F5376B"/>
    <w:rsid w:val="00F53849"/>
    <w:rsid w:val="00F53DB0"/>
    <w:rsid w:val="00F53E2B"/>
    <w:rsid w:val="00F54068"/>
    <w:rsid w:val="00F544C4"/>
    <w:rsid w:val="00F54838"/>
    <w:rsid w:val="00F54B85"/>
    <w:rsid w:val="00F54F7F"/>
    <w:rsid w:val="00F551A7"/>
    <w:rsid w:val="00F55A0C"/>
    <w:rsid w:val="00F56465"/>
    <w:rsid w:val="00F56AD7"/>
    <w:rsid w:val="00F571EE"/>
    <w:rsid w:val="00F577B6"/>
    <w:rsid w:val="00F57ED5"/>
    <w:rsid w:val="00F6037F"/>
    <w:rsid w:val="00F6061F"/>
    <w:rsid w:val="00F60634"/>
    <w:rsid w:val="00F609DA"/>
    <w:rsid w:val="00F610BD"/>
    <w:rsid w:val="00F6158B"/>
    <w:rsid w:val="00F61CBF"/>
    <w:rsid w:val="00F61E8C"/>
    <w:rsid w:val="00F61EF0"/>
    <w:rsid w:val="00F623BE"/>
    <w:rsid w:val="00F6242C"/>
    <w:rsid w:val="00F6246A"/>
    <w:rsid w:val="00F625FD"/>
    <w:rsid w:val="00F6261F"/>
    <w:rsid w:val="00F62677"/>
    <w:rsid w:val="00F6290C"/>
    <w:rsid w:val="00F62945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6FE"/>
    <w:rsid w:val="00F667A6"/>
    <w:rsid w:val="00F667F0"/>
    <w:rsid w:val="00F66952"/>
    <w:rsid w:val="00F66BAD"/>
    <w:rsid w:val="00F66C8B"/>
    <w:rsid w:val="00F67133"/>
    <w:rsid w:val="00F673BE"/>
    <w:rsid w:val="00F678D7"/>
    <w:rsid w:val="00F67AB3"/>
    <w:rsid w:val="00F702DB"/>
    <w:rsid w:val="00F710A1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40EC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B34"/>
    <w:rsid w:val="00F77D0A"/>
    <w:rsid w:val="00F804C6"/>
    <w:rsid w:val="00F80A79"/>
    <w:rsid w:val="00F81225"/>
    <w:rsid w:val="00F813C1"/>
    <w:rsid w:val="00F8145B"/>
    <w:rsid w:val="00F81554"/>
    <w:rsid w:val="00F8174D"/>
    <w:rsid w:val="00F81A32"/>
    <w:rsid w:val="00F82091"/>
    <w:rsid w:val="00F82137"/>
    <w:rsid w:val="00F822B4"/>
    <w:rsid w:val="00F8282A"/>
    <w:rsid w:val="00F82EB9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E16"/>
    <w:rsid w:val="00F85F0A"/>
    <w:rsid w:val="00F8603B"/>
    <w:rsid w:val="00F862DE"/>
    <w:rsid w:val="00F8654A"/>
    <w:rsid w:val="00F866DB"/>
    <w:rsid w:val="00F8700E"/>
    <w:rsid w:val="00F87076"/>
    <w:rsid w:val="00F872C2"/>
    <w:rsid w:val="00F874A8"/>
    <w:rsid w:val="00F876C2"/>
    <w:rsid w:val="00F8792E"/>
    <w:rsid w:val="00F87AAF"/>
    <w:rsid w:val="00F90231"/>
    <w:rsid w:val="00F902B9"/>
    <w:rsid w:val="00F90520"/>
    <w:rsid w:val="00F9056D"/>
    <w:rsid w:val="00F907AC"/>
    <w:rsid w:val="00F90C56"/>
    <w:rsid w:val="00F91471"/>
    <w:rsid w:val="00F91527"/>
    <w:rsid w:val="00F9182A"/>
    <w:rsid w:val="00F9187C"/>
    <w:rsid w:val="00F918D7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E32"/>
    <w:rsid w:val="00F96EBF"/>
    <w:rsid w:val="00F970F2"/>
    <w:rsid w:val="00F9760C"/>
    <w:rsid w:val="00F97834"/>
    <w:rsid w:val="00F97A3D"/>
    <w:rsid w:val="00F97DD8"/>
    <w:rsid w:val="00F97F54"/>
    <w:rsid w:val="00FA0212"/>
    <w:rsid w:val="00FA066F"/>
    <w:rsid w:val="00FA06F8"/>
    <w:rsid w:val="00FA0C08"/>
    <w:rsid w:val="00FA1A90"/>
    <w:rsid w:val="00FA1B90"/>
    <w:rsid w:val="00FA2377"/>
    <w:rsid w:val="00FA2431"/>
    <w:rsid w:val="00FA2527"/>
    <w:rsid w:val="00FA25A3"/>
    <w:rsid w:val="00FA26ED"/>
    <w:rsid w:val="00FA2F16"/>
    <w:rsid w:val="00FA33AF"/>
    <w:rsid w:val="00FA3526"/>
    <w:rsid w:val="00FA35C3"/>
    <w:rsid w:val="00FA3749"/>
    <w:rsid w:val="00FA3B9D"/>
    <w:rsid w:val="00FA3F75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BEE"/>
    <w:rsid w:val="00FA5D75"/>
    <w:rsid w:val="00FA5E63"/>
    <w:rsid w:val="00FA608E"/>
    <w:rsid w:val="00FA67C5"/>
    <w:rsid w:val="00FA6810"/>
    <w:rsid w:val="00FA7747"/>
    <w:rsid w:val="00FA7A05"/>
    <w:rsid w:val="00FA7CAE"/>
    <w:rsid w:val="00FA7F9D"/>
    <w:rsid w:val="00FB0169"/>
    <w:rsid w:val="00FB029E"/>
    <w:rsid w:val="00FB0309"/>
    <w:rsid w:val="00FB0322"/>
    <w:rsid w:val="00FB0417"/>
    <w:rsid w:val="00FB0745"/>
    <w:rsid w:val="00FB0FC9"/>
    <w:rsid w:val="00FB15B8"/>
    <w:rsid w:val="00FB16CD"/>
    <w:rsid w:val="00FB17A3"/>
    <w:rsid w:val="00FB1860"/>
    <w:rsid w:val="00FB191E"/>
    <w:rsid w:val="00FB1A84"/>
    <w:rsid w:val="00FB1AF6"/>
    <w:rsid w:val="00FB1E30"/>
    <w:rsid w:val="00FB1FC8"/>
    <w:rsid w:val="00FB26DC"/>
    <w:rsid w:val="00FB2705"/>
    <w:rsid w:val="00FB2DDB"/>
    <w:rsid w:val="00FB2EBA"/>
    <w:rsid w:val="00FB2F5F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56"/>
    <w:rsid w:val="00FB5806"/>
    <w:rsid w:val="00FB59A8"/>
    <w:rsid w:val="00FB5A28"/>
    <w:rsid w:val="00FB5CA2"/>
    <w:rsid w:val="00FB5D1F"/>
    <w:rsid w:val="00FB5D89"/>
    <w:rsid w:val="00FB5F83"/>
    <w:rsid w:val="00FB66C4"/>
    <w:rsid w:val="00FB6728"/>
    <w:rsid w:val="00FB6A9C"/>
    <w:rsid w:val="00FB6F33"/>
    <w:rsid w:val="00FB7013"/>
    <w:rsid w:val="00FB7467"/>
    <w:rsid w:val="00FB765B"/>
    <w:rsid w:val="00FB77E3"/>
    <w:rsid w:val="00FB7823"/>
    <w:rsid w:val="00FB7839"/>
    <w:rsid w:val="00FB7A74"/>
    <w:rsid w:val="00FB7BBF"/>
    <w:rsid w:val="00FC0078"/>
    <w:rsid w:val="00FC01FB"/>
    <w:rsid w:val="00FC07B1"/>
    <w:rsid w:val="00FC0A10"/>
    <w:rsid w:val="00FC0EEB"/>
    <w:rsid w:val="00FC14B7"/>
    <w:rsid w:val="00FC1860"/>
    <w:rsid w:val="00FC199A"/>
    <w:rsid w:val="00FC1C44"/>
    <w:rsid w:val="00FC1CAC"/>
    <w:rsid w:val="00FC1ED3"/>
    <w:rsid w:val="00FC2386"/>
    <w:rsid w:val="00FC24E2"/>
    <w:rsid w:val="00FC2AEE"/>
    <w:rsid w:val="00FC2B76"/>
    <w:rsid w:val="00FC314A"/>
    <w:rsid w:val="00FC34BD"/>
    <w:rsid w:val="00FC3CA0"/>
    <w:rsid w:val="00FC4169"/>
    <w:rsid w:val="00FC4245"/>
    <w:rsid w:val="00FC4317"/>
    <w:rsid w:val="00FC449E"/>
    <w:rsid w:val="00FC4617"/>
    <w:rsid w:val="00FC48C9"/>
    <w:rsid w:val="00FC4A62"/>
    <w:rsid w:val="00FC4D3D"/>
    <w:rsid w:val="00FC5182"/>
    <w:rsid w:val="00FC55B5"/>
    <w:rsid w:val="00FC578F"/>
    <w:rsid w:val="00FC598E"/>
    <w:rsid w:val="00FC626E"/>
    <w:rsid w:val="00FC6661"/>
    <w:rsid w:val="00FC74E0"/>
    <w:rsid w:val="00FC7540"/>
    <w:rsid w:val="00FC771A"/>
    <w:rsid w:val="00FC782E"/>
    <w:rsid w:val="00FC7A9E"/>
    <w:rsid w:val="00FC7B7E"/>
    <w:rsid w:val="00FC7BEC"/>
    <w:rsid w:val="00FC7C4C"/>
    <w:rsid w:val="00FD0300"/>
    <w:rsid w:val="00FD083E"/>
    <w:rsid w:val="00FD086A"/>
    <w:rsid w:val="00FD0DFD"/>
    <w:rsid w:val="00FD1004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6B1"/>
    <w:rsid w:val="00FD294E"/>
    <w:rsid w:val="00FD2A8C"/>
    <w:rsid w:val="00FD2B5E"/>
    <w:rsid w:val="00FD2DFD"/>
    <w:rsid w:val="00FD2F12"/>
    <w:rsid w:val="00FD38DD"/>
    <w:rsid w:val="00FD3AAE"/>
    <w:rsid w:val="00FD3D84"/>
    <w:rsid w:val="00FD3F0B"/>
    <w:rsid w:val="00FD4A56"/>
    <w:rsid w:val="00FD4C1F"/>
    <w:rsid w:val="00FD4F9F"/>
    <w:rsid w:val="00FD55D8"/>
    <w:rsid w:val="00FD5AAD"/>
    <w:rsid w:val="00FD5DD2"/>
    <w:rsid w:val="00FD5DE9"/>
    <w:rsid w:val="00FD6102"/>
    <w:rsid w:val="00FD62F3"/>
    <w:rsid w:val="00FD68C1"/>
    <w:rsid w:val="00FD7148"/>
    <w:rsid w:val="00FD7248"/>
    <w:rsid w:val="00FD7C61"/>
    <w:rsid w:val="00FD7E5D"/>
    <w:rsid w:val="00FD7EE3"/>
    <w:rsid w:val="00FE062A"/>
    <w:rsid w:val="00FE0A3D"/>
    <w:rsid w:val="00FE0CCF"/>
    <w:rsid w:val="00FE10DB"/>
    <w:rsid w:val="00FE1240"/>
    <w:rsid w:val="00FE1812"/>
    <w:rsid w:val="00FE18E1"/>
    <w:rsid w:val="00FE191D"/>
    <w:rsid w:val="00FE19FF"/>
    <w:rsid w:val="00FE2385"/>
    <w:rsid w:val="00FE282D"/>
    <w:rsid w:val="00FE2B1B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74"/>
    <w:rsid w:val="00FE52EA"/>
    <w:rsid w:val="00FE542D"/>
    <w:rsid w:val="00FE58E8"/>
    <w:rsid w:val="00FE5B68"/>
    <w:rsid w:val="00FE6123"/>
    <w:rsid w:val="00FE634C"/>
    <w:rsid w:val="00FE68A9"/>
    <w:rsid w:val="00FE6AF3"/>
    <w:rsid w:val="00FE7009"/>
    <w:rsid w:val="00FE71E1"/>
    <w:rsid w:val="00FE7511"/>
    <w:rsid w:val="00FE75E0"/>
    <w:rsid w:val="00FE7940"/>
    <w:rsid w:val="00FE7B3F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5EED"/>
    <w:rsid w:val="00FF6025"/>
    <w:rsid w:val="00FF6411"/>
    <w:rsid w:val="00FF6500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F65C8-8841-4196-964A-9123AC543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10</Pages>
  <Words>2177</Words>
  <Characters>12415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Kannika Phasuk</cp:lastModifiedBy>
  <cp:revision>2</cp:revision>
  <cp:lastPrinted>2022-02-23T07:37:00Z</cp:lastPrinted>
  <dcterms:created xsi:type="dcterms:W3CDTF">2022-02-24T09:40:00Z</dcterms:created>
  <dcterms:modified xsi:type="dcterms:W3CDTF">2022-02-24T09:40:00Z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