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66DC8" w14:textId="01E4968E" w:rsidR="00804175" w:rsidRPr="00CF1517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F15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CF1517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77777777" w:rsidR="007B20FA" w:rsidRPr="00CF1517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</w:p>
    <w:p w14:paraId="549BDF17" w14:textId="77777777" w:rsidR="00804175" w:rsidRPr="00CF1517" w:rsidRDefault="00804175" w:rsidP="00825D86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7ACA46F3" w14:textId="77777777" w:rsidR="00804175" w:rsidRPr="00CF1517" w:rsidRDefault="00804175" w:rsidP="00825D86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C023FD7" w14:textId="6E43D653" w:rsidR="00DD3420" w:rsidRPr="00DD3420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นโยบาย</w:t>
      </w:r>
      <w:r w:rsidRPr="00CF1517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บัญชีที่สำคัญ</w:t>
      </w:r>
      <w:r w:rsidRPr="00DD3420">
        <w:rPr>
          <w:rFonts w:asciiTheme="majorBidi" w:hAnsiTheme="majorBidi" w:cstheme="majorBidi"/>
          <w:sz w:val="30"/>
          <w:szCs w:val="30"/>
          <w:rtl/>
          <w:cs/>
          <w:lang w:val="th-TH"/>
        </w:rPr>
        <w:t xml:space="preserve"> </w:t>
      </w:r>
    </w:p>
    <w:p w14:paraId="70F8499F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02D3E72" w14:textId="003A3B86" w:rsidR="00DD3420" w:rsidRDefault="00DD3420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50A4325" w14:textId="5C2C2AEA" w:rsidR="0089726D" w:rsidRPr="00CF1517" w:rsidRDefault="0089726D" w:rsidP="00DD3420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62C13B42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2A0B3463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สินทรัพย์ชีวภาพ</w:t>
      </w:r>
    </w:p>
    <w:p w14:paraId="0AE580ED" w14:textId="0224D2FC" w:rsidR="00DD3420" w:rsidRPr="0089726D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เงินทดรองจ่ายให้แก่เกษตรกร</w:t>
      </w:r>
    </w:p>
    <w:p w14:paraId="59BEB329" w14:textId="746219F9" w:rsidR="0089726D" w:rsidRPr="0089726D" w:rsidRDefault="0089726D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524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218FB81A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196732C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0EA5DAE5" w14:textId="77777777" w:rsidR="00DD3420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DEEB071" w14:textId="27101435" w:rsidR="00DD3420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8F3A6AF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สินทรัพย์ไม่มีตัวตนอื่น</w:t>
      </w:r>
    </w:p>
    <w:p w14:paraId="564E53ED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เงินฝากสถาบันการเงินที่มีข้อจำกัดในการเบิกใช้</w:t>
      </w:r>
    </w:p>
    <w:p w14:paraId="15F68876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DDDD6C8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2858E2C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8AC0DD1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0B9AF0FB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CF1517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6684AF2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7EBD0FDB" w14:textId="77777777" w:rsidR="00DD3420" w:rsidRPr="00CF1517" w:rsidRDefault="00DD3420" w:rsidP="00DD3420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6164835" w14:textId="4AED9607" w:rsidR="00DD3420" w:rsidRPr="00CF1517" w:rsidRDefault="00DD3420" w:rsidP="00DD3420">
      <w:pPr>
        <w:pStyle w:val="index"/>
        <w:numPr>
          <w:ilvl w:val="0"/>
          <w:numId w:val="2"/>
        </w:numPr>
        <w:tabs>
          <w:tab w:val="left" w:pos="1530"/>
          <w:tab w:val="num" w:pos="162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A412D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0033ED23" w14:textId="282AE765" w:rsidR="00C100BE" w:rsidRPr="00CF1517" w:rsidRDefault="00DD3420" w:rsidP="00C100BE">
      <w:pPr>
        <w:pStyle w:val="index"/>
        <w:numPr>
          <w:ilvl w:val="0"/>
          <w:numId w:val="2"/>
        </w:numPr>
        <w:tabs>
          <w:tab w:val="clear" w:pos="3164"/>
          <w:tab w:val="num" w:pos="1260"/>
        </w:tabs>
        <w:spacing w:after="0" w:line="240" w:lineRule="atLeas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D3420">
        <w:rPr>
          <w:rFonts w:asciiTheme="majorBidi" w:hAnsiTheme="majorBidi" w:cstheme="majorBidi"/>
          <w:sz w:val="30"/>
          <w:szCs w:val="30"/>
        </w:rPr>
        <w:tab/>
      </w:r>
      <w:r w:rsidRPr="00DD3420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669E685B" w14:textId="77777777" w:rsidR="00A27010" w:rsidRPr="00CF1517" w:rsidRDefault="00A27010" w:rsidP="0070275D">
      <w:pPr>
        <w:pStyle w:val="index"/>
        <w:tabs>
          <w:tab w:val="clear" w:pos="1134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8F699EA" w14:textId="238FDCF3" w:rsidR="00B33D27" w:rsidRPr="00CF1517" w:rsidRDefault="007109B0" w:rsidP="00B33D27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</w:rPr>
        <w:tab/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B33D27" w:rsidRPr="00CF1517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B6014" w14:textId="77777777" w:rsidR="00B33D27" w:rsidRPr="00CF1517" w:rsidRDefault="00B33D27" w:rsidP="00B33D27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97ED7C3" w14:textId="6865F5C1" w:rsidR="00E95B67" w:rsidRDefault="00E95B67" w:rsidP="00E95B67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A91E407" w14:textId="528246C9" w:rsidR="00097B4C" w:rsidRPr="00CF1517" w:rsidRDefault="00097B4C" w:rsidP="00E95B67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97B4C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62280537" w14:textId="77777777" w:rsidR="00EA5676" w:rsidRPr="00CF1517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345D03B8" w14:textId="77777777" w:rsidR="00EA5676" w:rsidRPr="00CF1517" w:rsidRDefault="00EA5676" w:rsidP="00EA5676">
      <w:pPr>
        <w:pStyle w:val="index"/>
        <w:numPr>
          <w:ilvl w:val="0"/>
          <w:numId w:val="2"/>
        </w:numPr>
        <w:tabs>
          <w:tab w:val="num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F648388" w14:textId="77777777" w:rsidR="005D5512" w:rsidRPr="00CF1517" w:rsidRDefault="005D5512" w:rsidP="00EA5676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7E16E280" w14:textId="40CB55B6" w:rsidR="00EA5676" w:rsidRDefault="00E872DD" w:rsidP="00EA5676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EA5676" w:rsidRPr="00CF1517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780D2EB1" w14:textId="77777777" w:rsidR="001751E0" w:rsidRPr="00CF1517" w:rsidRDefault="001751E0" w:rsidP="001751E0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53A40826" w14:textId="77777777" w:rsidR="001751E0" w:rsidRPr="00CF1517" w:rsidRDefault="001751E0" w:rsidP="001751E0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129BAF4" w14:textId="4E8D71CF" w:rsidR="00D65FF0" w:rsidRPr="00F62677" w:rsidRDefault="00D65FF0" w:rsidP="00004E7B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40A8E5B0" w14:textId="77777777" w:rsidR="00804175" w:rsidRPr="00CF1517" w:rsidRDefault="00EA5676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</w:rPr>
        <w:br w:type="page"/>
      </w:r>
      <w:r w:rsidR="00804175" w:rsidRPr="00CF151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806AB4" w14:textId="77777777" w:rsidR="00804175" w:rsidRPr="00CF1517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12F05F63" w:rsidR="00804175" w:rsidRPr="00CF1517" w:rsidRDefault="00904A63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E4306F" w:rsidRPr="00CF1517">
        <w:rPr>
          <w:rFonts w:ascii="Angsana New" w:hAnsi="Angsana New" w:cs="Angsana New"/>
          <w:sz w:val="30"/>
          <w:szCs w:val="30"/>
          <w:cs/>
        </w:rPr>
        <w:t>ได้อนุมัติให้ออกงบการเงิน</w:t>
      </w:r>
      <w:r w:rsidRPr="00CF1517">
        <w:rPr>
          <w:rFonts w:ascii="Angsana New" w:hAnsi="Angsana New" w:cs="Angsana New"/>
          <w:sz w:val="30"/>
          <w:szCs w:val="30"/>
          <w:cs/>
        </w:rPr>
        <w:t>นี้</w:t>
      </w:r>
      <w:r w:rsidR="00E4306F" w:rsidRPr="00CF151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B1AF6">
        <w:rPr>
          <w:rFonts w:ascii="Angsana New" w:hAnsi="Angsana New" w:cs="Angsana New"/>
          <w:sz w:val="30"/>
          <w:szCs w:val="30"/>
        </w:rPr>
        <w:t xml:space="preserve">24 </w:t>
      </w:r>
      <w:r w:rsidR="00FB1AF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2428F">
        <w:rPr>
          <w:rFonts w:ascii="Angsana New" w:hAnsi="Angsana New" w:cs="Angsana New"/>
          <w:sz w:val="30"/>
          <w:szCs w:val="30"/>
        </w:rPr>
        <w:t>2565</w:t>
      </w:r>
    </w:p>
    <w:p w14:paraId="22AFE43B" w14:textId="77777777" w:rsidR="002D6F2B" w:rsidRPr="00CF1517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CF1517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BE0B4CB" w14:textId="77777777" w:rsidR="00804175" w:rsidRPr="00CF1517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684B054" w14:textId="749D0496" w:rsidR="00804175" w:rsidRPr="00CF1517" w:rsidRDefault="00804175" w:rsidP="00055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24869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="00EC09F8" w:rsidRPr="00724869">
        <w:rPr>
          <w:rFonts w:ascii="Angsana New" w:hAnsi="Angsana New" w:cs="Angsana New"/>
          <w:spacing w:val="6"/>
          <w:sz w:val="30"/>
          <w:szCs w:val="30"/>
          <w:cs/>
        </w:rPr>
        <w:t xml:space="preserve"> ไทยฟู้ดส์ กรุ๊ป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 (มหาชน)  </w:t>
      </w:r>
      <w:r w:rsidRPr="00724869">
        <w:rPr>
          <w:rFonts w:ascii="Angsana New" w:hAnsi="Angsana New" w:cs="Angsana New"/>
          <w:spacing w:val="6"/>
          <w:sz w:val="30"/>
          <w:szCs w:val="30"/>
        </w:rPr>
        <w:t>“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Pr="00724869">
        <w:rPr>
          <w:rFonts w:ascii="Angsana New" w:hAnsi="Angsana New" w:cs="Angsana New"/>
          <w:spacing w:val="6"/>
          <w:sz w:val="30"/>
          <w:szCs w:val="30"/>
        </w:rPr>
        <w:t>”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 xml:space="preserve">  เป็นนิติบุคคลที่จัดตั้งขึ้นในประเทศไทย</w:t>
      </w:r>
      <w:r w:rsidR="00613457" w:rsidRPr="00724869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724869">
        <w:rPr>
          <w:rFonts w:ascii="Angsana New" w:hAnsi="Angsana New" w:cs="Angsana New"/>
          <w:spacing w:val="6"/>
          <w:sz w:val="30"/>
          <w:szCs w:val="30"/>
          <w:cs/>
        </w:rPr>
        <w:t>และ</w:t>
      </w:r>
      <w:r w:rsidR="00E45CCE" w:rsidRPr="00724869">
        <w:rPr>
          <w:rFonts w:asciiTheme="majorBidi" w:hAnsiTheme="majorBidi" w:cstheme="majorBidi"/>
          <w:spacing w:val="6"/>
          <w:sz w:val="30"/>
          <w:szCs w:val="30"/>
          <w:cs/>
        </w:rPr>
        <w:t>จดทะเบียนกับตลาด</w:t>
      </w:r>
      <w:r w:rsidR="00E45CCE" w:rsidRPr="00CF1517">
        <w:rPr>
          <w:rFonts w:asciiTheme="majorBidi" w:hAnsiTheme="majorBidi" w:cstheme="majorBidi"/>
          <w:spacing w:val="-6"/>
          <w:sz w:val="30"/>
          <w:szCs w:val="30"/>
          <w:cs/>
        </w:rPr>
        <w:t>หลักทรัพย์</w:t>
      </w:r>
      <w:r w:rsidR="00E45CCE" w:rsidRPr="00CF1517">
        <w:rPr>
          <w:rFonts w:asciiTheme="majorBidi" w:hAnsiTheme="majorBidi" w:cstheme="majorBidi"/>
          <w:sz w:val="30"/>
          <w:szCs w:val="30"/>
          <w:cs/>
        </w:rPr>
        <w:t>แห่งประเทศไทย</w:t>
      </w:r>
      <w:r w:rsidR="00E45CCE" w:rsidRPr="00CF151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60B44" w:rsidRPr="00360B44">
        <w:rPr>
          <w:rFonts w:ascii="Angsana New" w:hAnsi="Angsana New" w:cs="Angsana New"/>
          <w:sz w:val="30"/>
          <w:szCs w:val="30"/>
        </w:rPr>
        <w:t>8</w:t>
      </w:r>
      <w:r w:rsidR="00E45CCE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45CCE" w:rsidRPr="00CF151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558</w:t>
      </w:r>
      <w:r w:rsidR="00E45CCE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45CCE" w:rsidRPr="00CF1517">
        <w:rPr>
          <w:rFonts w:ascii="Angsana New" w:hAnsi="Angsana New" w:cs="Angsana New" w:hint="cs"/>
          <w:sz w:val="30"/>
          <w:szCs w:val="30"/>
          <w:cs/>
        </w:rPr>
        <w:t>โดย</w:t>
      </w:r>
      <w:r w:rsidRPr="00CF1517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ED348A" w:rsidRPr="00CF1517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ตั้งอยู่เลขที่ </w:t>
      </w:r>
      <w:r w:rsidR="00360B44" w:rsidRPr="00360B44">
        <w:rPr>
          <w:rFonts w:ascii="Angsana New" w:hAnsi="Angsana New" w:cs="Angsana New"/>
          <w:spacing w:val="-2"/>
          <w:sz w:val="30"/>
          <w:szCs w:val="30"/>
        </w:rPr>
        <w:t>1010</w:t>
      </w:r>
      <w:r w:rsidR="00EC09F8"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8701A" w:rsidRPr="00CF15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            </w:t>
      </w:r>
      <w:r w:rsidR="00EC09F8"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อาคารชินวัตรทาวเวอร์ </w:t>
      </w:r>
      <w:r w:rsidR="004B0B8A" w:rsidRPr="004B0B8A">
        <w:rPr>
          <w:rFonts w:ascii="Angsana New" w:hAnsi="Angsana New" w:cs="Angsana New"/>
          <w:spacing w:val="-2"/>
          <w:sz w:val="30"/>
          <w:szCs w:val="30"/>
        </w:rPr>
        <w:t>3</w:t>
      </w:r>
      <w:r w:rsidR="00EC09F8"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C09F8"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ชั้น </w:t>
      </w:r>
      <w:r w:rsidR="00360B44" w:rsidRPr="00360B44">
        <w:rPr>
          <w:rFonts w:ascii="Angsana New" w:hAnsi="Angsana New" w:cs="Angsana New"/>
          <w:spacing w:val="-2"/>
          <w:sz w:val="30"/>
          <w:szCs w:val="30"/>
        </w:rPr>
        <w:t>1</w:t>
      </w:r>
      <w:r w:rsidR="00086D0E" w:rsidRPr="00086D0E">
        <w:rPr>
          <w:rFonts w:ascii="Angsana New" w:hAnsi="Angsana New" w:cs="Angsana New"/>
          <w:spacing w:val="-2"/>
          <w:sz w:val="30"/>
          <w:szCs w:val="30"/>
        </w:rPr>
        <w:t>2</w:t>
      </w:r>
      <w:r w:rsidR="00EC09F8"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 ถนนวิภาวดีรังสิต แขวงจตุจักร เขตจตุจักร</w:t>
      </w:r>
      <w:r w:rsidR="00EC09F8" w:rsidRPr="00CF1517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  <w:r w:rsidR="007947AE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0B44" w:rsidRPr="00360B44">
        <w:rPr>
          <w:rFonts w:ascii="Angsana New" w:hAnsi="Angsana New" w:cs="Angsana New"/>
          <w:sz w:val="30"/>
          <w:szCs w:val="30"/>
        </w:rPr>
        <w:t>10900</w:t>
      </w:r>
      <w:r w:rsidR="004037BF" w:rsidRPr="00CF1517">
        <w:rPr>
          <w:rFonts w:ascii="Angsana New" w:hAnsi="Angsana New" w:cs="Angsana New"/>
          <w:sz w:val="30"/>
          <w:szCs w:val="30"/>
        </w:rPr>
        <w:t xml:space="preserve"> </w:t>
      </w:r>
      <w:r w:rsidR="007947AE" w:rsidRPr="00CF1517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3B6D6586" w14:textId="77777777" w:rsidR="00804175" w:rsidRPr="00CF1517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6EDCABCE" w14:textId="3680EFB3" w:rsidR="00804175" w:rsidRPr="00692629" w:rsidRDefault="00804175" w:rsidP="00613B4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</w:pPr>
      <w:r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ผู้ถือหุ้นรายใหญ่ในระห</w:t>
      </w:r>
      <w:r w:rsidR="00E24956"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ว่างปี</w:t>
      </w:r>
      <w:r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ได้แก่ บริษัท </w:t>
      </w:r>
      <w:r w:rsidR="0045641B"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นิวสตาร์ วิคเตอร์</w:t>
      </w:r>
      <w:r w:rsidRPr="00692629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จำกัด (</w:t>
      </w:r>
      <w:r w:rsidR="006C7650"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จัดตั้งในประเทศไทย</w:t>
      </w:r>
      <w:r w:rsidRPr="00692629">
        <w:rPr>
          <w:rFonts w:ascii="Angsana New" w:hAnsi="Angsana New" w:cs="Angsana New"/>
          <w:spacing w:val="-6"/>
          <w:sz w:val="30"/>
          <w:szCs w:val="30"/>
          <w:lang w:bidi="th-TH"/>
        </w:rPr>
        <w:t>)</w:t>
      </w:r>
      <w:r w:rsidR="00DF13C2" w:rsidRPr="0069262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, </w:t>
      </w:r>
      <w:r w:rsidRPr="00692629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416DE2" w:rsidRPr="0069262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BNP PARIBAS </w:t>
      </w:r>
      <w:r w:rsidR="008F54A1" w:rsidRPr="0069262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             </w:t>
      </w:r>
      <w:r w:rsidR="00416DE2" w:rsidRPr="00692629">
        <w:rPr>
          <w:rFonts w:ascii="Angsana New" w:hAnsi="Angsana New" w:cs="Angsana New"/>
          <w:spacing w:val="-6"/>
          <w:sz w:val="30"/>
          <w:szCs w:val="30"/>
          <w:lang w:val="en-US" w:bidi="th-TH"/>
        </w:rPr>
        <w:t>HONG KONG BRANCH</w:t>
      </w:r>
      <w:r w:rsidR="00687C69" w:rsidRPr="0069262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(</w:t>
      </w:r>
      <w:r w:rsidR="00687C69" w:rsidRPr="00692629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จัดตั้งใน</w:t>
      </w:r>
      <w:r w:rsidR="00DF13C2" w:rsidRPr="00692629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เขตบริหารพิเศษ</w:t>
      </w:r>
      <w:r w:rsidR="00416DE2" w:rsidRPr="00692629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ฮ่องกง</w:t>
      </w:r>
      <w:r w:rsidR="00DF13C2" w:rsidRPr="00692629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แห่งสาธารณรัฐประชาชนจีน</w:t>
      </w:r>
      <w:r w:rsidR="00687C69" w:rsidRPr="0069262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) </w:t>
      </w:r>
      <w:r w:rsidR="00151687"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</w:t>
      </w:r>
      <w:r w:rsidR="00EA7235"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687C69" w:rsidRPr="0069262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นายวินัย เตียวสมบูรณ์กิจ</w:t>
      </w:r>
      <w:r w:rsidR="008F54A1" w:rsidRPr="00692629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6C7650" w:rsidRPr="00A24BBB">
        <w:rPr>
          <w:rFonts w:ascii="Angsana New" w:hAnsi="Angsana New" w:cs="Angsana New"/>
          <w:sz w:val="30"/>
          <w:szCs w:val="30"/>
          <w:cs/>
          <w:lang w:bidi="th-TH"/>
        </w:rPr>
        <w:t>ซึ่งถือหุ้นของบริษัทในอัตราร้อยละ</w:t>
      </w:r>
      <w:r w:rsidR="00000696" w:rsidRPr="00A24BB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23D89" w:rsidRPr="00A24BBB">
        <w:rPr>
          <w:rFonts w:ascii="Angsana New" w:hAnsi="Angsana New" w:cs="Angsana New"/>
          <w:sz w:val="30"/>
          <w:szCs w:val="30"/>
          <w:lang w:bidi="th-TH"/>
        </w:rPr>
        <w:t>31.41</w:t>
      </w:r>
      <w:r w:rsidR="00C517C3" w:rsidRPr="00A24BB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00696" w:rsidRPr="00A24BBB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="00000696" w:rsidRPr="00A24BB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24BBB" w:rsidRPr="00A24BBB">
        <w:rPr>
          <w:rFonts w:ascii="Angsana New" w:hAnsi="Angsana New" w:cs="Angsana New"/>
          <w:sz w:val="30"/>
          <w:szCs w:val="30"/>
          <w:lang w:val="en-US" w:bidi="th-TH"/>
        </w:rPr>
        <w:t>27.53</w:t>
      </w:r>
      <w:r w:rsidR="00334AAB" w:rsidRPr="00A24BB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A24BBB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000696" w:rsidRPr="00A24BBB">
        <w:rPr>
          <w:rFonts w:ascii="Angsana New" w:hAnsi="Angsana New" w:cs="Angsana New"/>
          <w:sz w:val="30"/>
          <w:szCs w:val="30"/>
          <w:cs/>
          <w:lang w:bidi="th-TH"/>
        </w:rPr>
        <w:t>ร้อยละ</w:t>
      </w:r>
      <w:r w:rsidR="00000696" w:rsidRPr="00A24BB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60B44" w:rsidRPr="00A24BBB">
        <w:rPr>
          <w:rFonts w:ascii="Angsana New" w:hAnsi="Angsana New" w:cs="Angsana New"/>
          <w:sz w:val="30"/>
          <w:szCs w:val="30"/>
          <w:lang w:val="en-US" w:bidi="th-TH"/>
        </w:rPr>
        <w:t>17</w:t>
      </w:r>
      <w:r w:rsidR="00687C69" w:rsidRPr="00A24BBB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16DE2" w:rsidRPr="00A24BBB">
        <w:rPr>
          <w:rFonts w:ascii="Angsana New" w:hAnsi="Angsana New" w:cs="Angsana New"/>
          <w:sz w:val="30"/>
          <w:szCs w:val="30"/>
          <w:lang w:val="en-US" w:bidi="th-TH"/>
        </w:rPr>
        <w:t>94</w:t>
      </w:r>
      <w:r w:rsidR="00687C69" w:rsidRPr="00A24BB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A24BBB">
        <w:rPr>
          <w:rFonts w:ascii="Angsana New" w:hAnsi="Angsana New" w:cs="Angsana New"/>
          <w:sz w:val="30"/>
          <w:szCs w:val="30"/>
          <w:cs/>
          <w:lang w:val="en-US" w:bidi="th-TH"/>
        </w:rPr>
        <w:t>ตามลำดับ</w:t>
      </w:r>
      <w:r w:rsidR="0080010F" w:rsidRPr="0069262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</w:p>
    <w:p w14:paraId="22B7EDC8" w14:textId="77777777" w:rsidR="00804175" w:rsidRPr="00CF1517" w:rsidRDefault="00804175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074B8598" w:rsidR="007947AE" w:rsidRPr="00A24BBB" w:rsidRDefault="00804175" w:rsidP="00613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</w:t>
      </w:r>
      <w:r w:rsidR="00151687" w:rsidRPr="00CF151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CF1517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CF1517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CF1517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CF1517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CF1517">
        <w:rPr>
          <w:rFonts w:ascii="Angsana New" w:hAnsi="Angsana New" w:cs="Angsana New"/>
          <w:sz w:val="30"/>
          <w:szCs w:val="30"/>
        </w:rPr>
        <w:t xml:space="preserve"> </w:t>
      </w:r>
      <w:r w:rsidR="004544FF" w:rsidRPr="00CF1517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13457" w:rsidRPr="00CF1517">
        <w:rPr>
          <w:rFonts w:ascii="Angsana New" w:hAnsi="Angsana New" w:cs="Angsana New" w:hint="cs"/>
          <w:sz w:val="30"/>
          <w:szCs w:val="30"/>
          <w:cs/>
        </w:rPr>
        <w:t>โดย</w:t>
      </w:r>
      <w:r w:rsidR="007947AE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รายละเอียดบริษัทย่อยของบริษัท ณ วันที่ </w:t>
      </w:r>
      <w:r w:rsidR="004B0B8A" w:rsidRPr="004B0B8A">
        <w:rPr>
          <w:rFonts w:ascii="Angsana New" w:hAnsi="Angsana New" w:cs="Angsana New"/>
          <w:spacing w:val="-4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pacing w:val="-4"/>
          <w:sz w:val="30"/>
          <w:szCs w:val="30"/>
        </w:rPr>
        <w:t>1</w:t>
      </w:r>
      <w:r w:rsidR="007947AE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47AE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086D0E" w:rsidRPr="00086D0E">
        <w:rPr>
          <w:rFonts w:ascii="Angsana New" w:hAnsi="Angsana New" w:cs="Angsana New"/>
          <w:spacing w:val="-4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pacing w:val="-4"/>
          <w:sz w:val="30"/>
          <w:szCs w:val="30"/>
        </w:rPr>
        <w:t>56</w:t>
      </w:r>
      <w:r w:rsidR="00F2428F">
        <w:rPr>
          <w:rFonts w:ascii="Angsana New" w:hAnsi="Angsana New" w:cs="Angsana New"/>
          <w:spacing w:val="-4"/>
          <w:sz w:val="30"/>
          <w:szCs w:val="30"/>
        </w:rPr>
        <w:t>4</w:t>
      </w:r>
      <w:r w:rsidR="00E91A05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91A05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086D0E" w:rsidRPr="00086D0E">
        <w:rPr>
          <w:rFonts w:ascii="Angsana New" w:hAnsi="Angsana New" w:cs="Angsana New"/>
          <w:spacing w:val="-4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pacing w:val="-4"/>
          <w:sz w:val="30"/>
          <w:szCs w:val="30"/>
        </w:rPr>
        <w:t>56</w:t>
      </w:r>
      <w:r w:rsidR="00F2428F">
        <w:rPr>
          <w:rFonts w:ascii="Angsana New" w:hAnsi="Angsana New" w:cs="Angsana New"/>
          <w:spacing w:val="-4"/>
          <w:sz w:val="30"/>
          <w:szCs w:val="30"/>
        </w:rPr>
        <w:t>3</w:t>
      </w:r>
      <w:r w:rsidR="007947AE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947AE" w:rsidRPr="00A24BBB">
        <w:rPr>
          <w:rFonts w:ascii="Angsana New" w:hAnsi="Angsana New" w:cs="Angsana New"/>
          <w:sz w:val="30"/>
          <w:szCs w:val="30"/>
          <w:cs/>
        </w:rPr>
        <w:t>ได้เปิดเผยไว้แล้วในหมายเหตุประกอบงบการเงินข้อ</w:t>
      </w:r>
      <w:r w:rsidR="008D5DC1" w:rsidRPr="00A24BBB">
        <w:rPr>
          <w:rFonts w:ascii="Angsana New" w:hAnsi="Angsana New" w:cs="Angsana New"/>
          <w:sz w:val="30"/>
          <w:szCs w:val="30"/>
        </w:rPr>
        <w:t xml:space="preserve"> </w:t>
      </w:r>
      <w:r w:rsidR="00360B44" w:rsidRPr="00A24BBB">
        <w:rPr>
          <w:rFonts w:ascii="Angsana New" w:hAnsi="Angsana New" w:cs="Angsana New"/>
          <w:sz w:val="30"/>
          <w:szCs w:val="30"/>
        </w:rPr>
        <w:t>1</w:t>
      </w:r>
      <w:r w:rsidR="00DF13C2" w:rsidRPr="00A24BBB">
        <w:rPr>
          <w:rFonts w:ascii="Angsana New" w:hAnsi="Angsana New" w:cs="Angsana New"/>
          <w:sz w:val="30"/>
          <w:szCs w:val="30"/>
        </w:rPr>
        <w:t>1</w:t>
      </w:r>
      <w:r w:rsidR="00334AAB" w:rsidRPr="00A24BB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E42CC33" w14:textId="77777777" w:rsidR="006D3EFC" w:rsidRPr="00CF1517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shd w:val="clear" w:color="auto" w:fill="E0E0E0"/>
          <w:cs/>
          <w:lang w:val="en-GB"/>
        </w:rPr>
      </w:pPr>
    </w:p>
    <w:p w14:paraId="03A0744F" w14:textId="77777777" w:rsidR="00804175" w:rsidRPr="00CF1517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78F4886D" w14:textId="77777777" w:rsidR="00804175" w:rsidRPr="00CF1517" w:rsidRDefault="00804175" w:rsidP="00A41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822C7FD" w14:textId="3F33601C" w:rsidR="00CB77C2" w:rsidRPr="00CF1517" w:rsidRDefault="008D5DC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978EF" w:rsidRPr="00CF1517">
        <w:rPr>
          <w:rFonts w:ascii="Angsana New" w:hAnsi="Angsana New" w:cs="Angsana New"/>
          <w:sz w:val="30"/>
          <w:szCs w:val="30"/>
          <w:cs/>
        </w:rPr>
        <w:br/>
      </w:r>
      <w:r w:rsidRPr="00CF1517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CB77C2"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E409D">
        <w:rPr>
          <w:rFonts w:ascii="Angsana New" w:hAnsi="Angsana New" w:cs="Angsana New"/>
          <w:sz w:val="30"/>
          <w:szCs w:val="30"/>
          <w:cs/>
        </w:rPr>
        <w:br/>
      </w:r>
      <w:r w:rsidR="000E409D" w:rsidRPr="000E409D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E409D" w:rsidRPr="000E409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5F21A2" w14:textId="77777777" w:rsidR="00203C56" w:rsidRPr="00CF1517" w:rsidRDefault="00203C56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23A9EC7" w14:textId="426C724C" w:rsidR="000E409D" w:rsidRDefault="000E409D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E409D">
        <w:rPr>
          <w:rFonts w:asciiTheme="majorBidi" w:hAnsiTheme="majorBidi" w:cs="Angsana New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รวมกันเรียกว่า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"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")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และส่วนได้เสียของกลุ่มบริษัทใน</w:t>
      </w:r>
      <w:r w:rsidR="00073815"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</w:t>
      </w:r>
      <w:r w:rsidR="00073815">
        <w:rPr>
          <w:rFonts w:asciiTheme="majorBidi" w:hAnsiTheme="majorBidi" w:cs="Angsana New"/>
          <w:sz w:val="30"/>
          <w:szCs w:val="30"/>
          <w:cs/>
        </w:rPr>
        <w:br/>
      </w:r>
      <w:r w:rsidRPr="000E409D">
        <w:rPr>
          <w:rFonts w:asciiTheme="majorBidi" w:hAnsiTheme="majorBidi" w:cs="Angsana New" w:hint="cs"/>
          <w:sz w:val="30"/>
          <w:szCs w:val="30"/>
          <w:cs/>
        </w:rPr>
        <w:t>งบการเงินจะได้รับการทบทวนอย่างต่อเนื่อง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E409D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  <w:r w:rsidRPr="000E409D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4329A70" w14:textId="4DEA24B7" w:rsidR="00CB77C2" w:rsidRPr="00CF1517" w:rsidRDefault="00CB77C2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D91AF6" w14:textId="77777777" w:rsidR="00073815" w:rsidRDefault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DCE56D4" w14:textId="77777777" w:rsidR="00F53849" w:rsidRPr="00CF1517" w:rsidRDefault="00F53849" w:rsidP="00F53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  <w:sectPr w:rsidR="00F53849" w:rsidRPr="00CF1517" w:rsidSect="00DF13C2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23"/>
          <w:cols w:space="720"/>
          <w:docGrid w:linePitch="360"/>
        </w:sectPr>
      </w:pPr>
    </w:p>
    <w:p w14:paraId="156CA808" w14:textId="31E598DA" w:rsidR="00B27BE8" w:rsidRPr="00CF1517" w:rsidRDefault="00B27BE8" w:rsidP="004D37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นโยบายการบัญชีที่สำคัญ</w:t>
      </w:r>
    </w:p>
    <w:p w14:paraId="0476FCFF" w14:textId="77777777" w:rsidR="00B27BE8" w:rsidRPr="00CF1517" w:rsidRDefault="00B27BE8" w:rsidP="00D851AB">
      <w:pPr>
        <w:rPr>
          <w:rFonts w:ascii="Angsana New" w:hAnsi="Angsana New" w:cs="Angsana New"/>
          <w:sz w:val="30"/>
          <w:szCs w:val="30"/>
        </w:rPr>
      </w:pPr>
    </w:p>
    <w:p w14:paraId="63D47E0E" w14:textId="0D9CABC2" w:rsidR="00B27BE8" w:rsidRPr="00537CD0" w:rsidRDefault="00B27BE8" w:rsidP="00537CD0">
      <w:pPr>
        <w:pStyle w:val="AccPolicyalternative"/>
        <w:rPr>
          <w:cs/>
        </w:rPr>
      </w:pPr>
      <w:r w:rsidRPr="00537CD0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9F4BA7F" w14:textId="77777777" w:rsidR="00D851AB" w:rsidRPr="00CF1517" w:rsidRDefault="00D851AB" w:rsidP="00537CD0">
      <w:pPr>
        <w:pStyle w:val="AccPolicyalternative"/>
      </w:pPr>
    </w:p>
    <w:p w14:paraId="6CA38B0D" w14:textId="77777777" w:rsidR="00B27BE8" w:rsidRPr="00CF1517" w:rsidRDefault="00B27BE8" w:rsidP="00B9548F">
      <w:pPr>
        <w:pStyle w:val="Heading8"/>
        <w:numPr>
          <w:ilvl w:val="1"/>
          <w:numId w:val="7"/>
        </w:numPr>
        <w:ind w:right="63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91A67A9" w14:textId="77777777" w:rsidR="00F34619" w:rsidRPr="00CF1517" w:rsidRDefault="00F34619" w:rsidP="00F3461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50794A3" w14:textId="76C4CCEA" w:rsidR="00B27BE8" w:rsidRPr="00CF1517" w:rsidRDefault="00B27BE8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F1517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>รวมประกอบด้วยงบการ</w:t>
      </w:r>
      <w:r w:rsidRPr="00CF1517">
        <w:rPr>
          <w:rFonts w:ascii="Angsana New" w:hAnsi="Angsana New" w:cs="Angsana New"/>
          <w:sz w:val="30"/>
          <w:szCs w:val="30"/>
          <w:cs/>
        </w:rPr>
        <w:t>เงินของบริษัท</w:t>
      </w:r>
      <w:r w:rsidR="000D0D81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CF1517">
        <w:rPr>
          <w:rFonts w:ascii="Angsana New" w:hAnsi="Angsana New" w:cs="Angsana New"/>
          <w:sz w:val="30"/>
          <w:szCs w:val="30"/>
        </w:rPr>
        <w:t>“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F1517">
        <w:rPr>
          <w:rFonts w:ascii="Angsana New" w:hAnsi="Angsana New" w:cs="Angsana New"/>
          <w:sz w:val="30"/>
          <w:szCs w:val="30"/>
        </w:rPr>
        <w:t>”</w:t>
      </w:r>
      <w:r w:rsidRPr="00CF1517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>การร่วมค้า</w:t>
      </w:r>
    </w:p>
    <w:p w14:paraId="6EDE0DAC" w14:textId="01C92D7A" w:rsidR="00871FD1" w:rsidRDefault="00871FD1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60DD4EC0" w14:textId="5E7333E1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</w:t>
      </w:r>
      <w:r w:rsidR="000D0D81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25230088" w14:textId="77777777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2950A93" w14:textId="77777777" w:rsidR="00E63BCF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วันที่ซื้อธุรกิจ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>/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ส่วนต่ำกว่าทุนอื่นในส่วนของเจ้าของ</w:t>
      </w:r>
    </w:p>
    <w:p w14:paraId="1E825A2A" w14:textId="77777777" w:rsidR="00E63BCF" w:rsidRDefault="00E63BCF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AD820A5" w14:textId="3B4F8325" w:rsidR="00073815" w:rsidRPr="00E52C8B" w:rsidRDefault="00E63BCF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spacing w:val="-4"/>
          <w:sz w:val="30"/>
          <w:szCs w:val="30"/>
        </w:rPr>
      </w:pP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E52C8B">
        <w:rPr>
          <w:spacing w:val="-4"/>
          <w:sz w:val="30"/>
          <w:szCs w:val="30"/>
          <w:cs/>
        </w:rPr>
        <w:t xml:space="preserve"> </w:t>
      </w: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กลุ่มบริษัทตัดรายการสินทรัพย์และหนี้สิน</w:t>
      </w:r>
      <w:r w:rsidRPr="00E52C8B">
        <w:rPr>
          <w:spacing w:val="-4"/>
          <w:sz w:val="30"/>
          <w:szCs w:val="30"/>
        </w:rPr>
        <w:t> </w:t>
      </w: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ส่วนได้เสียที่ไม่มีอำนาจควบคุม</w:t>
      </w:r>
      <w:r w:rsidRPr="00E52C8B">
        <w:rPr>
          <w:spacing w:val="-4"/>
          <w:sz w:val="30"/>
          <w:szCs w:val="30"/>
        </w:rPr>
        <w:t> </w:t>
      </w: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</w:t>
      </w:r>
      <w:r w:rsidRPr="00E52C8B">
        <w:rPr>
          <w:spacing w:val="-4"/>
          <w:sz w:val="30"/>
          <w:szCs w:val="30"/>
        </w:rPr>
        <w:t> </w:t>
      </w: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E52C8B">
        <w:rPr>
          <w:spacing w:val="-4"/>
          <w:sz w:val="30"/>
          <w:szCs w:val="30"/>
        </w:rPr>
        <w:t> </w:t>
      </w: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E52C8B">
        <w:rPr>
          <w:spacing w:val="-4"/>
          <w:sz w:val="30"/>
          <w:szCs w:val="30"/>
          <w:cs/>
        </w:rPr>
        <w:t xml:space="preserve"> </w:t>
      </w: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E52C8B">
        <w:rPr>
          <w:spacing w:val="-4"/>
          <w:sz w:val="30"/>
          <w:szCs w:val="30"/>
          <w:cs/>
        </w:rPr>
        <w:t xml:space="preserve"> </w:t>
      </w:r>
      <w:r w:rsidRPr="00E52C8B">
        <w:rPr>
          <w:rFonts w:ascii="Angsana New" w:hAnsi="Angsana New" w:cs="Angsana New" w:hint="cs"/>
          <w:spacing w:val="-4"/>
          <w:sz w:val="30"/>
          <w:szCs w:val="30"/>
          <w:cs/>
        </w:rPr>
        <w:t>วันที่สูญเสียการควบคุม</w:t>
      </w:r>
      <w:r w:rsidR="00073815" w:rsidRPr="00E52C8B">
        <w:rPr>
          <w:spacing w:val="-4"/>
          <w:sz w:val="30"/>
          <w:szCs w:val="30"/>
          <w:cs/>
        </w:rPr>
        <w:t xml:space="preserve"> </w:t>
      </w:r>
    </w:p>
    <w:p w14:paraId="60693F78" w14:textId="77777777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40B4BD27" w14:textId="77777777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0C963D9" w14:textId="77777777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1FA1F43" w14:textId="25FEAA1A" w:rsidR="00D426FF" w:rsidRDefault="00073815" w:rsidP="00E6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ภายหลังการรับรู้รายการเริ่มแรก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เงินปันผลรับ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จะถูกบันทึกในงบการเงินรวมจนถึงวันที่ความมีการควบคุมร่วมสิ้นสุดลง</w:t>
      </w:r>
      <w:r w:rsidR="00D426FF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448569CA" w14:textId="7076A08C" w:rsidR="00073815" w:rsidRPr="00073815" w:rsidRDefault="00073815" w:rsidP="00073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ยอดคงเหลือและรายการบัญชีระหว่างกิจการในกลุ่ม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รวมถึงรายได้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กำไรที่ยังไม่เกิดขึ้นจริงซึ่งเป็นผลมาจากรายการ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07381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73815">
        <w:rPr>
          <w:rFonts w:ascii="Angsana New" w:hAnsi="Angsana New" w:cs="Angsana New" w:hint="cs"/>
          <w:sz w:val="30"/>
          <w:szCs w:val="30"/>
          <w:cs/>
          <w:lang w:val="th-TH"/>
        </w:rPr>
        <w:t>แต่เท่าที่เมื่อไม่มีหลักฐานการด้อยค่าเกิดขึ้น</w:t>
      </w:r>
    </w:p>
    <w:p w14:paraId="5697B124" w14:textId="77777777" w:rsidR="00073815" w:rsidRPr="00073815" w:rsidRDefault="00073815" w:rsidP="008B3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7BF853B" w14:textId="77777777" w:rsidR="00871FD1" w:rsidRPr="00CF1517" w:rsidRDefault="00871FD1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9670B1D" w14:textId="77777777" w:rsidR="001A66E5" w:rsidRPr="00CF1517" w:rsidRDefault="001A66E5" w:rsidP="00871FD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12239D8" w14:textId="0CC7AE2F" w:rsidR="00871FD1" w:rsidRPr="00CF1517" w:rsidRDefault="00871FD1" w:rsidP="001A66E5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510948">
        <w:rPr>
          <w:rFonts w:ascii="Angsana New" w:hAnsi="Angsana New" w:cs="Angsana New"/>
          <w:spacing w:val="4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</w:t>
      </w:r>
      <w:r w:rsidR="00073815">
        <w:rPr>
          <w:rFonts w:ascii="Angsana New" w:hAnsi="Angsana New" w:cs="Angsana New"/>
          <w:spacing w:val="4"/>
          <w:sz w:val="30"/>
          <w:szCs w:val="30"/>
          <w:cs/>
        </w:rPr>
        <w:br/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ผลผลิตได้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ทั้งนี้</w:t>
      </w:r>
      <w:r w:rsidR="006E7E8C" w:rsidRPr="006E7E8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6E7E8C" w:rsidRPr="006E7E8C">
        <w:rPr>
          <w:rFonts w:ascii="Angsana New" w:hAnsi="Angsana New" w:cs="Angsana New" w:hint="cs"/>
          <w:spacing w:val="4"/>
          <w:sz w:val="30"/>
          <w:szCs w:val="30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52DC35F" w14:textId="77777777" w:rsidR="006E7E8C" w:rsidRPr="00CF1517" w:rsidRDefault="006E7E8C" w:rsidP="0007381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1B4EC5" w14:textId="63720B40" w:rsidR="00871FD1" w:rsidRPr="00CF1517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C64AB0" w:rsidRPr="00C64AB0">
        <w:rPr>
          <w:rFonts w:ascii="Angsana New" w:hAnsi="Angsana New" w:cs="Angsana New" w:hint="cs"/>
          <w:sz w:val="30"/>
          <w:szCs w:val="30"/>
          <w:cs/>
        </w:rPr>
        <w:t>หักด้วยมูลค่ายุติธรรมสุทธิของสินทรัพย์</w:t>
      </w:r>
      <w:r w:rsidRPr="00CF1517">
        <w:rPr>
          <w:rFonts w:ascii="Angsana New" w:hAnsi="Angsana New" w:cs="Angsana New"/>
          <w:sz w:val="30"/>
          <w:szCs w:val="30"/>
          <w:cs/>
        </w:rPr>
        <w:t>ที่ระบุได้ที่ได้มาและหนี้สิน</w:t>
      </w:r>
      <w:r w:rsidR="00C64AB0">
        <w:rPr>
          <w:rFonts w:ascii="Angsana New" w:hAnsi="Angsana New" w:cs="Angsana New"/>
          <w:sz w:val="30"/>
          <w:szCs w:val="30"/>
        </w:rPr>
        <w:br/>
      </w:r>
      <w:r w:rsidRPr="00CF1517">
        <w:rPr>
          <w:rFonts w:ascii="Angsana New" w:hAnsi="Angsana New" w:cs="Angsana New"/>
          <w:sz w:val="30"/>
          <w:szCs w:val="30"/>
          <w:cs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AA9B34E" w14:textId="77777777" w:rsidR="00D851AB" w:rsidRPr="00CF1517" w:rsidRDefault="00D851AB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B50AC13" w14:textId="0D0585D8" w:rsidR="00871FD1" w:rsidRPr="00CF1517" w:rsidRDefault="00871FD1" w:rsidP="00871FD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สิ่งตอบแทนที่โอนให้</w:t>
      </w:r>
      <w:r w:rsidR="00073815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CF1517">
        <w:rPr>
          <w:rFonts w:ascii="Angsana New" w:hAnsi="Angsana New" w:cs="Angsana New"/>
          <w:sz w:val="30"/>
          <w:szCs w:val="30"/>
          <w:cs/>
        </w:rPr>
        <w:t>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</w:p>
    <w:p w14:paraId="20E62E98" w14:textId="77777777" w:rsidR="00871FD1" w:rsidRPr="00CF1517" w:rsidRDefault="00871FD1" w:rsidP="00073815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99640F4" w14:textId="77777777" w:rsidR="00871FD1" w:rsidRPr="00CF1517" w:rsidRDefault="00871FD1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350CFD8" w14:textId="77777777" w:rsidR="00510948" w:rsidRPr="00CF1517" w:rsidRDefault="00510948" w:rsidP="00871FD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8D3B15" w14:textId="42EB337F" w:rsidR="0077227C" w:rsidRPr="00692629" w:rsidRDefault="00871FD1" w:rsidP="00692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692629">
        <w:rPr>
          <w:rFonts w:ascii="Angsana New" w:hAnsi="Angsana New" w:cs="Angsana New"/>
          <w:spacing w:val="2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</w:t>
      </w:r>
      <w:r w:rsidR="00692629">
        <w:rPr>
          <w:rFonts w:ascii="Angsana New" w:hAnsi="Angsana New" w:cs="Angsana New"/>
          <w:spacing w:val="2"/>
          <w:sz w:val="30"/>
          <w:szCs w:val="30"/>
        </w:rPr>
        <w:t xml:space="preserve">              </w:t>
      </w:r>
      <w:r w:rsidRPr="00692629">
        <w:rPr>
          <w:rFonts w:ascii="Angsana New" w:hAnsi="Angsana New" w:cs="Angsana New"/>
          <w:spacing w:val="2"/>
          <w:sz w:val="30"/>
          <w:szCs w:val="30"/>
          <w:cs/>
        </w:rPr>
        <w:t>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F203D17" w14:textId="77777777" w:rsidR="002568AE" w:rsidRPr="00CF1517" w:rsidRDefault="002568AE" w:rsidP="00871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7C8F24E2" w14:textId="77777777" w:rsidR="00EF64D7" w:rsidRDefault="00EF6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DD41EC2" w14:textId="24661DBA" w:rsidR="006F4846" w:rsidRPr="00073815" w:rsidRDefault="006F4846" w:rsidP="00073815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 w:hint="cs"/>
          <w:sz w:val="30"/>
          <w:szCs w:val="30"/>
          <w:cs/>
        </w:rPr>
        <w:lastRenderedPageBreak/>
        <w:t>การรวมธุรกิจภายใต้การควบคุมเดียวกัน</w:t>
      </w:r>
      <w:r w:rsidRPr="00CF1517">
        <w:rPr>
          <w:rFonts w:ascii="Angsana New" w:hAnsi="Angsana New" w:cs="Angsana New"/>
          <w:sz w:val="30"/>
          <w:szCs w:val="30"/>
          <w:cs/>
        </w:rPr>
        <w:t>บันทึก</w:t>
      </w:r>
      <w:r w:rsidRPr="00CF1517">
        <w:rPr>
          <w:rFonts w:ascii="Angsana New" w:hAnsi="Angsana New" w:cs="Angsana New" w:hint="cs"/>
          <w:sz w:val="30"/>
          <w:szCs w:val="30"/>
          <w:cs/>
        </w:rPr>
        <w:t>บัญชี</w:t>
      </w:r>
      <w:r w:rsidRPr="00CF1517">
        <w:rPr>
          <w:rFonts w:ascii="Angsana New" w:hAnsi="Angsana New" w:cs="Angsana New"/>
          <w:sz w:val="30"/>
          <w:szCs w:val="30"/>
          <w:cs/>
        </w:rPr>
        <w:t>โดย</w:t>
      </w:r>
      <w:r w:rsidRPr="00CF1517">
        <w:rPr>
          <w:rFonts w:ascii="Angsana New" w:hAnsi="Angsana New" w:cs="Angsana New" w:hint="cs"/>
          <w:sz w:val="30"/>
          <w:szCs w:val="30"/>
          <w:cs/>
        </w:rPr>
        <w:t>ใช้วิธี</w:t>
      </w:r>
      <w:r w:rsidRPr="00CF1517">
        <w:rPr>
          <w:rFonts w:ascii="Angsana New" w:hAnsi="Angsana New" w:cs="Angsana New"/>
          <w:sz w:val="30"/>
          <w:szCs w:val="30"/>
          <w:cs/>
        </w:rPr>
        <w:t>เสมือนว่าเป็นวิธีการรวมส่วน</w:t>
      </w:r>
      <w:r w:rsidRPr="00CF1517">
        <w:rPr>
          <w:rFonts w:ascii="Angsana New" w:hAnsi="Angsana New" w:cs="Angsana New" w:hint="cs"/>
          <w:sz w:val="30"/>
          <w:szCs w:val="30"/>
          <w:cs/>
        </w:rPr>
        <w:t>ได้เสีย โดยรับรู้สิน</w:t>
      </w:r>
      <w:r w:rsidRPr="00CF1517">
        <w:rPr>
          <w:rFonts w:ascii="Angsana New" w:hAnsi="Angsana New" w:cs="Angsana New"/>
          <w:sz w:val="30"/>
          <w:szCs w:val="30"/>
          <w:cs/>
        </w:rPr>
        <w:t>ทรัพย์และ</w:t>
      </w:r>
      <w:r w:rsidRPr="00CF1517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CF1517">
        <w:rPr>
          <w:rFonts w:ascii="Angsana New" w:hAnsi="Angsana New" w:cs="Angsana New"/>
          <w:sz w:val="30"/>
          <w:szCs w:val="30"/>
          <w:cs/>
        </w:rPr>
        <w:t>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ธุรกิจที่ถูกซื้อด้วย</w:t>
      </w:r>
      <w:r w:rsidRPr="00CF1517">
        <w:rPr>
          <w:rFonts w:ascii="Angsana New" w:hAnsi="Angsana New" w:cs="Angsana New"/>
          <w:sz w:val="30"/>
          <w:szCs w:val="30"/>
          <w:cs/>
        </w:rPr>
        <w:t>มูลค่าตามบัญชี</w:t>
      </w:r>
      <w:r w:rsidRPr="00CF1517">
        <w:rPr>
          <w:rFonts w:ascii="Angsana New" w:hAnsi="Angsana New" w:cs="Angsana New" w:hint="cs"/>
          <w:sz w:val="30"/>
          <w:szCs w:val="30"/>
          <w:cs/>
        </w:rPr>
        <w:t>ขอ</w:t>
      </w:r>
      <w:r w:rsidRPr="00CF1517">
        <w:rPr>
          <w:rFonts w:ascii="Angsana New" w:hAnsi="Angsana New" w:cs="Angsana New"/>
          <w:sz w:val="30"/>
          <w:szCs w:val="30"/>
          <w:cs/>
        </w:rPr>
        <w:t>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ธุรกิจดังกล่าวตาม</w:t>
      </w:r>
      <w:r w:rsidRPr="00CF1517">
        <w:rPr>
          <w:rFonts w:ascii="Angsana New" w:hAnsi="Angsana New" w:cs="Angsana New"/>
          <w:sz w:val="30"/>
          <w:szCs w:val="30"/>
          <w:cs/>
        </w:rPr>
        <w:t>งบการเงินรวมของบริษัทใหญ่</w:t>
      </w:r>
      <w:r w:rsidRPr="00CF1517">
        <w:rPr>
          <w:rFonts w:ascii="Angsana New" w:hAnsi="Angsana New" w:cs="Angsana New" w:hint="cs"/>
          <w:sz w:val="30"/>
          <w:szCs w:val="30"/>
          <w:cs/>
        </w:rPr>
        <w:t>ในลำ</w:t>
      </w:r>
      <w:r w:rsidRPr="00CF1517">
        <w:rPr>
          <w:rFonts w:ascii="Angsana New" w:hAnsi="Angsana New" w:cs="Angsana New"/>
          <w:sz w:val="30"/>
          <w:szCs w:val="30"/>
          <w:cs/>
        </w:rPr>
        <w:t>ดับสูงสุด</w:t>
      </w:r>
      <w:r w:rsidRPr="00CF1517">
        <w:rPr>
          <w:rFonts w:ascii="Angsana New" w:hAnsi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ณ</w:t>
      </w:r>
      <w:r w:rsidRPr="00CF1517">
        <w:rPr>
          <w:rFonts w:ascii="Angsana New" w:hAnsi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วันที่เกิดรายการ </w:t>
      </w:r>
      <w:r w:rsidRPr="00CF1517">
        <w:rPr>
          <w:rFonts w:ascii="Angsana New" w:hAnsi="Angsana New" w:cs="Angsana New"/>
          <w:sz w:val="30"/>
          <w:szCs w:val="30"/>
          <w:cs/>
        </w:rPr>
        <w:t>ส่วนต่างระหว่างมูลค่า</w:t>
      </w:r>
      <w:r w:rsidRPr="00CF1517">
        <w:rPr>
          <w:rFonts w:ascii="Angsana New" w:hAnsi="Angsana New" w:cs="Angsana New" w:hint="cs"/>
          <w:sz w:val="30"/>
          <w:szCs w:val="30"/>
          <w:cs/>
        </w:rPr>
        <w:t>สินทรัพย์สุทธิ</w:t>
      </w:r>
      <w:r w:rsidRPr="00CF1517">
        <w:rPr>
          <w:rFonts w:ascii="Angsana New" w:hAnsi="Angsana New" w:cs="Angsana New"/>
          <w:sz w:val="30"/>
          <w:szCs w:val="30"/>
          <w:cs/>
        </w:rPr>
        <w:t>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ธุรกิจที่ถูกนำม</w:t>
      </w:r>
      <w:r w:rsidRPr="00CF1517">
        <w:rPr>
          <w:rFonts w:ascii="Angsana New" w:hAnsi="Angsana New" w:cs="Angsana New"/>
          <w:sz w:val="30"/>
          <w:szCs w:val="30"/>
          <w:cs/>
        </w:rPr>
        <w:t>ารวมดังกล่าวกับค่าตอบแทน</w:t>
      </w:r>
      <w:r w:rsidRPr="00CF1517">
        <w:rPr>
          <w:rFonts w:ascii="Angsana New" w:hAnsi="Angsana New" w:cs="Angsana New" w:hint="cs"/>
          <w:sz w:val="30"/>
          <w:szCs w:val="30"/>
          <w:cs/>
        </w:rPr>
        <w:t>ที่จ่าย</w:t>
      </w:r>
      <w:r w:rsidRPr="00CF1517">
        <w:rPr>
          <w:rFonts w:ascii="Angsana New" w:hAnsi="Angsana New" w:cs="Angsana New"/>
          <w:sz w:val="30"/>
          <w:szCs w:val="30"/>
          <w:cs/>
        </w:rPr>
        <w:t>รับ</w:t>
      </w:r>
      <w:r w:rsidRPr="00CF1517">
        <w:rPr>
          <w:rFonts w:ascii="Angsana New" w:hAnsi="Angsana New" w:cs="Angsana New" w:hint="cs"/>
          <w:sz w:val="30"/>
          <w:szCs w:val="30"/>
          <w:cs/>
        </w:rPr>
        <w:t>รู้เป็น</w:t>
      </w:r>
      <w:r w:rsidRPr="00CF1517">
        <w:rPr>
          <w:rFonts w:ascii="Angsana New" w:hAnsi="Angsana New" w:cs="Angsana New"/>
          <w:sz w:val="30"/>
          <w:szCs w:val="30"/>
          <w:cs/>
        </w:rPr>
        <w:t>ส่วน</w:t>
      </w:r>
      <w:r w:rsidRPr="00CF1517">
        <w:rPr>
          <w:rFonts w:ascii="Angsana New" w:hAnsi="Angsana New" w:cs="Angsana New" w:hint="cs"/>
          <w:sz w:val="30"/>
          <w:szCs w:val="30"/>
          <w:cs/>
        </w:rPr>
        <w:t>เกินหรือ</w:t>
      </w:r>
      <w:r w:rsidRPr="00CF1517">
        <w:rPr>
          <w:rFonts w:ascii="Angsana New" w:hAnsi="Angsana New" w:cs="Angsana New"/>
          <w:sz w:val="30"/>
          <w:szCs w:val="30"/>
          <w:cs/>
        </w:rPr>
        <w:t>ส่วนขาดจากการรวมธุรกิจภาย</w:t>
      </w:r>
      <w:r w:rsidRPr="00CF1517">
        <w:rPr>
          <w:rFonts w:ascii="Angsana New" w:hAnsi="Angsana New" w:cs="Angsana New" w:hint="cs"/>
          <w:sz w:val="30"/>
          <w:szCs w:val="30"/>
          <w:cs/>
        </w:rPr>
        <w:t>ใต้การ</w:t>
      </w:r>
      <w:r w:rsidRPr="00CF1517">
        <w:rPr>
          <w:rFonts w:ascii="Angsana New" w:hAnsi="Angsana New" w:cs="Angsana New"/>
          <w:sz w:val="30"/>
          <w:szCs w:val="30"/>
          <w:cs/>
        </w:rPr>
        <w:t>ควบคุมเดียวกันในส่วนของ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CF1517">
        <w:rPr>
          <w:rFonts w:ascii="Angsana New" w:hAnsi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รายการส่วนเกิน</w:t>
      </w:r>
      <w:r w:rsidRPr="00CF151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F1517">
        <w:rPr>
          <w:rFonts w:ascii="Angsana New" w:hAnsi="Angsana New" w:cs="Angsana New"/>
          <w:sz w:val="30"/>
          <w:szCs w:val="30"/>
          <w:cs/>
        </w:rPr>
        <w:t>ส่วนขาดจะถูก</w:t>
      </w:r>
      <w:r w:rsidR="00073815">
        <w:rPr>
          <w:rFonts w:ascii="Angsana New" w:hAnsi="Angsana New" w:cs="Angsana New" w:hint="cs"/>
          <w:sz w:val="30"/>
          <w:szCs w:val="30"/>
          <w:cs/>
        </w:rPr>
        <w:t>ตัดจำหน่าย</w:t>
      </w:r>
      <w:r w:rsidRPr="00CF1517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F1517">
        <w:rPr>
          <w:rFonts w:ascii="Angsana New" w:hAnsi="Angsana New" w:cs="Angsana New"/>
          <w:sz w:val="30"/>
          <w:szCs w:val="30"/>
          <w:cs/>
        </w:rPr>
        <w:t>มีการขายเงินลงทุน</w:t>
      </w:r>
      <w:r w:rsidRPr="00CF1517">
        <w:rPr>
          <w:rFonts w:ascii="Angsana New" w:hAnsi="Angsana New" w:cs="Angsana New" w:hint="cs"/>
          <w:sz w:val="30"/>
          <w:szCs w:val="30"/>
          <w:cs/>
        </w:rPr>
        <w:t>ในธุรกิจที่ซื้อ</w:t>
      </w:r>
      <w:r w:rsidRPr="00CF1517">
        <w:rPr>
          <w:rFonts w:ascii="Angsana New" w:hAnsi="Angsana New" w:cs="Angsana New"/>
          <w:sz w:val="30"/>
          <w:szCs w:val="30"/>
          <w:cs/>
        </w:rPr>
        <w:t>ดังกล่าวไป</w:t>
      </w:r>
      <w:r w:rsidRPr="00CF1517">
        <w:rPr>
          <w:rFonts w:ascii="Angsana New" w:hAnsi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ผลการดำเนินงานของ</w:t>
      </w:r>
      <w:r w:rsidRPr="00CF1517">
        <w:rPr>
          <w:rFonts w:ascii="Angsana New" w:hAnsi="Angsana New" w:cs="Angsana New" w:hint="cs"/>
          <w:sz w:val="30"/>
          <w:szCs w:val="30"/>
          <w:cs/>
        </w:rPr>
        <w:t>ธุรกิจที่ถูกซื้อ</w:t>
      </w:r>
      <w:r w:rsidRPr="00CF1517">
        <w:rPr>
          <w:rFonts w:ascii="Angsana New" w:hAnsi="Angsana New" w:cs="Angsana New"/>
          <w:sz w:val="30"/>
          <w:szCs w:val="30"/>
          <w:cs/>
        </w:rPr>
        <w:t>จะรวม</w:t>
      </w:r>
      <w:r w:rsidRPr="00CF1517">
        <w:rPr>
          <w:rFonts w:ascii="Angsana New" w:hAnsi="Angsana New" w:cs="Angsana New" w:hint="cs"/>
          <w:sz w:val="30"/>
          <w:szCs w:val="30"/>
          <w:cs/>
        </w:rPr>
        <w:t>อยู่ใน</w:t>
      </w:r>
      <w:r w:rsidRPr="00CF1517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CF1517">
        <w:rPr>
          <w:rFonts w:ascii="Angsana New" w:hAnsi="Angsana New" w:cs="Angsana New" w:hint="cs"/>
          <w:sz w:val="30"/>
          <w:szCs w:val="30"/>
          <w:cs/>
        </w:rPr>
        <w:t>ของผู้ซื้อ</w:t>
      </w:r>
      <w:r w:rsidRPr="00CF1517">
        <w:rPr>
          <w:rFonts w:ascii="Angsana New" w:hAnsi="Angsana New" w:cs="Angsana New"/>
          <w:sz w:val="30"/>
          <w:szCs w:val="30"/>
          <w:cs/>
        </w:rPr>
        <w:t>นับตั้งแต่วัน</w:t>
      </w:r>
      <w:r w:rsidRPr="00CF1517">
        <w:rPr>
          <w:rFonts w:ascii="Angsana New" w:hAnsi="Angsana New" w:cs="Angsana New" w:hint="cs"/>
          <w:sz w:val="30"/>
          <w:szCs w:val="30"/>
          <w:cs/>
        </w:rPr>
        <w:t>ที่ต้น</w:t>
      </w:r>
      <w:r w:rsidRPr="00CF1517">
        <w:rPr>
          <w:rFonts w:ascii="Angsana New" w:hAnsi="Angsana New" w:cs="Angsana New"/>
          <w:sz w:val="30"/>
          <w:szCs w:val="30"/>
          <w:cs/>
        </w:rPr>
        <w:t>งวดของงบการเงินเปรียบเทียบ</w:t>
      </w:r>
      <w:r w:rsidRPr="00CF1517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CF1517">
        <w:rPr>
          <w:rFonts w:ascii="Angsana New" w:hAnsi="Angsana New" w:cs="Angsana New"/>
          <w:sz w:val="30"/>
          <w:szCs w:val="30"/>
          <w:cs/>
        </w:rPr>
        <w:t>วัน</w:t>
      </w:r>
      <w:r w:rsidRPr="00CF1517">
        <w:rPr>
          <w:rFonts w:ascii="Angsana New" w:hAnsi="Angsana New" w:cs="Angsana New" w:hint="cs"/>
          <w:sz w:val="30"/>
          <w:szCs w:val="30"/>
          <w:cs/>
        </w:rPr>
        <w:t>ที่ธุรกิจ</w:t>
      </w:r>
      <w:r w:rsidRPr="00CF1517">
        <w:rPr>
          <w:rFonts w:ascii="Angsana New" w:hAnsi="Angsana New" w:cs="Angsana New"/>
          <w:sz w:val="30"/>
          <w:szCs w:val="30"/>
          <w:cs/>
        </w:rPr>
        <w:t>เหล่านั้น</w:t>
      </w:r>
      <w:r w:rsidRPr="00CF1517">
        <w:rPr>
          <w:rFonts w:ascii="Angsana New" w:hAnsi="Angsana New" w:cs="Angsana New" w:hint="cs"/>
          <w:sz w:val="30"/>
          <w:szCs w:val="30"/>
          <w:cs/>
        </w:rPr>
        <w:t>อยู่ภายใต้การ</w:t>
      </w:r>
      <w:r w:rsidRPr="00CF1517">
        <w:rPr>
          <w:rFonts w:ascii="Angsana New" w:hAnsi="Angsana New" w:cs="Angsana New"/>
          <w:sz w:val="30"/>
          <w:szCs w:val="30"/>
          <w:cs/>
        </w:rPr>
        <w:t>ควบคุมเดียวกัน</w:t>
      </w:r>
      <w:r w:rsidRPr="00CF1517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CF1517">
        <w:rPr>
          <w:rFonts w:ascii="Angsana New" w:hAnsi="Angsana New" w:cs="Angsana New"/>
          <w:sz w:val="30"/>
          <w:szCs w:val="30"/>
          <w:cs/>
        </w:rPr>
        <w:t>แต่</w:t>
      </w:r>
      <w:r w:rsidRPr="00CF1517">
        <w:rPr>
          <w:rFonts w:ascii="Angsana New" w:hAnsi="Angsana New" w:cs="Angsana New" w:hint="cs"/>
          <w:sz w:val="30"/>
          <w:szCs w:val="30"/>
          <w:cs/>
        </w:rPr>
        <w:t>ระยะเวลาใดจะสั้นกว่า</w:t>
      </w:r>
      <w:r w:rsidRPr="00CF1517">
        <w:rPr>
          <w:rFonts w:ascii="Angsana New" w:hAnsi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จนถึง</w:t>
      </w:r>
      <w:r w:rsidRPr="00CF1517">
        <w:rPr>
          <w:rFonts w:ascii="Angsana New" w:hAnsi="Angsana New" w:cs="Angsana New" w:hint="cs"/>
          <w:sz w:val="30"/>
          <w:szCs w:val="30"/>
          <w:cs/>
        </w:rPr>
        <w:t>วันที่การ</w:t>
      </w:r>
      <w:r w:rsidRPr="00CF1517">
        <w:rPr>
          <w:rFonts w:ascii="Angsana New" w:hAnsi="Angsana New" w:cs="Angsana New"/>
          <w:sz w:val="30"/>
          <w:szCs w:val="30"/>
          <w:cs/>
        </w:rPr>
        <w:t>ควบคุม</w:t>
      </w:r>
      <w:r w:rsidRPr="00CF1517">
        <w:rPr>
          <w:rFonts w:ascii="Angsana New" w:hAnsi="Angsana New" w:cs="Angsana New" w:hint="cs"/>
          <w:sz w:val="30"/>
          <w:szCs w:val="30"/>
          <w:cs/>
        </w:rPr>
        <w:t>สิ้น</w:t>
      </w:r>
      <w:r w:rsidRPr="00CF1517">
        <w:rPr>
          <w:rFonts w:ascii="Angsana New" w:hAnsi="Angsana New" w:cs="Angsana New"/>
          <w:sz w:val="30"/>
          <w:szCs w:val="30"/>
          <w:cs/>
        </w:rPr>
        <w:t>สุด</w:t>
      </w:r>
    </w:p>
    <w:p w14:paraId="6DACAC2D" w14:textId="77777777" w:rsidR="00D851AB" w:rsidRPr="00CF1517" w:rsidRDefault="00D851AB" w:rsidP="00B27BE8">
      <w:pPr>
        <w:pStyle w:val="BodyText2"/>
        <w:spacing w:line="240" w:lineRule="atLeast"/>
        <w:ind w:left="540" w:right="47" w:firstLine="0"/>
        <w:rPr>
          <w:rFonts w:ascii="Angsana New" w:hAnsi="Angsana New" w:cs="Angsana New"/>
          <w:i/>
          <w:iCs/>
          <w:sz w:val="30"/>
          <w:szCs w:val="30"/>
        </w:rPr>
      </w:pPr>
    </w:p>
    <w:p w14:paraId="696B50AF" w14:textId="5AC5C8F6" w:rsidR="00510948" w:rsidRPr="00510948" w:rsidRDefault="00510948" w:rsidP="00510948">
      <w:pPr>
        <w:pStyle w:val="Heading8"/>
        <w:numPr>
          <w:ilvl w:val="1"/>
          <w:numId w:val="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1094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510948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ในบริษัท</w:t>
      </w:r>
      <w:r w:rsidRPr="00510948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ย่อย</w:t>
      </w:r>
    </w:p>
    <w:p w14:paraId="55032762" w14:textId="77777777" w:rsidR="00510948" w:rsidRPr="00510948" w:rsidRDefault="00510948" w:rsidP="00510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50FB15" w14:textId="579B2157" w:rsidR="00C64AB0" w:rsidRDefault="00510948" w:rsidP="00510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pacing w:val="4"/>
          <w:sz w:val="30"/>
          <w:szCs w:val="30"/>
        </w:rPr>
      </w:pPr>
      <w:r w:rsidRPr="00BA2816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เงินลงทุนในบริษัท</w:t>
      </w:r>
      <w:r w:rsidRPr="00BA2816">
        <w:rPr>
          <w:rFonts w:asciiTheme="majorBidi" w:hAnsiTheme="majorBidi" w:cstheme="majorBidi" w:hint="cs"/>
          <w:spacing w:val="4"/>
          <w:sz w:val="30"/>
          <w:szCs w:val="30"/>
          <w:cs/>
        </w:rPr>
        <w:t>ย่อย</w:t>
      </w:r>
      <w:r w:rsidR="00C707CF">
        <w:rPr>
          <w:rFonts w:asciiTheme="majorBidi" w:hAnsiTheme="majorBidi" w:cstheme="majorBidi" w:hint="cs"/>
          <w:spacing w:val="4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BA2816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64AB0" w:rsidRPr="00C64AB0">
        <w:rPr>
          <w:rFonts w:asciiTheme="majorBidi" w:hAnsiTheme="majorBidi" w:cs="Angsana New" w:hint="cs"/>
          <w:spacing w:val="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C64AB0" w:rsidRPr="00C64AB0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C64AB0">
        <w:rPr>
          <w:rFonts w:asciiTheme="majorBidi" w:hAnsiTheme="majorBidi" w:cs="Angsana New" w:hint="cs"/>
          <w:spacing w:val="4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C64AB0" w:rsidRPr="00C64AB0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C64AB0">
        <w:rPr>
          <w:rFonts w:asciiTheme="majorBidi" w:hAnsiTheme="majorBidi" w:cs="Angsana New" w:hint="cs"/>
          <w:spacing w:val="4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55771CB8" w14:textId="77777777" w:rsidR="00510948" w:rsidRPr="00B54A8B" w:rsidRDefault="00510948" w:rsidP="00C64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996C044" w14:textId="77777777" w:rsidR="00940AA3" w:rsidRPr="00CF1517" w:rsidRDefault="00B27BE8" w:rsidP="00B9548F">
      <w:pPr>
        <w:pStyle w:val="Heading8"/>
        <w:numPr>
          <w:ilvl w:val="1"/>
          <w:numId w:val="7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F1517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375ADC60" w14:textId="77777777" w:rsidR="00B27BE8" w:rsidRPr="00CF1517" w:rsidRDefault="00B27BE8" w:rsidP="00940AA3">
      <w:pPr>
        <w:pStyle w:val="Heading8"/>
        <w:ind w:left="5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CF1517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6656B60E" w14:textId="0D5934C3" w:rsidR="005D3993" w:rsidRPr="005D3993" w:rsidRDefault="005D3993" w:rsidP="005D3993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5D3993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แปลงค่าเป็นสกุลเงินที่ใช้ในการดำเนินงาน</w:t>
      </w:r>
      <w:r w:rsidR="00E97C8C">
        <w:rPr>
          <w:rFonts w:ascii="Angsana New" w:hAnsi="Angsana New" w:cs="Angsana New" w:hint="cs"/>
          <w:sz w:val="30"/>
          <w:szCs w:val="30"/>
          <w:cs/>
        </w:rPr>
        <w:t>ของแต่ละบริษัท</w:t>
      </w:r>
      <w:r w:rsidR="001D11F5">
        <w:rPr>
          <w:rFonts w:ascii="Angsana New" w:hAnsi="Angsana New" w:cs="Angsana New" w:hint="cs"/>
          <w:sz w:val="30"/>
          <w:szCs w:val="30"/>
          <w:cs/>
        </w:rPr>
        <w:t>ในกลุ่มบริษัท</w:t>
      </w:r>
      <w:r w:rsidRPr="005D3993">
        <w:rPr>
          <w:rFonts w:ascii="Angsana New" w:hAnsi="Angsana New" w:cs="Angsana New" w:hint="cs"/>
          <w:sz w:val="30"/>
          <w:szCs w:val="30"/>
          <w:cs/>
        </w:rPr>
        <w:t>โดยใช้อัตราแลกเปลี่ยน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แปลงค่าโดยใช้อัตราแลกเปลี่ยน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3993">
        <w:rPr>
          <w:rFonts w:ascii="Angsana New" w:hAnsi="Angsana New" w:cs="Angsana New" w:hint="cs"/>
          <w:sz w:val="30"/>
          <w:szCs w:val="30"/>
          <w:cs/>
        </w:rPr>
        <w:t>วันที่มีการวัดมูลค่ายุติธรรม</w:t>
      </w:r>
    </w:p>
    <w:p w14:paraId="6E0166B6" w14:textId="77777777" w:rsidR="005D3993" w:rsidRDefault="005D3993" w:rsidP="00940AA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</w:p>
    <w:p w14:paraId="1C9CD3F5" w14:textId="77777777" w:rsidR="008214A7" w:rsidRPr="00CF1517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477C0DA8" w14:textId="77777777" w:rsidR="008214A7" w:rsidRPr="00CF1517" w:rsidRDefault="008214A7" w:rsidP="00CA1452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  <w:cs/>
        </w:rPr>
      </w:pPr>
    </w:p>
    <w:p w14:paraId="7D24D3F3" w14:textId="77777777" w:rsidR="00CA1452" w:rsidRPr="00CF1517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E3FD07" w14:textId="77777777" w:rsidR="00CA1452" w:rsidRPr="00CF1517" w:rsidRDefault="00CA1452" w:rsidP="00CA145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30"/>
          <w:szCs w:val="30"/>
        </w:rPr>
      </w:pPr>
    </w:p>
    <w:p w14:paraId="7E64F740" w14:textId="4B569215" w:rsidR="00ED69CD" w:rsidRDefault="00CA1452" w:rsidP="00EF64D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5D3993"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ณ</w:t>
      </w:r>
      <w:r w:rsidR="005D3993" w:rsidRPr="005D3993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="005D3993" w:rsidRPr="005D3993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A130D17" w14:textId="77777777" w:rsidR="005D3993" w:rsidRPr="00CF1517" w:rsidRDefault="005D3993" w:rsidP="00CA145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A24CD29" w14:textId="049A1DFA" w:rsidR="00CA1452" w:rsidRPr="00CF1517" w:rsidRDefault="00CA1452" w:rsidP="00CA1452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</w:t>
      </w:r>
      <w:r w:rsidR="005D3993" w:rsidRPr="00E11F38">
        <w:rPr>
          <w:rFonts w:ascii="Angsana New" w:hAnsi="Angsana New" w:cs="Angsana New" w:hint="cs"/>
          <w:sz w:val="30"/>
          <w:szCs w:val="30"/>
          <w:cs/>
        </w:rPr>
        <w:t>จะรับรู้</w:t>
      </w:r>
      <w:r w:rsidRPr="00CF1517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 และแสดงเป็น</w:t>
      </w:r>
      <w:r w:rsidR="00EF64D7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ผลต่างของอัตราแลกเปลี่ยนจาก</w:t>
      </w:r>
      <w:r w:rsidR="005D3993" w:rsidRPr="005D3993">
        <w:rPr>
          <w:rFonts w:ascii="Angsana New" w:hAnsi="Angsana New" w:cs="Angsana New" w:hint="cs"/>
          <w:sz w:val="30"/>
          <w:szCs w:val="30"/>
          <w:cs/>
        </w:rPr>
        <w:t>การแปลงค่างบการเงิน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Pr="00CF1517">
        <w:rPr>
          <w:rFonts w:ascii="Angsana New" w:hAnsi="Angsana New" w:cs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25EC2486" w14:textId="77777777" w:rsidR="00ED69CD" w:rsidRPr="00CF1517" w:rsidRDefault="00ED69CD" w:rsidP="006F48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FCA9CC" w14:textId="75D5CB7B" w:rsidR="00CA1452" w:rsidRPr="00CF1517" w:rsidRDefault="00CA1452" w:rsidP="006F48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80AD5D3" w14:textId="77777777" w:rsidR="00CA1452" w:rsidRPr="00CF1517" w:rsidRDefault="00CA1452" w:rsidP="00577F24">
      <w:pPr>
        <w:pStyle w:val="BodyText2"/>
        <w:spacing w:line="240" w:lineRule="atLeast"/>
        <w:ind w:left="547" w:right="47" w:firstLine="0"/>
        <w:rPr>
          <w:rFonts w:ascii="Angsana New" w:hAnsi="Angsana New" w:cs="Angsana New"/>
          <w:sz w:val="30"/>
          <w:szCs w:val="30"/>
        </w:rPr>
      </w:pPr>
    </w:p>
    <w:p w14:paraId="22B9A38C" w14:textId="277CAE21" w:rsidR="002D12F3" w:rsidRPr="00CF1517" w:rsidRDefault="00CA1452" w:rsidP="0089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แผน</w:t>
      </w:r>
      <w:r w:rsidRPr="00CF1517">
        <w:rPr>
          <w:rFonts w:ascii="Angsana New" w:hAnsi="Angsana New" w:cs="Angsana New"/>
          <w:sz w:val="30"/>
          <w:szCs w:val="30"/>
          <w:cs/>
        </w:rPr>
        <w:t>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EF64D7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ผลต่างของอัตราแลกเปลี่ยนจาก</w:t>
      </w:r>
      <w:r w:rsidR="00D616F3" w:rsidRPr="00D616F3">
        <w:rPr>
          <w:rFonts w:ascii="Angsana New" w:hAnsi="Angsana New" w:cs="Angsana New" w:hint="cs"/>
          <w:sz w:val="30"/>
          <w:szCs w:val="30"/>
          <w:cs/>
        </w:rPr>
        <w:t>การแปลงค่างบการเงิน</w:t>
      </w:r>
      <w:r w:rsidRPr="00CF1517">
        <w:rPr>
          <w:rFonts w:ascii="Angsana New" w:hAnsi="Angsana New" w:cs="Angsana New"/>
          <w:sz w:val="30"/>
          <w:szCs w:val="30"/>
          <w:cs/>
        </w:rPr>
        <w:t>ในส่วนของ</w:t>
      </w:r>
      <w:r w:rsidR="000D0D81">
        <w:rPr>
          <w:rFonts w:ascii="Angsana New" w:hAnsi="Angsana New" w:cs="Angsana New"/>
          <w:sz w:val="30"/>
          <w:szCs w:val="30"/>
        </w:rPr>
        <w:br/>
      </w:r>
      <w:r w:rsidRPr="00CF1517">
        <w:rPr>
          <w:rFonts w:ascii="Angsana New" w:hAnsi="Angsana New" w:cs="Angsana New"/>
          <w:sz w:val="30"/>
          <w:szCs w:val="30"/>
          <w:cs/>
        </w:rPr>
        <w:t>ผู้ถือหุ้น จนกว่ามีการจำหน่ายเงินลงทุนนั้นออกไป</w:t>
      </w:r>
    </w:p>
    <w:p w14:paraId="72042468" w14:textId="77777777" w:rsidR="00D70CAC" w:rsidRPr="00CF1517" w:rsidRDefault="00D70CAC" w:rsidP="0089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D263683" w14:textId="4DDEFB5F" w:rsidR="00ED69CD" w:rsidRPr="00CF1517" w:rsidRDefault="00ED69CD" w:rsidP="00B9548F">
      <w:pPr>
        <w:pStyle w:val="Heading8"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F151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6DB0FB22" w14:textId="77777777" w:rsidR="00865FA2" w:rsidRPr="00D70CAC" w:rsidRDefault="00865FA2" w:rsidP="002667C3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DC09" w14:textId="0BFAB4DB" w:rsidR="00865FA2" w:rsidRPr="00CF1517" w:rsidRDefault="00865FA2" w:rsidP="00865FA2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70CA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61C2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 </w:t>
      </w:r>
    </w:p>
    <w:p w14:paraId="19AA0689" w14:textId="77777777" w:rsidR="00865FA2" w:rsidRPr="00CF1517" w:rsidRDefault="00865FA2" w:rsidP="00865FA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FBC60" w14:textId="5CBAD279" w:rsidR="002667C3" w:rsidRPr="002667C3" w:rsidRDefault="002667C3" w:rsidP="002667C3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667C3">
        <w:rPr>
          <w:rFonts w:asciiTheme="majorBidi" w:hAnsiTheme="majorBidi" w:cstheme="majorBidi"/>
          <w:sz w:val="30"/>
          <w:szCs w:val="30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</w:t>
      </w:r>
      <w:r w:rsidRPr="00E11F38">
        <w:rPr>
          <w:rFonts w:asciiTheme="majorBidi" w:hAnsiTheme="majorBidi" w:cstheme="majorBidi"/>
          <w:sz w:val="30"/>
          <w:szCs w:val="30"/>
          <w:cs/>
        </w:rPr>
        <w:t>การค้า (ดูหมายเหตุข้อ</w:t>
      </w:r>
      <w:r w:rsidRPr="00E11F38">
        <w:rPr>
          <w:rFonts w:asciiTheme="majorBidi" w:hAnsiTheme="majorBidi" w:cstheme="majorBidi"/>
          <w:sz w:val="30"/>
          <w:szCs w:val="30"/>
        </w:rPr>
        <w:t xml:space="preserve"> </w:t>
      </w:r>
      <w:r w:rsidR="00E11F38" w:rsidRPr="00E11F38">
        <w:rPr>
          <w:rFonts w:asciiTheme="majorBidi" w:hAnsiTheme="majorBidi" w:cstheme="majorBidi"/>
          <w:sz w:val="30"/>
          <w:szCs w:val="30"/>
        </w:rPr>
        <w:t>3</w:t>
      </w:r>
      <w:r w:rsidRPr="00E11F38">
        <w:rPr>
          <w:rFonts w:asciiTheme="majorBidi" w:hAnsiTheme="majorBidi" w:cstheme="majorBidi"/>
          <w:sz w:val="30"/>
          <w:szCs w:val="30"/>
          <w:cs/>
        </w:rPr>
        <w:t>(ฉ)) รับรู้</w:t>
      </w:r>
      <w:r w:rsidRPr="002667C3">
        <w:rPr>
          <w:rFonts w:asciiTheme="majorBidi" w:hAnsiTheme="majorBidi" w:cstheme="majorBidi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667C3">
        <w:rPr>
          <w:rFonts w:asciiTheme="majorBidi" w:hAnsiTheme="majorBidi" w:cstheme="majorBidi"/>
          <w:sz w:val="30"/>
          <w:szCs w:val="30"/>
        </w:rPr>
        <w:t xml:space="preserve"> </w:t>
      </w:r>
      <w:r w:rsidRPr="002667C3">
        <w:rPr>
          <w:rFonts w:asciiTheme="majorBidi" w:hAnsiTheme="majorBidi" w:cstheme="majorBidi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667C3">
        <w:rPr>
          <w:rFonts w:asciiTheme="majorBidi" w:hAnsiTheme="majorBidi" w:cstheme="majorBidi"/>
          <w:sz w:val="30"/>
          <w:szCs w:val="30"/>
        </w:rPr>
        <w:t xml:space="preserve"> </w:t>
      </w:r>
      <w:r w:rsidRPr="002667C3">
        <w:rPr>
          <w:rFonts w:asciiTheme="majorBidi" w:hAnsiTheme="majorBidi" w:cstheme="majorBidi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0D0AF9B9" w14:textId="6731D035" w:rsidR="00865FA2" w:rsidRDefault="00865FA2" w:rsidP="00D70CAC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F3D65" w14:textId="77777777" w:rsidR="00EF64D7" w:rsidRDefault="00EF6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D0D7550" w14:textId="53770773" w:rsidR="00461C2B" w:rsidRDefault="00461C2B" w:rsidP="00D70CAC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461C2B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461C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61C2B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E086B83" w14:textId="77777777" w:rsidR="00461C2B" w:rsidRPr="00CF1517" w:rsidRDefault="00461C2B" w:rsidP="00D70CAC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AF4A3" w14:textId="36D9192D" w:rsidR="00865FA2" w:rsidRPr="00CF1517" w:rsidRDefault="00865FA2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CF1517">
        <w:rPr>
          <w:rFonts w:asciiTheme="majorBidi" w:hAnsiTheme="majorBidi" w:cstheme="majorBidi"/>
          <w:sz w:val="30"/>
          <w:szCs w:val="30"/>
          <w:cs/>
        </w:rPr>
        <w:t>ทางการเงินจัดประเภทด้วยราคาทุนตัดจำหน่าย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CF1517">
        <w:rPr>
          <w:rFonts w:asciiTheme="majorBidi" w:hAnsiTheme="majorBidi" w:cstheme="majorBidi"/>
          <w:sz w:val="30"/>
          <w:szCs w:val="30"/>
          <w:cs/>
        </w:rPr>
        <w:t xml:space="preserve"> หรือมูลค่ายุติธรรมผ่านกำไรหรือขาดทุน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 xml:space="preserve"> ดอกเบี้ย</w:t>
      </w:r>
      <w:r w:rsidR="00BD7065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186A27">
        <w:rPr>
          <w:rFonts w:asciiTheme="majorBidi" w:hAnsiTheme="majorBidi" w:cstheme="majorBidi" w:hint="cs"/>
          <w:sz w:val="30"/>
          <w:szCs w:val="30"/>
          <w:cs/>
        </w:rPr>
        <w:t xml:space="preserve"> กำไรและขาดทุนจากอัตราแลกเปลี่ยน และกำไรขาดทุนที่เกิดจากการตัดรายการออกจากบัญชีรับรู้ในกำไรหรือขาดทุน</w:t>
      </w:r>
      <w:r w:rsidRPr="00CF151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A280787" w14:textId="77777777" w:rsidR="00865FA2" w:rsidRPr="00CF1517" w:rsidRDefault="00865FA2" w:rsidP="00D70CAC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C4B37" w14:textId="0AA2DDF9" w:rsidR="00461C2B" w:rsidRPr="00461C2B" w:rsidRDefault="00461C2B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61C2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A0AFEBC" w14:textId="6013CF29" w:rsidR="00461C2B" w:rsidRDefault="00461C2B" w:rsidP="005476C9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E156EC" w14:textId="3A351237" w:rsidR="00461C2B" w:rsidRPr="00CF1517" w:rsidRDefault="00461C2B" w:rsidP="00461C2B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CF151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61C2B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FF3D58" w14:textId="77777777" w:rsidR="00461C2B" w:rsidRDefault="00461C2B" w:rsidP="00461C2B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70FCE" w14:textId="3C607529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003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B11756F" w14:textId="77777777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0CF04E9A" w14:textId="20D67E3B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003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11F5">
        <w:rPr>
          <w:rFonts w:asciiTheme="majorBidi" w:hAnsiTheme="majorBidi" w:cs="Angsana New"/>
          <w:sz w:val="30"/>
          <w:szCs w:val="30"/>
          <w:cs/>
        </w:rPr>
        <w:br/>
      </w:r>
      <w:r w:rsidRPr="0010035F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CB29559" w14:textId="0DC8EBB3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7006D8EA" w14:textId="21474AB7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0035F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470A1B22" w14:textId="62E9344D" w:rsidR="0010035F" w:rsidRDefault="0010035F" w:rsidP="00D70CAC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0035F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10035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035F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158F11A" w14:textId="77777777" w:rsidR="005F0AE4" w:rsidRPr="002C3E63" w:rsidRDefault="005F0AE4" w:rsidP="00865FA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7FDA39" w14:textId="333D5C77" w:rsidR="00865FA2" w:rsidRPr="002C3E63" w:rsidRDefault="00865FA2" w:rsidP="00865FA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C3E6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F0AE4" w:rsidRPr="002C3E6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C3E63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0035F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C3E6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C3E6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6E3B964" w14:textId="77777777" w:rsidR="00865FA2" w:rsidRPr="00E15174" w:rsidRDefault="00865FA2" w:rsidP="00865FA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0574F" w14:textId="71806794" w:rsidR="00574A47" w:rsidRPr="00E15174" w:rsidRDefault="00865FA2" w:rsidP="005F0AE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E15174">
        <w:rPr>
          <w:rFonts w:asciiTheme="majorBidi" w:hAnsiTheme="majorBidi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E15174">
        <w:rPr>
          <w:rFonts w:asciiTheme="majorBidi" w:hAnsiTheme="majorBidi" w:cs="Angsana New" w:hint="cs"/>
          <w:sz w:val="30"/>
          <w:szCs w:val="30"/>
          <w:cs/>
        </w:rPr>
        <w:t>ทุ</w:t>
      </w:r>
      <w:r w:rsidRPr="00E15174">
        <w:rPr>
          <w:rFonts w:asciiTheme="majorBidi" w:hAnsiTheme="majorBidi" w:cs="Angsana New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64221C9B" w14:textId="77777777" w:rsidR="0010035F" w:rsidRPr="00E15174" w:rsidRDefault="0010035F" w:rsidP="005F0AE4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CBAE6" w14:textId="7C0A3242" w:rsidR="0010035F" w:rsidRPr="00E15174" w:rsidRDefault="0010035F" w:rsidP="00E1517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517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1517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1517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E1517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3714ED" w14:textId="77777777" w:rsidR="0010035F" w:rsidRPr="00E15174" w:rsidRDefault="0010035F" w:rsidP="0010035F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67EEACD" w14:textId="24290A0D" w:rsidR="008C2759" w:rsidRDefault="008C2759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8C2759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463DAD" w14:textId="77777777" w:rsidR="008C2759" w:rsidRDefault="008C2759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</w:p>
    <w:p w14:paraId="35D2709E" w14:textId="3E027B70" w:rsidR="0010035F" w:rsidRPr="00E15174" w:rsidRDefault="0010035F" w:rsidP="0010035F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E15174">
        <w:rPr>
          <w:rFonts w:asciiTheme="majorBidi" w:hAnsiTheme="majorBidi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5371D16" w14:textId="77777777" w:rsidR="0010035F" w:rsidRPr="00E15174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0E63BDF8" w14:textId="49629397" w:rsidR="0010035F" w:rsidRPr="00E15174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15174">
        <w:rPr>
          <w:rFonts w:asciiTheme="majorBidi" w:hAnsiTheme="majorBidi" w:cs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37B98EE" w14:textId="77777777" w:rsidR="0010035F" w:rsidRPr="00E15174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E7C56B8" w14:textId="2CA1290C" w:rsidR="0010035F" w:rsidRDefault="00C16F6B" w:rsidP="00A70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16F6B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ความเสี่ยงจากการผิดนัดชำระหนี้อยู่ในระดับต่ำ</w:t>
      </w:r>
      <w:r w:rsidRPr="00C16F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16F6B">
        <w:rPr>
          <w:rFonts w:asciiTheme="majorBidi" w:hAnsiTheme="majorBidi" w:cs="Angsana New" w:hint="cs"/>
          <w:sz w:val="30"/>
          <w:szCs w:val="30"/>
          <w:cs/>
        </w:rPr>
        <w:t>และผู้กู้มีความสามารถทางการเงินที่จะปฏิบัติตามภาระผูกพันตามสัญญาได้</w:t>
      </w:r>
      <w:r w:rsidRPr="00C16F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16F6B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C16F6B">
        <w:rPr>
          <w:rFonts w:asciiTheme="majorBidi" w:hAnsiTheme="majorBidi" w:cs="Angsana New"/>
          <w:sz w:val="30"/>
          <w:szCs w:val="30"/>
          <w:cs/>
        </w:rPr>
        <w:t xml:space="preserve"> 12 </w:t>
      </w:r>
      <w:r w:rsidRPr="00C16F6B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60A0767B" w14:textId="77777777" w:rsidR="00C16F6B" w:rsidRPr="00E15174" w:rsidRDefault="00C16F6B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DD05CEC" w14:textId="77777777" w:rsidR="00C16F6B" w:rsidRDefault="00C16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317AE20" w14:textId="2E3ABA15" w:rsidR="0010035F" w:rsidRPr="007F2C6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6E80074B" w14:textId="77777777" w:rsidR="0010035F" w:rsidRPr="007F2C6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0A4CA3F" w14:textId="0C53B112" w:rsidR="0010035F" w:rsidRPr="007F2C6F" w:rsidRDefault="0010035F" w:rsidP="007F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CEFB26C" w14:textId="7FB14400" w:rsidR="0010035F" w:rsidRPr="007F2C6F" w:rsidRDefault="0010035F" w:rsidP="002E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t>-</w:t>
      </w:r>
      <w:r w:rsidR="002E4D29">
        <w:rPr>
          <w:rFonts w:asciiTheme="majorBidi" w:hAnsiTheme="majorBidi" w:cs="Angsana New"/>
          <w:sz w:val="30"/>
          <w:szCs w:val="30"/>
        </w:rPr>
        <w:t xml:space="preserve">   </w:t>
      </w:r>
      <w:r w:rsidRPr="007F2C6F">
        <w:rPr>
          <w:rFonts w:asciiTheme="majorBidi" w:hAnsiTheme="majorBidi" w:cs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</w:t>
      </w:r>
      <w:r w:rsidR="00E15174" w:rsidRPr="007F2C6F">
        <w:rPr>
          <w:rFonts w:asciiTheme="majorBidi" w:hAnsiTheme="majorBidi" w:cs="Angsana New"/>
          <w:sz w:val="30"/>
          <w:szCs w:val="30"/>
          <w:cs/>
        </w:rPr>
        <w:t>ท</w:t>
      </w:r>
      <w:r w:rsidRPr="007F2C6F">
        <w:rPr>
          <w:rFonts w:asciiTheme="majorBidi" w:hAnsiTheme="majorBidi" w:cs="Angsana New"/>
          <w:sz w:val="30"/>
          <w:szCs w:val="30"/>
          <w:cs/>
        </w:rPr>
        <w:t>ได้เต็มจำนวน อีกทั้งกลุ่มบริษัทไม่มีสิทธิใน</w:t>
      </w:r>
      <w:r w:rsidR="002E4D29">
        <w:rPr>
          <w:rFonts w:asciiTheme="majorBidi" w:hAnsiTheme="majorBidi" w:cs="Angsana New"/>
          <w:sz w:val="30"/>
          <w:szCs w:val="30"/>
        </w:rPr>
        <w:t xml:space="preserve">  </w:t>
      </w:r>
      <w:r w:rsidR="002E4D29">
        <w:rPr>
          <w:rFonts w:asciiTheme="majorBidi" w:hAnsiTheme="majorBidi" w:cs="Angsana New"/>
          <w:sz w:val="30"/>
          <w:szCs w:val="30"/>
        </w:rPr>
        <w:br/>
        <w:t xml:space="preserve"> </w:t>
      </w:r>
      <w:r w:rsidRPr="007F2C6F">
        <w:rPr>
          <w:rFonts w:asciiTheme="majorBidi" w:hAnsiTheme="majorBidi" w:cs="Angsana New"/>
          <w:sz w:val="30"/>
          <w:szCs w:val="30"/>
          <w:cs/>
        </w:rPr>
        <w:t xml:space="preserve">การไล่เบี้ย เช่น การยึดหลักประกัน </w:t>
      </w:r>
      <w:r w:rsidR="007F2C6F" w:rsidRPr="007F2C6F">
        <w:rPr>
          <w:rFonts w:asciiTheme="majorBidi" w:hAnsiTheme="majorBidi" w:cs="Angsana New"/>
          <w:sz w:val="30"/>
          <w:szCs w:val="30"/>
          <w:cs/>
        </w:rPr>
        <w:t>(</w:t>
      </w:r>
      <w:r w:rsidRPr="007F2C6F">
        <w:rPr>
          <w:rFonts w:asciiTheme="majorBidi" w:hAnsiTheme="majorBidi" w:cs="Angsana New"/>
          <w:sz w:val="30"/>
          <w:szCs w:val="30"/>
          <w:cs/>
        </w:rPr>
        <w:t>หากมีการวางหลักประกัน</w:t>
      </w:r>
      <w:r w:rsidR="007F2C6F" w:rsidRPr="007F2C6F">
        <w:rPr>
          <w:rFonts w:asciiTheme="majorBidi" w:hAnsiTheme="majorBidi" w:cs="Angsana New"/>
          <w:sz w:val="30"/>
          <w:szCs w:val="30"/>
          <w:cs/>
        </w:rPr>
        <w:t>)</w:t>
      </w:r>
      <w:r w:rsidRPr="007F2C6F">
        <w:rPr>
          <w:rFonts w:asciiTheme="majorBidi" w:hAnsiTheme="majorBidi" w:cs="Angsana New"/>
          <w:sz w:val="30"/>
          <w:szCs w:val="30"/>
          <w:cs/>
        </w:rPr>
        <w:t xml:space="preserve"> หรือ </w:t>
      </w:r>
    </w:p>
    <w:p w14:paraId="629CA369" w14:textId="1251339F" w:rsidR="0010035F" w:rsidRPr="007F2C6F" w:rsidRDefault="0010035F" w:rsidP="002E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7F2C6F">
        <w:rPr>
          <w:rFonts w:asciiTheme="majorBidi" w:hAnsiTheme="majorBidi" w:cs="Angsana New"/>
          <w:sz w:val="30"/>
          <w:szCs w:val="30"/>
          <w:cs/>
        </w:rPr>
        <w:t>-</w:t>
      </w:r>
      <w:r w:rsidRPr="007F2C6F">
        <w:rPr>
          <w:rFonts w:asciiTheme="majorBidi" w:hAnsiTheme="majorBidi" w:cs="Angsana New"/>
          <w:sz w:val="30"/>
          <w:szCs w:val="30"/>
          <w:cs/>
        </w:rPr>
        <w:tab/>
      </w:r>
      <w:r w:rsidR="002E4D29">
        <w:rPr>
          <w:rFonts w:asciiTheme="majorBidi" w:hAnsiTheme="majorBidi" w:cs="Angsana New"/>
          <w:sz w:val="30"/>
          <w:szCs w:val="30"/>
        </w:rPr>
        <w:t xml:space="preserve"> </w:t>
      </w:r>
      <w:r w:rsidRPr="007F2C6F">
        <w:rPr>
          <w:rFonts w:asciiTheme="majorBidi" w:hAnsiTheme="majorBidi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2E4D29">
        <w:rPr>
          <w:rFonts w:asciiTheme="majorBidi" w:hAnsiTheme="majorBidi" w:cs="Angsana New"/>
          <w:sz w:val="30"/>
          <w:szCs w:val="30"/>
        </w:rPr>
        <w:t>365</w:t>
      </w:r>
      <w:r w:rsidRPr="007F2C6F">
        <w:rPr>
          <w:rFonts w:asciiTheme="majorBidi" w:hAnsiTheme="majorBidi" w:cs="Angsana New"/>
          <w:sz w:val="30"/>
          <w:szCs w:val="30"/>
          <w:cs/>
        </w:rPr>
        <w:t xml:space="preserve"> วัน</w:t>
      </w:r>
    </w:p>
    <w:p w14:paraId="2E35EC9B" w14:textId="77777777" w:rsidR="0010035F" w:rsidRPr="00E15174" w:rsidRDefault="0010035F" w:rsidP="001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0740781" w14:textId="0668A736" w:rsidR="00E15174" w:rsidRPr="00E15174" w:rsidRDefault="00E15174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15174">
        <w:rPr>
          <w:rFonts w:ascii="Angsana New" w:hAnsi="Angsana New" w:cs="Angsana New"/>
          <w:i/>
          <w:iCs/>
          <w:sz w:val="30"/>
          <w:szCs w:val="30"/>
        </w:rPr>
        <w:t>(</w:t>
      </w:r>
      <w:r w:rsidRPr="00E15174">
        <w:rPr>
          <w:rFonts w:ascii="Angsana New" w:hAnsi="Angsana New" w:cs="Angsana New" w:hint="cs"/>
          <w:i/>
          <w:iCs/>
          <w:sz w:val="30"/>
          <w:szCs w:val="30"/>
          <w:cs/>
        </w:rPr>
        <w:t>ง.</w:t>
      </w:r>
      <w:r w:rsidRPr="00E15174">
        <w:rPr>
          <w:rFonts w:ascii="Angsana New" w:hAnsi="Angsana New" w:cs="Angsana New"/>
          <w:i/>
          <w:iCs/>
          <w:sz w:val="30"/>
          <w:szCs w:val="30"/>
        </w:rPr>
        <w:t xml:space="preserve">5)  </w:t>
      </w:r>
      <w:r w:rsidR="0010035F" w:rsidRPr="00E15174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  <w:r w:rsidR="0010035F" w:rsidRPr="00E1517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244C419" w14:textId="77777777" w:rsidR="00E15174" w:rsidRPr="00E15174" w:rsidRDefault="00E15174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A7F1897" w14:textId="0EF9A7B9" w:rsidR="0010035F" w:rsidRDefault="0010035F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E15174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E15174">
        <w:rPr>
          <w:rFonts w:asciiTheme="majorBidi" w:hAnsiTheme="majorBidi"/>
          <w:sz w:val="30"/>
          <w:szCs w:val="30"/>
          <w:cs/>
        </w:rPr>
        <w:t xml:space="preserve"> </w:t>
      </w:r>
      <w:r w:rsidRPr="00E15174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E15174">
        <w:rPr>
          <w:rFonts w:asciiTheme="majorBidi" w:hAnsiTheme="majorBidi"/>
          <w:sz w:val="30"/>
          <w:szCs w:val="30"/>
          <w:cs/>
        </w:rPr>
        <w:t xml:space="preserve"> </w:t>
      </w:r>
      <w:r w:rsidRPr="00E15174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AA42399" w14:textId="53853A42" w:rsidR="002E4D29" w:rsidRDefault="002E4D29" w:rsidP="00E15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D6447FE" w14:textId="47DE07F4" w:rsidR="002E4D29" w:rsidRDefault="002E4D29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E4D29">
        <w:rPr>
          <w:rFonts w:ascii="Angsana New" w:hAnsi="Angsana New" w:cs="Angsana New"/>
          <w:i/>
          <w:iCs/>
          <w:sz w:val="30"/>
          <w:szCs w:val="30"/>
        </w:rPr>
        <w:t>(</w:t>
      </w:r>
      <w:r w:rsidRPr="002E4D29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2E4D2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 w:rsidRPr="002E4D29">
        <w:rPr>
          <w:rFonts w:ascii="Angsana New" w:hAnsi="Angsana New" w:cs="Angsana New"/>
          <w:i/>
          <w:iCs/>
          <w:sz w:val="30"/>
          <w:szCs w:val="30"/>
        </w:rPr>
        <w:t>)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 </w:t>
      </w:r>
      <w:r w:rsidRPr="002E4D29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  <w:r w:rsidRPr="002E4D2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BE40165" w14:textId="77777777" w:rsidR="00EA3764" w:rsidRPr="002E4D29" w:rsidRDefault="00EA3764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DE1E001" w14:textId="5D898839" w:rsidR="002E4D29" w:rsidRPr="002E4D29" w:rsidRDefault="002E4D29" w:rsidP="002E4D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2E4D29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C16F6B">
        <w:rPr>
          <w:rFonts w:asciiTheme="majorBidi" w:hAnsiTheme="majorBidi" w:cs="Angsana New"/>
          <w:sz w:val="30"/>
          <w:szCs w:val="30"/>
        </w:rPr>
        <w:br/>
      </w:r>
      <w:r w:rsidRPr="002E4D29">
        <w:rPr>
          <w:rFonts w:asciiTheme="majorBidi" w:hAnsiTheme="majorBidi" w:cs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2E4D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E4D29">
        <w:rPr>
          <w:rFonts w:asciiTheme="majorBidi" w:hAnsiTheme="majorBidi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CDC3A0F" w14:textId="77777777" w:rsidR="00876B75" w:rsidRPr="00F22951" w:rsidRDefault="00876B75" w:rsidP="002D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DF68E3A" w14:textId="77777777" w:rsidR="00E5040D" w:rsidRPr="00CF1517" w:rsidRDefault="00E5040D" w:rsidP="00B9548F">
      <w:pPr>
        <w:pStyle w:val="Heading8"/>
        <w:numPr>
          <w:ilvl w:val="1"/>
          <w:numId w:val="7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6BB40E8" w14:textId="77777777" w:rsidR="00E5040D" w:rsidRPr="00F22951" w:rsidRDefault="00E5040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8B5C53E" w14:textId="41801A4C" w:rsidR="00E5040D" w:rsidRDefault="00E5040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</w:rPr>
        <w:tab/>
      </w:r>
      <w:r w:rsidRPr="00CF151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</w:t>
      </w:r>
      <w:r w:rsidR="00D51CBD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และ</w:t>
      </w:r>
      <w:r w:rsidR="007160D5" w:rsidRPr="00CF1517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29193F" w:rsidRPr="00CF1517">
        <w:rPr>
          <w:rFonts w:ascii="Angsana New" w:hAnsi="Angsana New" w:cs="Angsana New" w:hint="cs"/>
          <w:sz w:val="30"/>
          <w:szCs w:val="30"/>
          <w:cs/>
        </w:rPr>
        <w:t xml:space="preserve">ระยะสั้นที่มีสภาพคล่องสูง </w:t>
      </w:r>
      <w:r w:rsidR="00E15174" w:rsidRPr="00E15174">
        <w:rPr>
          <w:rFonts w:ascii="Angsana New" w:hAnsi="Angsana New" w:cs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E15174">
        <w:rPr>
          <w:rFonts w:ascii="Angsana New" w:hAnsi="Angsana New" w:cs="Angsana New"/>
          <w:sz w:val="30"/>
          <w:szCs w:val="30"/>
        </w:rPr>
        <w:t xml:space="preserve"> </w:t>
      </w:r>
    </w:p>
    <w:p w14:paraId="6A7D9E10" w14:textId="7025BE73" w:rsidR="00D51CBD" w:rsidRDefault="00D51CB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3083E88" w14:textId="5D8873AE" w:rsidR="00D51CBD" w:rsidRPr="00CF1517" w:rsidRDefault="00D51CBD" w:rsidP="00E50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D51CBD">
        <w:rPr>
          <w:rFonts w:ascii="Angsana New" w:hAnsi="Angsana New" w:cs="Angsana New" w:hint="cs"/>
          <w:sz w:val="30"/>
          <w:szCs w:val="30"/>
          <w:cs/>
        </w:rPr>
        <w:t>เงินฝากที่มีข้อจำกัดในการเบิกใช้ได้แสดงแยกเป็นรายการต่างหากไว้ในบัญชี</w:t>
      </w:r>
      <w:r w:rsidRPr="00D51CBD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D51CBD">
        <w:rPr>
          <w:rFonts w:ascii="Angsana New" w:hAnsi="Angsana New" w:cs="Angsana New" w:hint="cs"/>
          <w:sz w:val="30"/>
          <w:szCs w:val="30"/>
          <w:cs/>
        </w:rPr>
        <w:t>เงินฝากสถาบันการเงินที่มีข้อจำกัดในการเบิกใช้</w:t>
      </w:r>
      <w:r w:rsidRPr="00D51CBD">
        <w:rPr>
          <w:rFonts w:ascii="Angsana New" w:hAnsi="Angsana New" w:cs="Angsana New" w:hint="eastAsia"/>
          <w:sz w:val="30"/>
          <w:szCs w:val="30"/>
          <w:cs/>
        </w:rPr>
        <w:t>”</w:t>
      </w:r>
      <w:r w:rsidRPr="00D51C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1CBD">
        <w:rPr>
          <w:rFonts w:ascii="Angsana New" w:hAnsi="Angsana New" w:cs="Angsana New" w:hint="cs"/>
          <w:sz w:val="30"/>
          <w:szCs w:val="30"/>
          <w:cs/>
        </w:rPr>
        <w:t>ในงบแสดงฐานะการเงิน</w:t>
      </w:r>
    </w:p>
    <w:p w14:paraId="7CF704B6" w14:textId="003BDF48" w:rsidR="00D51CBD" w:rsidRDefault="00D5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7DD86B5" w14:textId="2CF8A435" w:rsidR="002F02FB" w:rsidRPr="00CF1517" w:rsidRDefault="002F02FB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8A487A" w:rsidRPr="00CF151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F2295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</w:p>
    <w:p w14:paraId="58858427" w14:textId="77777777" w:rsidR="002F02FB" w:rsidRPr="00F22951" w:rsidRDefault="002F02FB" w:rsidP="002F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5CEB4EF" w14:textId="18EC18F4" w:rsidR="008A487A" w:rsidRDefault="008A487A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6115F1" w:rsidRPr="00CF1517">
        <w:rPr>
          <w:rFonts w:ascii="Angsana New" w:hAnsi="Angsana New" w:cs="Angsana New"/>
          <w:sz w:val="30"/>
          <w:szCs w:val="30"/>
        </w:rPr>
        <w:t xml:space="preserve"> </w:t>
      </w:r>
      <w:r w:rsidR="00D9372B" w:rsidRPr="00D9372B">
        <w:rPr>
          <w:rFonts w:ascii="Angsana New" w:hAnsi="Angsana New" w:cs="Angsana New" w:hint="cs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D9372B"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="00D9372B" w:rsidRPr="00D9372B">
        <w:rPr>
          <w:rFonts w:ascii="Angsana New" w:hAnsi="Angsana New" w:cs="Angsana New" w:hint="cs"/>
          <w:sz w:val="30"/>
          <w:szCs w:val="30"/>
          <w:cs/>
        </w:rPr>
        <w:t>หนี้สูญจะถูกตัดจำหน่ายเมื่อเกิดขึ้น</w:t>
      </w:r>
      <w:r w:rsidR="00D9372B" w:rsidRPr="00D9372B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2858FD8" w14:textId="12B40A78" w:rsidR="00D9372B" w:rsidRDefault="00D9372B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00255CB" w14:textId="137056F7" w:rsidR="00D9372B" w:rsidRDefault="00D9372B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9372B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ๆ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ณ</w:t>
      </w:r>
      <w:r w:rsidRPr="00D937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72B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57C4EDDD" w14:textId="77777777" w:rsidR="00C24B54" w:rsidRDefault="00C24B54" w:rsidP="00D93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348A1DFA" w14:textId="77777777" w:rsidR="00610DA5" w:rsidRPr="00CF1517" w:rsidRDefault="00610DA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31ACDD1B" w14:textId="77777777" w:rsidR="00610DA5" w:rsidRPr="00F22951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FAB341E" w14:textId="77777777" w:rsidR="00610DA5" w:rsidRPr="00CF1517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</w:rPr>
        <w:tab/>
      </w:r>
      <w:r w:rsidRPr="00CF1517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4E0002" w:rsidRPr="00CF1517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CF1517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75FB3E88" w14:textId="246E4F11" w:rsidR="00610DA5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028AF8E" w14:textId="30B18698" w:rsidR="00C24B54" w:rsidRPr="00CF1517" w:rsidRDefault="00C24B54" w:rsidP="00C24B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CF1517">
        <w:rPr>
          <w:rFonts w:ascii="Angsana New" w:hAnsi="Angsana New" w:cs="Angsana New"/>
          <w:sz w:val="30"/>
          <w:szCs w:val="30"/>
          <w:cs/>
        </w:rPr>
        <w:t>ต้นทุนคำนวณโดยวิธีดังต่อไปนี้</w:t>
      </w:r>
    </w:p>
    <w:p w14:paraId="43E3C476" w14:textId="77777777" w:rsidR="00C24B54" w:rsidRPr="00F22951" w:rsidRDefault="00C24B54" w:rsidP="00C24B54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C24B54" w:rsidRPr="00CF1517" w14:paraId="2236F520" w14:textId="77777777" w:rsidTr="00F37F96">
        <w:tc>
          <w:tcPr>
            <w:tcW w:w="3510" w:type="dxa"/>
          </w:tcPr>
          <w:p w14:paraId="13F4AF99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สินค้าสำเร็จรูปที่ซื้อมาเพื่อขาย</w:t>
            </w:r>
          </w:p>
        </w:tc>
        <w:tc>
          <w:tcPr>
            <w:tcW w:w="5465" w:type="dxa"/>
          </w:tcPr>
          <w:p w14:paraId="2D01340F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ราคาทุนวิธีเข้าก่อนออกก่อน</w:t>
            </w:r>
          </w:p>
        </w:tc>
      </w:tr>
      <w:tr w:rsidR="00C24B54" w:rsidRPr="00CF1517" w14:paraId="1AE62AE5" w14:textId="77777777" w:rsidTr="00F37F96">
        <w:tc>
          <w:tcPr>
            <w:tcW w:w="3510" w:type="dxa"/>
          </w:tcPr>
          <w:p w14:paraId="31667FA7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สินค้าสำเร็จรูปและสินค้าระหว่างผลิต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465" w:type="dxa"/>
          </w:tcPr>
          <w:p w14:paraId="443BF7E5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ราคาต้นทุนมาตรฐานซึ่งใกล้เคียงกับต้นทุนจริงตามวิธี</w:t>
            </w:r>
          </w:p>
          <w:p w14:paraId="4BA1D7F2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972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เข้าก่อนออกก่อน</w:t>
            </w:r>
          </w:p>
        </w:tc>
      </w:tr>
      <w:tr w:rsidR="00C24B54" w:rsidRPr="00CF1517" w14:paraId="29F029DC" w14:textId="77777777" w:rsidTr="00F37F96">
        <w:tc>
          <w:tcPr>
            <w:tcW w:w="3510" w:type="dxa"/>
          </w:tcPr>
          <w:p w14:paraId="0B084DB7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วัตถุดิบและวัสดุสิ้นเปลืองโรงงาน</w:t>
            </w:r>
          </w:p>
        </w:tc>
        <w:tc>
          <w:tcPr>
            <w:tcW w:w="5465" w:type="dxa"/>
          </w:tcPr>
          <w:p w14:paraId="589A13A3" w14:textId="77777777" w:rsidR="00C24B54" w:rsidRPr="00CF1517" w:rsidRDefault="00C24B54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ราคาทุนวิธีถัวเฉลี่ยถ่วงน้ำหนัก</w:t>
            </w:r>
          </w:p>
        </w:tc>
      </w:tr>
    </w:tbl>
    <w:p w14:paraId="0F90C6C8" w14:textId="77777777" w:rsidR="00C24B54" w:rsidRPr="00F22951" w:rsidRDefault="00C24B54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955699E" w14:textId="2BDCD929" w:rsidR="00610DA5" w:rsidRPr="00CF1517" w:rsidRDefault="00610DA5" w:rsidP="00406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</w:rPr>
        <w:tab/>
      </w:r>
      <w:r w:rsidR="00C24B54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CF151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24B54">
        <w:rPr>
          <w:rFonts w:ascii="Angsana New" w:hAnsi="Angsana New" w:cs="Angsana New" w:hint="cs"/>
          <w:spacing w:val="-6"/>
          <w:sz w:val="30"/>
          <w:szCs w:val="30"/>
          <w:cs/>
        </w:rPr>
        <w:t>สำหรับ</w:t>
      </w:r>
      <w:r w:rsidRPr="00CF1517">
        <w:rPr>
          <w:rFonts w:ascii="Angsana New" w:hAnsi="Angsana New" w:cs="Angsana New"/>
          <w:spacing w:val="-6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</w:t>
      </w:r>
      <w:r w:rsidRPr="00CF1517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="00446E69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  <w:r w:rsidR="00406B27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Pr="00CF1517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</w:t>
      </w:r>
      <w:r w:rsidR="00C81D2E" w:rsidRPr="00C81D2E">
        <w:rPr>
          <w:rFonts w:ascii="Angsana New" w:hAnsi="Angsana New" w:cs="Angsana New" w:hint="cs"/>
          <w:sz w:val="30"/>
          <w:szCs w:val="30"/>
          <w:cs/>
        </w:rPr>
        <w:t>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65AC73B" w14:textId="52127928" w:rsidR="00C36F3B" w:rsidRDefault="00C36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39A05B7" w14:textId="77777777" w:rsidR="00610DA5" w:rsidRPr="00CF1517" w:rsidRDefault="00610DA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สินทรัพย์ชีวภาพ</w:t>
      </w:r>
    </w:p>
    <w:p w14:paraId="66DA0ACE" w14:textId="77777777" w:rsidR="00610DA5" w:rsidRPr="00CF1517" w:rsidRDefault="00610DA5" w:rsidP="0061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5DD6C0F" w14:textId="6D8CEAA4" w:rsidR="002D12F3" w:rsidRPr="00CF1517" w:rsidRDefault="00610DA5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</w:t>
      </w:r>
      <w:r w:rsidR="00D37B17" w:rsidRPr="00CF1517">
        <w:rPr>
          <w:rFonts w:ascii="Angsana New" w:hAnsi="Angsana New" w:cs="Angsana New"/>
          <w:sz w:val="30"/>
          <w:szCs w:val="30"/>
          <w:cs/>
        </w:rPr>
        <w:t>สินทรัพย์ชีวภาพ</w:t>
      </w:r>
      <w:r w:rsidR="00D37B17" w:rsidRPr="00CF1517">
        <w:rPr>
          <w:rFonts w:ascii="Angsana New" w:hAnsi="Angsana New" w:cs="Angsana New"/>
          <w:sz w:val="30"/>
          <w:szCs w:val="30"/>
        </w:rPr>
        <w:t xml:space="preserve">) </w:t>
      </w:r>
      <w:r w:rsidR="00D37B17" w:rsidRPr="00CF1517">
        <w:rPr>
          <w:rFonts w:ascii="Angsana New" w:hAnsi="Angsana New" w:cs="Angsana New"/>
          <w:sz w:val="30"/>
          <w:szCs w:val="30"/>
          <w:cs/>
        </w:rPr>
        <w:t>เว้นแต่กรณีที่ไม่สามาร</w:t>
      </w:r>
      <w:r w:rsidR="00C36F3B">
        <w:rPr>
          <w:rFonts w:ascii="Angsana New" w:hAnsi="Angsana New" w:cs="Angsana New" w:hint="cs"/>
          <w:sz w:val="30"/>
          <w:szCs w:val="30"/>
          <w:cs/>
        </w:rPr>
        <w:t>ถ</w:t>
      </w:r>
      <w:r w:rsidR="00D37B17" w:rsidRPr="00CF1517">
        <w:rPr>
          <w:rFonts w:ascii="Angsana New" w:hAnsi="Angsana New" w:cs="Angsana New"/>
          <w:sz w:val="30"/>
          <w:szCs w:val="30"/>
          <w:cs/>
        </w:rPr>
        <w:t>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4E9B1B1" w14:textId="77777777" w:rsidR="00333D8B" w:rsidRPr="00CF1517" w:rsidRDefault="00333D8B" w:rsidP="00C90425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875284" w14:textId="77777777" w:rsidR="00735E64" w:rsidRPr="00CF1517" w:rsidRDefault="00735E64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ราคาทุน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ของสินทรัพย์ชีวภาพ</w:t>
      </w:r>
      <w:r w:rsidRPr="00CF1517">
        <w:rPr>
          <w:rFonts w:ascii="Angsana New" w:hAnsi="Angsana New" w:cs="Angsana New"/>
          <w:sz w:val="30"/>
          <w:szCs w:val="30"/>
          <w:cs/>
        </w:rPr>
        <w:t>ประกอบด้วยราคา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ทางตรงที่เกี่ยวข้องกับการได้มาของสินทรัพย์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และต้นทุนอื่นเพื่อให้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CF1517">
        <w:rPr>
          <w:rFonts w:ascii="Angsana New" w:hAnsi="Angsana New" w:cs="Angsana New"/>
          <w:sz w:val="30"/>
          <w:szCs w:val="30"/>
          <w:cs/>
        </w:rPr>
        <w:t>อยู่ในสถานที่และสภาพปัจจุบัน</w:t>
      </w:r>
    </w:p>
    <w:p w14:paraId="223DA783" w14:textId="1A29AC8C" w:rsidR="00AF2FFC" w:rsidRDefault="00AF2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816D805" w14:textId="23C045AC" w:rsidR="00735E64" w:rsidRPr="00CF1517" w:rsidRDefault="00735E64" w:rsidP="00FB4D56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ค่าเสื่อม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ราคาของสินทรัพย์ชีวภาพที่ให้ผลิตผล เช่น พ่อแม่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พันธุ์คำนวณโดยใช้วิธีเส้นตรงจากราคาทุนหักด้วยมูลค่าคงเหลือโดยประมาณ </w:t>
      </w:r>
      <w:r w:rsidR="00C90425" w:rsidRPr="00CF1517">
        <w:rPr>
          <w:rFonts w:ascii="Angsana New" w:hAnsi="Angsana New" w:cs="Angsana New"/>
          <w:sz w:val="30"/>
          <w:szCs w:val="30"/>
          <w:cs/>
        </w:rPr>
        <w:t>ตามเกณฑ์</w:t>
      </w:r>
      <w:r w:rsidRPr="00CF1517">
        <w:rPr>
          <w:rFonts w:ascii="Angsana New" w:hAnsi="Angsana New" w:cs="Angsana New"/>
          <w:sz w:val="30"/>
          <w:szCs w:val="30"/>
          <w:cs/>
        </w:rPr>
        <w:t>อายุ</w:t>
      </w:r>
      <w:r w:rsidR="00E710E2" w:rsidRPr="00CF1517">
        <w:rPr>
          <w:rFonts w:ascii="Angsana New" w:hAnsi="Angsana New" w:cs="Angsana New"/>
          <w:sz w:val="30"/>
          <w:szCs w:val="30"/>
          <w:cs/>
        </w:rPr>
        <w:t>การให้ประโยชน์ของพ่อแม่พันธุ์</w:t>
      </w:r>
      <w:r w:rsidRPr="00CF151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F6A1E8B" w14:textId="77777777" w:rsidR="00E710E2" w:rsidRPr="00DE61DD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E710E2" w:rsidRPr="00CF1517" w14:paraId="40180452" w14:textId="77777777" w:rsidTr="00E710E2">
        <w:tc>
          <w:tcPr>
            <w:tcW w:w="7308" w:type="dxa"/>
            <w:vAlign w:val="bottom"/>
          </w:tcPr>
          <w:p w14:paraId="15229576" w14:textId="77777777" w:rsidR="00E710E2" w:rsidRPr="00CF1517" w:rsidRDefault="00E710E2" w:rsidP="00F2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พ่อแม่พันธุ์ไก่</w:t>
            </w:r>
          </w:p>
        </w:tc>
        <w:tc>
          <w:tcPr>
            <w:tcW w:w="1260" w:type="dxa"/>
          </w:tcPr>
          <w:p w14:paraId="6ACC96F9" w14:textId="11D052CD" w:rsidR="00E710E2" w:rsidRPr="00CF1517" w:rsidRDefault="00E710E2" w:rsidP="00E71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B336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45C8B6C2" w14:textId="31AB4059" w:rsidR="00E710E2" w:rsidRPr="00CF1517" w:rsidRDefault="008B3361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E710E2" w:rsidRPr="00CF1517" w14:paraId="187AE42E" w14:textId="77777777" w:rsidTr="00E710E2">
        <w:tc>
          <w:tcPr>
            <w:tcW w:w="7308" w:type="dxa"/>
            <w:vAlign w:val="bottom"/>
          </w:tcPr>
          <w:p w14:paraId="746AA171" w14:textId="77777777" w:rsidR="00E710E2" w:rsidRPr="00CF1517" w:rsidRDefault="00E710E2" w:rsidP="00F2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พ่อแม่พันธุ์สุกร</w:t>
            </w:r>
          </w:p>
        </w:tc>
        <w:tc>
          <w:tcPr>
            <w:tcW w:w="1260" w:type="dxa"/>
          </w:tcPr>
          <w:p w14:paraId="39C05C38" w14:textId="108C334E" w:rsidR="00E710E2" w:rsidRPr="00CF1517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086D0E"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239EA70A" w14:textId="77777777" w:rsidR="00E710E2" w:rsidRPr="00CF1517" w:rsidRDefault="00E710E2" w:rsidP="00E3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D907F5E" w14:textId="77777777" w:rsidR="00E710E2" w:rsidRPr="00DE61DD" w:rsidRDefault="00E710E2" w:rsidP="00E710E2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28"/>
          <w:szCs w:val="28"/>
        </w:rPr>
      </w:pPr>
    </w:p>
    <w:p w14:paraId="6B731E00" w14:textId="4BCD24F1" w:rsidR="00D37B17" w:rsidRPr="00CF1517" w:rsidRDefault="00D37B17" w:rsidP="00610DA5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สินทรัพย์ชีวภาพไม่หมุน</w:t>
      </w:r>
      <w:r w:rsidR="00C36F3B">
        <w:rPr>
          <w:rFonts w:ascii="Angsana New" w:hAnsi="Angsana New" w:cs="Angsana New" w:hint="cs"/>
          <w:sz w:val="30"/>
          <w:szCs w:val="30"/>
          <w:cs/>
        </w:rPr>
        <w:t>เ</w:t>
      </w:r>
      <w:r w:rsidRPr="00CF1517">
        <w:rPr>
          <w:rFonts w:ascii="Angsana New" w:hAnsi="Angsana New" w:cs="Angsana New"/>
          <w:sz w:val="30"/>
          <w:szCs w:val="30"/>
          <w:cs/>
        </w:rPr>
        <w:t>วียนส่วนใหญ่ประกอบด้วย สุกรพันธุ์ ซึ่งได้แยกแสดงรายการไว้ภายใต้หมวด “สินทรัพย์ไม่หมุนเวียน” ส่วนสินทรัพย์ชีวภาพอื่นๆ แสดงไว้ภายใต้หมวด “สินทรัพย์หมุนวียน” ในงบแสดงฐานะการเงิน</w:t>
      </w:r>
    </w:p>
    <w:p w14:paraId="0A89F1AC" w14:textId="2325B4B9" w:rsidR="009C2481" w:rsidRDefault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1282A340" w14:textId="19FFEF3F" w:rsidR="00234ED9" w:rsidRPr="009C2481" w:rsidRDefault="00234ED9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C248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8BD9B80" w14:textId="77777777" w:rsidR="00234ED9" w:rsidRPr="009C2481" w:rsidRDefault="00234ED9" w:rsidP="00234ED9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p w14:paraId="0D431516" w14:textId="1936B495" w:rsidR="00C809AF" w:rsidRPr="00C809A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809AF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114B52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09AF">
        <w:rPr>
          <w:rFonts w:ascii="Angsana New" w:hAnsi="Angsana New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18C92D4" w14:textId="77777777" w:rsidR="00C809AF" w:rsidRPr="00C809A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E9C4CD" w14:textId="6F1EE8B6" w:rsidR="00C809AF" w:rsidRPr="00C809A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809AF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40 </w:t>
      </w:r>
      <w:r w:rsidRPr="00C809AF">
        <w:rPr>
          <w:rFonts w:ascii="Angsana New" w:hAnsi="Angsana New" w:cs="Angsana New" w:hint="cs"/>
          <w:sz w:val="30"/>
          <w:szCs w:val="30"/>
          <w:cs/>
        </w:rPr>
        <w:t>ปีและรับรู้ในกำไรหรือขาดทุน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09AF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09AF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B2FDAFD" w14:textId="77777777" w:rsidR="00C809AF" w:rsidRPr="00C809AF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2BCD" w14:textId="4E068456" w:rsidR="00114B52" w:rsidRDefault="00C809AF" w:rsidP="00C8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09AF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C809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B0FBE91" w14:textId="77777777" w:rsidR="00114B52" w:rsidRDefault="00114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98E4359" w14:textId="77777777" w:rsidR="00CE5CE1" w:rsidRPr="009C2481" w:rsidRDefault="00CE5CE1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C248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41BAA212" w14:textId="77777777" w:rsidR="002675AC" w:rsidRPr="009C2481" w:rsidRDefault="002675AC" w:rsidP="00234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055196C8" w14:textId="341ECBA5" w:rsidR="00AC5B25" w:rsidRPr="00AC5B25" w:rsidRDefault="00984194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อ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าคารและอุปกรณ์วัดมูลค่าด้วยราคาทุนหักค่าเสื่อมราคาสะสมและขาดทุนจากการด้อยค่า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>สะสม</w:t>
      </w:r>
      <w:r w:rsidR="00AC5B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ที่ดินวัดมูลค่า</w:t>
      </w:r>
      <w:r w:rsidR="0045679B">
        <w:rPr>
          <w:rFonts w:ascii="Angsana New" w:hAnsi="Angsana New" w:cs="Angsana New"/>
          <w:sz w:val="30"/>
          <w:szCs w:val="30"/>
        </w:rPr>
        <w:br/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ด้วยราคาที่ตีใหม่</w:t>
      </w:r>
      <w:r w:rsidR="00AC5B25"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AC5B25"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ณ</w:t>
      </w:r>
      <w:r w:rsidR="00AC5B25"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AC5B25">
        <w:rPr>
          <w:rFonts w:ascii="Angsana New" w:hAnsi="Angsana New" w:cs="Angsana New" w:hint="cs"/>
          <w:sz w:val="30"/>
          <w:szCs w:val="30"/>
          <w:cs/>
        </w:rPr>
        <w:t>วันที่มีการตีราคาใหม่หักด้วยค่าเผื่อการด้อยค่าของสินทรัพย์</w:t>
      </w:r>
    </w:p>
    <w:p w14:paraId="26122A35" w14:textId="77777777" w:rsidR="00AC5B25" w:rsidRP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1EA0BE5" w14:textId="6EDEDE7A" w:rsidR="00AC5B25" w:rsidRP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AC5B25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AD72576" w14:textId="77777777" w:rsidR="00AC5B25" w:rsidRP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41657B6" w14:textId="7709DD70" w:rsidR="00AC5B25" w:rsidRDefault="00AC5B25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AC5B25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เมื่อมีการขายสินทรัพย์ที่ตีราคาใหม่</w:t>
      </w:r>
      <w:r w:rsidRPr="00AC5B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5B25">
        <w:rPr>
          <w:rFonts w:ascii="Angsana New" w:hAnsi="Angsana New" w:cs="Angsana New" w:hint="cs"/>
          <w:sz w:val="30"/>
          <w:szCs w:val="30"/>
          <w:cs/>
        </w:rPr>
        <w:t>จำนวนเงินที่บันทึกอยู่ในสำรองการตีราคาสินทรัพย์จะถูกโอนไปยังกำไรสะสม</w:t>
      </w:r>
    </w:p>
    <w:p w14:paraId="5080F9E9" w14:textId="77777777" w:rsidR="00984194" w:rsidRDefault="00984194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5AABEA1" w14:textId="7F0052F5" w:rsidR="00874A68" w:rsidRPr="00984194" w:rsidRDefault="00874A68" w:rsidP="00AC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874A68">
        <w:rPr>
          <w:rFonts w:ascii="Angsana New" w:hAnsi="Angsana New" w:cs="Angsana New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ณ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874A68">
        <w:rPr>
          <w:rFonts w:ascii="Angsana New" w:hAnsi="Angsana New" w:cs="Angsana New" w:hint="cs"/>
          <w:sz w:val="30"/>
          <w:szCs w:val="30"/>
          <w:cs/>
        </w:rPr>
        <w:t>สำรองการ</w:t>
      </w:r>
      <w:r w:rsidR="00984194">
        <w:rPr>
          <w:rFonts w:ascii="Angsana New" w:hAnsi="Angsana New" w:cs="Angsana New"/>
          <w:sz w:val="30"/>
          <w:szCs w:val="30"/>
          <w:cs/>
        </w:rPr>
        <w:br/>
      </w:r>
      <w:r w:rsidRPr="00874A68">
        <w:rPr>
          <w:rFonts w:ascii="Angsana New" w:hAnsi="Angsana New" w:cs="Angsana New" w:hint="cs"/>
          <w:sz w:val="30"/>
          <w:szCs w:val="30"/>
          <w:cs/>
        </w:rPr>
        <w:t>ตีราคาสินทรัพย์</w:t>
      </w:r>
      <w:r w:rsidRPr="00874A68">
        <w:rPr>
          <w:rFonts w:ascii="Angsana New" w:hAnsi="Angsana New" w:cs="Angsana New" w:hint="eastAsia"/>
          <w:sz w:val="30"/>
          <w:szCs w:val="30"/>
          <w:cs/>
        </w:rPr>
        <w:t>”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ในกรณีที่มีการจำหน่ายสินทรัพย์ที่เคยตีราคาใหม่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sz w:val="30"/>
          <w:szCs w:val="30"/>
          <w:cs/>
        </w:rPr>
        <w:t>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653B178" w14:textId="77777777" w:rsidR="00110A19" w:rsidRPr="00984194" w:rsidRDefault="00110A19" w:rsidP="00984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3CC27C1" w14:textId="5D310A98" w:rsidR="00C97DF0" w:rsidRPr="00CF1517" w:rsidRDefault="00110A19" w:rsidP="00984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984194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984194">
        <w:rPr>
          <w:rFonts w:ascii="Angsana New" w:hAnsi="Angsana New" w:cs="Angsana New"/>
          <w:sz w:val="30"/>
          <w:szCs w:val="30"/>
        </w:rPr>
        <w:t xml:space="preserve"> </w:t>
      </w:r>
      <w:r w:rsidRPr="00984194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984194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</w:t>
      </w:r>
      <w:r w:rsidR="00984194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CF1517">
        <w:rPr>
          <w:rFonts w:ascii="Angsana New" w:hAnsi="Angsana New" w:cs="Angsana New"/>
          <w:sz w:val="30"/>
          <w:szCs w:val="30"/>
          <w:cs/>
        </w:rPr>
        <w:t>ในการซ่อมบำรุงที่ดิน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A1DE4D1" w14:textId="77777777" w:rsidR="007855A3" w:rsidRPr="00C74E02" w:rsidRDefault="007855A3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 w:cs="Angsana New"/>
          <w:i/>
          <w:iCs/>
        </w:rPr>
      </w:pPr>
    </w:p>
    <w:p w14:paraId="19F403A7" w14:textId="77777777" w:rsidR="00F45847" w:rsidRDefault="00F45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7DFE744" w14:textId="3D705830" w:rsidR="00110A19" w:rsidRPr="00CF1517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3B7DE2B" w14:textId="77777777" w:rsidR="00110A19" w:rsidRPr="00C74E02" w:rsidRDefault="00110A19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193F8517" w14:textId="06B350D0" w:rsidR="00DE61DD" w:rsidRDefault="00874A68" w:rsidP="00874A68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74A68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874A6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color w:val="auto"/>
          <w:sz w:val="30"/>
          <w:szCs w:val="30"/>
          <w:cs/>
        </w:rPr>
        <w:t>และรับรู้ในกำไรหรือขาดทุน</w:t>
      </w:r>
      <w:r w:rsidRPr="00874A6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color w:val="auto"/>
          <w:sz w:val="30"/>
          <w:szCs w:val="30"/>
          <w:cs/>
        </w:rPr>
        <w:t>ทั้งนี้</w:t>
      </w:r>
      <w:r w:rsidRPr="00874A6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874A68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874A68">
        <w:rPr>
          <w:rFonts w:ascii="Angsana New" w:hAnsi="Angsana New" w:cs="Angsana New"/>
          <w:color w:val="auto"/>
          <w:sz w:val="30"/>
          <w:szCs w:val="30"/>
          <w:cs/>
        </w:rPr>
        <w:t xml:space="preserve">  </w:t>
      </w:r>
    </w:p>
    <w:p w14:paraId="0A28ADC9" w14:textId="413CEBD2" w:rsidR="00493029" w:rsidRPr="001D11F5" w:rsidRDefault="00493029" w:rsidP="001D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2128E00E" w14:textId="45813DB2" w:rsidR="00110A19" w:rsidRPr="00CF1517" w:rsidRDefault="00874A68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74A68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874A6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CA6C5F" w14:textId="77777777" w:rsidR="00EC7350" w:rsidRPr="00C74E02" w:rsidRDefault="00EC735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</w:rPr>
      </w:pPr>
    </w:p>
    <w:tbl>
      <w:tblPr>
        <w:tblW w:w="9288" w:type="dxa"/>
        <w:tblInd w:w="36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CF4E8F" w:rsidRPr="00CF1517" w14:paraId="1D0747DE" w14:textId="77777777" w:rsidTr="0029193F">
        <w:tc>
          <w:tcPr>
            <w:tcW w:w="7308" w:type="dxa"/>
            <w:vAlign w:val="bottom"/>
          </w:tcPr>
          <w:p w14:paraId="79D4CFE0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32338312"/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</w:t>
            </w:r>
            <w:r w:rsidR="00202245" w:rsidRPr="00CF1517">
              <w:rPr>
                <w:rFonts w:ascii="Angsana New" w:hAnsi="Angsana New" w:cs="Angsana New"/>
                <w:sz w:val="30"/>
                <w:szCs w:val="30"/>
                <w:cs/>
              </w:rPr>
              <w:t>่วนปรับปรุง</w:t>
            </w:r>
            <w:r w:rsidR="00BD54BF" w:rsidRPr="00CF1517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7437C2A0" w14:textId="24AA238A" w:rsidR="00CF4E8F" w:rsidRPr="00CF1517" w:rsidRDefault="00CF4E8F" w:rsidP="000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4B0B8A"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1A3276E1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34CD111C" w14:textId="77777777" w:rsidTr="0029193F">
        <w:tc>
          <w:tcPr>
            <w:tcW w:w="7308" w:type="dxa"/>
            <w:vAlign w:val="bottom"/>
          </w:tcPr>
          <w:p w14:paraId="3B5CD6FB" w14:textId="77777777" w:rsidR="00CF4E8F" w:rsidRPr="00CF1517" w:rsidRDefault="00B86754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60" w:type="dxa"/>
          </w:tcPr>
          <w:p w14:paraId="73B03206" w14:textId="206928BC" w:rsidR="00CF4E8F" w:rsidRPr="00CF1517" w:rsidRDefault="00CF4E8F" w:rsidP="00B8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086D0E"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497BFE06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493EBE64" w14:textId="77777777" w:rsidTr="0029193F">
        <w:tc>
          <w:tcPr>
            <w:tcW w:w="7308" w:type="dxa"/>
            <w:vAlign w:val="bottom"/>
          </w:tcPr>
          <w:p w14:paraId="3A162C59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7FB02F9D" w14:textId="78EAD4F1" w:rsidR="00CF4E8F" w:rsidRPr="00CF1517" w:rsidRDefault="00CF4E8F" w:rsidP="00B8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086D0E"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251F9FB6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68819FA5" w14:textId="77777777" w:rsidTr="0029193F">
        <w:tc>
          <w:tcPr>
            <w:tcW w:w="7308" w:type="dxa"/>
            <w:vAlign w:val="bottom"/>
          </w:tcPr>
          <w:p w14:paraId="071AE1CA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2D54C598" w14:textId="57D8F6FA" w:rsidR="00CF4E8F" w:rsidRPr="00CF1517" w:rsidRDefault="00CF4E8F" w:rsidP="00B8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4B0B8A"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086D0E"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282D2F70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CF4E8F" w:rsidRPr="00CF1517" w14:paraId="2F2D2B2B" w14:textId="77777777" w:rsidTr="0029193F">
        <w:tc>
          <w:tcPr>
            <w:tcW w:w="7308" w:type="dxa"/>
            <w:shd w:val="clear" w:color="auto" w:fill="auto"/>
            <w:vAlign w:val="bottom"/>
          </w:tcPr>
          <w:p w14:paraId="4FD6737A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118F6CB" w14:textId="52000A30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86754"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65C0C407" w14:textId="77777777" w:rsidR="00CF4E8F" w:rsidRPr="00CF1517" w:rsidRDefault="00CF4E8F" w:rsidP="00CF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1"/>
    </w:tbl>
    <w:p w14:paraId="72DDD64D" w14:textId="77777777" w:rsidR="00C97DF0" w:rsidRPr="00C74E02" w:rsidRDefault="00C97DF0" w:rsidP="0011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cs/>
        </w:rPr>
      </w:pPr>
    </w:p>
    <w:p w14:paraId="7A38E095" w14:textId="63F5F1D3" w:rsidR="00B201E7" w:rsidRPr="00F45847" w:rsidRDefault="00B201E7" w:rsidP="00F45847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cs="Arial"/>
          <w:b/>
          <w:bCs/>
          <w:i/>
          <w:iCs/>
          <w:sz w:val="30"/>
          <w:szCs w:val="30"/>
          <w:cs/>
          <w:lang w:val="th-TH"/>
        </w:rPr>
      </w:pPr>
      <w:r w:rsidRPr="00F4584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5D71E113" w14:textId="77777777" w:rsidR="00B201E7" w:rsidRPr="00B201E7" w:rsidRDefault="00B201E7" w:rsidP="00B201E7">
      <w:pPr>
        <w:pStyle w:val="ListParagraph"/>
        <w:ind w:left="518"/>
        <w:rPr>
          <w:rFonts w:cs="Arial"/>
          <w:b/>
          <w:bCs/>
          <w:i/>
          <w:iCs/>
          <w:sz w:val="30"/>
          <w:szCs w:val="30"/>
          <w:cs/>
          <w:lang w:val="th-TH"/>
        </w:rPr>
      </w:pPr>
    </w:p>
    <w:p w14:paraId="1C1D7981" w14:textId="454BCA1F" w:rsidR="00B201E7" w:rsidRDefault="00B201E7" w:rsidP="00B201E7">
      <w:pPr>
        <w:ind w:left="54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B201E7">
        <w:rPr>
          <w:rFonts w:ascii="Angsana New" w:hAnsi="Angsana New" w:cs="Angsana New" w:hint="cs"/>
          <w:spacing w:val="-3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B201E7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3"/>
          <w:sz w:val="30"/>
          <w:szCs w:val="30"/>
          <w:cs/>
        </w:rPr>
        <w:t>โดยค่าความนิยมของเงินลงทุนที่บันทึกตามวิธี</w:t>
      </w:r>
      <w:r w:rsidRPr="00B201E7">
        <w:rPr>
          <w:rFonts w:ascii="Angsana New" w:hAnsi="Angsana New" w:cs="Angsana New"/>
          <w:spacing w:val="-3"/>
          <w:sz w:val="30"/>
          <w:szCs w:val="30"/>
          <w:cs/>
        </w:rPr>
        <w:t xml:space="preserve">     </w:t>
      </w:r>
      <w:r w:rsidRPr="00B201E7">
        <w:rPr>
          <w:rFonts w:ascii="Angsana New" w:hAnsi="Angsana New" w:cs="Angsana New" w:hint="cs"/>
          <w:spacing w:val="-3"/>
          <w:sz w:val="30"/>
          <w:szCs w:val="30"/>
          <w:cs/>
        </w:rPr>
        <w:t>ส่วนได้เสียรวมอยู่ในมูลค่าตามบัญชีของเงินลงทุน</w:t>
      </w:r>
      <w:r w:rsidRPr="00B201E7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</w:p>
    <w:p w14:paraId="23DA2B69" w14:textId="77777777" w:rsidR="00B201E7" w:rsidRPr="00B201E7" w:rsidRDefault="00B201E7" w:rsidP="00B201E7">
      <w:pPr>
        <w:ind w:left="540"/>
        <w:jc w:val="thaiDistribute"/>
        <w:rPr>
          <w:rFonts w:ascii="Angsana New" w:hAnsi="Angsana New" w:cs="Angsana New"/>
          <w:spacing w:val="-3"/>
          <w:sz w:val="30"/>
          <w:szCs w:val="30"/>
        </w:rPr>
      </w:pPr>
    </w:p>
    <w:p w14:paraId="6F08AE9D" w14:textId="2423B10C" w:rsidR="00D73498" w:rsidRPr="00CF1517" w:rsidRDefault="00D73498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B201E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FCD2B6" w14:textId="05415C2B" w:rsidR="00D73498" w:rsidRPr="00CF1517" w:rsidRDefault="00B201E7" w:rsidP="00B201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CCC401B" w14:textId="1774C8DD" w:rsidR="00B201E7" w:rsidRDefault="00B201E7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45847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B201E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สินทรัพย์ไม่มีตัวตนอื่นๆ</w:t>
      </w:r>
      <w:r w:rsidR="00F4584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F45847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B201E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B201E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B201E7">
        <w:rPr>
          <w:rFonts w:ascii="Angsana New" w:hAnsi="Angsana New" w:cs="Angsana New" w:hint="cs"/>
          <w:spacing w:val="-4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50E3AB8" w14:textId="77777777" w:rsidR="00B201E7" w:rsidRDefault="00B201E7" w:rsidP="00D73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4F0F02D" w14:textId="47D4DAA9" w:rsidR="00B1575A" w:rsidRDefault="00B201E7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01E7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D571F7" w14:textId="77777777" w:rsidR="00B201E7" w:rsidRPr="00DE61DD" w:rsidRDefault="00B201E7" w:rsidP="00C0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360" w:type="dxa"/>
        <w:tblLook w:val="0000" w:firstRow="0" w:lastRow="0" w:firstColumn="0" w:lastColumn="0" w:noHBand="0" w:noVBand="0"/>
      </w:tblPr>
      <w:tblGrid>
        <w:gridCol w:w="6120"/>
        <w:gridCol w:w="2880"/>
        <w:gridCol w:w="360"/>
      </w:tblGrid>
      <w:tr w:rsidR="00B1575A" w:rsidRPr="00CF1517" w14:paraId="3946B1C1" w14:textId="77777777" w:rsidTr="0029193F">
        <w:tc>
          <w:tcPr>
            <w:tcW w:w="6120" w:type="dxa"/>
            <w:vAlign w:val="bottom"/>
          </w:tcPr>
          <w:p w14:paraId="0FDB1548" w14:textId="18799CC9" w:rsidR="00B1575A" w:rsidRPr="00CF1517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80" w:type="dxa"/>
          </w:tcPr>
          <w:p w14:paraId="62CC1ABC" w14:textId="39783363" w:rsidR="00B1575A" w:rsidRPr="00CF1517" w:rsidRDefault="00B1575A" w:rsidP="00B1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086D0E"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4B2A853F" w14:textId="77777777" w:rsidR="00B1575A" w:rsidRPr="00CF1517" w:rsidRDefault="00B1575A" w:rsidP="00FD7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CF1517" w14:paraId="1F31118D" w14:textId="77777777" w:rsidTr="0029193F">
        <w:tc>
          <w:tcPr>
            <w:tcW w:w="6120" w:type="dxa"/>
            <w:vAlign w:val="bottom"/>
          </w:tcPr>
          <w:p w14:paraId="2FB15171" w14:textId="1FED8A4D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880" w:type="dxa"/>
          </w:tcPr>
          <w:p w14:paraId="408E1E23" w14:textId="72F5821F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7270680" w14:textId="771A99DF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CF1517" w14:paraId="2C989E09" w14:textId="77777777" w:rsidTr="0029193F">
        <w:tc>
          <w:tcPr>
            <w:tcW w:w="6120" w:type="dxa"/>
            <w:vAlign w:val="bottom"/>
          </w:tcPr>
          <w:p w14:paraId="681E1A38" w14:textId="42AE9864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240" w:type="dxa"/>
            <w:gridSpan w:val="2"/>
          </w:tcPr>
          <w:p w14:paraId="7A29B1D8" w14:textId="42F86A11" w:rsidR="0046780E" w:rsidRPr="00CF1517" w:rsidRDefault="0046780E" w:rsidP="0046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</w:tbl>
    <w:p w14:paraId="57552814" w14:textId="5681F223" w:rsidR="00B45DEA" w:rsidRDefault="00B45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6F5C982F" w14:textId="77777777" w:rsidR="00B6195B" w:rsidRDefault="00B6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670C1CA3" w14:textId="6E69E3FF" w:rsidR="007E38B7" w:rsidRPr="00AF2FFC" w:rsidRDefault="007E38B7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F2FF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สัญญาเช่า</w:t>
      </w:r>
    </w:p>
    <w:p w14:paraId="1F130511" w14:textId="77777777" w:rsidR="007E38B7" w:rsidRPr="00CF1517" w:rsidRDefault="007E38B7" w:rsidP="007E38B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0E5CA0" w14:textId="0A7190DE" w:rsidR="00493029" w:rsidRDefault="00CC2E64" w:rsidP="00B6195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CF541D" w14:textId="77777777" w:rsidR="00B6195B" w:rsidRDefault="00B6195B" w:rsidP="00B6195B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</w:p>
    <w:p w14:paraId="044A5471" w14:textId="7719B3B8" w:rsidR="00CC2E64" w:rsidRDefault="00B6195B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</w:t>
      </w:r>
      <w:r w:rsidR="00CC2E64" w:rsidRPr="00CC2E64">
        <w:rPr>
          <w:rFonts w:asciiTheme="majorBidi" w:hAnsiTheme="majorBidi" w:cs="Angsana New" w:hint="cs"/>
          <w:i/>
          <w:iCs/>
          <w:sz w:val="30"/>
          <w:szCs w:val="30"/>
          <w:cs/>
        </w:rPr>
        <w:t>ผู้เช่า</w:t>
      </w:r>
    </w:p>
    <w:p w14:paraId="148818C3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9638CF" w14:textId="243DF0F9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หรือวันที่มีการเปลี่ยนแปลงสัญญาเช่า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="001D11F5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80E3B29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06531" w14:textId="5D61352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36E5B6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759F2" w14:textId="2BD7F8DF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="00B6195B">
        <w:rPr>
          <w:rFonts w:asciiTheme="majorBidi" w:hAnsiTheme="majorBidi" w:cs="Angsana New" w:hint="cs"/>
          <w:sz w:val="30"/>
          <w:szCs w:val="30"/>
          <w:cs/>
        </w:rPr>
        <w:t>สะสม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45679B">
        <w:rPr>
          <w:rFonts w:asciiTheme="majorBidi" w:hAnsiTheme="majorBidi" w:cs="Angsana New"/>
          <w:sz w:val="30"/>
          <w:szCs w:val="30"/>
        </w:rPr>
        <w:br/>
      </w:r>
      <w:r w:rsidRPr="00CC2E64">
        <w:rPr>
          <w:rFonts w:asciiTheme="majorBidi" w:hAnsiTheme="majorBidi" w:cs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CC2E64">
        <w:rPr>
          <w:rFonts w:asciiTheme="majorBidi" w:hAnsiTheme="majorBidi" w:cstheme="majorBidi"/>
          <w:sz w:val="30"/>
          <w:szCs w:val="30"/>
        </w:rPr>
        <w:t xml:space="preserve"> </w:t>
      </w:r>
    </w:p>
    <w:p w14:paraId="6EE28927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A11F" w14:textId="3F160DCA" w:rsid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 ใช้อัตราดอกเบี้ย</w:t>
      </w:r>
      <w:r w:rsidR="00B6195B">
        <w:rPr>
          <w:rFonts w:asciiTheme="majorBidi" w:hAnsiTheme="majorBidi" w:cs="Angsana New" w:hint="cs"/>
          <w:sz w:val="30"/>
          <w:szCs w:val="30"/>
          <w:cs/>
        </w:rPr>
        <w:t>ตามนัยของสัญญาเช่า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  <w:r w:rsidR="00B6195B">
        <w:rPr>
          <w:rFonts w:asciiTheme="majorBidi" w:hAnsiTheme="majorBidi" w:cs="Angsana New" w:hint="cs"/>
          <w:sz w:val="30"/>
          <w:szCs w:val="30"/>
          <w:cs/>
        </w:rPr>
        <w:t xml:space="preserve"> เว้นแต่อัตรานั้นไม่สามารถกำหนดได้ </w:t>
      </w:r>
      <w:r w:rsidR="00BD7065">
        <w:rPr>
          <w:rFonts w:asciiTheme="majorBidi" w:hAnsiTheme="majorBidi" w:cs="Angsana New"/>
          <w:sz w:val="30"/>
          <w:szCs w:val="30"/>
          <w:cs/>
        </w:rPr>
        <w:br/>
      </w:r>
      <w:r w:rsidR="00B6195B">
        <w:rPr>
          <w:rFonts w:asciiTheme="majorBidi" w:hAnsiTheme="majorBidi" w:cs="Angsana New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CC2E64">
        <w:rPr>
          <w:rFonts w:asciiTheme="majorBidi" w:hAnsiTheme="majorBidi" w:cstheme="majorBidi"/>
          <w:sz w:val="30"/>
          <w:szCs w:val="30"/>
        </w:rPr>
        <w:t xml:space="preserve"> </w:t>
      </w:r>
    </w:p>
    <w:p w14:paraId="4C1BDCB8" w14:textId="63EF4C9E" w:rsidR="00A54131" w:rsidRDefault="00A54131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AA616" w14:textId="77777777" w:rsidR="00A54131" w:rsidRDefault="00A54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E5B3811" w14:textId="3189A90E" w:rsidR="00A54131" w:rsidRPr="00CC2E64" w:rsidRDefault="00A54131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4131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A54131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A541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131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D98766C" w14:textId="77777777" w:rsidR="00A54131" w:rsidRDefault="00A54131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43062E8" w14:textId="6617E426" w:rsidR="00CC2E64" w:rsidRDefault="00B6195B" w:rsidP="00CC2E64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</w:t>
      </w:r>
      <w:r w:rsidR="00CC2E64" w:rsidRPr="00CC2E64">
        <w:rPr>
          <w:rFonts w:asciiTheme="majorBidi" w:hAnsiTheme="majorBidi" w:cs="Angsana New" w:hint="cs"/>
          <w:i/>
          <w:iCs/>
          <w:sz w:val="30"/>
          <w:szCs w:val="30"/>
          <w:cs/>
        </w:rPr>
        <w:t>ผู้ให้เช่า</w:t>
      </w:r>
    </w:p>
    <w:p w14:paraId="57268E48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4F52A5" w14:textId="1EB49225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1226128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5ED82" w14:textId="53EC467A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วันเริ่มต้นของสัญญาให้เช่า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BA573FC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5F69C8" w14:textId="567434CA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เมื่อกลุ่มบริษัทเป็นผู้ให้เช่าช่วง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เว้นแต่สัญญาเช่าหลักเป็นสัญญาเช่าระยะสั้น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สัญญาให้เช่าช่วงจะถูกจัดประเภทเป็นสัญญาเช่าดำเนินงาน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CC2E64">
        <w:rPr>
          <w:rFonts w:asciiTheme="majorBidi" w:hAnsiTheme="majorBidi" w:cstheme="majorBidi"/>
          <w:sz w:val="30"/>
          <w:szCs w:val="30"/>
        </w:rPr>
        <w:t xml:space="preserve"> </w:t>
      </w:r>
    </w:p>
    <w:p w14:paraId="7869F266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851D9B" w14:textId="173E97CF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74CD822C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7BB0A" w14:textId="759E34F1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29F1539" w14:textId="77777777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CD3530" w14:textId="77777777" w:rsidR="00A54131" w:rsidRDefault="00A54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47A2E92" w14:textId="1D03E74D" w:rsidR="00CC2E64" w:rsidRPr="00CC2E64" w:rsidRDefault="00CC2E64" w:rsidP="00CC2E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ๆ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ณ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CC2E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C2E64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</w:t>
      </w:r>
      <w:r w:rsidRPr="00493029">
        <w:rPr>
          <w:rFonts w:asciiTheme="majorBidi" w:hAnsiTheme="majorBidi" w:cs="Angsana New" w:hint="cs"/>
          <w:sz w:val="30"/>
          <w:szCs w:val="30"/>
          <w:cs/>
        </w:rPr>
        <w:t>ลูกหนี้สัญญาเช่าตามที่เปิดเผยในหมายเหตุข้อ</w:t>
      </w:r>
      <w:r w:rsidRPr="0049302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93029" w:rsidRPr="00493029">
        <w:rPr>
          <w:rFonts w:asciiTheme="majorBidi" w:hAnsiTheme="majorBidi" w:cstheme="majorBidi"/>
          <w:sz w:val="30"/>
          <w:szCs w:val="30"/>
        </w:rPr>
        <w:t>3</w:t>
      </w:r>
      <w:r w:rsidR="009F4D2D">
        <w:rPr>
          <w:rFonts w:asciiTheme="majorBidi" w:hAnsiTheme="majorBidi" w:cstheme="majorBidi"/>
          <w:sz w:val="30"/>
          <w:szCs w:val="30"/>
        </w:rPr>
        <w:t xml:space="preserve"> </w:t>
      </w:r>
      <w:r w:rsidRPr="00493029">
        <w:rPr>
          <w:rFonts w:asciiTheme="majorBidi" w:hAnsiTheme="majorBidi" w:cstheme="majorBidi"/>
          <w:sz w:val="30"/>
          <w:szCs w:val="30"/>
        </w:rPr>
        <w:t>(</w:t>
      </w:r>
      <w:r w:rsidRPr="00493029">
        <w:rPr>
          <w:rFonts w:asciiTheme="majorBidi" w:hAnsiTheme="majorBidi" w:cs="Angsana New" w:hint="cs"/>
          <w:sz w:val="30"/>
          <w:szCs w:val="30"/>
          <w:cs/>
        </w:rPr>
        <w:t>ง</w:t>
      </w:r>
      <w:r w:rsidRPr="00493029">
        <w:rPr>
          <w:rFonts w:asciiTheme="majorBidi" w:hAnsiTheme="majorBidi" w:cs="Angsana New"/>
          <w:sz w:val="30"/>
          <w:szCs w:val="30"/>
          <w:cs/>
        </w:rPr>
        <w:t>)</w:t>
      </w:r>
    </w:p>
    <w:p w14:paraId="21B566F3" w14:textId="107E3F78" w:rsidR="00B6195B" w:rsidRDefault="00B6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bookmarkStart w:id="2" w:name="OLE_LINK7"/>
      <w:bookmarkStart w:id="3" w:name="OLE_LINK8"/>
    </w:p>
    <w:p w14:paraId="7426F9A9" w14:textId="62F6660A" w:rsidR="004747CF" w:rsidRPr="00CF1517" w:rsidRDefault="004747CF" w:rsidP="00B9548F">
      <w:pPr>
        <w:pStyle w:val="ListParagraph"/>
        <w:numPr>
          <w:ilvl w:val="1"/>
          <w:numId w:val="7"/>
        </w:numPr>
        <w:tabs>
          <w:tab w:val="clear" w:pos="454"/>
          <w:tab w:val="clear" w:pos="518"/>
        </w:tabs>
        <w:ind w:left="540" w:hanging="540"/>
        <w:rPr>
          <w:rFonts w:cs="Arial"/>
          <w:b/>
          <w:bCs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7141E98A" w14:textId="5D072D0C" w:rsidR="004747CF" w:rsidRPr="00CF1517" w:rsidRDefault="004747CF" w:rsidP="004747CF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4D32A0F4" w14:textId="44737D38" w:rsidR="004747CF" w:rsidRPr="00B6195B" w:rsidRDefault="004747CF" w:rsidP="00B619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6195B">
        <w:rPr>
          <w:rFonts w:asciiTheme="majorBidi" w:hAnsiTheme="majorBidi" w:cstheme="majorBidi"/>
          <w:sz w:val="30"/>
          <w:szCs w:val="30"/>
          <w:cs/>
        </w:rPr>
        <w:br/>
      </w:r>
      <w:r w:rsidRPr="00CF1517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CF1517">
        <w:rPr>
          <w:rFonts w:ascii="Angsana New" w:hAnsi="Angsana New" w:cs="Angsana New"/>
          <w:sz w:val="30"/>
          <w:szCs w:val="30"/>
          <w:cs/>
        </w:rPr>
        <w:t>สำหรับค่าความนิยมและสินทรัพย์ไม่มีตัวตนที่</w:t>
      </w:r>
      <w:r w:rsidRPr="00CF1517">
        <w:rPr>
          <w:rFonts w:ascii="Angsana New" w:hAnsi="Angsana New" w:cs="Angsana New" w:hint="cs"/>
          <w:sz w:val="30"/>
          <w:szCs w:val="30"/>
          <w:cs/>
        </w:rPr>
        <w:t>มีอายุการให้ประโยชน์ไม่ทราบแน่นอน หรือ</w:t>
      </w:r>
      <w:r w:rsidRPr="00CF1517">
        <w:rPr>
          <w:rFonts w:ascii="Angsana New" w:hAnsi="Angsana New" w:cs="Angsana New"/>
          <w:sz w:val="30"/>
          <w:szCs w:val="30"/>
          <w:cs/>
        </w:rPr>
        <w:t>ยังไม่พร้อมใช้งาน</w:t>
      </w:r>
      <w:r w:rsidR="00B619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77581693" w14:textId="77777777" w:rsidR="004747CF" w:rsidRPr="00CF1517" w:rsidRDefault="004747CF" w:rsidP="004747CF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FF07D7A" w14:textId="05F52C2D" w:rsidR="004747CF" w:rsidRPr="00CF1517" w:rsidRDefault="004747CF" w:rsidP="00474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466FBF" w:rsidRPr="00466FBF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CF1517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B6195B">
        <w:rPr>
          <w:rFonts w:asciiTheme="majorBidi" w:hAnsiTheme="majorBidi" w:cs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CF1517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="00B619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B6195B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</w:p>
    <w:p w14:paraId="62F49BBA" w14:textId="364EB796" w:rsidR="004747CF" w:rsidRPr="00CF1517" w:rsidRDefault="004747CF" w:rsidP="004747CF">
      <w:pPr>
        <w:pStyle w:val="ListParagraph"/>
        <w:ind w:left="518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72314CC0" w14:textId="1AEF32E5" w:rsidR="00B56062" w:rsidRPr="00FB6A8E" w:rsidRDefault="00B56062" w:rsidP="00B560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56062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BD70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6062">
        <w:rPr>
          <w:rFonts w:ascii="Angsana New" w:hAnsi="Angsana New" w:cs="Angsana New"/>
          <w:sz w:val="30"/>
          <w:szCs w:val="30"/>
          <w:cs/>
        </w:rPr>
        <w:t xml:space="preserve"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B56062">
        <w:rPr>
          <w:rFonts w:ascii="Angsana New" w:hAnsi="Angsana New" w:cs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B56062">
        <w:rPr>
          <w:rFonts w:ascii="Angsana New" w:hAnsi="Angsana New" w:cs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B56062">
        <w:rPr>
          <w:rFonts w:ascii="Angsana New" w:hAnsi="Angsana New" w:cs="Angsana New" w:hint="cs"/>
          <w:sz w:val="30"/>
          <w:szCs w:val="30"/>
          <w:cs/>
        </w:rPr>
        <w:t>สินทรัพย์นั้น</w:t>
      </w:r>
      <w:r w:rsidRPr="00B56062">
        <w:rPr>
          <w:rFonts w:ascii="Angsana New" w:hAnsi="Angsana New" w:cs="Angsana New"/>
          <w:sz w:val="30"/>
          <w:szCs w:val="30"/>
          <w:cs/>
        </w:rPr>
        <w:t>เกี่ยวข้อง</w:t>
      </w:r>
      <w:r w:rsidRPr="00B56062">
        <w:rPr>
          <w:rFonts w:ascii="Angsana New" w:hAnsi="Angsana New" w:cs="Angsana New" w:hint="cs"/>
          <w:sz w:val="30"/>
          <w:szCs w:val="30"/>
          <w:cs/>
        </w:rPr>
        <w:t>ด้วย</w:t>
      </w:r>
    </w:p>
    <w:p w14:paraId="685A5211" w14:textId="77777777" w:rsidR="00B56062" w:rsidRPr="00B74188" w:rsidRDefault="00B56062" w:rsidP="00B5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C0B3ACD" w14:textId="7F39A760" w:rsidR="00B56062" w:rsidRDefault="00B56062" w:rsidP="00B560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56062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FB6A8E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bookmarkEnd w:id="2"/>
    <w:bookmarkEnd w:id="3"/>
    <w:p w14:paraId="0926DD90" w14:textId="77777777" w:rsidR="00FF42C3" w:rsidRPr="006C04BF" w:rsidRDefault="00FF42C3" w:rsidP="0049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14:paraId="330E9968" w14:textId="77777777" w:rsidR="009B7A45" w:rsidRPr="00CF1517" w:rsidRDefault="009B7A4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21FF82E" w14:textId="77777777" w:rsidR="009B7A45" w:rsidRPr="006C04BF" w:rsidRDefault="009B7A45" w:rsidP="009B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927AC19" w14:textId="2AF17EDB" w:rsidR="009B7A45" w:rsidRPr="00CF1517" w:rsidRDefault="00B56062" w:rsidP="00B6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B56062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</w:t>
      </w:r>
      <w:r w:rsidR="00B6195B">
        <w:rPr>
          <w:rFonts w:ascii="Angsana New" w:hAnsi="Angsana New" w:cs="Angsana New" w:hint="cs"/>
          <w:i/>
          <w:sz w:val="30"/>
          <w:szCs w:val="30"/>
          <w:cs/>
        </w:rPr>
        <w:t>โครงการสมทบเงิน</w:t>
      </w:r>
      <w:r w:rsidRPr="00B56062">
        <w:rPr>
          <w:rFonts w:ascii="Angsana New" w:hAnsi="Angsana New" w:cs="Angsana New" w:hint="cs"/>
          <w:i/>
          <w:sz w:val="30"/>
          <w:szCs w:val="30"/>
          <w:cs/>
        </w:rPr>
        <w:t>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B56062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14:paraId="13CD140D" w14:textId="56558794" w:rsidR="003803E3" w:rsidRDefault="0038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5BDED3C4" w14:textId="7C4F12A3" w:rsidR="009B7A45" w:rsidRPr="00CF1517" w:rsidRDefault="009B7A45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3803E3">
        <w:rPr>
          <w:rFonts w:ascii="Angsana New" w:hAnsi="Angsana New" w:cs="Angsana New" w:hint="cs"/>
          <w:i/>
          <w:sz w:val="30"/>
          <w:szCs w:val="30"/>
          <w:cs/>
        </w:rPr>
        <w:t xml:space="preserve"> ซึ่ง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8AA5210" w14:textId="40A64F8B" w:rsidR="005F3F08" w:rsidRPr="00CF1517" w:rsidRDefault="005F3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4E902364" w14:textId="44179B36" w:rsidR="009B7A45" w:rsidRPr="00CF1517" w:rsidRDefault="009B7A45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</w:t>
      </w:r>
      <w:r w:rsidR="008308CC" w:rsidRPr="00CF1517">
        <w:rPr>
          <w:rFonts w:ascii="Angsana New" w:hAnsi="Angsana New" w:cs="Angsana New"/>
          <w:i/>
          <w:sz w:val="30"/>
          <w:szCs w:val="30"/>
          <w:cs/>
        </w:rPr>
        <w:t xml:space="preserve">           </w:t>
      </w:r>
      <w:r w:rsidR="00B63C1C"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8308CC" w:rsidRPr="00CF1517">
        <w:rPr>
          <w:rFonts w:ascii="Angsana New" w:hAnsi="Angsana New" w:cs="Angsana New"/>
          <w:i/>
          <w:sz w:val="30"/>
          <w:szCs w:val="30"/>
          <w:cs/>
        </w:rPr>
        <w:t xml:space="preserve">  </w:t>
      </w:r>
      <w:r w:rsidR="00B63C1C"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 xml:space="preserve">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Pr="00CF1517">
        <w:rPr>
          <w:rFonts w:ascii="Angsana New" w:hAnsi="Angsana New" w:cs="Angsana New"/>
          <w:i/>
          <w:spacing w:val="-2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ในกำไรหรือขาดทุน</w:t>
      </w:r>
    </w:p>
    <w:p w14:paraId="1214D40C" w14:textId="77777777" w:rsidR="005F3F08" w:rsidRPr="00CF1517" w:rsidRDefault="005F3F08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EDDCAE" w14:textId="77777777" w:rsidR="009B7A45" w:rsidRPr="00CF1517" w:rsidRDefault="009B7A45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F37E4F6" w14:textId="77777777" w:rsidR="00FF42C3" w:rsidRPr="00CF1517" w:rsidRDefault="00FF42C3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iCs/>
          <w:sz w:val="30"/>
          <w:szCs w:val="30"/>
        </w:rPr>
      </w:pPr>
    </w:p>
    <w:p w14:paraId="0B952074" w14:textId="0B571814" w:rsidR="009B7A45" w:rsidRPr="00CF1517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EC3420" w:rsidRPr="00CF1517">
        <w:rPr>
          <w:rFonts w:ascii="Angsana New" w:hAnsi="Angsana New" w:cs="Angsana New"/>
          <w:i/>
          <w:sz w:val="30"/>
          <w:szCs w:val="30"/>
          <w:cs/>
        </w:rPr>
        <w:t xml:space="preserve">      </w:t>
      </w:r>
      <w:r w:rsidR="00B63C1C"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360B44" w:rsidRPr="00360B44">
        <w:rPr>
          <w:rFonts w:ascii="Angsana New" w:hAnsi="Angsana New" w:cs="Angsana New"/>
          <w:iCs/>
          <w:sz w:val="30"/>
          <w:szCs w:val="30"/>
        </w:rPr>
        <w:t>1</w:t>
      </w:r>
      <w:r w:rsidR="00086D0E" w:rsidRPr="00086D0E">
        <w:rPr>
          <w:rFonts w:ascii="Angsana New" w:hAnsi="Angsana New" w:cs="Angsana New"/>
          <w:iCs/>
          <w:sz w:val="30"/>
          <w:szCs w:val="30"/>
        </w:rPr>
        <w:t>2</w:t>
      </w:r>
      <w:r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AB40A" w14:textId="77777777" w:rsidR="00AD33D8" w:rsidRPr="000B0A84" w:rsidRDefault="00AD33D8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08360" w14:textId="77777777" w:rsidR="009B7A45" w:rsidRPr="00CF1517" w:rsidRDefault="009B7A45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  <w:r w:rsidRPr="00CF1517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F1517">
        <w:rPr>
          <w:rFonts w:ascii="Angsana New" w:hAnsi="Angsana New" w:cs="Angsana New"/>
          <w:i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207E1F" w:rsidRPr="00CF1517">
        <w:rPr>
          <w:rFonts w:ascii="Angsana New" w:hAnsi="Angsana New" w:cs="Angsana New"/>
          <w:i/>
          <w:sz w:val="30"/>
          <w:szCs w:val="30"/>
          <w:cs/>
        </w:rPr>
        <w:t xml:space="preserve">      </w:t>
      </w:r>
      <w:r w:rsidRPr="00CF1517">
        <w:rPr>
          <w:rFonts w:ascii="Angsana New" w:hAnsi="Angsana New" w:cs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CF1517">
        <w:rPr>
          <w:rFonts w:ascii="Angsana New" w:hAnsi="Angsana New" w:cs="Angsana New"/>
          <w:sz w:val="20"/>
          <w:szCs w:val="20"/>
        </w:rPr>
        <w:t xml:space="preserve"> </w:t>
      </w:r>
    </w:p>
    <w:p w14:paraId="0A6D7C24" w14:textId="68983433" w:rsidR="00493029" w:rsidRDefault="0049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6"/>
          <w:szCs w:val="26"/>
        </w:rPr>
      </w:pPr>
    </w:p>
    <w:p w14:paraId="4AFC6A15" w14:textId="77777777" w:rsidR="003803E3" w:rsidRDefault="0038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5B9AC041" w14:textId="321782A9" w:rsidR="009B7A45" w:rsidRPr="00CF1517" w:rsidRDefault="009B7A45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ACE7619" w14:textId="77777777" w:rsidR="009B7A45" w:rsidRPr="00BB4BE2" w:rsidRDefault="009B7A45" w:rsidP="00FF42C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D9579EB" w14:textId="77777777" w:rsidR="009B7A45" w:rsidRPr="00CF1517" w:rsidRDefault="009B7A45" w:rsidP="009B7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24F27" w:rsidRPr="00CF1517">
        <w:rPr>
          <w:rFonts w:ascii="Angsana New" w:hAnsi="Angsana New" w:cs="Angsana New"/>
          <w:sz w:val="30"/>
          <w:szCs w:val="30"/>
          <w:cs/>
        </w:rPr>
        <w:t>ผูกพัน</w:t>
      </w:r>
      <w:r w:rsidRPr="00CF1517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724F27" w:rsidRPr="00CF1517">
        <w:rPr>
          <w:rFonts w:ascii="Angsana New" w:hAnsi="Angsana New" w:cs="Angsana New"/>
          <w:sz w:val="30"/>
          <w:szCs w:val="30"/>
          <w:cs/>
        </w:rPr>
        <w:t>หรือภาระผูกพันจากการอนุมาน</w:t>
      </w:r>
      <w:r w:rsidRPr="00CF1517">
        <w:rPr>
          <w:rFonts w:ascii="Angsana New" w:hAnsi="Angsana New" w:cs="Angsana New"/>
          <w:sz w:val="30"/>
          <w:szCs w:val="30"/>
          <w:cs/>
        </w:rPr>
        <w:t>ที่เกิดขึ้นในปัจจุบัน</w:t>
      </w:r>
      <w:r w:rsidRPr="00CF1517">
        <w:rPr>
          <w:rFonts w:ascii="Angsana New" w:hAnsi="Angsana New" w:cs="Angsana New"/>
          <w:spacing w:val="-1"/>
          <w:sz w:val="30"/>
          <w:szCs w:val="30"/>
          <w:cs/>
        </w:rPr>
        <w:t>อันเป็นผลมาจากเหตุการณ์ในอดีต</w:t>
      </w:r>
      <w:r w:rsidR="00724F27" w:rsidRPr="00CF1517">
        <w:rPr>
          <w:rFonts w:ascii="Angsana New" w:hAnsi="Angsana New" w:cs="Angsana New"/>
          <w:spacing w:val="-1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CF1517">
        <w:rPr>
          <w:rFonts w:ascii="Angsana New" w:hAnsi="Angsana New" w:cs="Angsana New"/>
          <w:spacing w:val="-1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>เพื่อชำระภาระ</w:t>
      </w:r>
      <w:r w:rsidR="00724F27" w:rsidRPr="00CF1517">
        <w:rPr>
          <w:rFonts w:ascii="Angsana New" w:hAnsi="Angsana New" w:cs="Angsana New"/>
          <w:sz w:val="30"/>
          <w:szCs w:val="30"/>
          <w:cs/>
        </w:rPr>
        <w:t>ผูกพัน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Pr="00CF1517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 xml:space="preserve">นได้ </w:t>
      </w:r>
      <w:r w:rsidRPr="00CF1517">
        <w:rPr>
          <w:rFonts w:ascii="Angsana New" w:hAnsi="Angsana New" w:cs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7E1F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A73083C" w14:textId="00742727" w:rsidR="009B7A45" w:rsidRPr="00BB4BE2" w:rsidRDefault="009B7A45" w:rsidP="009B7A45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0ECFF082" w14:textId="780EA675" w:rsidR="00AB1A86" w:rsidRPr="00CF1517" w:rsidRDefault="00AB1A86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92D8424" w14:textId="52332C9F" w:rsidR="00AB1A86" w:rsidRPr="00CF1517" w:rsidRDefault="00AB1A86" w:rsidP="009B7A45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3F76FD65" w14:textId="669F85CB" w:rsidR="003752F0" w:rsidRPr="00C56C4D" w:rsidRDefault="003752F0" w:rsidP="003752F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F1517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C56C4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2E3F1D1" w14:textId="77777777" w:rsidR="003752F0" w:rsidRPr="00CF1517" w:rsidRDefault="003752F0" w:rsidP="003752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21C7C" w14:textId="34DE2374" w:rsidR="005149BA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149B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149B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FB6A8E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02E950" w14:textId="77777777" w:rsidR="005149BA" w:rsidRPr="00FB6A8E" w:rsidDel="001A6CC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8B9A5D" w14:textId="77777777" w:rsidR="005149BA" w:rsidRPr="005149BA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149B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ADA90B" w14:textId="77777777" w:rsidR="005149BA" w:rsidRPr="005149BA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53ADADF" w14:textId="77777777" w:rsidR="005149BA" w:rsidRPr="005149BA" w:rsidDel="001A6CC8" w:rsidRDefault="005149BA" w:rsidP="005149BA">
      <w:pPr>
        <w:pStyle w:val="block"/>
        <w:numPr>
          <w:ilvl w:val="0"/>
          <w:numId w:val="36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149B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5149B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DEB689E" w14:textId="77777777" w:rsidR="005149BA" w:rsidRPr="00B74188" w:rsidDel="001A6CC8" w:rsidRDefault="005149BA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B193371" w14:textId="0551657A" w:rsidR="005149BA" w:rsidRPr="00FB6A8E" w:rsidDel="001A6CC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0D738D0" w14:textId="77777777" w:rsidR="005149BA" w:rsidRPr="00B74188" w:rsidDel="001A6CC8" w:rsidRDefault="005149BA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BAB5754" w14:textId="507E758E" w:rsidR="005149BA" w:rsidRPr="00FB6A8E" w:rsidDel="001A6CC8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highlight w:val="cyan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803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163206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206" w:rsidDel="001A6CC8">
        <w:rPr>
          <w:sz w:val="28"/>
          <w:szCs w:val="28"/>
          <w:cs/>
        </w:rPr>
        <w:t xml:space="preserve"> </w:t>
      </w:r>
    </w:p>
    <w:p w14:paraId="27423491" w14:textId="755AD940" w:rsidR="005149BA" w:rsidRDefault="005149BA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20"/>
          <w:szCs w:val="20"/>
        </w:rPr>
      </w:pPr>
    </w:p>
    <w:p w14:paraId="394D5380" w14:textId="66893B07" w:rsidR="00C374F1" w:rsidRDefault="00C374F1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20"/>
          <w:szCs w:val="20"/>
        </w:rPr>
      </w:pPr>
    </w:p>
    <w:p w14:paraId="39AA5A1A" w14:textId="574F7A20" w:rsidR="00C374F1" w:rsidRDefault="00C374F1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20"/>
          <w:szCs w:val="20"/>
        </w:rPr>
      </w:pPr>
    </w:p>
    <w:p w14:paraId="1F0CFFEF" w14:textId="77777777" w:rsidR="00C374F1" w:rsidRPr="00C374F1" w:rsidDel="001A6CC8" w:rsidRDefault="00C374F1" w:rsidP="0051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20"/>
          <w:szCs w:val="20"/>
        </w:rPr>
      </w:pPr>
    </w:p>
    <w:p w14:paraId="2137C9BC" w14:textId="2A311A8B" w:rsidR="005149BA" w:rsidRPr="005149BA" w:rsidRDefault="005149BA" w:rsidP="00514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49BA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5149BA">
        <w:rPr>
          <w:rFonts w:asciiTheme="majorBidi" w:hAnsiTheme="majorBidi" w:cstheme="majorBidi"/>
          <w:sz w:val="30"/>
          <w:szCs w:val="30"/>
        </w:rPr>
        <w:t xml:space="preserve"> 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149BA" w:rsidDel="001A6CC8">
        <w:rPr>
          <w:rFonts w:asciiTheme="majorBidi" w:hAnsiTheme="majorBidi" w:cstheme="majorBidi"/>
          <w:sz w:val="30"/>
          <w:szCs w:val="30"/>
        </w:rPr>
        <w:t>3</w:t>
      </w:r>
      <w:r w:rsidRPr="005149BA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ECC75AB" w14:textId="40A0EF5E" w:rsidR="00B1728B" w:rsidRDefault="00B1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  <w:cs/>
          <w:lang w:val="th-TH"/>
        </w:rPr>
      </w:pPr>
    </w:p>
    <w:p w14:paraId="1A0FB3CD" w14:textId="14124646" w:rsidR="0081743E" w:rsidRPr="00B1728B" w:rsidRDefault="0081743E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172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3803E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717651" w14:textId="77777777" w:rsidR="0081743E" w:rsidRPr="00CF1517" w:rsidRDefault="0081743E" w:rsidP="00817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9DE0D3" w14:textId="5F83D746" w:rsidR="00BF64B7" w:rsidRPr="00CF1517" w:rsidRDefault="00BF64B7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1517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F1517">
        <w:rPr>
          <w:rFonts w:ascii="Angsana New" w:hAnsi="Angsana New"/>
          <w:sz w:val="30"/>
          <w:szCs w:val="30"/>
        </w:rPr>
        <w:br/>
      </w:r>
      <w:r w:rsidRPr="00CF1517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803E3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CF1517">
        <w:rPr>
          <w:rFonts w:ascii="Angsana New" w:hAnsi="Angsana New"/>
          <w:sz w:val="30"/>
          <w:szCs w:val="30"/>
          <w:cs/>
        </w:rPr>
        <w:t>ภาษีมูลค่าเพิ่มหรือภาษีขายอื่นๆ และแสดงสุทธิจากส่วนลดการค้าและส่วนลดตามปริมาณ</w:t>
      </w:r>
      <w:r w:rsidRPr="00CF1517">
        <w:rPr>
          <w:rFonts w:ascii="Angsana New" w:hAnsi="Angsana New"/>
          <w:sz w:val="30"/>
          <w:szCs w:val="30"/>
        </w:rPr>
        <w:t xml:space="preserve"> </w:t>
      </w:r>
    </w:p>
    <w:p w14:paraId="5DA7C7F8" w14:textId="77777777" w:rsidR="005F3F08" w:rsidRPr="00CF1517" w:rsidRDefault="005F3F08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4FA4A6" w14:textId="4A21102F" w:rsidR="00BF64B7" w:rsidRPr="00CF1517" w:rsidRDefault="00BF64B7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1517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="00220576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CF1517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</w:t>
      </w:r>
      <w:r w:rsidRPr="00CF1517">
        <w:rPr>
          <w:rFonts w:ascii="Angsana New" w:hAnsi="Angsana New"/>
          <w:sz w:val="30"/>
          <w:szCs w:val="30"/>
        </w:rPr>
        <w:t xml:space="preserve"> </w:t>
      </w:r>
    </w:p>
    <w:p w14:paraId="206C26CF" w14:textId="77777777" w:rsidR="00BF64B7" w:rsidRPr="00CF1517" w:rsidRDefault="00BF64B7" w:rsidP="00BF6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199702" w14:textId="77777777" w:rsidR="00BF64B7" w:rsidRPr="00CF1517" w:rsidRDefault="00BF64B7" w:rsidP="00BF64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1517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CF1517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CF1517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09EF0DD8" w14:textId="77777777" w:rsidR="00976814" w:rsidRPr="00CF1517" w:rsidRDefault="00976814" w:rsidP="00003E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0D8A6" w14:textId="77777777" w:rsidR="00E92B3F" w:rsidRPr="00CF1517" w:rsidRDefault="00E92B3F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9D4117A" w14:textId="77777777" w:rsidR="00E92B3F" w:rsidRPr="00CF1517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6"/>
          <w:szCs w:val="26"/>
        </w:rPr>
      </w:pPr>
    </w:p>
    <w:p w14:paraId="47AF3F80" w14:textId="22456135" w:rsidR="00E92B3F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7A7D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CF1517">
        <w:rPr>
          <w:rFonts w:ascii="Angsana New" w:hAnsi="Angsana New" w:cs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AAEF031" w14:textId="77777777" w:rsidR="00C27A7D" w:rsidRPr="00CF1517" w:rsidRDefault="00C27A7D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10585EA" w14:textId="280FA44F" w:rsidR="00E92B3F" w:rsidRPr="00CF1517" w:rsidRDefault="00E92B3F" w:rsidP="00E92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7D2C17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CF1517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CF1517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2BEF5506" w14:textId="5F77BD59" w:rsidR="0046780E" w:rsidRDefault="0046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FA7D880" w14:textId="35295FD2" w:rsidR="00C374F1" w:rsidRDefault="00C37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F4DD368" w14:textId="77777777" w:rsidR="00C374F1" w:rsidRPr="00BB4BE2" w:rsidRDefault="00C37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79D9A0E" w14:textId="20F7C092" w:rsidR="00E92B3F" w:rsidRPr="00CF1517" w:rsidRDefault="00E92B3F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และหนี้สินและจำนว</w:t>
      </w:r>
      <w:r w:rsidR="00C64AD9" w:rsidRPr="00CF1517">
        <w:rPr>
          <w:rFonts w:ascii="Angsana New" w:hAnsi="Angsana New" w:cs="Angsana New"/>
          <w:spacing w:val="-2"/>
          <w:sz w:val="30"/>
          <w:szCs w:val="30"/>
          <w:cs/>
        </w:rPr>
        <w:t>นที่ใช้เพื่อความมุ่งหมายทางภาษี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</w:t>
      </w:r>
      <w:r w:rsidRPr="00CF1517">
        <w:rPr>
          <w:rFonts w:ascii="Angsana New" w:hAnsi="Angsana New" w:cs="Angsana New"/>
          <w:sz w:val="30"/>
          <w:szCs w:val="30"/>
          <w:cs/>
        </w:rPr>
        <w:t>ชั่วคราว</w:t>
      </w:r>
      <w:r w:rsidR="007D2C17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46780E" w:rsidRPr="00CF1517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="0046780E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</w:t>
      </w:r>
      <w:r w:rsidR="00C374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เงินลงทุนในบริษัทย่อยและการร่วมค้า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3C89B96F" w14:textId="77777777" w:rsidR="00491619" w:rsidRPr="00CF1517" w:rsidRDefault="00491619" w:rsidP="00E91A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67F898B" w14:textId="2019BCEE" w:rsidR="00E92B3F" w:rsidRPr="00CF1517" w:rsidRDefault="001876E1" w:rsidP="007D2C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การวัดมู</w:t>
      </w:r>
      <w:r w:rsidR="00E92B3F" w:rsidRPr="00CF1517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D2C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B3F" w:rsidRPr="00CF1517">
        <w:rPr>
          <w:rFonts w:ascii="Angsana New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65CC4434" w14:textId="77777777" w:rsidR="00E92B3F" w:rsidRPr="00BB4BE2" w:rsidRDefault="00E92B3F" w:rsidP="00E9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78A5F58" w14:textId="3013FA95" w:rsidR="00E92B3F" w:rsidRPr="00CF1517" w:rsidRDefault="00E92B3F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7855A3" w:rsidRPr="00CF1517">
        <w:rPr>
          <w:rFonts w:ascii="Angsana New" w:hAnsi="Angsana New" w:cs="Angsana New"/>
          <w:sz w:val="30"/>
          <w:szCs w:val="30"/>
          <w:cs/>
        </w:rPr>
        <w:t>ื่อมีความเป็นไปได้ค่อนข้างแน่</w:t>
      </w:r>
      <w:r w:rsidRPr="00CF1517">
        <w:rPr>
          <w:rFonts w:ascii="Angsana New" w:hAnsi="Angsana New" w:cs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</w:t>
      </w:r>
      <w:r w:rsidR="00DD0527" w:rsidRPr="00CF1517">
        <w:rPr>
          <w:rFonts w:ascii="Angsana New" w:hAnsi="Angsana New" w:cs="Angsana New"/>
          <w:sz w:val="30"/>
          <w:szCs w:val="30"/>
          <w:cs/>
        </w:rPr>
        <w:t>าว</w:t>
      </w:r>
      <w:r w:rsidR="007855A3"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527" w:rsidRPr="00CF151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</w:t>
      </w:r>
      <w:r w:rsidRPr="00CF1517">
        <w:rPr>
          <w:rFonts w:ascii="Angsana New" w:hAnsi="Angsana New" w:cs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</w:p>
    <w:p w14:paraId="0937B2D5" w14:textId="77777777" w:rsidR="004B32B1" w:rsidRPr="00BB4BE2" w:rsidRDefault="004B32B1" w:rsidP="00D2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2159D08" w14:textId="0926AD62" w:rsidR="00E81431" w:rsidRPr="00CF1517" w:rsidRDefault="00E81431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กำไรต่อหุ้น</w:t>
      </w:r>
      <w:r w:rsidR="0045679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2236160C" w14:textId="77777777" w:rsidR="00E81431" w:rsidRPr="00BB4BE2" w:rsidRDefault="00E81431" w:rsidP="00E81431">
      <w:pPr>
        <w:pStyle w:val="AccPolicyHeading"/>
        <w:rPr>
          <w:i w:val="0"/>
          <w:iCs w:val="0"/>
          <w:cs/>
        </w:rPr>
      </w:pPr>
    </w:p>
    <w:p w14:paraId="0FF8918B" w14:textId="4D1D3AFC" w:rsidR="00E81431" w:rsidRPr="00CF1517" w:rsidRDefault="00E81431" w:rsidP="00D2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b/>
          <w:sz w:val="30"/>
          <w:szCs w:val="30"/>
        </w:rPr>
      </w:pPr>
      <w:r w:rsidRPr="00CF1517">
        <w:rPr>
          <w:rFonts w:ascii="Angsana New" w:hAnsi="Angsana New" w:cs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ด้วยจำนวนหุ้นสามัญที่ออกจำหน่ายแล้วในระหว่างปีตามวิธีถัวเฉลี่ยถ่วงน้ำหนัก</w:t>
      </w:r>
    </w:p>
    <w:p w14:paraId="08BBB7CE" w14:textId="77777777" w:rsidR="00A205F4" w:rsidRPr="00A205F4" w:rsidRDefault="00A205F4" w:rsidP="007D2C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BDA5A81" w14:textId="2B587548" w:rsidR="00E81431" w:rsidRPr="00A205F4" w:rsidRDefault="007D2C17" w:rsidP="00B9548F">
      <w:pPr>
        <w:pStyle w:val="Heading8"/>
        <w:numPr>
          <w:ilvl w:val="1"/>
          <w:numId w:val="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ส่วนงานดำเนิน</w:t>
      </w:r>
      <w:r w:rsidR="00E81431" w:rsidRPr="00A205F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งาน</w:t>
      </w:r>
    </w:p>
    <w:p w14:paraId="02CF0486" w14:textId="77777777" w:rsidR="00E81431" w:rsidRPr="00A205F4" w:rsidRDefault="00E81431" w:rsidP="00E81431">
      <w:pPr>
        <w:pStyle w:val="AccPolicyHeading"/>
        <w:rPr>
          <w:cs/>
        </w:rPr>
      </w:pPr>
    </w:p>
    <w:p w14:paraId="6394DB7E" w14:textId="2BD64C6A" w:rsidR="00B1728B" w:rsidRDefault="00E81431" w:rsidP="004930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05F4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7D2C17">
        <w:rPr>
          <w:rFonts w:ascii="Angsana New" w:hAnsi="Angsana New" w:cs="Angsana New" w:hint="cs"/>
          <w:sz w:val="30"/>
          <w:szCs w:val="30"/>
          <w:cs/>
        </w:rPr>
        <w:t>ของกล</w:t>
      </w:r>
      <w:r w:rsidR="00BD7065">
        <w:rPr>
          <w:rFonts w:ascii="Angsana New" w:hAnsi="Angsana New" w:cs="Angsana New" w:hint="cs"/>
          <w:sz w:val="30"/>
          <w:szCs w:val="30"/>
          <w:cs/>
        </w:rPr>
        <w:t>ุ่</w:t>
      </w:r>
      <w:r w:rsidR="007D2C17">
        <w:rPr>
          <w:rFonts w:ascii="Angsana New" w:hAnsi="Angsana New" w:cs="Angsana New" w:hint="cs"/>
          <w:sz w:val="30"/>
          <w:szCs w:val="30"/>
          <w:cs/>
        </w:rPr>
        <w:t>มบริษัท</w:t>
      </w:r>
      <w:r w:rsidRPr="00A205F4">
        <w:rPr>
          <w:rFonts w:ascii="Angsana New" w:hAnsi="Angsana New" w:cs="Angsana New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4EF3D3C" w14:textId="4A73902A" w:rsidR="00B7771C" w:rsidRDefault="00B7771C" w:rsidP="00B7771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A94DF54" w14:textId="525DCB9B" w:rsidR="00093B30" w:rsidRPr="00CF1517" w:rsidRDefault="00804175" w:rsidP="001E7B3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8A7205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58F426CE" w14:textId="6C68EB91" w:rsidR="00352973" w:rsidRDefault="00E55AE2" w:rsidP="00C374F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หมายถึง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E55AE2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55AE2">
        <w:rPr>
          <w:rFonts w:asciiTheme="majorBidi" w:hAnsiTheme="majorBidi" w:cs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8D3736" w14:textId="193DCCF3" w:rsidR="00B63EF6" w:rsidRPr="00CF1517" w:rsidRDefault="00B63EF6" w:rsidP="00BC7B7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</w:t>
      </w:r>
      <w:r w:rsidRPr="00CF1517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CF151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60B44" w:rsidRPr="00360B44">
        <w:rPr>
          <w:rFonts w:asciiTheme="majorBidi" w:hAnsiTheme="majorBidi" w:cstheme="majorBidi"/>
          <w:bCs/>
          <w:sz w:val="30"/>
          <w:szCs w:val="30"/>
        </w:rPr>
        <w:t>1</w:t>
      </w:r>
      <w:r w:rsidR="004D434C">
        <w:rPr>
          <w:rFonts w:asciiTheme="majorBidi" w:hAnsiTheme="majorBidi" w:cstheme="majorBidi"/>
          <w:bCs/>
          <w:sz w:val="30"/>
          <w:szCs w:val="30"/>
        </w:rPr>
        <w:t>1</w:t>
      </w:r>
      <w:r w:rsidRPr="00CF151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360B44" w:rsidRPr="00360B44">
        <w:rPr>
          <w:rFonts w:asciiTheme="majorBidi" w:hAnsiTheme="majorBidi" w:cstheme="majorBidi"/>
          <w:bCs/>
          <w:sz w:val="30"/>
          <w:szCs w:val="30"/>
        </w:rPr>
        <w:t>1</w:t>
      </w:r>
      <w:r w:rsidR="002E4881">
        <w:rPr>
          <w:rFonts w:asciiTheme="majorBidi" w:hAnsiTheme="majorBidi" w:cstheme="majorBidi"/>
          <w:bCs/>
          <w:sz w:val="30"/>
          <w:szCs w:val="30"/>
        </w:rPr>
        <w:t>2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E55AE2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CF151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C832B78" w14:textId="77777777" w:rsidR="003E6A17" w:rsidRPr="008A7205" w:rsidRDefault="003E6A17" w:rsidP="00E43E90">
      <w:pPr>
        <w:pStyle w:val="BodyText2"/>
        <w:spacing w:line="240" w:lineRule="atLeast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088"/>
        <w:gridCol w:w="4770"/>
      </w:tblGrid>
      <w:tr w:rsidR="00310DDA" w:rsidRPr="00CF1517" w14:paraId="39D0C83C" w14:textId="77777777" w:rsidTr="00113DEC">
        <w:trPr>
          <w:trHeight w:val="993"/>
          <w:tblHeader/>
        </w:trPr>
        <w:tc>
          <w:tcPr>
            <w:tcW w:w="2790" w:type="dxa"/>
          </w:tcPr>
          <w:p w14:paraId="34D13E7D" w14:textId="77777777" w:rsidR="00310DDA" w:rsidRPr="00CF1517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2088" w:type="dxa"/>
          </w:tcPr>
          <w:p w14:paraId="5A571B2C" w14:textId="77777777" w:rsidR="00310DDA" w:rsidRPr="00CF1517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5ABA580D" w14:textId="77777777" w:rsidR="00310DDA" w:rsidRPr="00CF1517" w:rsidRDefault="00310DDA" w:rsidP="00B402D7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0DDA" w:rsidRPr="00CF1517" w14:paraId="71A3F16A" w14:textId="77777777" w:rsidTr="00113DEC">
        <w:trPr>
          <w:trHeight w:val="20"/>
        </w:trPr>
        <w:tc>
          <w:tcPr>
            <w:tcW w:w="2790" w:type="dxa"/>
          </w:tcPr>
          <w:p w14:paraId="199E73A6" w14:textId="77777777" w:rsidR="00310DDA" w:rsidRPr="00CF1517" w:rsidRDefault="00310DDA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 นิวสตาร์ วิคเตอร์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88" w:type="dxa"/>
          </w:tcPr>
          <w:p w14:paraId="6EC77694" w14:textId="77777777" w:rsidR="00310DDA" w:rsidRPr="00CF1517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751CEC58" w14:textId="77777777" w:rsidR="00310DDA" w:rsidRPr="00CF1517" w:rsidRDefault="00310DDA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  มีกรรมการและผู้ถือหุ้นร่วมกัน</w:t>
            </w:r>
          </w:p>
        </w:tc>
      </w:tr>
      <w:tr w:rsidR="00310DDA" w:rsidRPr="00CF1517" w14:paraId="14418EE5" w14:textId="77777777" w:rsidTr="00113DEC">
        <w:trPr>
          <w:trHeight w:val="20"/>
        </w:trPr>
        <w:tc>
          <w:tcPr>
            <w:tcW w:w="2790" w:type="dxa"/>
          </w:tcPr>
          <w:p w14:paraId="618ED053" w14:textId="77777777" w:rsidR="001C7DD6" w:rsidRDefault="002E4881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BNP PARIBAS HONGKONG </w:t>
            </w:r>
          </w:p>
          <w:p w14:paraId="7B595CC2" w14:textId="1BCB71F4" w:rsidR="00310DDA" w:rsidRPr="00CF1517" w:rsidRDefault="001C7DD6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2E4881">
              <w:rPr>
                <w:rFonts w:ascii="Angsana New" w:hAnsi="Angsana New" w:cs="Angsana New"/>
                <w:sz w:val="30"/>
                <w:szCs w:val="30"/>
              </w:rPr>
              <w:t>BRANCH</w:t>
            </w:r>
          </w:p>
        </w:tc>
        <w:tc>
          <w:tcPr>
            <w:tcW w:w="2088" w:type="dxa"/>
          </w:tcPr>
          <w:p w14:paraId="2E487DA2" w14:textId="77777777" w:rsidR="00310DDA" w:rsidRPr="00CF1517" w:rsidRDefault="00310DDA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 แห่งสาธารณรัฐ ประชาชนจีน</w:t>
            </w:r>
          </w:p>
        </w:tc>
        <w:tc>
          <w:tcPr>
            <w:tcW w:w="4770" w:type="dxa"/>
          </w:tcPr>
          <w:p w14:paraId="2E086CC5" w14:textId="4E95EB38" w:rsidR="00310DDA" w:rsidRPr="00CF1517" w:rsidRDefault="002E4881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เป็นผู้ถือหุ้นรายใหญ่  </w:t>
            </w:r>
          </w:p>
        </w:tc>
      </w:tr>
      <w:tr w:rsidR="00AA36AD" w:rsidRPr="00CF1517" w14:paraId="0D0ADE14" w14:textId="77777777" w:rsidTr="00113DEC">
        <w:trPr>
          <w:trHeight w:val="20"/>
        </w:trPr>
        <w:tc>
          <w:tcPr>
            <w:tcW w:w="2790" w:type="dxa"/>
          </w:tcPr>
          <w:p w14:paraId="24622D9B" w14:textId="0900934C" w:rsidR="00AA36AD" w:rsidRPr="00CF1517" w:rsidRDefault="00AA36AD" w:rsidP="00B4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Thai Viet </w:t>
            </w:r>
            <w:proofErr w:type="spellStart"/>
            <w:r w:rsidRPr="00CF1517">
              <w:rPr>
                <w:rFonts w:ascii="Angsana New" w:hAnsi="Angsana New" w:cs="Angsana New"/>
                <w:sz w:val="30"/>
                <w:szCs w:val="30"/>
              </w:rPr>
              <w:t>Agri</w:t>
            </w:r>
            <w:proofErr w:type="spellEnd"/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Group </w:t>
            </w:r>
            <w:proofErr w:type="spellStart"/>
            <w:r w:rsidRPr="00CF1517">
              <w:rPr>
                <w:rFonts w:ascii="Angsana New" w:hAnsi="Angsana New" w:cs="Angsana New"/>
                <w:sz w:val="30"/>
                <w:szCs w:val="30"/>
              </w:rPr>
              <w:t>Co.,Ltd</w:t>
            </w:r>
            <w:proofErr w:type="spellEnd"/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2088" w:type="dxa"/>
          </w:tcPr>
          <w:p w14:paraId="657C56F8" w14:textId="7D0398F5" w:rsidR="00AA36AD" w:rsidRPr="00CF1517" w:rsidRDefault="00AA36AD" w:rsidP="00B402D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770" w:type="dxa"/>
          </w:tcPr>
          <w:p w14:paraId="6E2142C1" w14:textId="0F1E5208" w:rsidR="00AA36AD" w:rsidRPr="00CF1517" w:rsidRDefault="00AA36AD" w:rsidP="00B402D7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ผู้ถือหุ้นมีความสัมพันธ์กับกรรมการ</w:t>
            </w:r>
          </w:p>
        </w:tc>
      </w:tr>
      <w:tr w:rsidR="00310DDA" w:rsidRPr="00CF1517" w14:paraId="1D7E87FC" w14:textId="77777777" w:rsidTr="00113DEC">
        <w:trPr>
          <w:trHeight w:val="20"/>
        </w:trPr>
        <w:tc>
          <w:tcPr>
            <w:tcW w:w="2790" w:type="dxa"/>
            <w:shd w:val="clear" w:color="auto" w:fill="auto"/>
          </w:tcPr>
          <w:p w14:paraId="3213AC0D" w14:textId="77777777" w:rsidR="00310DDA" w:rsidRPr="00CF1517" w:rsidRDefault="00310DDA" w:rsidP="00B402D7">
            <w:pPr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151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นายวินัย เตียวสมบูรณ์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กิจ</w:t>
            </w:r>
          </w:p>
        </w:tc>
        <w:tc>
          <w:tcPr>
            <w:tcW w:w="2088" w:type="dxa"/>
            <w:shd w:val="clear" w:color="auto" w:fill="auto"/>
          </w:tcPr>
          <w:p w14:paraId="37BC45CA" w14:textId="77777777" w:rsidR="00310DDA" w:rsidRPr="00CF1517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4CCE32C5" w14:textId="77777777" w:rsidR="00310DDA" w:rsidRPr="00CF1517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ของกลุ่มบริษัทไม่ว่าทางตรงหรือทางอ้อม ทั้งนี้รวมถึงเป็นผู้ถือหุ้นรายใหญ่และเป็นกรรมการของกลุ่มบริษัท</w:t>
            </w:r>
          </w:p>
        </w:tc>
      </w:tr>
      <w:tr w:rsidR="00310DDA" w:rsidRPr="00CF1517" w14:paraId="40FB5898" w14:textId="77777777" w:rsidTr="00113DEC">
        <w:trPr>
          <w:trHeight w:val="20"/>
        </w:trPr>
        <w:tc>
          <w:tcPr>
            <w:tcW w:w="2790" w:type="dxa"/>
            <w:shd w:val="clear" w:color="auto" w:fill="auto"/>
          </w:tcPr>
          <w:p w14:paraId="1A338EEA" w14:textId="77777777" w:rsidR="00310DDA" w:rsidRPr="00CF1517" w:rsidRDefault="00310DDA" w:rsidP="00692629">
            <w:pPr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88" w:type="dxa"/>
            <w:shd w:val="clear" w:color="auto" w:fill="auto"/>
          </w:tcPr>
          <w:p w14:paraId="46FE5B9B" w14:textId="77777777" w:rsidR="00310DDA" w:rsidRPr="00CF1517" w:rsidRDefault="00310DDA" w:rsidP="00B402D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270D36C8" w14:textId="77777777" w:rsidR="00310DDA" w:rsidRPr="00CF1517" w:rsidRDefault="00310DDA" w:rsidP="00B402D7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 สั่ง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การและควบคุมกิจกรรมต่างๆ ของกลุ่มบริษัทไม่ว่าทางตรงหรือทางอ้อม ทั้งนี้รวมถึงกรรมการ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ของกลุ่มบริษัท</w:t>
            </w:r>
          </w:p>
        </w:tc>
      </w:tr>
    </w:tbl>
    <w:p w14:paraId="0977D7D9" w14:textId="77777777" w:rsidR="00F15275" w:rsidRPr="008A7E2F" w:rsidRDefault="00F15275" w:rsidP="00F15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51"/>
        <w:gridCol w:w="267"/>
        <w:gridCol w:w="1097"/>
        <w:gridCol w:w="268"/>
        <w:gridCol w:w="1077"/>
        <w:gridCol w:w="252"/>
        <w:gridCol w:w="1096"/>
      </w:tblGrid>
      <w:tr w:rsidR="00804175" w:rsidRPr="00CF1517" w14:paraId="5317FF06" w14:textId="77777777" w:rsidTr="00692629">
        <w:trPr>
          <w:tblHeader/>
        </w:trPr>
        <w:tc>
          <w:tcPr>
            <w:tcW w:w="2257" w:type="pct"/>
          </w:tcPr>
          <w:p w14:paraId="55A0588D" w14:textId="02D5343B" w:rsidR="00804175" w:rsidRPr="00CF1517" w:rsidRDefault="00740D12" w:rsidP="00EF6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</w:rPr>
              <w:br w:type="page"/>
            </w:r>
            <w:r w:rsidR="00EF69B4" w:rsidRPr="00EF69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8" w:type="pct"/>
            <w:gridSpan w:val="3"/>
          </w:tcPr>
          <w:p w14:paraId="03720653" w14:textId="77777777" w:rsidR="00804175" w:rsidRPr="00CF1517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8693D3F" w14:textId="77777777" w:rsidR="00804175" w:rsidRPr="00CF1517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85F8257" w14:textId="77777777" w:rsidR="00804175" w:rsidRPr="00CF1517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806" w:rsidRPr="00CF1517" w14:paraId="6F301C52" w14:textId="77777777" w:rsidTr="00692629">
        <w:trPr>
          <w:tblHeader/>
        </w:trPr>
        <w:tc>
          <w:tcPr>
            <w:tcW w:w="2257" w:type="pct"/>
          </w:tcPr>
          <w:p w14:paraId="5A9F6497" w14:textId="199C9A61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B0B8A" w:rsidRPr="004B0B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967B9" w:rsidRPr="00E967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</w:tcPr>
          <w:p w14:paraId="2FE2E5C6" w14:textId="100E8E2F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E95AC81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07A6F5" w14:textId="71AE0D8F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39CD388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6BC9AB" w14:textId="7EA618D0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0C2486FB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5B0733" w14:textId="6BD4B6C4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CF1517" w14:paraId="6C56FD9B" w14:textId="77777777" w:rsidTr="00692629">
        <w:trPr>
          <w:tblHeader/>
        </w:trPr>
        <w:tc>
          <w:tcPr>
            <w:tcW w:w="2257" w:type="pct"/>
          </w:tcPr>
          <w:p w14:paraId="23BB6C1A" w14:textId="77777777" w:rsidR="00804175" w:rsidRPr="00CF1517" w:rsidRDefault="00804175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gridSpan w:val="7"/>
          </w:tcPr>
          <w:p w14:paraId="682EF417" w14:textId="77777777" w:rsidR="00804175" w:rsidRPr="00CF1517" w:rsidRDefault="00961F83" w:rsidP="00750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175" w:rsidRPr="00CF1517" w14:paraId="34821AAF" w14:textId="77777777" w:rsidTr="00692629">
        <w:tc>
          <w:tcPr>
            <w:tcW w:w="2257" w:type="pct"/>
          </w:tcPr>
          <w:p w14:paraId="604C08AF" w14:textId="77777777" w:rsidR="00804175" w:rsidRPr="00CF1517" w:rsidRDefault="00D112E0" w:rsidP="00302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1" w:type="pct"/>
          </w:tcPr>
          <w:p w14:paraId="5FF618A2" w14:textId="77777777" w:rsidR="00804175" w:rsidRPr="00CF1517" w:rsidRDefault="00804175" w:rsidP="001402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1BF0BD" w14:textId="77777777" w:rsidR="00804175" w:rsidRPr="00CF1517" w:rsidRDefault="00804175" w:rsidP="00302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EF8675" w14:textId="77777777" w:rsidR="00804175" w:rsidRPr="00CF1517" w:rsidRDefault="00804175" w:rsidP="00D40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0623D4" w14:textId="77777777" w:rsidR="00804175" w:rsidRPr="00CF1517" w:rsidRDefault="00804175" w:rsidP="00302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993018" w14:textId="77777777" w:rsidR="00804175" w:rsidRPr="00CF1517" w:rsidRDefault="00804175" w:rsidP="00226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D6C569" w14:textId="77777777" w:rsidR="00804175" w:rsidRPr="00CF1517" w:rsidRDefault="00804175" w:rsidP="003021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602BED" w14:textId="77777777" w:rsidR="00804175" w:rsidRPr="00CF1517" w:rsidRDefault="00804175" w:rsidP="00034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3DEC" w:rsidRPr="00CF1517" w14:paraId="4AC79BB5" w14:textId="77777777" w:rsidTr="00692629">
        <w:tc>
          <w:tcPr>
            <w:tcW w:w="2257" w:type="pct"/>
          </w:tcPr>
          <w:p w14:paraId="7E468183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21" w:type="pct"/>
          </w:tcPr>
          <w:p w14:paraId="71E38BE7" w14:textId="1CA0F7AB" w:rsidR="00113DEC" w:rsidRPr="00CF1517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7B0CF0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AC1BF2" w14:textId="396924DA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B8D4B3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C4C34C" w14:textId="2F82B276" w:rsidR="00113DEC" w:rsidRPr="00CF1517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1,397,607</w:t>
            </w:r>
          </w:p>
        </w:tc>
        <w:tc>
          <w:tcPr>
            <w:tcW w:w="138" w:type="pct"/>
          </w:tcPr>
          <w:p w14:paraId="2585269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25F228" w14:textId="54B4B445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897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7C6392" w:rsidRPr="00CF1517" w14:paraId="5D3742EC" w14:textId="77777777" w:rsidTr="00692629">
        <w:tc>
          <w:tcPr>
            <w:tcW w:w="2257" w:type="pct"/>
          </w:tcPr>
          <w:p w14:paraId="3C0D8A82" w14:textId="5F460AD1" w:rsidR="007C6392" w:rsidRPr="00CF1517" w:rsidRDefault="007C6392" w:rsidP="007C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6E877E8E" w14:textId="664A1467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F0BEA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48F370" w14:textId="1D19EDB0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AFEAF4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54F42" w14:textId="3260162E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78,876</w:t>
            </w:r>
          </w:p>
        </w:tc>
        <w:tc>
          <w:tcPr>
            <w:tcW w:w="138" w:type="pct"/>
          </w:tcPr>
          <w:p w14:paraId="394E6ECB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FD3718" w14:textId="06C032C9" w:rsidR="007C6392" w:rsidRPr="00360B44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022D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022DE">
              <w:rPr>
                <w:rFonts w:ascii="Angsana New" w:hAnsi="Angsana New" w:cs="Angsana New"/>
                <w:sz w:val="30"/>
                <w:szCs w:val="30"/>
              </w:rPr>
              <w:t>,292</w:t>
            </w:r>
          </w:p>
        </w:tc>
      </w:tr>
      <w:tr w:rsidR="007C6392" w:rsidRPr="00CF1517" w14:paraId="1A1F30FD" w14:textId="77777777" w:rsidTr="00692629">
        <w:tc>
          <w:tcPr>
            <w:tcW w:w="2257" w:type="pct"/>
          </w:tcPr>
          <w:p w14:paraId="66AD4AEA" w14:textId="6E323630" w:rsidR="007C6392" w:rsidRPr="00CF1517" w:rsidRDefault="007C6392" w:rsidP="007C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11FEB45" w14:textId="42FD9B3B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917DFF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9B87DD" w14:textId="1755C441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B7F62A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6B6AAB" w14:textId="792F0DF6" w:rsidR="007C6392" w:rsidRPr="00692629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E10A0">
              <w:rPr>
                <w:rFonts w:ascii="Angsana New" w:hAnsi="Angsana New" w:cs="Angsana New"/>
                <w:sz w:val="30"/>
                <w:szCs w:val="30"/>
              </w:rPr>
              <w:t>295,256</w:t>
            </w:r>
          </w:p>
        </w:tc>
        <w:tc>
          <w:tcPr>
            <w:tcW w:w="138" w:type="pct"/>
          </w:tcPr>
          <w:p w14:paraId="08E811EB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A041825" w14:textId="5056ABFB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C6392" w:rsidRPr="00CF1517" w14:paraId="7F9971DD" w14:textId="77777777" w:rsidTr="00692629">
        <w:tc>
          <w:tcPr>
            <w:tcW w:w="2257" w:type="pct"/>
          </w:tcPr>
          <w:p w14:paraId="39A722D1" w14:textId="2810A922" w:rsidR="007C6392" w:rsidRPr="00CF1517" w:rsidRDefault="007C6392" w:rsidP="007C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1" w:type="pct"/>
          </w:tcPr>
          <w:p w14:paraId="5BEF7BA6" w14:textId="1639067F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77356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C07086" w14:textId="223534E0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A9AD0D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60CCE7" w14:textId="220600B2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2,163,998</w:t>
            </w:r>
          </w:p>
        </w:tc>
        <w:tc>
          <w:tcPr>
            <w:tcW w:w="138" w:type="pct"/>
          </w:tcPr>
          <w:p w14:paraId="61A17316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C9038A" w14:textId="6E3A3FB4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C6392" w:rsidRPr="00CF1517" w14:paraId="6018F60F" w14:textId="77777777" w:rsidTr="00692629">
        <w:tc>
          <w:tcPr>
            <w:tcW w:w="2257" w:type="pct"/>
          </w:tcPr>
          <w:p w14:paraId="3CB215FC" w14:textId="76E13D4A" w:rsidR="007C6392" w:rsidRPr="00CF1517" w:rsidRDefault="007C6392" w:rsidP="007C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7023134" w14:textId="24BAE45F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264466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1AD2D9" w14:textId="39F93EE3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17A7D9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0195" w14:textId="6CA49285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30,127</w:t>
            </w:r>
          </w:p>
        </w:tc>
        <w:tc>
          <w:tcPr>
            <w:tcW w:w="138" w:type="pct"/>
          </w:tcPr>
          <w:p w14:paraId="143C6B20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E674BA" w14:textId="29EE5FCF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022DE">
              <w:rPr>
                <w:rFonts w:ascii="Angsana New" w:hAnsi="Angsana New" w:cs="Angsana New"/>
                <w:sz w:val="30"/>
                <w:szCs w:val="30"/>
              </w:rPr>
              <w:t>9,70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C6392" w:rsidRPr="00CF1517" w14:paraId="6675915A" w14:textId="77777777" w:rsidTr="00692629">
        <w:tc>
          <w:tcPr>
            <w:tcW w:w="2257" w:type="pct"/>
          </w:tcPr>
          <w:p w14:paraId="38A48C45" w14:textId="4093AEC8" w:rsidR="007C6392" w:rsidRPr="00CF1517" w:rsidRDefault="007C6392" w:rsidP="007C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9B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1" w:type="pct"/>
          </w:tcPr>
          <w:p w14:paraId="1BA5FF59" w14:textId="30D7C6C3" w:rsidR="007C6392" w:rsidRPr="00CF1517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1A95C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0B18D2" w14:textId="7CA4F78F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C4076E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5DEA51" w14:textId="55C7438F" w:rsidR="007C6392" w:rsidRPr="008022DE" w:rsidRDefault="0052660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10,928,372</w:t>
            </w:r>
          </w:p>
        </w:tc>
        <w:tc>
          <w:tcPr>
            <w:tcW w:w="138" w:type="pct"/>
          </w:tcPr>
          <w:p w14:paraId="64F2F9B8" w14:textId="77777777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62EEF2" w14:textId="5FBA1F09" w:rsidR="007C6392" w:rsidRPr="00CF1517" w:rsidRDefault="007C6392" w:rsidP="007C6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590</w:t>
            </w:r>
          </w:p>
        </w:tc>
      </w:tr>
      <w:tr w:rsidR="00113DEC" w:rsidRPr="00CF1517" w14:paraId="52A51F8F" w14:textId="77777777" w:rsidTr="00692629">
        <w:tc>
          <w:tcPr>
            <w:tcW w:w="2257" w:type="pct"/>
          </w:tcPr>
          <w:p w14:paraId="4C964801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1" w:type="pct"/>
          </w:tcPr>
          <w:p w14:paraId="3C551E76" w14:textId="60F0EDCC" w:rsidR="00113DEC" w:rsidRPr="00CF1517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7E7560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69BBEB" w14:textId="0D7B1611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5AEA41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D9AF2E" w14:textId="302AAC5F" w:rsidR="00113DEC" w:rsidRPr="008022DE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57,823</w:t>
            </w:r>
          </w:p>
        </w:tc>
        <w:tc>
          <w:tcPr>
            <w:tcW w:w="138" w:type="pct"/>
          </w:tcPr>
          <w:p w14:paraId="05226363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4B811E" w14:textId="19798F58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022DE">
              <w:rPr>
                <w:rFonts w:ascii="Angsana New" w:hAnsi="Angsana New" w:cs="Angsana New"/>
                <w:sz w:val="30"/>
                <w:szCs w:val="30"/>
              </w:rPr>
              <w:t>20,057</w:t>
            </w:r>
          </w:p>
        </w:tc>
      </w:tr>
      <w:tr w:rsidR="00113DEC" w:rsidRPr="00CF1517" w14:paraId="5E259980" w14:textId="77777777" w:rsidTr="00692629">
        <w:tc>
          <w:tcPr>
            <w:tcW w:w="2257" w:type="pct"/>
          </w:tcPr>
          <w:p w14:paraId="23B88B9D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79D0D7A1" w14:textId="15DF857A" w:rsidR="00113DEC" w:rsidRPr="00CF1517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ED344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FB33C7" w14:textId="14EE5EAF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E24AD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D1A9FC" w14:textId="4F0DBF93" w:rsidR="00113DEC" w:rsidRPr="008022DE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C7EC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C7EC0"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138" w:type="pct"/>
          </w:tcPr>
          <w:p w14:paraId="7672F7AB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945FA2" w14:textId="3B0227AC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022DE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022DE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113DEC" w:rsidRPr="00CF1517" w14:paraId="67B7B5E1" w14:textId="77777777" w:rsidTr="00692629">
        <w:trPr>
          <w:trHeight w:hRule="exact" w:val="216"/>
        </w:trPr>
        <w:tc>
          <w:tcPr>
            <w:tcW w:w="2257" w:type="pct"/>
          </w:tcPr>
          <w:p w14:paraId="637EA08F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1" w:type="pct"/>
          </w:tcPr>
          <w:p w14:paraId="0BE27EB8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241A7C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0318BF06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764F097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266EBF87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1B67364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4F757288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3DEC" w:rsidRPr="00CF1517" w14:paraId="3CDF51EA" w14:textId="77777777" w:rsidTr="00692629">
        <w:tc>
          <w:tcPr>
            <w:tcW w:w="2257" w:type="pct"/>
          </w:tcPr>
          <w:p w14:paraId="0DC96DDB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1" w:type="pct"/>
          </w:tcPr>
          <w:p w14:paraId="03881A5E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683748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41D824D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B1C7FD7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6139F8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FF990EB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397F8E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3DEC" w:rsidRPr="00CF1517" w14:paraId="35BE3B79" w14:textId="77777777" w:rsidTr="00692629">
        <w:tc>
          <w:tcPr>
            <w:tcW w:w="2257" w:type="pct"/>
          </w:tcPr>
          <w:p w14:paraId="5E5643FD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21" w:type="pct"/>
          </w:tcPr>
          <w:p w14:paraId="2E7B33C7" w14:textId="5BDCDD54" w:rsidR="00113DEC" w:rsidRPr="00EC7EC0" w:rsidRDefault="00445D1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99,009</w:t>
            </w:r>
          </w:p>
        </w:tc>
        <w:tc>
          <w:tcPr>
            <w:tcW w:w="146" w:type="pct"/>
          </w:tcPr>
          <w:p w14:paraId="477E1E3A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5A751B" w14:textId="5D3FD9A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45D12">
              <w:rPr>
                <w:rFonts w:ascii="Angsana New" w:hAnsi="Angsana New" w:cs="Angsana New"/>
                <w:sz w:val="30"/>
                <w:szCs w:val="30"/>
              </w:rPr>
              <w:t>27,038</w:t>
            </w:r>
          </w:p>
        </w:tc>
        <w:tc>
          <w:tcPr>
            <w:tcW w:w="147" w:type="pct"/>
          </w:tcPr>
          <w:p w14:paraId="454B6513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162B0" w14:textId="5C4A9645" w:rsidR="00113DEC" w:rsidRPr="00EC7EC0" w:rsidRDefault="00445D1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98,989</w:t>
            </w:r>
          </w:p>
        </w:tc>
        <w:tc>
          <w:tcPr>
            <w:tcW w:w="138" w:type="pct"/>
          </w:tcPr>
          <w:p w14:paraId="30E40382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6675896" w14:textId="5B3A9928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45D12">
              <w:rPr>
                <w:rFonts w:ascii="Angsana New" w:hAnsi="Angsana New" w:cs="Angsana New"/>
                <w:sz w:val="30"/>
                <w:szCs w:val="30"/>
              </w:rPr>
              <w:t>27,038</w:t>
            </w:r>
          </w:p>
        </w:tc>
      </w:tr>
      <w:tr w:rsidR="00113DEC" w:rsidRPr="00CF1517" w14:paraId="651E4FAD" w14:textId="77777777" w:rsidTr="00692629">
        <w:tc>
          <w:tcPr>
            <w:tcW w:w="2257" w:type="pct"/>
          </w:tcPr>
          <w:p w14:paraId="1788B544" w14:textId="44542C6B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729EA3AD" w14:textId="439A5DFE" w:rsidR="00113DEC" w:rsidRPr="00EC7EC0" w:rsidRDefault="00BF099D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1,676</w:t>
            </w:r>
          </w:p>
        </w:tc>
        <w:tc>
          <w:tcPr>
            <w:tcW w:w="146" w:type="pct"/>
          </w:tcPr>
          <w:p w14:paraId="4AFA29F8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28EE53" w14:textId="01F133DF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147" w:type="pct"/>
          </w:tcPr>
          <w:p w14:paraId="0F4BE130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D0AABCD" w14:textId="73BF5666" w:rsidR="00113DEC" w:rsidRPr="00EC7EC0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1,503</w:t>
            </w:r>
          </w:p>
        </w:tc>
        <w:tc>
          <w:tcPr>
            <w:tcW w:w="138" w:type="pct"/>
          </w:tcPr>
          <w:p w14:paraId="4D6DCE9C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9C0952" w14:textId="3C9DC8EC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675</w:t>
            </w:r>
          </w:p>
        </w:tc>
      </w:tr>
      <w:tr w:rsidR="00113DEC" w:rsidRPr="00CF1517" w14:paraId="662044A2" w14:textId="77777777" w:rsidTr="00692629">
        <w:tc>
          <w:tcPr>
            <w:tcW w:w="2257" w:type="pct"/>
          </w:tcPr>
          <w:p w14:paraId="55791D04" w14:textId="3126B459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7C6392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25B0416" w14:textId="58F7E9F9" w:rsidR="00113DEC" w:rsidRPr="00EC7EC0" w:rsidRDefault="00BF099D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77721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146" w:type="pct"/>
          </w:tcPr>
          <w:p w14:paraId="18B88D79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180763" w14:textId="785CA99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  <w:tc>
          <w:tcPr>
            <w:tcW w:w="147" w:type="pct"/>
          </w:tcPr>
          <w:p w14:paraId="63E05627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55F34E" w14:textId="0E6270EF" w:rsidR="00113DEC" w:rsidRPr="00EC7EC0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C63C8B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17ABA2" w14:textId="6DDF98A7" w:rsidR="00113DEC" w:rsidRPr="00360B44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13DEC" w:rsidRPr="00CF1517" w14:paraId="5E77908F" w14:textId="77777777" w:rsidTr="00692629">
        <w:tc>
          <w:tcPr>
            <w:tcW w:w="2257" w:type="pct"/>
          </w:tcPr>
          <w:p w14:paraId="55C8FDA2" w14:textId="619931EA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AB70CC5" w14:textId="5D0AF0DD" w:rsidR="00113DEC" w:rsidRPr="00EC7EC0" w:rsidRDefault="00BF099D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1,433</w:t>
            </w:r>
          </w:p>
        </w:tc>
        <w:tc>
          <w:tcPr>
            <w:tcW w:w="146" w:type="pct"/>
          </w:tcPr>
          <w:p w14:paraId="7B718EAC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7B43A9" w14:textId="4246B55E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69DF88E0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92FB73" w14:textId="7A5A9A5A" w:rsidR="00113DEC" w:rsidRPr="00EC7EC0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1,433</w:t>
            </w:r>
          </w:p>
        </w:tc>
        <w:tc>
          <w:tcPr>
            <w:tcW w:w="138" w:type="pct"/>
          </w:tcPr>
          <w:p w14:paraId="04C5513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0C91D59" w14:textId="5B1934A9" w:rsidR="00113DEC" w:rsidRPr="00360B44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113DEC" w:rsidRPr="00CF1517" w14:paraId="7C6A2F96" w14:textId="77777777" w:rsidTr="00692629">
        <w:tc>
          <w:tcPr>
            <w:tcW w:w="2257" w:type="pct"/>
          </w:tcPr>
          <w:p w14:paraId="546D05EE" w14:textId="77736DB0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75896556" w14:textId="45A3394E" w:rsidR="00113DEC" w:rsidRPr="00EC7EC0" w:rsidRDefault="00EC7EC0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BF099D" w:rsidRPr="00EC7E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192</w:t>
            </w:r>
          </w:p>
        </w:tc>
        <w:tc>
          <w:tcPr>
            <w:tcW w:w="146" w:type="pct"/>
          </w:tcPr>
          <w:p w14:paraId="330177F9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645C4E" w14:textId="3BA34B32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15,230</w:t>
            </w:r>
          </w:p>
        </w:tc>
        <w:tc>
          <w:tcPr>
            <w:tcW w:w="147" w:type="pct"/>
          </w:tcPr>
          <w:p w14:paraId="5735F5CD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C238EAA" w14:textId="088F9FA1" w:rsidR="00113DEC" w:rsidRPr="00EC7EC0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7EC0">
              <w:rPr>
                <w:rFonts w:ascii="Angsana New" w:hAnsi="Angsana New" w:cs="Angsana New"/>
                <w:sz w:val="30"/>
                <w:szCs w:val="30"/>
              </w:rPr>
              <w:t>31,935</w:t>
            </w:r>
          </w:p>
        </w:tc>
        <w:tc>
          <w:tcPr>
            <w:tcW w:w="138" w:type="pct"/>
          </w:tcPr>
          <w:p w14:paraId="0B24FDC2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27A178" w14:textId="105A21C6" w:rsidR="00113DEC" w:rsidRPr="00360B44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8,005</w:t>
            </w:r>
          </w:p>
        </w:tc>
      </w:tr>
      <w:tr w:rsidR="007C6392" w:rsidRPr="00CF1517" w14:paraId="64F4BE5D" w14:textId="77777777" w:rsidTr="00692629">
        <w:tc>
          <w:tcPr>
            <w:tcW w:w="2257" w:type="pct"/>
          </w:tcPr>
          <w:p w14:paraId="371D0208" w14:textId="77777777" w:rsidR="007C6392" w:rsidRPr="00CF1517" w:rsidRDefault="007C6392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EE3C46C" w14:textId="77777777" w:rsidR="007C6392" w:rsidRPr="00FD4F9F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F34312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60C94E" w14:textId="77777777" w:rsidR="007C6392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177EEA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6CBF16" w14:textId="77777777" w:rsidR="007C6392" w:rsidRPr="00360B44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FEB6DEF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E5337B" w14:textId="77777777" w:rsidR="007C6392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3DEC" w:rsidRPr="00CF1517" w14:paraId="7648AF7F" w14:textId="77777777" w:rsidTr="00692629">
        <w:tc>
          <w:tcPr>
            <w:tcW w:w="2257" w:type="pct"/>
          </w:tcPr>
          <w:p w14:paraId="321CE5B0" w14:textId="266737D4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7C63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1" w:type="pct"/>
          </w:tcPr>
          <w:p w14:paraId="19A46529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C98FAA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94853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8784A48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C6737D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495941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F1DA18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3DEC" w:rsidRPr="00CF1517" w14:paraId="590B33FC" w14:textId="77777777" w:rsidTr="00692629">
        <w:tc>
          <w:tcPr>
            <w:tcW w:w="2257" w:type="pct"/>
          </w:tcPr>
          <w:p w14:paraId="5D8180BD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21" w:type="pct"/>
            <w:shd w:val="clear" w:color="auto" w:fill="auto"/>
          </w:tcPr>
          <w:p w14:paraId="4C34B830" w14:textId="2E17A433" w:rsidR="00113DEC" w:rsidRPr="00CF1517" w:rsidRDefault="00BF099D" w:rsidP="00BF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616,345</w:t>
            </w:r>
          </w:p>
        </w:tc>
        <w:tc>
          <w:tcPr>
            <w:tcW w:w="146" w:type="pct"/>
          </w:tcPr>
          <w:p w14:paraId="1D8AE800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F30450" w14:textId="4B1E7F41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147" w:type="pct"/>
          </w:tcPr>
          <w:p w14:paraId="29F979BC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BFE0C2" w14:textId="08EB8A4E" w:rsidR="00113DEC" w:rsidRPr="00CF1517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1E6CE8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44F8D8" w14:textId="5455AED1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13DEC" w:rsidRPr="00CF1517" w14:paraId="3A103EC9" w14:textId="77777777" w:rsidTr="00692629">
        <w:tc>
          <w:tcPr>
            <w:tcW w:w="2257" w:type="pct"/>
            <w:shd w:val="clear" w:color="auto" w:fill="FFFFFF"/>
          </w:tcPr>
          <w:p w14:paraId="1DD62942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21" w:type="pct"/>
            <w:shd w:val="clear" w:color="auto" w:fill="auto"/>
          </w:tcPr>
          <w:p w14:paraId="3BF9933B" w14:textId="13C3EA22" w:rsidR="00113DEC" w:rsidRPr="00CF1517" w:rsidRDefault="00BF099D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2,930</w:t>
            </w:r>
          </w:p>
        </w:tc>
        <w:tc>
          <w:tcPr>
            <w:tcW w:w="146" w:type="pct"/>
          </w:tcPr>
          <w:p w14:paraId="7092187F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C2A6B7" w14:textId="0F23A6C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982879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983571" w14:textId="4F258942" w:rsidR="00113DEC" w:rsidRPr="00CF1517" w:rsidRDefault="0052660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D4739D9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82EECF" w14:textId="549B1F22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6392" w:rsidRPr="00CF1517" w14:paraId="7B33C6BF" w14:textId="77777777" w:rsidTr="00692629">
        <w:tc>
          <w:tcPr>
            <w:tcW w:w="2257" w:type="pct"/>
            <w:shd w:val="clear" w:color="auto" w:fill="FFFFFF"/>
          </w:tcPr>
          <w:p w14:paraId="1054B2A1" w14:textId="77777777" w:rsidR="007C6392" w:rsidRPr="00CF1517" w:rsidRDefault="007C6392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1C558C81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FBE551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2990D99" w14:textId="77777777" w:rsidR="007C6392" w:rsidRPr="00360B44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AB70C4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11BBF0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363AA86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91A354" w14:textId="77777777" w:rsidR="007C6392" w:rsidRPr="00CF1517" w:rsidRDefault="007C6392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3DEC" w:rsidRPr="00CF1517" w14:paraId="2E28CBF5" w14:textId="77777777" w:rsidTr="00692629">
        <w:tc>
          <w:tcPr>
            <w:tcW w:w="2257" w:type="pct"/>
            <w:shd w:val="clear" w:color="auto" w:fill="FFFFFF"/>
          </w:tcPr>
          <w:p w14:paraId="0464DE96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1" w:type="pct"/>
          </w:tcPr>
          <w:p w14:paraId="2CBBDA0A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A8784A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31B93BE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FF7FDE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D94910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D49406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B3F804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3DEC" w:rsidRPr="00CF1517" w14:paraId="581B4DE3" w14:textId="77777777" w:rsidTr="00692629">
        <w:tc>
          <w:tcPr>
            <w:tcW w:w="2257" w:type="pct"/>
            <w:shd w:val="clear" w:color="auto" w:fill="FFFFFF"/>
          </w:tcPr>
          <w:p w14:paraId="6E253744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21" w:type="pct"/>
          </w:tcPr>
          <w:p w14:paraId="24C60D90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03097A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88F880D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6348CC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EC6712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43AD06B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14:paraId="4F5A5929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3DEC" w:rsidRPr="00CF1517" w14:paraId="42498A64" w14:textId="77777777" w:rsidTr="00692629">
        <w:tc>
          <w:tcPr>
            <w:tcW w:w="2257" w:type="pct"/>
            <w:shd w:val="clear" w:color="auto" w:fill="FFFFFF"/>
          </w:tcPr>
          <w:p w14:paraId="2A87EF0F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21" w:type="pct"/>
            <w:shd w:val="clear" w:color="auto" w:fill="auto"/>
          </w:tcPr>
          <w:p w14:paraId="3BEAD403" w14:textId="231A914F" w:rsidR="00113DEC" w:rsidRPr="00CF1517" w:rsidRDefault="00D77721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72,294</w:t>
            </w:r>
          </w:p>
        </w:tc>
        <w:tc>
          <w:tcPr>
            <w:tcW w:w="146" w:type="pct"/>
          </w:tcPr>
          <w:p w14:paraId="3AD44E7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D2B066" w14:textId="591C7045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147" w:type="pct"/>
          </w:tcPr>
          <w:p w14:paraId="16C6275A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AE0698F" w14:textId="3EDEA014" w:rsidR="00113DEC" w:rsidRPr="00CF1517" w:rsidRDefault="00D77721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23,540</w:t>
            </w:r>
          </w:p>
        </w:tc>
        <w:tc>
          <w:tcPr>
            <w:tcW w:w="138" w:type="pct"/>
          </w:tcPr>
          <w:p w14:paraId="1E3E5FD4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F096D" w14:textId="2DB7FB8C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607</w:t>
            </w:r>
          </w:p>
        </w:tc>
      </w:tr>
      <w:tr w:rsidR="00113DEC" w:rsidRPr="00CF1517" w14:paraId="6D03E4E8" w14:textId="77777777" w:rsidTr="00692629">
        <w:tc>
          <w:tcPr>
            <w:tcW w:w="2257" w:type="pct"/>
            <w:shd w:val="clear" w:color="auto" w:fill="FFFFFF"/>
          </w:tcPr>
          <w:p w14:paraId="1A4EF878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21" w:type="pct"/>
            <w:shd w:val="clear" w:color="auto" w:fill="auto"/>
          </w:tcPr>
          <w:p w14:paraId="629EDAC6" w14:textId="49DF47A9" w:rsidR="00113DEC" w:rsidRPr="00CF1517" w:rsidRDefault="002C4E76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146" w:type="pct"/>
          </w:tcPr>
          <w:p w14:paraId="033BCD34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3BED41" w14:textId="13AF8928" w:rsidR="00113DEC" w:rsidRPr="00CF1517" w:rsidRDefault="002C4E76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147" w:type="pct"/>
          </w:tcPr>
          <w:p w14:paraId="1E099449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08A6B70" w14:textId="030A6F50" w:rsidR="00113DEC" w:rsidRPr="00CF1517" w:rsidRDefault="002C4E76" w:rsidP="002C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38" w:type="pct"/>
          </w:tcPr>
          <w:p w14:paraId="0948AD5D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2F7E0F" w14:textId="5CD2E571" w:rsidR="00113DEC" w:rsidRPr="00CF1517" w:rsidRDefault="002C4E76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113DEC" w:rsidRPr="00CF1517" w14:paraId="1259B7C2" w14:textId="77777777" w:rsidTr="00692629">
        <w:tc>
          <w:tcPr>
            <w:tcW w:w="2257" w:type="pct"/>
            <w:shd w:val="clear" w:color="auto" w:fill="FFFFFF"/>
          </w:tcPr>
          <w:p w14:paraId="497181DB" w14:textId="77777777" w:rsidR="00113DEC" w:rsidRPr="00CF1517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F85DA" w14:textId="73A3D7A5" w:rsidR="00113DEC" w:rsidRPr="00CF1517" w:rsidRDefault="00D77721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</w:t>
            </w:r>
            <w:r w:rsidR="002C4E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2C4E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70EC71F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CF9E2AE" w14:textId="0CE935F3" w:rsidR="00113DEC" w:rsidRPr="00CF1517" w:rsidRDefault="002C4E76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61,153</w:t>
            </w:r>
          </w:p>
        </w:tc>
        <w:tc>
          <w:tcPr>
            <w:tcW w:w="147" w:type="pct"/>
          </w:tcPr>
          <w:p w14:paraId="6979EEC5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F94D" w14:textId="19DE43B9" w:rsidR="00113DEC" w:rsidRPr="00CF1517" w:rsidRDefault="002C4E76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23,715</w:t>
            </w:r>
          </w:p>
        </w:tc>
        <w:tc>
          <w:tcPr>
            <w:tcW w:w="138" w:type="pct"/>
          </w:tcPr>
          <w:p w14:paraId="306DAA82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A330528" w14:textId="24C52E44" w:rsidR="00113DEC" w:rsidRPr="00CF1517" w:rsidRDefault="002C4E76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19,774</w:t>
            </w:r>
          </w:p>
        </w:tc>
      </w:tr>
    </w:tbl>
    <w:p w14:paraId="7C22CCFA" w14:textId="7748EC0E" w:rsidR="00352973" w:rsidRDefault="0035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DF8F657" w14:textId="6E2AD463" w:rsidR="00804175" w:rsidRPr="00CF1517" w:rsidRDefault="00804175" w:rsidP="00D77721">
      <w:pPr>
        <w:tabs>
          <w:tab w:val="clear" w:pos="680"/>
          <w:tab w:val="left" w:pos="540"/>
        </w:tabs>
        <w:ind w:left="450" w:firstLine="9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8522DD" w:rsidRPr="00CF1517">
        <w:rPr>
          <w:rFonts w:ascii="Angsana New" w:hAnsi="Angsana New" w:cs="Angsana New"/>
          <w:sz w:val="30"/>
          <w:szCs w:val="30"/>
          <w:cs/>
        </w:rPr>
        <w:t>ธันวาคม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30F5347" w14:textId="77777777" w:rsidR="00810D31" w:rsidRPr="004036CD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83"/>
        <w:gridCol w:w="298"/>
        <w:gridCol w:w="1053"/>
        <w:gridCol w:w="311"/>
        <w:gridCol w:w="1077"/>
        <w:gridCol w:w="256"/>
        <w:gridCol w:w="1250"/>
      </w:tblGrid>
      <w:tr w:rsidR="00804175" w:rsidRPr="00CF1517" w14:paraId="47960E40" w14:textId="77777777" w:rsidTr="00736DB4">
        <w:tc>
          <w:tcPr>
            <w:tcW w:w="2126" w:type="pct"/>
          </w:tcPr>
          <w:p w14:paraId="564E0157" w14:textId="66C5FBEA" w:rsidR="00804175" w:rsidRPr="00CF1517" w:rsidRDefault="00804175" w:rsidP="00AD33D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099654D4" w14:textId="77777777" w:rsidR="00804175" w:rsidRPr="00CF1517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pct"/>
          </w:tcPr>
          <w:p w14:paraId="67410F5F" w14:textId="77777777" w:rsidR="00804175" w:rsidRPr="00CF1517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5F79EDB" w14:textId="77777777" w:rsidR="00804175" w:rsidRPr="00CF1517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DEC" w:rsidRPr="00CF1517" w14:paraId="5C8BD783" w14:textId="77777777" w:rsidTr="00736DB4">
        <w:tc>
          <w:tcPr>
            <w:tcW w:w="2126" w:type="pct"/>
          </w:tcPr>
          <w:p w14:paraId="62AD8D28" w14:textId="545E29BB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</w:tcPr>
          <w:p w14:paraId="370D248E" w14:textId="7A054673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61" w:type="pct"/>
          </w:tcPr>
          <w:p w14:paraId="0E401A14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C353779" w14:textId="5B499BF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8" w:type="pct"/>
          </w:tcPr>
          <w:p w14:paraId="309DFE5D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3414B8" w14:textId="0F69AAA2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410BB601" w14:textId="77777777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9521210" w14:textId="67369305" w:rsidR="00113DEC" w:rsidRPr="00CF1517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CF1517" w14:paraId="453D9986" w14:textId="77777777" w:rsidTr="007906B9">
        <w:tc>
          <w:tcPr>
            <w:tcW w:w="2126" w:type="pct"/>
          </w:tcPr>
          <w:p w14:paraId="7BD7A569" w14:textId="77777777" w:rsidR="00804175" w:rsidRPr="00CF1517" w:rsidRDefault="00804175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4" w:type="pct"/>
            <w:gridSpan w:val="7"/>
          </w:tcPr>
          <w:p w14:paraId="1AF1B1C5" w14:textId="77777777" w:rsidR="00804175" w:rsidRPr="00CF1517" w:rsidRDefault="00961F83" w:rsidP="00AD3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3DEC" w:rsidRPr="00CF1517" w14:paraId="344C9C0F" w14:textId="77777777" w:rsidTr="00736DB4">
        <w:tc>
          <w:tcPr>
            <w:tcW w:w="2126" w:type="pct"/>
          </w:tcPr>
          <w:p w14:paraId="6737840B" w14:textId="77777777" w:rsidR="00113DEC" w:rsidRPr="00113DEC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3D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57D17615" w14:textId="4604BBB4" w:rsidR="00113DEC" w:rsidRPr="00113DEC" w:rsidRDefault="00BF099D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" w:type="pct"/>
          </w:tcPr>
          <w:p w14:paraId="19ABE689" w14:textId="7777777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2B7E69D" w14:textId="26411A0D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113D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" w:type="pct"/>
          </w:tcPr>
          <w:p w14:paraId="141714DE" w14:textId="7777777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8837A1" w14:textId="24E6EC7D" w:rsidR="00113DEC" w:rsidRPr="00113DEC" w:rsidRDefault="009A5738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279,249</w:t>
            </w:r>
          </w:p>
        </w:tc>
        <w:tc>
          <w:tcPr>
            <w:tcW w:w="138" w:type="pct"/>
          </w:tcPr>
          <w:p w14:paraId="08CAF10F" w14:textId="7777777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C8E908F" w14:textId="1F63E789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3DEC">
              <w:rPr>
                <w:rFonts w:asciiTheme="majorBidi" w:hAnsiTheme="majorBidi" w:cstheme="majorBidi"/>
                <w:sz w:val="30"/>
                <w:szCs w:val="30"/>
              </w:rPr>
              <w:t>134,138</w:t>
            </w:r>
          </w:p>
        </w:tc>
      </w:tr>
      <w:tr w:rsidR="00113DEC" w:rsidRPr="00CF1517" w14:paraId="7FE80562" w14:textId="77777777" w:rsidTr="00736DB4">
        <w:tc>
          <w:tcPr>
            <w:tcW w:w="2126" w:type="pct"/>
          </w:tcPr>
          <w:p w14:paraId="55E4F6EE" w14:textId="0CBCFACF" w:rsidR="00113DEC" w:rsidRPr="00113DEC" w:rsidRDefault="00113DEC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3DE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4" w:type="pct"/>
            <w:shd w:val="clear" w:color="auto" w:fill="auto"/>
          </w:tcPr>
          <w:p w14:paraId="4BE1DD81" w14:textId="007F9EB1" w:rsidR="00113DEC" w:rsidRPr="00EC7EC0" w:rsidRDefault="00BF099D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sz w:val="30"/>
                <w:szCs w:val="30"/>
              </w:rPr>
              <w:t>26,675</w:t>
            </w:r>
          </w:p>
        </w:tc>
        <w:tc>
          <w:tcPr>
            <w:tcW w:w="161" w:type="pct"/>
          </w:tcPr>
          <w:p w14:paraId="32FB7DEC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51A9B53" w14:textId="1D9ED414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sz w:val="30"/>
                <w:szCs w:val="30"/>
              </w:rPr>
              <w:t>31,233</w:t>
            </w:r>
          </w:p>
        </w:tc>
        <w:tc>
          <w:tcPr>
            <w:tcW w:w="168" w:type="pct"/>
          </w:tcPr>
          <w:p w14:paraId="18C5C221" w14:textId="77777777" w:rsidR="00113DEC" w:rsidRPr="00EC7EC0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B532F1" w14:textId="17106D8D" w:rsidR="00113DEC" w:rsidRPr="00EC7EC0" w:rsidRDefault="009A5738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E10A0">
              <w:rPr>
                <w:rFonts w:asciiTheme="majorBidi" w:hAnsiTheme="majorBidi" w:cstheme="majorBidi"/>
                <w:sz w:val="30"/>
                <w:szCs w:val="30"/>
              </w:rPr>
              <w:t>26,675</w:t>
            </w:r>
          </w:p>
        </w:tc>
        <w:tc>
          <w:tcPr>
            <w:tcW w:w="138" w:type="pct"/>
          </w:tcPr>
          <w:p w14:paraId="43704847" w14:textId="7777777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591A808" w14:textId="26EB7948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3DEC">
              <w:rPr>
                <w:rFonts w:asciiTheme="majorBidi" w:hAnsiTheme="majorBidi" w:cstheme="majorBidi"/>
                <w:sz w:val="30"/>
                <w:szCs w:val="30"/>
              </w:rPr>
              <w:t>31,233</w:t>
            </w:r>
          </w:p>
        </w:tc>
      </w:tr>
      <w:tr w:rsidR="00113DEC" w:rsidRPr="00CF1517" w14:paraId="21E0CC62" w14:textId="77777777" w:rsidTr="00736DB4">
        <w:tc>
          <w:tcPr>
            <w:tcW w:w="2126" w:type="pct"/>
          </w:tcPr>
          <w:p w14:paraId="7BC3337E" w14:textId="57F11D1C" w:rsidR="00113DEC" w:rsidRPr="00113DEC" w:rsidRDefault="00736DB4" w:rsidP="00113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3D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529DE0BD" w:rsidR="00113DEC" w:rsidRPr="00113DEC" w:rsidRDefault="00BF099D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26,675</w:t>
            </w:r>
          </w:p>
        </w:tc>
        <w:tc>
          <w:tcPr>
            <w:tcW w:w="161" w:type="pct"/>
          </w:tcPr>
          <w:p w14:paraId="08814047" w14:textId="7777777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0C7A9F3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3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31,233</w:t>
            </w:r>
          </w:p>
        </w:tc>
        <w:tc>
          <w:tcPr>
            <w:tcW w:w="168" w:type="pct"/>
          </w:tcPr>
          <w:p w14:paraId="411D7BEC" w14:textId="7777777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3612175C" w:rsidR="00113DEC" w:rsidRPr="00113DEC" w:rsidRDefault="009A5738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305,924</w:t>
            </w:r>
          </w:p>
        </w:tc>
        <w:tc>
          <w:tcPr>
            <w:tcW w:w="138" w:type="pct"/>
          </w:tcPr>
          <w:p w14:paraId="4D358208" w14:textId="77777777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22295CC9" w:rsidR="00113DEC" w:rsidRPr="00113DEC" w:rsidRDefault="00113DEC" w:rsidP="00113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3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165,371</w:t>
            </w:r>
          </w:p>
        </w:tc>
      </w:tr>
    </w:tbl>
    <w:p w14:paraId="1C83F1B3" w14:textId="3FA5271F" w:rsidR="004C658F" w:rsidRDefault="004C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3DDA9678" w14:textId="77777777" w:rsidR="004C658F" w:rsidRDefault="004C6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95"/>
        <w:gridCol w:w="335"/>
        <w:gridCol w:w="1126"/>
        <w:gridCol w:w="15"/>
        <w:gridCol w:w="298"/>
        <w:gridCol w:w="1056"/>
        <w:gridCol w:w="272"/>
        <w:gridCol w:w="1091"/>
      </w:tblGrid>
      <w:tr w:rsidR="004920B2" w:rsidRPr="00CF1517" w14:paraId="7D1A4C75" w14:textId="77777777" w:rsidTr="005126B0">
        <w:trPr>
          <w:trHeight w:val="318"/>
        </w:trPr>
        <w:tc>
          <w:tcPr>
            <w:tcW w:w="2141" w:type="pct"/>
          </w:tcPr>
          <w:p w14:paraId="2681837C" w14:textId="4D4AAA39" w:rsidR="00F61EF0" w:rsidRPr="00CF1517" w:rsidRDefault="00F61EF0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0" w:type="pct"/>
            <w:gridSpan w:val="4"/>
          </w:tcPr>
          <w:p w14:paraId="519DE0B9" w14:textId="77777777" w:rsidR="00F61EF0" w:rsidRPr="00CF1517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30C2E749" w14:textId="77777777" w:rsidR="00F61EF0" w:rsidRPr="00CF1517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02F9956" w14:textId="77777777" w:rsidR="00F61EF0" w:rsidRPr="00CF1517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0B2" w:rsidRPr="00CF1517" w14:paraId="6D1B6680" w14:textId="77777777" w:rsidTr="005126B0">
        <w:trPr>
          <w:trHeight w:val="389"/>
        </w:trPr>
        <w:tc>
          <w:tcPr>
            <w:tcW w:w="2141" w:type="pct"/>
          </w:tcPr>
          <w:p w14:paraId="74F42AFF" w14:textId="447125F2" w:rsidR="00786806" w:rsidRPr="00CF1517" w:rsidRDefault="003037B5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2" w:type="pct"/>
          </w:tcPr>
          <w:p w14:paraId="56227AA3" w14:textId="6A3349ED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1" w:type="pct"/>
          </w:tcPr>
          <w:p w14:paraId="03C79EC1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C21F5EE" w14:textId="0312FCC0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9" w:type="pct"/>
            <w:gridSpan w:val="2"/>
          </w:tcPr>
          <w:p w14:paraId="5DE47E8E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1D7F849" w14:textId="7CF0F15E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55CD52B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6ACBDC" w14:textId="53400034" w:rsidR="00786806" w:rsidRPr="00CF1517" w:rsidRDefault="00113DEC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86806" w:rsidRPr="00CF1517" w14:paraId="316D74CB" w14:textId="77777777" w:rsidTr="005126B0">
        <w:trPr>
          <w:trHeight w:val="375"/>
        </w:trPr>
        <w:tc>
          <w:tcPr>
            <w:tcW w:w="2141" w:type="pct"/>
          </w:tcPr>
          <w:p w14:paraId="4F382373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59" w:type="pct"/>
            <w:gridSpan w:val="8"/>
          </w:tcPr>
          <w:p w14:paraId="37B4E2CC" w14:textId="77777777" w:rsidR="00786806" w:rsidRPr="00CF1517" w:rsidRDefault="00786806" w:rsidP="00786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26B0" w:rsidRPr="00CF1517" w14:paraId="17341B9D" w14:textId="77777777" w:rsidTr="005126B0">
        <w:trPr>
          <w:trHeight w:val="389"/>
        </w:trPr>
        <w:tc>
          <w:tcPr>
            <w:tcW w:w="2141" w:type="pct"/>
          </w:tcPr>
          <w:p w14:paraId="4F264A90" w14:textId="77777777" w:rsidR="005126B0" w:rsidRPr="00CF1517" w:rsidRDefault="005126B0" w:rsidP="0051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0B0766B5" w14:textId="0DC3A707" w:rsidR="005126B0" w:rsidRPr="00CF1517" w:rsidRDefault="00BF099D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pct"/>
          </w:tcPr>
          <w:p w14:paraId="35FBF2EA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DA2C796" w14:textId="11F66F33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9" w:type="pct"/>
            <w:gridSpan w:val="2"/>
          </w:tcPr>
          <w:p w14:paraId="08CF9166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E09A99C" w14:textId="403C9278" w:rsidR="005126B0" w:rsidRPr="00CF1517" w:rsidRDefault="009A5738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62,953</w:t>
            </w:r>
          </w:p>
        </w:tc>
        <w:tc>
          <w:tcPr>
            <w:tcW w:w="147" w:type="pct"/>
          </w:tcPr>
          <w:p w14:paraId="73BC77F2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0527A8C" w14:textId="2BF69A05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5126B0" w:rsidRPr="00CF1517" w14:paraId="1BEAB8A8" w14:textId="77777777" w:rsidTr="005126B0">
        <w:trPr>
          <w:trHeight w:val="389"/>
        </w:trPr>
        <w:tc>
          <w:tcPr>
            <w:tcW w:w="2141" w:type="pct"/>
          </w:tcPr>
          <w:p w14:paraId="5FFE09F7" w14:textId="35360A1D" w:rsidR="005126B0" w:rsidRPr="00CF1517" w:rsidRDefault="005126B0" w:rsidP="0051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2FD13CCC" w14:textId="797F5881" w:rsidR="005126B0" w:rsidRPr="00CF1517" w:rsidRDefault="00445D12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1,337</w:t>
            </w:r>
          </w:p>
        </w:tc>
        <w:tc>
          <w:tcPr>
            <w:tcW w:w="181" w:type="pct"/>
          </w:tcPr>
          <w:p w14:paraId="09161F73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30C1413D" w14:textId="52053621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169" w:type="pct"/>
            <w:gridSpan w:val="2"/>
          </w:tcPr>
          <w:p w14:paraId="00F09F6D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20B90B" w14:textId="40EA10FD" w:rsidR="005126B0" w:rsidRPr="00CF1517" w:rsidRDefault="009A5738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</w:tcPr>
          <w:p w14:paraId="4467A76D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78ECA10" w14:textId="6BF2B6A9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5126B0" w:rsidRPr="00CF1517" w14:paraId="496E4BCB" w14:textId="77777777" w:rsidTr="005126B0">
        <w:trPr>
          <w:trHeight w:val="375"/>
        </w:trPr>
        <w:tc>
          <w:tcPr>
            <w:tcW w:w="2141" w:type="pct"/>
          </w:tcPr>
          <w:p w14:paraId="451405D7" w14:textId="77777777" w:rsidR="005126B0" w:rsidRPr="00CF1517" w:rsidRDefault="005126B0" w:rsidP="0051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5DE1B132" w:rsidR="005126B0" w:rsidRPr="00CF1517" w:rsidRDefault="00445D12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1,337</w:t>
            </w:r>
          </w:p>
        </w:tc>
        <w:tc>
          <w:tcPr>
            <w:tcW w:w="181" w:type="pct"/>
          </w:tcPr>
          <w:p w14:paraId="69D87716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1F168C0B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69" w:type="pct"/>
            <w:gridSpan w:val="2"/>
          </w:tcPr>
          <w:p w14:paraId="0A9A8E92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4676BFE4" w:rsidR="005126B0" w:rsidRPr="00CF1517" w:rsidRDefault="009A5738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63,748</w:t>
            </w:r>
          </w:p>
        </w:tc>
        <w:tc>
          <w:tcPr>
            <w:tcW w:w="147" w:type="pct"/>
          </w:tcPr>
          <w:p w14:paraId="78989E78" w14:textId="77777777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62B5BEBF" w:rsidR="005126B0" w:rsidRPr="00CF1517" w:rsidRDefault="005126B0" w:rsidP="00512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67725A81" w14:textId="5AAD787B" w:rsidR="00623E70" w:rsidRDefault="00623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95"/>
        <w:gridCol w:w="335"/>
        <w:gridCol w:w="1126"/>
        <w:gridCol w:w="15"/>
        <w:gridCol w:w="298"/>
        <w:gridCol w:w="1056"/>
        <w:gridCol w:w="272"/>
        <w:gridCol w:w="1091"/>
      </w:tblGrid>
      <w:tr w:rsidR="00031F4E" w:rsidRPr="00CF1517" w14:paraId="528A2D4B" w14:textId="77777777" w:rsidTr="00E964C8">
        <w:trPr>
          <w:trHeight w:val="318"/>
        </w:trPr>
        <w:tc>
          <w:tcPr>
            <w:tcW w:w="2141" w:type="pct"/>
          </w:tcPr>
          <w:p w14:paraId="59DFF048" w14:textId="77777777" w:rsidR="00031F4E" w:rsidRPr="00CF1517" w:rsidRDefault="00031F4E" w:rsidP="00E964C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90" w:type="pct"/>
            <w:gridSpan w:val="4"/>
          </w:tcPr>
          <w:p w14:paraId="7F11DC16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6B352157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704CEF6D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1F4E" w:rsidRPr="00CF1517" w14:paraId="4BA40E01" w14:textId="77777777" w:rsidTr="00E964C8">
        <w:trPr>
          <w:trHeight w:val="389"/>
        </w:trPr>
        <w:tc>
          <w:tcPr>
            <w:tcW w:w="2141" w:type="pct"/>
          </w:tcPr>
          <w:p w14:paraId="19F88A76" w14:textId="7955F1DF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592" w:type="pct"/>
          </w:tcPr>
          <w:p w14:paraId="6EE4A024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1" w:type="pct"/>
          </w:tcPr>
          <w:p w14:paraId="53E065A9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2A8E37A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9" w:type="pct"/>
            <w:gridSpan w:val="2"/>
          </w:tcPr>
          <w:p w14:paraId="042BAC6B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A824A55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36A60F8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16C582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31F4E" w:rsidRPr="00CF1517" w14:paraId="2603FE29" w14:textId="77777777" w:rsidTr="00E964C8">
        <w:trPr>
          <w:trHeight w:val="375"/>
        </w:trPr>
        <w:tc>
          <w:tcPr>
            <w:tcW w:w="2141" w:type="pct"/>
          </w:tcPr>
          <w:p w14:paraId="6FBA06EA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59" w:type="pct"/>
            <w:gridSpan w:val="8"/>
          </w:tcPr>
          <w:p w14:paraId="4EA834F2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1F4E" w:rsidRPr="00CF1517" w14:paraId="0BB8B7B4" w14:textId="77777777" w:rsidTr="00E964C8">
        <w:trPr>
          <w:trHeight w:val="389"/>
        </w:trPr>
        <w:tc>
          <w:tcPr>
            <w:tcW w:w="2141" w:type="pct"/>
          </w:tcPr>
          <w:p w14:paraId="023A20FF" w14:textId="77777777" w:rsidR="00031F4E" w:rsidRPr="00CF1517" w:rsidRDefault="00031F4E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0B108FA9" w14:textId="5F0352AF" w:rsidR="00031F4E" w:rsidRPr="00287B6A" w:rsidRDefault="00BF099D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87B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pct"/>
          </w:tcPr>
          <w:p w14:paraId="156402A4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38C6198C" w14:textId="2D6FED98" w:rsidR="00031F4E" w:rsidRPr="00CF1517" w:rsidRDefault="0044307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9" w:type="pct"/>
            <w:gridSpan w:val="2"/>
          </w:tcPr>
          <w:p w14:paraId="22CEE17F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AD87D2" w14:textId="4911F6EC" w:rsidR="00031F4E" w:rsidRPr="009F4D2D" w:rsidRDefault="009A5738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4D2D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147" w:type="pct"/>
          </w:tcPr>
          <w:p w14:paraId="1D407675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D0D2106" w14:textId="33D74ACC" w:rsidR="00031F4E" w:rsidRPr="00CF1517" w:rsidRDefault="0044307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9,577</w:t>
            </w:r>
          </w:p>
        </w:tc>
      </w:tr>
      <w:tr w:rsidR="00031F4E" w:rsidRPr="00CF1517" w14:paraId="6751A9FD" w14:textId="77777777" w:rsidTr="00E964C8">
        <w:trPr>
          <w:trHeight w:val="375"/>
        </w:trPr>
        <w:tc>
          <w:tcPr>
            <w:tcW w:w="2141" w:type="pct"/>
          </w:tcPr>
          <w:p w14:paraId="66C4590F" w14:textId="77777777" w:rsidR="00031F4E" w:rsidRPr="00CF1517" w:rsidRDefault="00031F4E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99029" w14:textId="1D87E55C" w:rsidR="00031F4E" w:rsidRPr="00287B6A" w:rsidRDefault="00BF099D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7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pct"/>
          </w:tcPr>
          <w:p w14:paraId="3F3C241A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1BD8F" w14:textId="39FABB2F" w:rsidR="00031F4E" w:rsidRPr="00CF1517" w:rsidRDefault="0044307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9" w:type="pct"/>
            <w:gridSpan w:val="2"/>
          </w:tcPr>
          <w:p w14:paraId="5211CEB2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3361E7" w14:textId="7087E60A" w:rsidR="00031F4E" w:rsidRPr="009F4D2D" w:rsidRDefault="009A5738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4D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147" w:type="pct"/>
          </w:tcPr>
          <w:p w14:paraId="1E3F94B1" w14:textId="77777777" w:rsidR="00031F4E" w:rsidRPr="00CF1517" w:rsidRDefault="00031F4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7FF81" w14:textId="18D13877" w:rsidR="00031F4E" w:rsidRPr="00CF1517" w:rsidRDefault="0044307E" w:rsidP="00E96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9,577</w:t>
            </w:r>
          </w:p>
        </w:tc>
      </w:tr>
    </w:tbl>
    <w:p w14:paraId="054241B8" w14:textId="77777777" w:rsidR="00031F4E" w:rsidRDefault="00031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270"/>
        <w:gridCol w:w="1170"/>
        <w:gridCol w:w="270"/>
        <w:gridCol w:w="1080"/>
        <w:gridCol w:w="270"/>
        <w:gridCol w:w="1161"/>
      </w:tblGrid>
      <w:tr w:rsidR="00F14656" w:rsidRPr="00CF1517" w14:paraId="21B02BE1" w14:textId="77777777" w:rsidTr="00024F0E">
        <w:tc>
          <w:tcPr>
            <w:tcW w:w="3969" w:type="dxa"/>
            <w:vAlign w:val="bottom"/>
          </w:tcPr>
          <w:p w14:paraId="320B64B2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shd w:val="clear" w:color="auto" w:fill="auto"/>
            <w:vAlign w:val="bottom"/>
          </w:tcPr>
          <w:p w14:paraId="7A22BCC1" w14:textId="33D8B8FC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14656" w:rsidRPr="00CF1517" w14:paraId="05CB1F37" w14:textId="77777777" w:rsidTr="00024F0E">
        <w:tc>
          <w:tcPr>
            <w:tcW w:w="3969" w:type="dxa"/>
            <w:shd w:val="clear" w:color="auto" w:fill="auto"/>
            <w:vAlign w:val="bottom"/>
          </w:tcPr>
          <w:p w14:paraId="7E9022A3" w14:textId="1E80DB4A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7A8DC77D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2B056A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097B88DB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DE8C3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9176B50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7CBA2B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5FF0938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4117E17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1EFC89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4656" w:rsidRPr="00CF1517" w14:paraId="19F78FC6" w14:textId="77777777" w:rsidTr="00024F0E">
        <w:trPr>
          <w:trHeight w:hRule="exact" w:val="414"/>
        </w:trPr>
        <w:tc>
          <w:tcPr>
            <w:tcW w:w="3969" w:type="dxa"/>
          </w:tcPr>
          <w:p w14:paraId="5C7935CE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3111FBD9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656" w:rsidRPr="00CF1517" w14:paraId="6FCE25A2" w14:textId="77777777" w:rsidTr="00024F0E">
        <w:trPr>
          <w:trHeight w:hRule="exact" w:val="414"/>
        </w:trPr>
        <w:tc>
          <w:tcPr>
            <w:tcW w:w="3969" w:type="dxa"/>
          </w:tcPr>
          <w:p w14:paraId="49534D89" w14:textId="4409FEE9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DA09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5301" w:type="dxa"/>
            <w:gridSpan w:val="7"/>
          </w:tcPr>
          <w:p w14:paraId="1BD259DD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24F0E" w:rsidRPr="00CF1517" w14:paraId="0BAF4BC5" w14:textId="77777777" w:rsidTr="00024F0E">
        <w:tc>
          <w:tcPr>
            <w:tcW w:w="3969" w:type="dxa"/>
          </w:tcPr>
          <w:p w14:paraId="52CBA552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920F9B" w14:textId="48E7EE6B" w:rsidR="00024F0E" w:rsidRPr="009675C2" w:rsidRDefault="00024F0E" w:rsidP="00024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270" w:type="dxa"/>
            <w:vAlign w:val="bottom"/>
          </w:tcPr>
          <w:p w14:paraId="236D9ED4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2E59C" w14:textId="6F8575D7" w:rsidR="00024F0E" w:rsidRPr="009675C2" w:rsidRDefault="00BF099D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105,600</w:t>
            </w:r>
          </w:p>
        </w:tc>
        <w:tc>
          <w:tcPr>
            <w:tcW w:w="270" w:type="dxa"/>
            <w:vAlign w:val="bottom"/>
          </w:tcPr>
          <w:p w14:paraId="35DF6D29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6B8F6A" w14:textId="1851CC26" w:rsidR="00024F0E" w:rsidRPr="009675C2" w:rsidRDefault="00BF099D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22,400</w:t>
            </w:r>
          </w:p>
        </w:tc>
        <w:tc>
          <w:tcPr>
            <w:tcW w:w="270" w:type="dxa"/>
            <w:vAlign w:val="bottom"/>
          </w:tcPr>
          <w:p w14:paraId="5469C753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910919E" w14:textId="42363E87" w:rsidR="00024F0E" w:rsidRPr="009675C2" w:rsidRDefault="00BF099D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87,300</w:t>
            </w:r>
          </w:p>
        </w:tc>
      </w:tr>
      <w:tr w:rsidR="00024F0E" w:rsidRPr="00CF1517" w14:paraId="7F03C189" w14:textId="77777777" w:rsidTr="002C4E76">
        <w:tc>
          <w:tcPr>
            <w:tcW w:w="3969" w:type="dxa"/>
          </w:tcPr>
          <w:p w14:paraId="5EFA714C" w14:textId="77777777" w:rsidR="00024F0E" w:rsidRPr="009675C2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95B4F" w14:textId="04B25904" w:rsidR="00024F0E" w:rsidRPr="00892488" w:rsidRDefault="00024F0E" w:rsidP="00024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4,100</w:t>
            </w:r>
          </w:p>
        </w:tc>
        <w:tc>
          <w:tcPr>
            <w:tcW w:w="270" w:type="dxa"/>
            <w:vAlign w:val="bottom"/>
          </w:tcPr>
          <w:p w14:paraId="5590B25A" w14:textId="77777777" w:rsidR="00024F0E" w:rsidRPr="00892488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6F991" w14:textId="15954495" w:rsidR="00024F0E" w:rsidRPr="00892488" w:rsidRDefault="00BF099D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105,600</w:t>
            </w:r>
          </w:p>
        </w:tc>
        <w:tc>
          <w:tcPr>
            <w:tcW w:w="270" w:type="dxa"/>
            <w:vAlign w:val="bottom"/>
          </w:tcPr>
          <w:p w14:paraId="2B710578" w14:textId="77777777" w:rsidR="00024F0E" w:rsidRPr="00892488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BA59C" w14:textId="5C658FA5" w:rsidR="00024F0E" w:rsidRPr="00892488" w:rsidRDefault="00BF099D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22,400</w:t>
            </w:r>
          </w:p>
        </w:tc>
        <w:tc>
          <w:tcPr>
            <w:tcW w:w="270" w:type="dxa"/>
            <w:vAlign w:val="bottom"/>
          </w:tcPr>
          <w:p w14:paraId="503D236B" w14:textId="77777777" w:rsidR="00024F0E" w:rsidRPr="00892488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4A03A" w14:textId="16832D71" w:rsidR="00024F0E" w:rsidRPr="00892488" w:rsidRDefault="002C4E76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87,300</w:t>
            </w:r>
          </w:p>
        </w:tc>
      </w:tr>
      <w:tr w:rsidR="00F14656" w:rsidRPr="00CF1517" w14:paraId="65892EFA" w14:textId="77777777" w:rsidTr="00B7522D">
        <w:tc>
          <w:tcPr>
            <w:tcW w:w="3969" w:type="dxa"/>
            <w:vAlign w:val="bottom"/>
          </w:tcPr>
          <w:p w14:paraId="208443C3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284D22" w14:textId="77777777" w:rsidR="00F14656" w:rsidRPr="009675C2" w:rsidRDefault="00F14656" w:rsidP="00F14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23DB28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9B6427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5DDEC0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7102B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73FFBC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C26BF64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4656" w:rsidRPr="00CF1517" w14:paraId="0C443051" w14:textId="77777777" w:rsidTr="00024F0E">
        <w:tc>
          <w:tcPr>
            <w:tcW w:w="3969" w:type="dxa"/>
            <w:vAlign w:val="bottom"/>
          </w:tcPr>
          <w:p w14:paraId="5ADC09E1" w14:textId="5E0D49F4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A09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4673ED81" w14:textId="77777777" w:rsidR="00F14656" w:rsidRPr="009675C2" w:rsidRDefault="00F14656" w:rsidP="00F14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6B55DD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C9DD9E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47EA89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FD7897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080536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1BC9F9E" w14:textId="77777777" w:rsidR="00F14656" w:rsidRPr="009675C2" w:rsidRDefault="00F14656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0930" w:rsidRPr="00CF1517" w14:paraId="40FA04A8" w14:textId="77777777" w:rsidTr="00024F0E">
        <w:tc>
          <w:tcPr>
            <w:tcW w:w="3969" w:type="dxa"/>
          </w:tcPr>
          <w:p w14:paraId="6465293E" w14:textId="77777777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EC0E9C" w14:textId="460877EF" w:rsidR="00DA0930" w:rsidRPr="009675C2" w:rsidRDefault="00DA0930" w:rsidP="00DA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17,300</w:t>
            </w:r>
          </w:p>
        </w:tc>
        <w:tc>
          <w:tcPr>
            <w:tcW w:w="270" w:type="dxa"/>
            <w:vAlign w:val="bottom"/>
          </w:tcPr>
          <w:p w14:paraId="55F93D67" w14:textId="77777777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B5843D" w14:textId="4DEDD4E1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212,600</w:t>
            </w:r>
          </w:p>
        </w:tc>
        <w:tc>
          <w:tcPr>
            <w:tcW w:w="270" w:type="dxa"/>
            <w:vAlign w:val="bottom"/>
          </w:tcPr>
          <w:p w14:paraId="2F9F009D" w14:textId="77777777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E74275" w14:textId="380C9966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225,800</w:t>
            </w:r>
          </w:p>
        </w:tc>
        <w:tc>
          <w:tcPr>
            <w:tcW w:w="270" w:type="dxa"/>
            <w:vAlign w:val="bottom"/>
          </w:tcPr>
          <w:p w14:paraId="1FED378E" w14:textId="77777777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A790D24" w14:textId="5665B9D7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DA0930" w:rsidRPr="00CF1517" w14:paraId="144F8A9D" w14:textId="77777777" w:rsidTr="00024F0E">
        <w:tc>
          <w:tcPr>
            <w:tcW w:w="3969" w:type="dxa"/>
          </w:tcPr>
          <w:p w14:paraId="52916E0F" w14:textId="77777777" w:rsidR="00DA0930" w:rsidRPr="009675C2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804CD" w14:textId="17975A81" w:rsidR="00DA0930" w:rsidRPr="00892488" w:rsidRDefault="00DA0930" w:rsidP="00DA0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17,300</w:t>
            </w:r>
          </w:p>
        </w:tc>
        <w:tc>
          <w:tcPr>
            <w:tcW w:w="270" w:type="dxa"/>
            <w:vAlign w:val="bottom"/>
          </w:tcPr>
          <w:p w14:paraId="701CEDA8" w14:textId="77777777" w:rsidR="00DA0930" w:rsidRPr="00892488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64749" w14:textId="2477C1D5" w:rsidR="00DA0930" w:rsidRPr="00892488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212,600</w:t>
            </w:r>
          </w:p>
        </w:tc>
        <w:tc>
          <w:tcPr>
            <w:tcW w:w="270" w:type="dxa"/>
            <w:vAlign w:val="bottom"/>
          </w:tcPr>
          <w:p w14:paraId="57797BBB" w14:textId="77777777" w:rsidR="00DA0930" w:rsidRPr="00892488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A852" w14:textId="2153E059" w:rsidR="00DA0930" w:rsidRPr="00892488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225,800</w:t>
            </w:r>
          </w:p>
        </w:tc>
        <w:tc>
          <w:tcPr>
            <w:tcW w:w="270" w:type="dxa"/>
            <w:vAlign w:val="bottom"/>
          </w:tcPr>
          <w:p w14:paraId="31224781" w14:textId="77777777" w:rsidR="00DA0930" w:rsidRPr="00892488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DE10E" w14:textId="29D27340" w:rsidR="00DA0930" w:rsidRPr="00892488" w:rsidRDefault="00DA0930" w:rsidP="00DA0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4,100</w:t>
            </w:r>
          </w:p>
        </w:tc>
      </w:tr>
    </w:tbl>
    <w:p w14:paraId="5452606B" w14:textId="417314B4" w:rsidR="00F14656" w:rsidRDefault="00F14656">
      <w:pPr>
        <w:rPr>
          <w:rFonts w:asciiTheme="majorBidi" w:hAnsiTheme="majorBidi" w:cstheme="majorBidi"/>
          <w:sz w:val="30"/>
          <w:szCs w:val="30"/>
        </w:rPr>
      </w:pPr>
    </w:p>
    <w:p w14:paraId="76EE2743" w14:textId="2965286E" w:rsidR="002C4E76" w:rsidRDefault="002C4E76">
      <w:pPr>
        <w:rPr>
          <w:rFonts w:asciiTheme="majorBidi" w:hAnsiTheme="majorBidi" w:cstheme="majorBidi"/>
          <w:sz w:val="30"/>
          <w:szCs w:val="30"/>
        </w:rPr>
      </w:pPr>
    </w:p>
    <w:p w14:paraId="28CCDDCD" w14:textId="5665D325" w:rsidR="002C4E76" w:rsidRDefault="002C4E76">
      <w:pPr>
        <w:rPr>
          <w:rFonts w:asciiTheme="majorBidi" w:hAnsiTheme="majorBidi" w:cstheme="majorBidi"/>
          <w:sz w:val="30"/>
          <w:szCs w:val="30"/>
        </w:rPr>
      </w:pPr>
    </w:p>
    <w:p w14:paraId="1B620BD5" w14:textId="77777777" w:rsidR="002C4E76" w:rsidRPr="00F14656" w:rsidRDefault="002C4E7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080"/>
      </w:tblGrid>
      <w:tr w:rsidR="00BD0832" w:rsidRPr="00CF1517" w14:paraId="5B58EBD6" w14:textId="77777777" w:rsidTr="004C658F">
        <w:trPr>
          <w:tblHeader/>
        </w:trPr>
        <w:tc>
          <w:tcPr>
            <w:tcW w:w="3960" w:type="dxa"/>
            <w:vAlign w:val="bottom"/>
          </w:tcPr>
          <w:p w14:paraId="1641A0BD" w14:textId="77777777" w:rsidR="00BD0832" w:rsidRPr="009675C2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EC01E57" w14:textId="77777777" w:rsidR="00BD0832" w:rsidRPr="009675C2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1D9" w:rsidRPr="00CF1517" w14:paraId="6BCFDD3D" w14:textId="77777777" w:rsidTr="004C658F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7D5C50DF" w14:textId="708B8D83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70345A"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9977CF0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A0DBD4" w14:textId="283C7CC0" w:rsidR="00CF61D9" w:rsidRPr="009675C2" w:rsidRDefault="00360B44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1D9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D1E2948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22A41F" w14:textId="0DACD250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F0192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53DF3DF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1A721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54CCA" w14:textId="4C407CD7" w:rsidR="00CF61D9" w:rsidRPr="009675C2" w:rsidRDefault="004B0B8A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67B9" w:rsidRPr="009675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61D9"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61D9" w:rsidRPr="00CF1517" w14:paraId="1B24FF05" w14:textId="77777777" w:rsidTr="004C658F">
        <w:trPr>
          <w:trHeight w:hRule="exact" w:val="414"/>
          <w:tblHeader/>
        </w:trPr>
        <w:tc>
          <w:tcPr>
            <w:tcW w:w="3960" w:type="dxa"/>
          </w:tcPr>
          <w:p w14:paraId="0E02DCCA" w14:textId="73BAA7B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EDCE409" w14:textId="77777777" w:rsidR="00CF61D9" w:rsidRPr="009675C2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205F" w:rsidRPr="00CF1517" w14:paraId="3180EB9F" w14:textId="77777777" w:rsidTr="00727271">
        <w:trPr>
          <w:trHeight w:hRule="exact" w:val="414"/>
        </w:trPr>
        <w:tc>
          <w:tcPr>
            <w:tcW w:w="3960" w:type="dxa"/>
          </w:tcPr>
          <w:p w14:paraId="658C8CDA" w14:textId="0420573C" w:rsidR="00AF205F" w:rsidRPr="009675C2" w:rsidRDefault="00086D0E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360B44"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7272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220" w:type="dxa"/>
            <w:gridSpan w:val="7"/>
          </w:tcPr>
          <w:p w14:paraId="5C047171" w14:textId="77777777" w:rsidR="00AF205F" w:rsidRPr="009675C2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7271" w:rsidRPr="00CF1517" w14:paraId="6B06AF4C" w14:textId="77777777" w:rsidTr="00727271">
        <w:tc>
          <w:tcPr>
            <w:tcW w:w="3960" w:type="dxa"/>
          </w:tcPr>
          <w:p w14:paraId="2B61A81F" w14:textId="2486EB56" w:rsidR="00727271" w:rsidRPr="009675C2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C7B73D8" w14:textId="53787F0B" w:rsidR="00727271" w:rsidRPr="009675C2" w:rsidRDefault="00727271" w:rsidP="00727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3,750,880</w:t>
            </w:r>
          </w:p>
        </w:tc>
        <w:tc>
          <w:tcPr>
            <w:tcW w:w="270" w:type="dxa"/>
            <w:vAlign w:val="bottom"/>
          </w:tcPr>
          <w:p w14:paraId="0718035C" w14:textId="77777777" w:rsidR="00727271" w:rsidRPr="009675C2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458463" w14:textId="309850ED" w:rsidR="00727271" w:rsidRPr="00EC7EC0" w:rsidRDefault="001B1239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sz w:val="30"/>
                <w:szCs w:val="30"/>
              </w:rPr>
              <w:t>10,75</w:t>
            </w:r>
            <w:r w:rsidR="00EC7EC0" w:rsidRPr="00EC7E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7EC0" w:rsidRPr="00EC7EC0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vAlign w:val="bottom"/>
          </w:tcPr>
          <w:p w14:paraId="68F4AAFF" w14:textId="77777777" w:rsidR="00727271" w:rsidRPr="00EC7EC0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50DB19" w14:textId="0464BDAE" w:rsidR="00727271" w:rsidRPr="00EC7EC0" w:rsidRDefault="001B1239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sz w:val="30"/>
                <w:szCs w:val="30"/>
              </w:rPr>
              <w:t>7,16</w:t>
            </w:r>
            <w:r w:rsidR="00EC7EC0" w:rsidRPr="00EC7E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7E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7EC0" w:rsidRPr="00EC7E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7EC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71F1F51E" w14:textId="77777777" w:rsidR="00727271" w:rsidRPr="009675C2" w:rsidRDefault="00727271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57216" w14:textId="17C11262" w:rsidR="00727271" w:rsidRPr="009675C2" w:rsidRDefault="001B1239" w:rsidP="0072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7,341,219</w:t>
            </w:r>
          </w:p>
        </w:tc>
      </w:tr>
      <w:tr w:rsidR="00EC7EC0" w:rsidRPr="00CF1517" w14:paraId="0D769D28" w14:textId="77777777" w:rsidTr="00727271">
        <w:tc>
          <w:tcPr>
            <w:tcW w:w="3960" w:type="dxa"/>
          </w:tcPr>
          <w:p w14:paraId="2E371DCC" w14:textId="63A01705" w:rsidR="00EC7EC0" w:rsidRPr="009675C2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7EE644" w14:textId="50AEB20B" w:rsidR="00EC7EC0" w:rsidRPr="00892488" w:rsidRDefault="00EC7EC0" w:rsidP="00EC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3,750,880</w:t>
            </w:r>
          </w:p>
        </w:tc>
        <w:tc>
          <w:tcPr>
            <w:tcW w:w="270" w:type="dxa"/>
            <w:vAlign w:val="bottom"/>
          </w:tcPr>
          <w:p w14:paraId="0654794D" w14:textId="77777777" w:rsidR="00EC7EC0" w:rsidRPr="00892488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3418" w14:textId="0C009358" w:rsidR="00EC7EC0" w:rsidRPr="00EC7EC0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10,758,497</w:t>
            </w:r>
          </w:p>
        </w:tc>
        <w:tc>
          <w:tcPr>
            <w:tcW w:w="270" w:type="dxa"/>
            <w:vAlign w:val="bottom"/>
          </w:tcPr>
          <w:p w14:paraId="28E1749B" w14:textId="77777777" w:rsidR="00EC7EC0" w:rsidRPr="00EC7EC0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329C2" w14:textId="5117EA40" w:rsidR="00EC7EC0" w:rsidRPr="00EC7EC0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7,168,158</w:t>
            </w:r>
          </w:p>
        </w:tc>
        <w:tc>
          <w:tcPr>
            <w:tcW w:w="270" w:type="dxa"/>
            <w:vAlign w:val="bottom"/>
          </w:tcPr>
          <w:p w14:paraId="67A5F44E" w14:textId="77777777" w:rsidR="00EC7EC0" w:rsidRPr="001B1239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9A45DA" w14:textId="17CF6798" w:rsidR="00EC7EC0" w:rsidRPr="001B1239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2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7,341,219</w:t>
            </w:r>
          </w:p>
        </w:tc>
      </w:tr>
      <w:tr w:rsidR="001B1239" w:rsidRPr="00CF1517" w14:paraId="100C4499" w14:textId="77777777" w:rsidTr="004C658F">
        <w:tc>
          <w:tcPr>
            <w:tcW w:w="3960" w:type="dxa"/>
          </w:tcPr>
          <w:p w14:paraId="375DFF24" w14:textId="0A557A23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F0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4F0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24F0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11C8BE" w14:textId="58F14329" w:rsidR="001B1239" w:rsidRPr="009675C2" w:rsidRDefault="001B1239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(118,389)</w:t>
            </w:r>
          </w:p>
        </w:tc>
        <w:tc>
          <w:tcPr>
            <w:tcW w:w="270" w:type="dxa"/>
            <w:vAlign w:val="bottom"/>
          </w:tcPr>
          <w:p w14:paraId="414EF17F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937220" w14:textId="7A70D3B5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DF910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498A092" w14:textId="562F94EB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54DEFF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FBD44D" w14:textId="6531652A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(181,878)</w:t>
            </w:r>
          </w:p>
        </w:tc>
      </w:tr>
      <w:tr w:rsidR="001B1239" w:rsidRPr="00CF1517" w14:paraId="472B50F1" w14:textId="77777777" w:rsidTr="004C658F">
        <w:tc>
          <w:tcPr>
            <w:tcW w:w="3960" w:type="dxa"/>
          </w:tcPr>
          <w:p w14:paraId="0EAA4162" w14:textId="05FA7116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B01E0" w14:textId="3AAA5CB4" w:rsidR="001B1239" w:rsidRPr="00892488" w:rsidRDefault="001B1239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3,632,491</w:t>
            </w:r>
          </w:p>
        </w:tc>
        <w:tc>
          <w:tcPr>
            <w:tcW w:w="270" w:type="dxa"/>
          </w:tcPr>
          <w:p w14:paraId="39A3CDD6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1C4DF4" w14:textId="13B4664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760DB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B9BE1" w14:textId="25F71A30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7FD46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5C4E0E" w14:textId="752967BC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7,159,341</w:t>
            </w:r>
          </w:p>
        </w:tc>
      </w:tr>
      <w:tr w:rsidR="00673B4C" w:rsidRPr="00CF1517" w14:paraId="40568490" w14:textId="77777777" w:rsidTr="00673B4C">
        <w:tc>
          <w:tcPr>
            <w:tcW w:w="3960" w:type="dxa"/>
          </w:tcPr>
          <w:p w14:paraId="6C02F479" w14:textId="77777777" w:rsidR="00673B4C" w:rsidRPr="009675C2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69C75C" w14:textId="77777777" w:rsidR="00673B4C" w:rsidRPr="00892488" w:rsidRDefault="00673B4C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1E293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2DE630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48F89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35B46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18AD6" w14:textId="77777777" w:rsidR="00673B4C" w:rsidRPr="00892488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7F7B4" w14:textId="77777777" w:rsidR="00673B4C" w:rsidRDefault="00673B4C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1239" w:rsidRPr="009675C2" w14:paraId="5E97ABB5" w14:textId="77777777" w:rsidTr="00266451">
        <w:trPr>
          <w:trHeight w:hRule="exact" w:val="414"/>
        </w:trPr>
        <w:tc>
          <w:tcPr>
            <w:tcW w:w="3960" w:type="dxa"/>
          </w:tcPr>
          <w:p w14:paraId="6146A632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</w:tcPr>
          <w:p w14:paraId="6E62C7CB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1239" w:rsidRPr="009675C2" w14:paraId="37D043ED" w14:textId="77777777" w:rsidTr="00266451">
        <w:tc>
          <w:tcPr>
            <w:tcW w:w="3960" w:type="dxa"/>
          </w:tcPr>
          <w:p w14:paraId="7BA32D6B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E126CF0" w14:textId="77777777" w:rsidR="001B1239" w:rsidRPr="009675C2" w:rsidRDefault="001B1239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2,870,210</w:t>
            </w:r>
          </w:p>
        </w:tc>
        <w:tc>
          <w:tcPr>
            <w:tcW w:w="270" w:type="dxa"/>
            <w:vAlign w:val="bottom"/>
          </w:tcPr>
          <w:p w14:paraId="63EA11D2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BA8EF1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5,919,550</w:t>
            </w:r>
          </w:p>
        </w:tc>
        <w:tc>
          <w:tcPr>
            <w:tcW w:w="270" w:type="dxa"/>
            <w:vAlign w:val="bottom"/>
          </w:tcPr>
          <w:p w14:paraId="010A6B60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601B8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5,038,880</w:t>
            </w:r>
          </w:p>
        </w:tc>
        <w:tc>
          <w:tcPr>
            <w:tcW w:w="270" w:type="dxa"/>
            <w:vAlign w:val="bottom"/>
          </w:tcPr>
          <w:p w14:paraId="523C9A07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EDEDFF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3,750,880</w:t>
            </w:r>
          </w:p>
        </w:tc>
      </w:tr>
      <w:tr w:rsidR="001B1239" w:rsidRPr="00892488" w14:paraId="066A8893" w14:textId="77777777" w:rsidTr="00266451">
        <w:tc>
          <w:tcPr>
            <w:tcW w:w="3960" w:type="dxa"/>
          </w:tcPr>
          <w:p w14:paraId="4BCAB157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023311" w14:textId="77777777" w:rsidR="001B1239" w:rsidRPr="00892488" w:rsidRDefault="001B1239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2,870,210</w:t>
            </w:r>
          </w:p>
        </w:tc>
        <w:tc>
          <w:tcPr>
            <w:tcW w:w="270" w:type="dxa"/>
            <w:vAlign w:val="bottom"/>
          </w:tcPr>
          <w:p w14:paraId="016DF290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F3A8D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5,919,550</w:t>
            </w:r>
          </w:p>
        </w:tc>
        <w:tc>
          <w:tcPr>
            <w:tcW w:w="270" w:type="dxa"/>
            <w:vAlign w:val="bottom"/>
          </w:tcPr>
          <w:p w14:paraId="677634EC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9374C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5,038,880</w:t>
            </w:r>
          </w:p>
        </w:tc>
        <w:tc>
          <w:tcPr>
            <w:tcW w:w="270" w:type="dxa"/>
            <w:vAlign w:val="bottom"/>
          </w:tcPr>
          <w:p w14:paraId="742B3839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18C5D7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3,750,880</w:t>
            </w:r>
          </w:p>
        </w:tc>
      </w:tr>
      <w:tr w:rsidR="001B1239" w:rsidRPr="009675C2" w14:paraId="6A9C6D7E" w14:textId="77777777" w:rsidTr="00266451">
        <w:tc>
          <w:tcPr>
            <w:tcW w:w="3960" w:type="dxa"/>
          </w:tcPr>
          <w:p w14:paraId="40061D1C" w14:textId="4C6986C5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F0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4F0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24F0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978D5E" w14:textId="77777777" w:rsidR="001B1239" w:rsidRPr="009675C2" w:rsidRDefault="001B1239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9675C2">
              <w:rPr>
                <w:rFonts w:asciiTheme="majorBidi" w:hAnsiTheme="majorBidi" w:cstheme="majorBidi"/>
                <w:sz w:val="30"/>
                <w:szCs w:val="30"/>
              </w:rPr>
              <w:t>(40,223)</w:t>
            </w:r>
          </w:p>
        </w:tc>
        <w:tc>
          <w:tcPr>
            <w:tcW w:w="270" w:type="dxa"/>
            <w:vAlign w:val="bottom"/>
          </w:tcPr>
          <w:p w14:paraId="621732F3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F0A9262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9E87FA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D35B83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6A7453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FD75C8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(118,389)</w:t>
            </w:r>
          </w:p>
        </w:tc>
      </w:tr>
      <w:tr w:rsidR="001B1239" w:rsidRPr="00892488" w14:paraId="25A9C1A9" w14:textId="77777777" w:rsidTr="00266451">
        <w:tc>
          <w:tcPr>
            <w:tcW w:w="3960" w:type="dxa"/>
          </w:tcPr>
          <w:p w14:paraId="0E2173F0" w14:textId="77777777" w:rsidR="001B1239" w:rsidRPr="009675C2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966A6" w14:textId="77777777" w:rsidR="001B1239" w:rsidRPr="00892488" w:rsidRDefault="001B1239" w:rsidP="001B1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2,829,987</w:t>
            </w:r>
          </w:p>
        </w:tc>
        <w:tc>
          <w:tcPr>
            <w:tcW w:w="270" w:type="dxa"/>
          </w:tcPr>
          <w:p w14:paraId="4A93CB71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07F6D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5361C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9D540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69C24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E0EB25" w14:textId="77777777" w:rsidR="001B1239" w:rsidRPr="00892488" w:rsidRDefault="001B1239" w:rsidP="001B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3,632,491</w:t>
            </w:r>
          </w:p>
        </w:tc>
      </w:tr>
    </w:tbl>
    <w:p w14:paraId="4B9EB1D8" w14:textId="77777777" w:rsidR="00727271" w:rsidRPr="0015348E" w:rsidRDefault="00727271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2D9A8C4" w14:textId="692FFC86" w:rsidR="00DF13D2" w:rsidRDefault="002B7574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4B0B8A" w:rsidRPr="0015348E">
        <w:rPr>
          <w:rFonts w:ascii="Angsana New" w:hAnsi="Angsana New" w:cs="Angsana New"/>
          <w:spacing w:val="6"/>
          <w:sz w:val="30"/>
          <w:szCs w:val="30"/>
        </w:rPr>
        <w:t>3</w:t>
      </w:r>
      <w:r w:rsidR="00E967B9" w:rsidRPr="0015348E">
        <w:rPr>
          <w:rFonts w:ascii="Angsana New" w:hAnsi="Angsana New" w:cs="Angsana New"/>
          <w:spacing w:val="6"/>
          <w:sz w:val="30"/>
          <w:szCs w:val="30"/>
        </w:rPr>
        <w:t>1</w:t>
      </w:r>
      <w:r w:rsidRPr="0015348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E61AF" w:rsidRPr="0015348E">
        <w:rPr>
          <w:rFonts w:ascii="Angsana New" w:hAnsi="Angsana New" w:cs="Angsana New"/>
          <w:spacing w:val="6"/>
          <w:sz w:val="30"/>
          <w:szCs w:val="30"/>
          <w:cs/>
        </w:rPr>
        <w:t>ธันวาคม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086D0E" w:rsidRPr="0015348E">
        <w:rPr>
          <w:rFonts w:ascii="Angsana New" w:hAnsi="Angsana New" w:cs="Angsana New"/>
          <w:spacing w:val="6"/>
          <w:sz w:val="30"/>
          <w:szCs w:val="30"/>
        </w:rPr>
        <w:t>2</w:t>
      </w:r>
      <w:r w:rsidR="00360B44" w:rsidRPr="0015348E">
        <w:rPr>
          <w:rFonts w:ascii="Angsana New" w:hAnsi="Angsana New" w:cs="Angsana New"/>
          <w:spacing w:val="6"/>
          <w:sz w:val="30"/>
          <w:szCs w:val="30"/>
        </w:rPr>
        <w:t>56</w:t>
      </w:r>
      <w:r w:rsidR="001F3A38">
        <w:rPr>
          <w:rFonts w:ascii="Angsana New" w:hAnsi="Angsana New" w:cs="Angsana New"/>
          <w:spacing w:val="6"/>
          <w:sz w:val="30"/>
          <w:szCs w:val="30"/>
        </w:rPr>
        <w:t>4</w:t>
      </w:r>
      <w:r w:rsidR="00D24C61" w:rsidRPr="0015348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เงินให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>้กู้ยืมระยะสั้นแก่บริษัทย่อย</w:t>
      </w:r>
      <w:r w:rsidR="0015348E" w:rsidRPr="0015348E">
        <w:rPr>
          <w:rFonts w:ascii="Angsana New" w:hAnsi="Angsana New" w:cs="Angsana New" w:hint="cs"/>
          <w:spacing w:val="6"/>
          <w:sz w:val="30"/>
          <w:szCs w:val="30"/>
          <w:cs/>
        </w:rPr>
        <w:t>และการร่วมค้า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>บาง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แห่ง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เป็น</w:t>
      </w:r>
      <w:r w:rsidR="001D6F45" w:rsidRPr="0015348E">
        <w:rPr>
          <w:rFonts w:ascii="Angsana New" w:hAnsi="Angsana New" w:cs="Angsana New"/>
          <w:spacing w:val="6"/>
          <w:sz w:val="30"/>
          <w:szCs w:val="30"/>
          <w:cs/>
        </w:rPr>
        <w:t>เงินให้กู้ยืมประเภทไม่มี</w:t>
      </w:r>
      <w:r w:rsidR="001D6F45" w:rsidRPr="00CF1517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="001D6F45" w:rsidRPr="00CF1517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CF1517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 w:rsidRPr="00CF1517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C081E" w:rsidRPr="00CF1517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1B1239">
        <w:rPr>
          <w:rFonts w:ascii="Angsana New" w:hAnsi="Angsana New" w:cs="Angsana New"/>
          <w:spacing w:val="8"/>
          <w:sz w:val="30"/>
          <w:szCs w:val="30"/>
        </w:rPr>
        <w:t>3.</w:t>
      </w:r>
      <w:r w:rsidR="00F813C1">
        <w:rPr>
          <w:rFonts w:ascii="Angsana New" w:hAnsi="Angsana New" w:cs="Angsana New"/>
          <w:spacing w:val="8"/>
          <w:sz w:val="30"/>
          <w:szCs w:val="30"/>
        </w:rPr>
        <w:t>88</w:t>
      </w:r>
      <w:r w:rsidR="00064F27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CF1517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CF1517">
        <w:rPr>
          <w:rFonts w:ascii="Angsana New" w:hAnsi="Angsana New" w:cs="Angsana New"/>
          <w:spacing w:val="8"/>
          <w:sz w:val="30"/>
          <w:szCs w:val="30"/>
          <w:cs/>
        </w:rPr>
        <w:t>ร้อย</w:t>
      </w:r>
      <w:r w:rsidR="001D6F45" w:rsidRPr="003C1404">
        <w:rPr>
          <w:rFonts w:ascii="Angsana New" w:hAnsi="Angsana New" w:cs="Angsana New"/>
          <w:spacing w:val="8"/>
          <w:sz w:val="30"/>
          <w:szCs w:val="30"/>
          <w:cs/>
        </w:rPr>
        <w:t>ละ</w:t>
      </w:r>
      <w:r w:rsidR="00DB0F32" w:rsidRPr="003C140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B1239">
        <w:rPr>
          <w:rFonts w:ascii="Angsana New" w:hAnsi="Angsana New" w:cs="Angsana New"/>
          <w:spacing w:val="8"/>
          <w:sz w:val="30"/>
          <w:szCs w:val="30"/>
        </w:rPr>
        <w:t>6.</w:t>
      </w:r>
      <w:r w:rsidR="0011717B">
        <w:rPr>
          <w:rFonts w:ascii="Angsana New" w:hAnsi="Angsana New" w:cs="Angsana New"/>
          <w:spacing w:val="8"/>
          <w:sz w:val="30"/>
          <w:szCs w:val="30"/>
        </w:rPr>
        <w:t>5</w:t>
      </w:r>
      <w:r w:rsidR="001B1239">
        <w:rPr>
          <w:rFonts w:ascii="Angsana New" w:hAnsi="Angsana New" w:cs="Angsana New"/>
          <w:spacing w:val="8"/>
          <w:sz w:val="30"/>
          <w:szCs w:val="30"/>
        </w:rPr>
        <w:t>0</w:t>
      </w:r>
      <w:r w:rsidR="00704078" w:rsidRPr="00CF1517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CF1517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</w:t>
      </w:r>
      <w:r w:rsidR="001F3A38">
        <w:rPr>
          <w:rFonts w:ascii="Angsana New" w:hAnsi="Angsana New" w:cs="Angsana New"/>
          <w:i/>
          <w:iCs/>
          <w:sz w:val="30"/>
          <w:szCs w:val="30"/>
        </w:rPr>
        <w:t>63</w:t>
      </w:r>
      <w:r w:rsidR="006310B8" w:rsidRPr="00CF1517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6310B8" w:rsidRPr="00CF1517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6310B8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1F3A38">
        <w:rPr>
          <w:rFonts w:ascii="Angsana New" w:hAnsi="Angsana New" w:cs="Angsana New"/>
          <w:i/>
          <w:iCs/>
          <w:sz w:val="30"/>
          <w:szCs w:val="30"/>
        </w:rPr>
        <w:t>4.25</w:t>
      </w:r>
      <w:r w:rsidR="006310B8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1F3A38">
        <w:rPr>
          <w:rFonts w:ascii="Angsana New" w:hAnsi="Angsana New" w:cs="Angsana New"/>
          <w:i/>
          <w:iCs/>
          <w:sz w:val="30"/>
          <w:szCs w:val="30"/>
        </w:rPr>
        <w:t>5.41</w:t>
      </w:r>
      <w:r w:rsidR="006310B8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CF1517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6310B8" w:rsidRPr="00CF151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0F785FB" w14:textId="77777777" w:rsidR="003B2DD6" w:rsidRDefault="003B2DD6" w:rsidP="00F4383D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74"/>
        <w:gridCol w:w="1707"/>
        <w:gridCol w:w="544"/>
        <w:gridCol w:w="1714"/>
      </w:tblGrid>
      <w:tr w:rsidR="0028480C" w:rsidRPr="008342AF" w14:paraId="46C912DA" w14:textId="77777777" w:rsidTr="006B2142">
        <w:trPr>
          <w:trHeight w:hRule="exact" w:val="393"/>
          <w:tblHeader/>
        </w:trPr>
        <w:tc>
          <w:tcPr>
            <w:tcW w:w="2146" w:type="pct"/>
          </w:tcPr>
          <w:p w14:paraId="2F4817D4" w14:textId="77777777" w:rsidR="0028480C" w:rsidRPr="008342AF" w:rsidRDefault="0028480C" w:rsidP="00E8078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B4F5987" w14:textId="77777777" w:rsidR="0028480C" w:rsidRPr="008342AF" w:rsidRDefault="0028480C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2" w:type="pct"/>
            <w:gridSpan w:val="3"/>
          </w:tcPr>
          <w:p w14:paraId="4E2A45EA" w14:textId="77777777" w:rsidR="0028480C" w:rsidRPr="008342AF" w:rsidRDefault="0028480C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80C" w:rsidRPr="008342AF" w14:paraId="2B015A87" w14:textId="77777777" w:rsidTr="006B2142">
        <w:trPr>
          <w:trHeight w:hRule="exact" w:val="393"/>
          <w:tblHeader/>
        </w:trPr>
        <w:tc>
          <w:tcPr>
            <w:tcW w:w="2146" w:type="pct"/>
          </w:tcPr>
          <w:p w14:paraId="2AE4FDCD" w14:textId="77777777" w:rsidR="0028480C" w:rsidRPr="00E05319" w:rsidRDefault="0028480C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2" w:type="pct"/>
          </w:tcPr>
          <w:p w14:paraId="1780B554" w14:textId="77777777" w:rsidR="0028480C" w:rsidRPr="008342AF" w:rsidRDefault="0028480C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</w:tcPr>
          <w:p w14:paraId="3FB91FAC" w14:textId="77777777" w:rsidR="0028480C" w:rsidRPr="008342AF" w:rsidRDefault="0028480C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302" w:type="pct"/>
          </w:tcPr>
          <w:p w14:paraId="3C00E040" w14:textId="77777777" w:rsidR="0028480C" w:rsidRPr="008342AF" w:rsidRDefault="0028480C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pct"/>
          </w:tcPr>
          <w:p w14:paraId="08A7DE21" w14:textId="77777777" w:rsidR="0028480C" w:rsidRPr="008342AF" w:rsidRDefault="0028480C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B2142" w:rsidRPr="008342AF" w14:paraId="0E28A5D5" w14:textId="77777777" w:rsidTr="006B2142">
        <w:trPr>
          <w:trHeight w:hRule="exact" w:val="393"/>
          <w:tblHeader/>
        </w:trPr>
        <w:tc>
          <w:tcPr>
            <w:tcW w:w="2146" w:type="pct"/>
          </w:tcPr>
          <w:p w14:paraId="6DFAABE8" w14:textId="77777777" w:rsidR="006B2142" w:rsidRPr="008342AF" w:rsidRDefault="006B2142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6239156" w14:textId="70336110" w:rsidR="006B2142" w:rsidRPr="008342AF" w:rsidRDefault="006B2142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2" w:type="pct"/>
            <w:gridSpan w:val="3"/>
          </w:tcPr>
          <w:p w14:paraId="44A1CC55" w14:textId="2AEB1AD9" w:rsidR="006B2142" w:rsidRPr="008342AF" w:rsidRDefault="006B2142" w:rsidP="00E80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80C" w:rsidRPr="008342AF" w14:paraId="5A5576D3" w14:textId="77777777" w:rsidTr="006B2142">
        <w:trPr>
          <w:trHeight w:hRule="exact" w:val="393"/>
        </w:trPr>
        <w:tc>
          <w:tcPr>
            <w:tcW w:w="2146" w:type="pct"/>
          </w:tcPr>
          <w:p w14:paraId="486EA4C2" w14:textId="77777777" w:rsidR="0028480C" w:rsidRPr="00E05319" w:rsidRDefault="0028480C" w:rsidP="00E807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52" w:type="pct"/>
          </w:tcPr>
          <w:p w14:paraId="68A39570" w14:textId="77777777" w:rsidR="0028480C" w:rsidRPr="008342AF" w:rsidRDefault="0028480C" w:rsidP="00E80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66A8E1A5" w14:textId="27332293" w:rsidR="0028480C" w:rsidRPr="008342AF" w:rsidRDefault="0028480C" w:rsidP="00CC2F6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118,389</w:t>
            </w:r>
          </w:p>
        </w:tc>
        <w:tc>
          <w:tcPr>
            <w:tcW w:w="302" w:type="pct"/>
          </w:tcPr>
          <w:p w14:paraId="77E56FB9" w14:textId="77777777" w:rsidR="0028480C" w:rsidRPr="008342AF" w:rsidRDefault="0028480C" w:rsidP="00E80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pct"/>
          </w:tcPr>
          <w:p w14:paraId="37FC04EB" w14:textId="267C7897" w:rsidR="0028480C" w:rsidRPr="008342AF" w:rsidRDefault="0028480C" w:rsidP="00CC2F6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40,223</w:t>
            </w:r>
          </w:p>
        </w:tc>
      </w:tr>
      <w:tr w:rsidR="0028480C" w:rsidRPr="008342AF" w14:paraId="53F114C3" w14:textId="77777777" w:rsidTr="006B2142">
        <w:trPr>
          <w:trHeight w:hRule="exact" w:val="393"/>
        </w:trPr>
        <w:tc>
          <w:tcPr>
            <w:tcW w:w="2146" w:type="pct"/>
          </w:tcPr>
          <w:p w14:paraId="1BBC531F" w14:textId="77777777" w:rsidR="0028480C" w:rsidRPr="00E05319" w:rsidRDefault="0028480C" w:rsidP="00E8078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52" w:type="pct"/>
          </w:tcPr>
          <w:p w14:paraId="405DC1F6" w14:textId="77777777" w:rsidR="0028480C" w:rsidRPr="008342AF" w:rsidRDefault="0028480C" w:rsidP="00E80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67E6CCDC" w14:textId="11792DAA" w:rsidR="0028480C" w:rsidRPr="008342AF" w:rsidRDefault="0028480C" w:rsidP="00CC2F6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63,489</w:t>
            </w:r>
          </w:p>
        </w:tc>
        <w:tc>
          <w:tcPr>
            <w:tcW w:w="302" w:type="pct"/>
          </w:tcPr>
          <w:p w14:paraId="1C4E139A" w14:textId="77777777" w:rsidR="0028480C" w:rsidRPr="008342AF" w:rsidRDefault="0028480C" w:rsidP="00E80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pct"/>
          </w:tcPr>
          <w:p w14:paraId="7A52C233" w14:textId="3403A43B" w:rsidR="0028480C" w:rsidRPr="008342AF" w:rsidRDefault="0028480C" w:rsidP="00CC2F6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78,166</w:t>
            </w:r>
          </w:p>
        </w:tc>
      </w:tr>
      <w:tr w:rsidR="0028480C" w:rsidRPr="008342AF" w14:paraId="524CD90F" w14:textId="77777777" w:rsidTr="006B2142">
        <w:trPr>
          <w:trHeight w:hRule="exact" w:val="393"/>
        </w:trPr>
        <w:tc>
          <w:tcPr>
            <w:tcW w:w="2146" w:type="pct"/>
          </w:tcPr>
          <w:p w14:paraId="0AB9A8FD" w14:textId="77777777" w:rsidR="0028480C" w:rsidRPr="008342AF" w:rsidRDefault="0028480C" w:rsidP="00E8078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2" w:type="pct"/>
          </w:tcPr>
          <w:p w14:paraId="1FAB8594" w14:textId="77777777" w:rsidR="0028480C" w:rsidRPr="008342AF" w:rsidRDefault="0028480C" w:rsidP="00E80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pct"/>
            <w:tcBorders>
              <w:top w:val="single" w:sz="4" w:space="0" w:color="auto"/>
              <w:bottom w:val="double" w:sz="4" w:space="0" w:color="auto"/>
            </w:tcBorders>
          </w:tcPr>
          <w:p w14:paraId="123038FD" w14:textId="29571C08" w:rsidR="0028480C" w:rsidRPr="008342AF" w:rsidRDefault="0028480C" w:rsidP="00CC2F6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181,878</w:t>
            </w:r>
          </w:p>
        </w:tc>
        <w:tc>
          <w:tcPr>
            <w:tcW w:w="302" w:type="pct"/>
          </w:tcPr>
          <w:p w14:paraId="5F06FA8E" w14:textId="77777777" w:rsidR="0028480C" w:rsidRPr="008342AF" w:rsidRDefault="0028480C" w:rsidP="00E80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</w:tcPr>
          <w:p w14:paraId="29C6FFB7" w14:textId="3A057C3F" w:rsidR="0028480C" w:rsidRPr="008342AF" w:rsidRDefault="0028480C" w:rsidP="00CC2F6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118,389</w:t>
            </w:r>
          </w:p>
        </w:tc>
      </w:tr>
    </w:tbl>
    <w:p w14:paraId="0EC68D07" w14:textId="62EBC12E" w:rsidR="0044307E" w:rsidRDefault="0044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  <w:cs/>
        </w:rPr>
      </w:pPr>
      <w:r>
        <w:rPr>
          <w:rFonts w:ascii="Angsana New" w:hAnsi="Angsana New" w:cs="Angsana New"/>
          <w:spacing w:val="8"/>
          <w:sz w:val="30"/>
          <w:szCs w:val="30"/>
        </w:rPr>
        <w:br w:type="page"/>
      </w:r>
    </w:p>
    <w:tbl>
      <w:tblPr>
        <w:tblW w:w="90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70"/>
        <w:gridCol w:w="990"/>
        <w:gridCol w:w="270"/>
        <w:gridCol w:w="990"/>
      </w:tblGrid>
      <w:tr w:rsidR="006310B8" w:rsidRPr="00CF1517" w14:paraId="517AF58B" w14:textId="77777777" w:rsidTr="005126B0">
        <w:trPr>
          <w:tblHeader/>
        </w:trPr>
        <w:tc>
          <w:tcPr>
            <w:tcW w:w="4167" w:type="dxa"/>
            <w:vAlign w:val="bottom"/>
          </w:tcPr>
          <w:p w14:paraId="15BB0B8C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43B6A8EA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7823" w:rsidRPr="00CF1517" w14:paraId="32CC1D23" w14:textId="77777777" w:rsidTr="005126B0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52ABBD8" w14:textId="49468646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03755252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E3C936" w14:textId="4AAA9DAE" w:rsidR="006310B8" w:rsidRPr="00CF1517" w:rsidRDefault="00360B44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10B8"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BAB0A04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ABF66C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F196533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4C38CF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2C2A99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B21C5" w14:textId="77777777" w:rsidR="006310B8" w:rsidRPr="00136BAD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FB7BE1" w14:textId="09A12705" w:rsidR="006310B8" w:rsidRPr="00136BAD" w:rsidRDefault="004B0B8A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67B9" w:rsidRPr="00E967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6BAD" w:rsidRPr="00136B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6BAD" w:rsidRPr="00136BA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310B8" w:rsidRPr="00CF1517" w14:paraId="7899EE94" w14:textId="77777777" w:rsidTr="005126B0">
        <w:trPr>
          <w:trHeight w:hRule="exact" w:val="414"/>
          <w:tblHeader/>
        </w:trPr>
        <w:tc>
          <w:tcPr>
            <w:tcW w:w="4167" w:type="dxa"/>
          </w:tcPr>
          <w:p w14:paraId="5B869C9B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632DECB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F1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10B8" w:rsidRPr="00CF1517" w14:paraId="29D04D62" w14:textId="77777777" w:rsidTr="005126B0">
        <w:trPr>
          <w:trHeight w:hRule="exact" w:val="414"/>
          <w:tblHeader/>
        </w:trPr>
        <w:tc>
          <w:tcPr>
            <w:tcW w:w="4167" w:type="dxa"/>
          </w:tcPr>
          <w:p w14:paraId="4462A5FE" w14:textId="18EBB9EA" w:rsidR="006310B8" w:rsidRPr="00CF1517" w:rsidRDefault="00086D0E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360B44" w:rsidRPr="00360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F43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60" w:type="dxa"/>
            <w:gridSpan w:val="7"/>
          </w:tcPr>
          <w:p w14:paraId="1786CF6D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B7823" w:rsidRPr="00CF1517" w14:paraId="75DD73C5" w14:textId="77777777" w:rsidTr="00024F0E">
        <w:tc>
          <w:tcPr>
            <w:tcW w:w="4167" w:type="dxa"/>
            <w:vAlign w:val="bottom"/>
          </w:tcPr>
          <w:p w14:paraId="373578B3" w14:textId="56DB3728" w:rsidR="006310B8" w:rsidRPr="00CF1517" w:rsidRDefault="00035B8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644B8A" w14:textId="69448101" w:rsidR="006310B8" w:rsidRPr="00CF1517" w:rsidRDefault="009A5738" w:rsidP="00AE3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37B29ED0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835572" w14:textId="6CF74AF2" w:rsidR="006310B8" w:rsidRPr="00CF1517" w:rsidRDefault="009A5738" w:rsidP="00EC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7B71E5FB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90B9C7" w14:textId="6613AE42" w:rsidR="006310B8" w:rsidRPr="00CF1517" w:rsidRDefault="009A573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40133" w14:textId="77777777" w:rsidR="006310B8" w:rsidRPr="00CF1517" w:rsidRDefault="006310B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1EEFAD" w14:textId="2869080B" w:rsidR="006310B8" w:rsidRPr="00CF1517" w:rsidRDefault="009A5738" w:rsidP="00A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663ADD" w:rsidRPr="00CF1517" w14:paraId="7CB0B70D" w14:textId="77777777" w:rsidTr="00024F0E">
        <w:tc>
          <w:tcPr>
            <w:tcW w:w="4167" w:type="dxa"/>
          </w:tcPr>
          <w:p w14:paraId="4BAF480C" w14:textId="77777777" w:rsidR="00663ADD" w:rsidRPr="00CF1517" w:rsidRDefault="00663AD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DB63" w14:textId="1231EC9B" w:rsidR="00663ADD" w:rsidRPr="00CF1517" w:rsidRDefault="009A5738" w:rsidP="00663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2ACC3570" w14:textId="77777777" w:rsidR="00663ADD" w:rsidRPr="00CF1517" w:rsidRDefault="00663AD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AE6AC" w14:textId="34B02F4F" w:rsidR="00663ADD" w:rsidRPr="00CF1517" w:rsidRDefault="009A5738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43E03E49" w14:textId="77777777" w:rsidR="00663ADD" w:rsidRPr="00CF1517" w:rsidRDefault="00663AD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C23C48" w14:textId="1C10FB89" w:rsidR="00663ADD" w:rsidRPr="00CF1517" w:rsidRDefault="009A5738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8F4DC2" w14:textId="77777777" w:rsidR="00663ADD" w:rsidRPr="00CF1517" w:rsidRDefault="00663AD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A6B66A" w14:textId="0689038F" w:rsidR="00663ADD" w:rsidRPr="00CF1517" w:rsidRDefault="009A5738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  <w:tr w:rsidR="00F4383D" w:rsidRPr="00CF1517" w14:paraId="20948F91" w14:textId="77777777" w:rsidTr="00024F0E">
        <w:tc>
          <w:tcPr>
            <w:tcW w:w="4167" w:type="dxa"/>
          </w:tcPr>
          <w:p w14:paraId="43388B51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457991" w14:textId="77777777" w:rsidR="00F4383D" w:rsidRDefault="00F4383D" w:rsidP="00663A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9307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F66E59" w14:textId="77777777" w:rsidR="00F4383D" w:rsidRPr="00086D0E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4415E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7CA8B7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27BB" w14:textId="77777777" w:rsidR="00F4383D" w:rsidRPr="00CF1517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3E1411" w14:textId="77777777" w:rsidR="00F4383D" w:rsidRPr="00086D0E" w:rsidRDefault="00F4383D" w:rsidP="0066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4F0E" w:rsidRPr="00CF1517" w14:paraId="66B42793" w14:textId="77777777" w:rsidTr="00F37F96">
        <w:trPr>
          <w:trHeight w:hRule="exact" w:val="414"/>
          <w:tblHeader/>
        </w:trPr>
        <w:tc>
          <w:tcPr>
            <w:tcW w:w="4167" w:type="dxa"/>
          </w:tcPr>
          <w:p w14:paraId="2A96B351" w14:textId="59BE0977" w:rsidR="00024F0E" w:rsidRPr="00CF1517" w:rsidRDefault="00024F0E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860" w:type="dxa"/>
            <w:gridSpan w:val="7"/>
          </w:tcPr>
          <w:p w14:paraId="7269FA4C" w14:textId="77777777" w:rsidR="00024F0E" w:rsidRPr="00CF1517" w:rsidRDefault="00024F0E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24F0E" w:rsidRPr="00CF1517" w14:paraId="4B3B3EB5" w14:textId="77777777" w:rsidTr="00F37F96">
        <w:tc>
          <w:tcPr>
            <w:tcW w:w="4167" w:type="dxa"/>
            <w:vAlign w:val="bottom"/>
          </w:tcPr>
          <w:p w14:paraId="285F16E2" w14:textId="77777777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FDA5D4" w14:textId="6A7E06B9" w:rsidR="00024F0E" w:rsidRPr="00CF1517" w:rsidRDefault="00024F0E" w:rsidP="00024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FAC07" w14:textId="77777777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07659B" w14:textId="5CFD89A2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77D1B5B6" w14:textId="77777777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34EF1E" w14:textId="371765D4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6303B" w14:textId="77777777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353B93" w14:textId="37EB0773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</w:tr>
      <w:tr w:rsidR="00024F0E" w:rsidRPr="00CF1517" w14:paraId="5AC6F184" w14:textId="77777777" w:rsidTr="00F37F96">
        <w:tc>
          <w:tcPr>
            <w:tcW w:w="4167" w:type="dxa"/>
          </w:tcPr>
          <w:p w14:paraId="3AE18A75" w14:textId="77777777" w:rsidR="00024F0E" w:rsidRPr="00CF1517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98923" w14:textId="7FD4E801" w:rsidR="00024F0E" w:rsidRPr="00024F0E" w:rsidRDefault="00024F0E" w:rsidP="00024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EED5E" w14:textId="77777777" w:rsidR="00024F0E" w:rsidRPr="00024F0E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C4E71F" w14:textId="059605FD" w:rsidR="00024F0E" w:rsidRPr="00024F0E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2CE35E0A" w14:textId="77777777" w:rsidR="00024F0E" w:rsidRPr="00024F0E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B6DF1" w14:textId="17AA436B" w:rsidR="00024F0E" w:rsidRPr="00024F0E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F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574E4" w14:textId="77777777" w:rsidR="00024F0E" w:rsidRPr="00024F0E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22D76" w14:textId="4E89A33D" w:rsidR="00024F0E" w:rsidRPr="00024F0E" w:rsidRDefault="00024F0E" w:rsidP="00024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2,000,000</w:t>
            </w:r>
          </w:p>
        </w:tc>
      </w:tr>
    </w:tbl>
    <w:p w14:paraId="6CB6752E" w14:textId="77777777" w:rsidR="00024F0E" w:rsidRDefault="00024F0E" w:rsidP="00DE13C7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ECBF5F3" w14:textId="5EF63515" w:rsidR="00094DD3" w:rsidRDefault="00094DD3" w:rsidP="00DE13C7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  <w:r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4B0B8A" w:rsidRPr="0011717B">
        <w:rPr>
          <w:rFonts w:ascii="Angsana New" w:hAnsi="Angsana New" w:cs="Angsana New"/>
          <w:spacing w:val="-4"/>
          <w:sz w:val="30"/>
          <w:szCs w:val="30"/>
        </w:rPr>
        <w:t>3</w:t>
      </w:r>
      <w:r w:rsidR="00E967B9" w:rsidRPr="0011717B">
        <w:rPr>
          <w:rFonts w:ascii="Angsana New" w:hAnsi="Angsana New" w:cs="Angsana New"/>
          <w:spacing w:val="-4"/>
          <w:sz w:val="30"/>
          <w:szCs w:val="30"/>
        </w:rPr>
        <w:t>1</w:t>
      </w:r>
      <w:r w:rsidR="00136BAD" w:rsidRPr="001171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86D0E" w:rsidRPr="0011717B">
        <w:rPr>
          <w:rFonts w:ascii="Angsana New" w:hAnsi="Angsana New" w:cs="Angsana New"/>
          <w:spacing w:val="-4"/>
          <w:sz w:val="30"/>
          <w:szCs w:val="30"/>
        </w:rPr>
        <w:t>2</w:t>
      </w:r>
      <w:r w:rsidR="00360B44" w:rsidRPr="0011717B">
        <w:rPr>
          <w:rFonts w:ascii="Angsana New" w:hAnsi="Angsana New" w:cs="Angsana New"/>
          <w:spacing w:val="-4"/>
          <w:sz w:val="30"/>
          <w:szCs w:val="30"/>
        </w:rPr>
        <w:t>56</w:t>
      </w:r>
      <w:r w:rsidR="00DE13C7" w:rsidRPr="0011717B">
        <w:rPr>
          <w:rFonts w:ascii="Angsana New" w:hAnsi="Angsana New" w:cs="Angsana New"/>
          <w:spacing w:val="-4"/>
          <w:sz w:val="30"/>
          <w:szCs w:val="30"/>
        </w:rPr>
        <w:t>4</w:t>
      </w:r>
      <w:r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ย่อยแห่งหนึ่ง</w:t>
      </w:r>
      <w:r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Pr="0011717B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1717B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Pr="001171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1717B">
        <w:rPr>
          <w:rFonts w:asciiTheme="majorBidi" w:hAnsiTheme="majorBidi" w:cs="Angsana New" w:hint="cs"/>
          <w:sz w:val="30"/>
          <w:szCs w:val="30"/>
          <w:cs/>
        </w:rPr>
        <w:t>จำกัด)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024F0E" w:rsidRPr="0011717B">
        <w:rPr>
          <w:rFonts w:ascii="Angsana New" w:hAnsi="Angsana New" w:cs="Angsana New"/>
          <w:spacing w:val="-4"/>
          <w:sz w:val="30"/>
          <w:szCs w:val="30"/>
        </w:rPr>
        <w:br/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เงินให้กู้ยืมประเภท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11717B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Pr="001171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Pr="0011717B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B32CB9" w:rsidRPr="0011717B">
        <w:rPr>
          <w:rFonts w:ascii="Angsana New" w:hAnsi="Angsana New" w:cs="Angsana New"/>
          <w:sz w:val="30"/>
          <w:szCs w:val="30"/>
        </w:rPr>
        <w:t>3</w:t>
      </w:r>
      <w:r w:rsidRPr="0011717B">
        <w:rPr>
          <w:rFonts w:ascii="Angsana New" w:hAnsi="Angsana New" w:cs="Angsana New"/>
          <w:sz w:val="30"/>
          <w:szCs w:val="30"/>
        </w:rPr>
        <w:t>,</w:t>
      </w:r>
      <w:r w:rsidR="00360B44" w:rsidRPr="0011717B">
        <w:rPr>
          <w:rFonts w:ascii="Angsana New" w:hAnsi="Angsana New" w:cs="Angsana New"/>
          <w:sz w:val="30"/>
          <w:szCs w:val="30"/>
        </w:rPr>
        <w:t>000</w:t>
      </w:r>
      <w:r w:rsidRPr="0011717B">
        <w:rPr>
          <w:rFonts w:ascii="Angsana New" w:hAnsi="Angsana New" w:cs="Angsana New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z w:val="30"/>
          <w:szCs w:val="30"/>
          <w:cs/>
        </w:rPr>
        <w:t xml:space="preserve">ล้านบาท เงินต้นของเงินให้กู้ยืมนี้มีกำหนดรับชำระคืนทั้งจำนวนในเดือนมกราคม </w:t>
      </w:r>
      <w:r w:rsidR="00086D0E" w:rsidRPr="0011717B">
        <w:rPr>
          <w:rFonts w:ascii="Angsana New" w:hAnsi="Angsana New" w:cs="Angsana New"/>
          <w:sz w:val="30"/>
          <w:szCs w:val="30"/>
        </w:rPr>
        <w:t>2</w:t>
      </w:r>
      <w:r w:rsidR="00360B44" w:rsidRPr="0011717B">
        <w:rPr>
          <w:rFonts w:ascii="Angsana New" w:hAnsi="Angsana New" w:cs="Angsana New"/>
          <w:sz w:val="30"/>
          <w:szCs w:val="30"/>
        </w:rPr>
        <w:t>568</w:t>
      </w:r>
      <w:r w:rsidR="00EC7EC0" w:rsidRPr="0011717B">
        <w:rPr>
          <w:rFonts w:ascii="Angsana New" w:hAnsi="Angsana New" w:cs="Angsana New"/>
          <w:sz w:val="30"/>
          <w:szCs w:val="30"/>
        </w:rPr>
        <w:t xml:space="preserve"> </w:t>
      </w:r>
      <w:r w:rsidR="00B32CB9" w:rsidRPr="0011717B">
        <w:rPr>
          <w:rFonts w:ascii="Angsana New" w:hAnsi="Angsana New" w:cs="Angsana New" w:hint="cs"/>
          <w:sz w:val="30"/>
          <w:szCs w:val="30"/>
          <w:cs/>
        </w:rPr>
        <w:t xml:space="preserve">และเดือนพฤศจิกายน </w:t>
      </w:r>
      <w:r w:rsidR="00B32CB9" w:rsidRPr="0011717B">
        <w:rPr>
          <w:rFonts w:ascii="Angsana New" w:hAnsi="Angsana New" w:cs="Angsana New"/>
          <w:sz w:val="30"/>
          <w:szCs w:val="30"/>
        </w:rPr>
        <w:t>2569</w:t>
      </w:r>
      <w:r w:rsidRPr="0011717B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11717B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F00F7B" w:rsidRPr="0011717B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Pr="0011717B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11717B">
        <w:rPr>
          <w:rFonts w:ascii="Angsana New" w:hAnsi="Angsana New" w:cs="Angsana New"/>
          <w:spacing w:val="8"/>
          <w:sz w:val="30"/>
          <w:szCs w:val="30"/>
          <w:cs/>
        </w:rPr>
        <w:t>มี</w:t>
      </w:r>
      <w:r w:rsidR="0011717B" w:rsidRPr="00CF1517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อัตราดอกเบี้ยร้อยล</w:t>
      </w:r>
      <w:r w:rsidR="0011717B" w:rsidRPr="00CF1517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11717B">
        <w:rPr>
          <w:rFonts w:ascii="Angsana New" w:hAnsi="Angsana New" w:cs="Angsana New"/>
          <w:spacing w:val="8"/>
          <w:sz w:val="30"/>
          <w:szCs w:val="30"/>
        </w:rPr>
        <w:t xml:space="preserve">4.25 </w:t>
      </w:r>
      <w:r w:rsidR="00445D12">
        <w:rPr>
          <w:rFonts w:ascii="Angsana New" w:hAnsi="Angsana New" w:cs="Angsana New" w:hint="cs"/>
          <w:spacing w:val="8"/>
          <w:sz w:val="30"/>
          <w:szCs w:val="30"/>
          <w:cs/>
        </w:rPr>
        <w:t>และ</w:t>
      </w:r>
      <w:r w:rsidR="0011717B" w:rsidRPr="00CF1517">
        <w:rPr>
          <w:rFonts w:ascii="Angsana New" w:hAnsi="Angsana New" w:cs="Angsana New"/>
          <w:spacing w:val="8"/>
          <w:sz w:val="30"/>
          <w:szCs w:val="30"/>
          <w:cs/>
        </w:rPr>
        <w:t>ร้อย</w:t>
      </w:r>
      <w:r w:rsidR="0011717B" w:rsidRPr="003C1404">
        <w:rPr>
          <w:rFonts w:ascii="Angsana New" w:hAnsi="Angsana New" w:cs="Angsana New"/>
          <w:spacing w:val="8"/>
          <w:sz w:val="30"/>
          <w:szCs w:val="30"/>
          <w:cs/>
        </w:rPr>
        <w:t>ละ</w:t>
      </w:r>
      <w:r w:rsidR="0011717B" w:rsidRPr="003C140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1717B">
        <w:rPr>
          <w:rFonts w:ascii="Angsana New" w:hAnsi="Angsana New" w:cs="Angsana New"/>
          <w:spacing w:val="8"/>
          <w:sz w:val="30"/>
          <w:szCs w:val="30"/>
        </w:rPr>
        <w:t>4.78</w:t>
      </w:r>
      <w:r w:rsidR="0011717B" w:rsidRPr="00CF1517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1717B" w:rsidRPr="00CF1517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(2563: </w:t>
      </w:r>
      <w:r w:rsidR="00C321FB" w:rsidRPr="0011717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ร้อยละ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4.78 </w:t>
      </w:r>
      <w:r w:rsidR="00C321FB" w:rsidRPr="0011717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321FB" w:rsidRPr="0011717B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17AEEB64" w14:textId="2E4D247D" w:rsidR="00833F05" w:rsidRPr="0044307E" w:rsidRDefault="00833F05">
      <w:pPr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482E73" w:rsidRPr="00CF1517" w14:paraId="053521A1" w14:textId="77777777" w:rsidTr="00F37F96">
        <w:tc>
          <w:tcPr>
            <w:tcW w:w="2169" w:type="pct"/>
          </w:tcPr>
          <w:p w14:paraId="28F99EFF" w14:textId="0F930EE4" w:rsidR="00482E73" w:rsidRPr="00CF1517" w:rsidRDefault="00482E73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0B556CBD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3948CD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BAADEE1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E73" w:rsidRPr="00CF1517" w14:paraId="5B26FF62" w14:textId="77777777" w:rsidTr="00F37F96">
        <w:tc>
          <w:tcPr>
            <w:tcW w:w="2169" w:type="pct"/>
          </w:tcPr>
          <w:p w14:paraId="6257C054" w14:textId="4921BEE7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B7A421C" w14:textId="35E694E7" w:rsidR="00482E73" w:rsidRPr="00CF1517" w:rsidRDefault="00482E73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C472614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08CBB69" w14:textId="68D4C458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1FE8595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C57882F" w14:textId="7428984B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251051DC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E213624" w14:textId="20BE06C4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82E73" w:rsidRPr="00CF1517" w14:paraId="6F9EAB5A" w14:textId="77777777" w:rsidTr="00F37F96">
        <w:tc>
          <w:tcPr>
            <w:tcW w:w="2169" w:type="pct"/>
          </w:tcPr>
          <w:p w14:paraId="022039A2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294FA5F7" w14:textId="77777777" w:rsidR="00482E73" w:rsidRPr="00CF1517" w:rsidRDefault="00482E73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E73" w:rsidRPr="00CF1517" w14:paraId="7603BB60" w14:textId="77777777" w:rsidTr="00F37F96">
        <w:tc>
          <w:tcPr>
            <w:tcW w:w="2169" w:type="pct"/>
          </w:tcPr>
          <w:p w14:paraId="78CD4D6C" w14:textId="77777777" w:rsidR="0044307E" w:rsidRDefault="0044307E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833F05"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</w:t>
            </w:r>
          </w:p>
          <w:p w14:paraId="35209C7F" w14:textId="5D2D52A0" w:rsidR="00482E73" w:rsidRPr="00833F05" w:rsidRDefault="0044307E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33F05"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07" w:type="pct"/>
          </w:tcPr>
          <w:p w14:paraId="3F209744" w14:textId="77777777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57F174" w14:textId="77777777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8D6E29B" w14:textId="0A34C56A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C02AA0" w14:textId="77777777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301F8F" w14:textId="77777777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23765D9" w14:textId="77777777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24B18CF" w14:textId="4134307B" w:rsidR="00482E73" w:rsidRPr="00CF1517" w:rsidRDefault="00482E73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3F05" w:rsidRPr="00CF1517" w14:paraId="735AA407" w14:textId="77777777" w:rsidTr="00F37F96">
        <w:tc>
          <w:tcPr>
            <w:tcW w:w="2169" w:type="pct"/>
          </w:tcPr>
          <w:p w14:paraId="2972C6FF" w14:textId="2EA59164" w:rsidR="00833F05" w:rsidRPr="00482E73" w:rsidRDefault="00833F05" w:rsidP="0048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82E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482E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7" w:type="pct"/>
          </w:tcPr>
          <w:p w14:paraId="334900CD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B07BFC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7913F47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53A45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093ABD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81F3E0D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19C46F2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3F05" w:rsidRPr="00CF1517" w14:paraId="202D6DF7" w14:textId="77777777" w:rsidTr="00F37F96">
        <w:tc>
          <w:tcPr>
            <w:tcW w:w="2169" w:type="pct"/>
          </w:tcPr>
          <w:p w14:paraId="268AE985" w14:textId="6C3B5578" w:rsidR="00833F05" w:rsidRPr="00482E73" w:rsidRDefault="00833F05" w:rsidP="0048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2E73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7" w:type="pct"/>
          </w:tcPr>
          <w:p w14:paraId="3A2D6CA2" w14:textId="2E53F62B" w:rsidR="00833F05" w:rsidRPr="00CF1517" w:rsidRDefault="004A4C0D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AD4A1B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200E40C" w14:textId="4BBF39D9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(310)</w:t>
            </w:r>
          </w:p>
        </w:tc>
        <w:tc>
          <w:tcPr>
            <w:tcW w:w="147" w:type="pct"/>
          </w:tcPr>
          <w:p w14:paraId="37396C1D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F56084" w14:textId="515A355A" w:rsidR="00833F05" w:rsidRPr="00CF1517" w:rsidRDefault="009A5738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0846279" w14:textId="77777777" w:rsidR="00833F05" w:rsidRPr="00CF1517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1C2907B" w14:textId="630DE7D2" w:rsidR="00833F05" w:rsidRPr="009A5738" w:rsidRDefault="00833F05" w:rsidP="00482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A5738">
              <w:rPr>
                <w:rFonts w:ascii="Angsana New" w:hAnsi="Angsana New" w:cs="Angsana New"/>
                <w:sz w:val="30"/>
                <w:szCs w:val="30"/>
              </w:rPr>
              <w:t>(310)</w:t>
            </w:r>
          </w:p>
        </w:tc>
      </w:tr>
      <w:tr w:rsidR="00833F05" w:rsidRPr="00CF1517" w14:paraId="61CBB660" w14:textId="77777777" w:rsidTr="00F37F96">
        <w:tc>
          <w:tcPr>
            <w:tcW w:w="2169" w:type="pct"/>
          </w:tcPr>
          <w:p w14:paraId="737A2171" w14:textId="456D6E83" w:rsidR="00833F05" w:rsidRPr="00CF1517" w:rsidRDefault="00833F05" w:rsidP="0083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2E7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07" w:type="pct"/>
          </w:tcPr>
          <w:p w14:paraId="2F61E7C2" w14:textId="355C9F13" w:rsidR="00833F05" w:rsidRPr="00CF1517" w:rsidRDefault="004A4C0D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04D31E" w14:textId="77777777" w:rsidR="00833F05" w:rsidRPr="00CF1517" w:rsidRDefault="00833F05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6241758" w14:textId="69705317" w:rsidR="00833F05" w:rsidRDefault="00833F05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A03E98" w14:textId="77777777" w:rsidR="00833F05" w:rsidRPr="00CF1517" w:rsidRDefault="00833F05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8E2CD3" w14:textId="137F2B1C" w:rsidR="00833F05" w:rsidRPr="00CF1517" w:rsidRDefault="009A5738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63,489</w:t>
            </w:r>
          </w:p>
        </w:tc>
        <w:tc>
          <w:tcPr>
            <w:tcW w:w="138" w:type="pct"/>
          </w:tcPr>
          <w:p w14:paraId="485A922A" w14:textId="77777777" w:rsidR="00833F05" w:rsidRPr="00CF1517" w:rsidRDefault="00833F05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5A6244E" w14:textId="7585FF83" w:rsidR="00833F05" w:rsidRPr="009A5738" w:rsidRDefault="00833F05" w:rsidP="0083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A5738">
              <w:rPr>
                <w:rFonts w:ascii="Angsana New" w:hAnsi="Angsana New" w:cs="Angsana New"/>
                <w:sz w:val="30"/>
                <w:szCs w:val="30"/>
              </w:rPr>
              <w:t>78,166</w:t>
            </w:r>
          </w:p>
        </w:tc>
      </w:tr>
    </w:tbl>
    <w:p w14:paraId="494DE474" w14:textId="6B5D5F07" w:rsidR="00482E73" w:rsidRDefault="00482E73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78137FA2" w14:textId="1F145FDE" w:rsidR="00673B4C" w:rsidRDefault="00673B4C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6BAE7E6B" w14:textId="2034C69C" w:rsidR="00673B4C" w:rsidRDefault="00673B4C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23B40C57" w14:textId="4D4A2BE3" w:rsidR="00673B4C" w:rsidRDefault="00673B4C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31828BD7" w14:textId="783B91EA" w:rsidR="00673B4C" w:rsidRDefault="00673B4C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2059C3E8" w14:textId="2EBD6589" w:rsidR="00673B4C" w:rsidRDefault="00673B4C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32ED12D6" w14:textId="77777777" w:rsidR="00673B4C" w:rsidRPr="00966CC9" w:rsidRDefault="00673B4C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8E5338" w:rsidRPr="00CF1517" w14:paraId="08093DAA" w14:textId="77777777" w:rsidTr="00A9614D">
        <w:tc>
          <w:tcPr>
            <w:tcW w:w="2169" w:type="pct"/>
          </w:tcPr>
          <w:p w14:paraId="4D79BA50" w14:textId="41052874" w:rsidR="008E5338" w:rsidRPr="00CF1517" w:rsidRDefault="0044307E" w:rsidP="008E533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52" w:type="pct"/>
            <w:gridSpan w:val="3"/>
          </w:tcPr>
          <w:p w14:paraId="51ED6215" w14:textId="77777777" w:rsidR="008E5338" w:rsidRPr="00CF1517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CF1517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3FFD133" w14:textId="77777777" w:rsidR="008E5338" w:rsidRPr="00CF1517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618" w:rsidRPr="00CF1517" w14:paraId="52445793" w14:textId="77777777" w:rsidTr="00A9614D">
        <w:tc>
          <w:tcPr>
            <w:tcW w:w="2169" w:type="pct"/>
          </w:tcPr>
          <w:p w14:paraId="658F55B5" w14:textId="174ECCD4" w:rsidR="00BB5618" w:rsidRPr="00CF1517" w:rsidRDefault="00FB7823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46D7EE60" w14:textId="650CF182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4E0A8BF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B6995B" w14:textId="52CF045C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D25F61A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5F0636" w14:textId="07C5F89C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4C7DF30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109DE" w14:textId="15CC328D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B5618" w:rsidRPr="00CF1517" w14:paraId="2EDE04CE" w14:textId="77777777" w:rsidTr="00A9614D">
        <w:tc>
          <w:tcPr>
            <w:tcW w:w="2169" w:type="pct"/>
          </w:tcPr>
          <w:p w14:paraId="22E078A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18812E68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3C7" w:rsidRPr="00CF1517" w14:paraId="4738ACF9" w14:textId="77777777" w:rsidTr="00A9614D">
        <w:tc>
          <w:tcPr>
            <w:tcW w:w="2169" w:type="pct"/>
          </w:tcPr>
          <w:p w14:paraId="166B0F15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42E4D9B" w14:textId="2A31650B" w:rsidR="00DE13C7" w:rsidRPr="00CF1517" w:rsidRDefault="004A4C0D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63F6E5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90382E3" w14:textId="1C01E968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30211E" w14:textId="73A41F65" w:rsidR="00DE13C7" w:rsidRPr="00CF1517" w:rsidRDefault="009A5738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7,910</w:t>
            </w:r>
          </w:p>
        </w:tc>
        <w:tc>
          <w:tcPr>
            <w:tcW w:w="138" w:type="pct"/>
          </w:tcPr>
          <w:p w14:paraId="19737835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DD749D7" w14:textId="31248BF2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</w:tr>
      <w:tr w:rsidR="00DE13C7" w:rsidRPr="00CF1517" w14:paraId="690F7DE8" w14:textId="77777777" w:rsidTr="00A9614D">
        <w:tc>
          <w:tcPr>
            <w:tcW w:w="2169" w:type="pct"/>
          </w:tcPr>
          <w:p w14:paraId="6450ADA3" w14:textId="623B7832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</w:t>
            </w:r>
            <w:r w:rsidR="00482E7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07" w:type="pct"/>
          </w:tcPr>
          <w:p w14:paraId="0622369C" w14:textId="2ED70453" w:rsidR="00DE13C7" w:rsidRPr="00CF1517" w:rsidRDefault="004A4C0D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120,032</w:t>
            </w:r>
          </w:p>
        </w:tc>
        <w:tc>
          <w:tcPr>
            <w:tcW w:w="146" w:type="pct"/>
          </w:tcPr>
          <w:p w14:paraId="6995C3D4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1868EF5" w14:textId="673EEE8C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8392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8392E">
              <w:rPr>
                <w:rFonts w:ascii="Angsana New" w:hAnsi="Angsana New" w:cs="Angsana New"/>
                <w:sz w:val="30"/>
                <w:szCs w:val="30"/>
              </w:rPr>
              <w:t>,958</w:t>
            </w:r>
          </w:p>
        </w:tc>
        <w:tc>
          <w:tcPr>
            <w:tcW w:w="147" w:type="pct"/>
          </w:tcPr>
          <w:p w14:paraId="122718E9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F35633" w14:textId="7A555BA0" w:rsidR="00DE13C7" w:rsidRPr="00CF1517" w:rsidRDefault="009A5738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3E94CF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5DF781C" w14:textId="07527B52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13C7" w:rsidRPr="00CF1517" w14:paraId="1DE4B3EF" w14:textId="77777777" w:rsidTr="00A9614D">
        <w:tc>
          <w:tcPr>
            <w:tcW w:w="2169" w:type="pct"/>
          </w:tcPr>
          <w:p w14:paraId="125E2A87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0A3FA4E9" w:rsidR="00DE13C7" w:rsidRPr="00CF1517" w:rsidRDefault="004A4C0D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120,032</w:t>
            </w:r>
          </w:p>
        </w:tc>
        <w:tc>
          <w:tcPr>
            <w:tcW w:w="146" w:type="pct"/>
          </w:tcPr>
          <w:p w14:paraId="2100089E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18BCF084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,958</w:t>
            </w:r>
          </w:p>
        </w:tc>
        <w:tc>
          <w:tcPr>
            <w:tcW w:w="147" w:type="pct"/>
          </w:tcPr>
          <w:p w14:paraId="498CF1C1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331118F5" w:rsidR="00DE13C7" w:rsidRPr="00CF1517" w:rsidRDefault="009A5738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7,910</w:t>
            </w:r>
          </w:p>
        </w:tc>
        <w:tc>
          <w:tcPr>
            <w:tcW w:w="138" w:type="pct"/>
          </w:tcPr>
          <w:p w14:paraId="4B7F71CD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130B15B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</w:t>
            </w:r>
          </w:p>
        </w:tc>
      </w:tr>
    </w:tbl>
    <w:p w14:paraId="5C72419A" w14:textId="27834440" w:rsidR="00623E70" w:rsidRDefault="00623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1B96497" w14:textId="77777777" w:rsidR="00D1740F" w:rsidRPr="00CF1517" w:rsidRDefault="00D1740F" w:rsidP="00D1740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107"/>
        <w:gridCol w:w="268"/>
        <w:gridCol w:w="1094"/>
        <w:gridCol w:w="268"/>
        <w:gridCol w:w="1077"/>
        <w:gridCol w:w="252"/>
        <w:gridCol w:w="1098"/>
      </w:tblGrid>
      <w:tr w:rsidR="00081278" w:rsidRPr="00CF1517" w14:paraId="7D95232B" w14:textId="77777777" w:rsidTr="00DE13C7">
        <w:tc>
          <w:tcPr>
            <w:tcW w:w="2172" w:type="pct"/>
          </w:tcPr>
          <w:p w14:paraId="17B3B795" w14:textId="51547060" w:rsidR="00081278" w:rsidRPr="00CF1517" w:rsidRDefault="00081278" w:rsidP="0008127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64968F57" w14:textId="77777777" w:rsidR="00081278" w:rsidRPr="00CF1517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05EFFE" w14:textId="77777777" w:rsidR="00081278" w:rsidRPr="00CF1517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21D4D8FD" w14:textId="77777777" w:rsidR="00081278" w:rsidRPr="00CF1517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3C7" w:rsidRPr="00CF1517" w14:paraId="6137DF56" w14:textId="77777777" w:rsidTr="00DE13C7">
        <w:tc>
          <w:tcPr>
            <w:tcW w:w="2172" w:type="pct"/>
          </w:tcPr>
          <w:p w14:paraId="5D7330D7" w14:textId="3C7A44AD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6" w:type="pct"/>
          </w:tcPr>
          <w:p w14:paraId="27258AA3" w14:textId="6A605B29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6446395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AD3932" w14:textId="54B2E7C4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8782CD9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5D5A13" w14:textId="2A98BA49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39554B31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8326ACC" w14:textId="6EF500C5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13C7" w:rsidRPr="00CF1517" w14:paraId="6E52A1CE" w14:textId="77777777" w:rsidTr="00DE13C7">
        <w:tc>
          <w:tcPr>
            <w:tcW w:w="2172" w:type="pct"/>
          </w:tcPr>
          <w:p w14:paraId="377FCE2B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pct"/>
            <w:gridSpan w:val="7"/>
          </w:tcPr>
          <w:p w14:paraId="3D151EFD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3C7" w:rsidRPr="00CF1517" w14:paraId="1E974D57" w14:textId="77777777" w:rsidTr="00DE13C7">
        <w:tc>
          <w:tcPr>
            <w:tcW w:w="2172" w:type="pct"/>
          </w:tcPr>
          <w:p w14:paraId="73164A21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3926BC37" w14:textId="46A62AC7" w:rsidR="00DE13C7" w:rsidRPr="00CF1517" w:rsidRDefault="004A4C0D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0F56EF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86D734" w14:textId="33E8511E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AD190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465BD3" w14:textId="7BEA90D9" w:rsidR="00DE13C7" w:rsidRPr="00CF1517" w:rsidRDefault="009A5738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26,414</w:t>
            </w:r>
          </w:p>
        </w:tc>
        <w:tc>
          <w:tcPr>
            <w:tcW w:w="138" w:type="pct"/>
          </w:tcPr>
          <w:p w14:paraId="7B3D97AC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4F0A284" w14:textId="72248113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E13C7" w:rsidRPr="00CF1517" w14:paraId="4B0B99A5" w14:textId="77777777" w:rsidTr="00DE13C7">
        <w:tc>
          <w:tcPr>
            <w:tcW w:w="2172" w:type="pct"/>
          </w:tcPr>
          <w:p w14:paraId="5CE12DA2" w14:textId="0F29BEDC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</w:tcPr>
          <w:p w14:paraId="45A0848E" w14:textId="672FB389" w:rsidR="00DE13C7" w:rsidRPr="008A3DBD" w:rsidRDefault="004A4C0D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8,939</w:t>
            </w:r>
          </w:p>
        </w:tc>
        <w:tc>
          <w:tcPr>
            <w:tcW w:w="147" w:type="pct"/>
          </w:tcPr>
          <w:p w14:paraId="3A0A1A39" w14:textId="77777777" w:rsidR="00DE13C7" w:rsidRPr="008A3DBD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09CBFFE" w14:textId="340BDFC0" w:rsidR="00DE13C7" w:rsidRPr="008A3DBD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  <w:tc>
          <w:tcPr>
            <w:tcW w:w="147" w:type="pct"/>
          </w:tcPr>
          <w:p w14:paraId="087E5176" w14:textId="77777777" w:rsidR="00DE13C7" w:rsidRPr="008A3DBD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07DBB4" w14:textId="2279D669" w:rsidR="00DE13C7" w:rsidRPr="008A3DBD" w:rsidRDefault="009A5738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4,825</w:t>
            </w:r>
          </w:p>
        </w:tc>
        <w:tc>
          <w:tcPr>
            <w:tcW w:w="138" w:type="pct"/>
          </w:tcPr>
          <w:p w14:paraId="55847F4D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7149100" w14:textId="1776C398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DE13C7" w:rsidRPr="00CF1517" w14:paraId="143C180C" w14:textId="77777777" w:rsidTr="00DE13C7">
        <w:tc>
          <w:tcPr>
            <w:tcW w:w="2172" w:type="pct"/>
          </w:tcPr>
          <w:p w14:paraId="2D7EBC9A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53B85E37" w:rsidR="00DE13C7" w:rsidRPr="00CF1517" w:rsidRDefault="004A4C0D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8,939</w:t>
            </w:r>
          </w:p>
        </w:tc>
        <w:tc>
          <w:tcPr>
            <w:tcW w:w="147" w:type="pct"/>
          </w:tcPr>
          <w:p w14:paraId="575800D9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2A1EBD8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47" w:type="pct"/>
          </w:tcPr>
          <w:p w14:paraId="45D299F2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41799D20" w:rsidR="00DE13C7" w:rsidRPr="00CF1517" w:rsidRDefault="009A5738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31,239</w:t>
            </w:r>
          </w:p>
        </w:tc>
        <w:tc>
          <w:tcPr>
            <w:tcW w:w="138" w:type="pct"/>
          </w:tcPr>
          <w:p w14:paraId="3A1A2DBC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5581C720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1601349B" w14:textId="77777777" w:rsidR="006B5EFE" w:rsidRPr="006B5EFE" w:rsidRDefault="006B5EF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7"/>
        <w:gridCol w:w="1080"/>
        <w:gridCol w:w="271"/>
        <w:gridCol w:w="1169"/>
        <w:gridCol w:w="271"/>
        <w:gridCol w:w="1080"/>
        <w:gridCol w:w="271"/>
        <w:gridCol w:w="1084"/>
      </w:tblGrid>
      <w:tr w:rsidR="009675C2" w:rsidRPr="00CF1517" w14:paraId="66EEB01E" w14:textId="77777777" w:rsidTr="00833F05">
        <w:trPr>
          <w:tblHeader/>
        </w:trPr>
        <w:tc>
          <w:tcPr>
            <w:tcW w:w="2161" w:type="pct"/>
            <w:vAlign w:val="bottom"/>
          </w:tcPr>
          <w:p w14:paraId="1C2287D5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7"/>
            <w:shd w:val="clear" w:color="auto" w:fill="auto"/>
            <w:vAlign w:val="bottom"/>
          </w:tcPr>
          <w:p w14:paraId="73C1A548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5C2" w:rsidRPr="00CF1517" w14:paraId="15F72B80" w14:textId="77777777" w:rsidTr="00833F05">
        <w:trPr>
          <w:tblHeader/>
        </w:trPr>
        <w:tc>
          <w:tcPr>
            <w:tcW w:w="2161" w:type="pct"/>
            <w:shd w:val="clear" w:color="auto" w:fill="auto"/>
            <w:vAlign w:val="bottom"/>
          </w:tcPr>
          <w:p w14:paraId="6DE75D91" w14:textId="0FE5DDF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7" w:type="pct"/>
            <w:vAlign w:val="bottom"/>
          </w:tcPr>
          <w:p w14:paraId="5FFD6861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9A2FE0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7" w:type="pct"/>
            <w:vAlign w:val="bottom"/>
          </w:tcPr>
          <w:p w14:paraId="112B67AA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49349C94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" w:type="pct"/>
            <w:vAlign w:val="bottom"/>
          </w:tcPr>
          <w:p w14:paraId="0267BFF9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13C5DA4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vAlign w:val="bottom"/>
          </w:tcPr>
          <w:p w14:paraId="63E14088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3759E16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3E956C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75C2" w:rsidRPr="00CF1517" w14:paraId="2D32D9D3" w14:textId="77777777" w:rsidTr="00833F05">
        <w:trPr>
          <w:trHeight w:hRule="exact" w:val="414"/>
          <w:tblHeader/>
        </w:trPr>
        <w:tc>
          <w:tcPr>
            <w:tcW w:w="2161" w:type="pct"/>
          </w:tcPr>
          <w:p w14:paraId="464C8A1E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9" w:type="pct"/>
            <w:gridSpan w:val="7"/>
          </w:tcPr>
          <w:p w14:paraId="015B78B8" w14:textId="77777777" w:rsidR="009675C2" w:rsidRPr="009675C2" w:rsidRDefault="009675C2" w:rsidP="00F14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F38" w:rsidRPr="009675C2" w14:paraId="686D670B" w14:textId="77777777" w:rsidTr="00F37F96">
        <w:trPr>
          <w:trHeight w:hRule="exact" w:val="414"/>
        </w:trPr>
        <w:tc>
          <w:tcPr>
            <w:tcW w:w="2161" w:type="pct"/>
          </w:tcPr>
          <w:p w14:paraId="228234F8" w14:textId="77777777" w:rsidR="00467F38" w:rsidRPr="009675C2" w:rsidRDefault="00467F38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39" w:type="pct"/>
            <w:gridSpan w:val="7"/>
          </w:tcPr>
          <w:p w14:paraId="7836C696" w14:textId="77777777" w:rsidR="00467F38" w:rsidRPr="009675C2" w:rsidRDefault="00467F38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D3C0A" w:rsidRPr="009675C2" w14:paraId="4F9FC721" w14:textId="77777777" w:rsidTr="00467F38">
        <w:tc>
          <w:tcPr>
            <w:tcW w:w="2161" w:type="pct"/>
          </w:tcPr>
          <w:p w14:paraId="48170941" w14:textId="77777777" w:rsidR="003D3C0A" w:rsidRPr="009675C2" w:rsidRDefault="003D3C0A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vAlign w:val="bottom"/>
          </w:tcPr>
          <w:p w14:paraId="36CAF0E9" w14:textId="1898C506" w:rsidR="003D3C0A" w:rsidRPr="009675C2" w:rsidRDefault="003D3C0A" w:rsidP="003D3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226,400</w:t>
            </w:r>
          </w:p>
        </w:tc>
        <w:tc>
          <w:tcPr>
            <w:tcW w:w="147" w:type="pct"/>
            <w:vAlign w:val="bottom"/>
          </w:tcPr>
          <w:p w14:paraId="2288DC82" w14:textId="77777777" w:rsidR="003D3C0A" w:rsidRPr="009675C2" w:rsidRDefault="003D3C0A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780341A" w14:textId="1B28B1F1" w:rsidR="003D3C0A" w:rsidRPr="00EC7EC0" w:rsidRDefault="00924B25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sz w:val="30"/>
                <w:szCs w:val="30"/>
              </w:rPr>
              <w:t>10,6</w:t>
            </w:r>
            <w:r w:rsidR="00EC7EC0" w:rsidRPr="00EC7E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C7EC0">
              <w:rPr>
                <w:rFonts w:asciiTheme="majorBidi" w:hAnsiTheme="majorBidi" w:cstheme="majorBidi"/>
                <w:sz w:val="30"/>
                <w:szCs w:val="30"/>
              </w:rPr>
              <w:t>7,750</w:t>
            </w:r>
          </w:p>
        </w:tc>
        <w:tc>
          <w:tcPr>
            <w:tcW w:w="147" w:type="pct"/>
            <w:vAlign w:val="bottom"/>
          </w:tcPr>
          <w:p w14:paraId="0C5BB139" w14:textId="77777777" w:rsidR="003D3C0A" w:rsidRPr="00EC7EC0" w:rsidRDefault="003D3C0A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4AAA136" w14:textId="29D6E88A" w:rsidR="003D3C0A" w:rsidRPr="00EC7EC0" w:rsidRDefault="00924B25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sz w:val="30"/>
                <w:szCs w:val="30"/>
              </w:rPr>
              <w:t>8,6</w:t>
            </w:r>
            <w:r w:rsidR="00EC7EC0" w:rsidRPr="00EC7EC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C7EC0">
              <w:rPr>
                <w:rFonts w:asciiTheme="majorBidi" w:hAnsiTheme="majorBidi" w:cstheme="majorBidi"/>
                <w:sz w:val="30"/>
                <w:szCs w:val="30"/>
              </w:rPr>
              <w:t>7,600</w:t>
            </w:r>
          </w:p>
        </w:tc>
        <w:tc>
          <w:tcPr>
            <w:tcW w:w="147" w:type="pct"/>
            <w:vAlign w:val="bottom"/>
          </w:tcPr>
          <w:p w14:paraId="10F775BA" w14:textId="77777777" w:rsidR="003D3C0A" w:rsidRPr="009675C2" w:rsidRDefault="003D3C0A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06C23A3" w14:textId="79C41AAC" w:rsidR="003D3C0A" w:rsidRPr="009675C2" w:rsidRDefault="00924B25" w:rsidP="003D3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2,216,550</w:t>
            </w:r>
          </w:p>
        </w:tc>
      </w:tr>
      <w:tr w:rsidR="00EC7EC0" w:rsidRPr="009675C2" w14:paraId="30E1483C" w14:textId="77777777" w:rsidTr="00467F38">
        <w:tc>
          <w:tcPr>
            <w:tcW w:w="2161" w:type="pct"/>
          </w:tcPr>
          <w:p w14:paraId="3FA72F8E" w14:textId="77777777" w:rsidR="00EC7EC0" w:rsidRPr="009675C2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8357A" w14:textId="37CB2BC8" w:rsidR="00EC7EC0" w:rsidRPr="009675C2" w:rsidRDefault="00EC7EC0" w:rsidP="00EC7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226,400</w:t>
            </w:r>
          </w:p>
        </w:tc>
        <w:tc>
          <w:tcPr>
            <w:tcW w:w="147" w:type="pct"/>
            <w:vAlign w:val="bottom"/>
          </w:tcPr>
          <w:p w14:paraId="00884977" w14:textId="77777777" w:rsidR="00EC7EC0" w:rsidRPr="009675C2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6F9EE" w14:textId="6DAB28EA" w:rsidR="00EC7EC0" w:rsidRPr="00EC7EC0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10,667,750</w:t>
            </w:r>
          </w:p>
        </w:tc>
        <w:tc>
          <w:tcPr>
            <w:tcW w:w="147" w:type="pct"/>
            <w:vAlign w:val="bottom"/>
          </w:tcPr>
          <w:p w14:paraId="7A5ECC91" w14:textId="77777777" w:rsidR="00EC7EC0" w:rsidRPr="00EC7EC0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C95B" w14:textId="6BBC983A" w:rsidR="00EC7EC0" w:rsidRPr="00EC7EC0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8,677,600</w:t>
            </w:r>
          </w:p>
        </w:tc>
        <w:tc>
          <w:tcPr>
            <w:tcW w:w="147" w:type="pct"/>
            <w:vAlign w:val="bottom"/>
          </w:tcPr>
          <w:p w14:paraId="616B6EDD" w14:textId="77777777" w:rsidR="00EC7EC0" w:rsidRPr="00924B25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90713" w14:textId="07F8EE52" w:rsidR="00EC7EC0" w:rsidRPr="00924B25" w:rsidRDefault="00EC7EC0" w:rsidP="00EC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4B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2,216,550</w:t>
            </w:r>
          </w:p>
        </w:tc>
      </w:tr>
      <w:tr w:rsidR="00924B25" w:rsidRPr="009675C2" w14:paraId="799933D9" w14:textId="77777777" w:rsidTr="003D3C0A">
        <w:tc>
          <w:tcPr>
            <w:tcW w:w="2161" w:type="pct"/>
          </w:tcPr>
          <w:p w14:paraId="3768DB65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CB586BC" w14:textId="77777777" w:rsidR="00924B25" w:rsidRPr="003D3C0A" w:rsidRDefault="00924B25" w:rsidP="00924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AFEBA5A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494009A7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8BF285B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187BF8FD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0BB1CA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6B06ED8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4B25" w:rsidRPr="00CF1517" w14:paraId="4748132F" w14:textId="77777777" w:rsidTr="00DE13C7">
        <w:trPr>
          <w:trHeight w:hRule="exact" w:val="414"/>
        </w:trPr>
        <w:tc>
          <w:tcPr>
            <w:tcW w:w="2161" w:type="pct"/>
          </w:tcPr>
          <w:p w14:paraId="12DB493A" w14:textId="321140AE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75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39" w:type="pct"/>
            <w:gridSpan w:val="7"/>
          </w:tcPr>
          <w:p w14:paraId="0194DF53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24B25" w:rsidRPr="00CF1517" w14:paraId="4B0AE012" w14:textId="77777777" w:rsidTr="00467F38">
        <w:tc>
          <w:tcPr>
            <w:tcW w:w="2161" w:type="pct"/>
          </w:tcPr>
          <w:p w14:paraId="0296692F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vAlign w:val="bottom"/>
          </w:tcPr>
          <w:p w14:paraId="5F4DEEA3" w14:textId="5AEB142C" w:rsidR="00924B25" w:rsidRPr="009675C2" w:rsidRDefault="00924B25" w:rsidP="00924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C8D6C2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2E39E66" w14:textId="3D11CD5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5,628,400</w:t>
            </w:r>
          </w:p>
        </w:tc>
        <w:tc>
          <w:tcPr>
            <w:tcW w:w="147" w:type="pct"/>
            <w:vAlign w:val="bottom"/>
          </w:tcPr>
          <w:p w14:paraId="2140ABAA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9064EEE" w14:textId="77112A93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5,402,</w:t>
            </w:r>
            <w:r w:rsidR="00601E6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7" w:type="pct"/>
            <w:vAlign w:val="bottom"/>
          </w:tcPr>
          <w:p w14:paraId="120EE6D1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B9980C" w14:textId="3FDB415B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226,400</w:t>
            </w:r>
          </w:p>
        </w:tc>
      </w:tr>
      <w:tr w:rsidR="00924B25" w:rsidRPr="00CF1517" w14:paraId="01B2DD0E" w14:textId="77777777" w:rsidTr="00467F38">
        <w:tc>
          <w:tcPr>
            <w:tcW w:w="2161" w:type="pct"/>
          </w:tcPr>
          <w:p w14:paraId="30B462A6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75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4EC0" w14:textId="0771C856" w:rsidR="00924B25" w:rsidRPr="009675C2" w:rsidRDefault="00924B25" w:rsidP="00924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88EEA6D" w14:textId="77777777" w:rsidR="00924B25" w:rsidRPr="009675C2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426CC" w14:textId="1989A029" w:rsidR="00924B25" w:rsidRPr="003D3C0A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5,628,400</w:t>
            </w:r>
          </w:p>
        </w:tc>
        <w:tc>
          <w:tcPr>
            <w:tcW w:w="147" w:type="pct"/>
            <w:vAlign w:val="bottom"/>
          </w:tcPr>
          <w:p w14:paraId="291139BA" w14:textId="77777777" w:rsidR="00924B25" w:rsidRPr="003D3C0A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5157" w14:textId="73A2BFC7" w:rsidR="00924B25" w:rsidRPr="003D3C0A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5,402,</w:t>
            </w:r>
            <w:r w:rsidR="00601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D3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7" w:type="pct"/>
            <w:vAlign w:val="bottom"/>
          </w:tcPr>
          <w:p w14:paraId="7C9D35FE" w14:textId="77777777" w:rsidR="00924B25" w:rsidRPr="003D3C0A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D44BD" w14:textId="46405A07" w:rsidR="00924B25" w:rsidRPr="003D3C0A" w:rsidRDefault="00924B25" w:rsidP="009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226,400</w:t>
            </w:r>
          </w:p>
        </w:tc>
      </w:tr>
    </w:tbl>
    <w:p w14:paraId="75369CDF" w14:textId="2931A2E5" w:rsidR="009675C2" w:rsidRPr="00DE13C7" w:rsidRDefault="009675C2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292BEB4" w14:textId="124C9AB0" w:rsidR="00E21403" w:rsidRDefault="00E21403" w:rsidP="00DE13C7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Pr="0015348E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 xml:space="preserve">ธันวาคม </w:t>
      </w:r>
      <w:r w:rsidRPr="0015348E">
        <w:rPr>
          <w:rFonts w:ascii="Angsana New" w:hAnsi="Angsana New" w:cs="Angsana New"/>
          <w:spacing w:val="6"/>
          <w:sz w:val="30"/>
          <w:szCs w:val="30"/>
        </w:rPr>
        <w:t>25</w:t>
      </w:r>
      <w:r w:rsidR="00DE13C7">
        <w:rPr>
          <w:rFonts w:ascii="Angsana New" w:hAnsi="Angsana New" w:cs="Angsana New"/>
          <w:spacing w:val="6"/>
          <w:sz w:val="30"/>
          <w:szCs w:val="30"/>
        </w:rPr>
        <w:t>64</w:t>
      </w:r>
      <w:r w:rsidRPr="0015348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จาก</w:t>
      </w:r>
      <w:r w:rsidRPr="0015348E">
        <w:rPr>
          <w:rFonts w:ascii="Angsana New" w:hAnsi="Angsana New" w:cs="Angsana New"/>
          <w:spacing w:val="6"/>
          <w:sz w:val="30"/>
          <w:szCs w:val="30"/>
          <w:cs/>
        </w:rPr>
        <w:t>บริษัทย่อย เป็นเงินกู้ยืมประเภทไม่มี</w:t>
      </w:r>
      <w:r w:rsidRPr="00CF1517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โดยมีอัตราดอกเบี้ย</w:t>
      </w:r>
      <w:r w:rsidR="003D3C0A">
        <w:rPr>
          <w:rFonts w:ascii="Angsana New" w:hAnsi="Angsana New" w:cs="Angsana New" w:hint="cs"/>
          <w:spacing w:val="8"/>
          <w:sz w:val="30"/>
          <w:szCs w:val="30"/>
          <w:cs/>
        </w:rPr>
        <w:t>ระหว่าง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Pr="00CF1517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924B25">
        <w:rPr>
          <w:rFonts w:ascii="Angsana New" w:hAnsi="Angsana New" w:cs="Angsana New"/>
          <w:spacing w:val="8"/>
          <w:sz w:val="30"/>
          <w:szCs w:val="30"/>
        </w:rPr>
        <w:t>4.</w:t>
      </w:r>
      <w:r w:rsidR="007E3347">
        <w:rPr>
          <w:rFonts w:ascii="Angsana New" w:hAnsi="Angsana New" w:cs="Angsana New"/>
          <w:spacing w:val="8"/>
          <w:sz w:val="30"/>
          <w:szCs w:val="30"/>
        </w:rPr>
        <w:t>38</w:t>
      </w:r>
      <w:r w:rsidR="003D3C0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D3C0A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ถึงร้อยละ </w:t>
      </w:r>
      <w:r w:rsidR="00924B25">
        <w:rPr>
          <w:rFonts w:ascii="Angsana New" w:hAnsi="Angsana New" w:cs="Angsana New"/>
          <w:spacing w:val="8"/>
          <w:sz w:val="30"/>
          <w:szCs w:val="30"/>
        </w:rPr>
        <w:t>4.</w:t>
      </w:r>
      <w:r w:rsidR="007E3347">
        <w:rPr>
          <w:rFonts w:ascii="Angsana New" w:hAnsi="Angsana New" w:cs="Angsana New"/>
          <w:spacing w:val="8"/>
          <w:sz w:val="30"/>
          <w:szCs w:val="30"/>
        </w:rPr>
        <w:t>52</w:t>
      </w:r>
      <w:r w:rsidR="003D3C0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3D3C0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3D3C0A" w:rsidRPr="003D3C0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(2563: </w:t>
      </w:r>
      <w:r w:rsidR="003D3C0A" w:rsidRPr="003D3C0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ร้อยละ </w:t>
      </w:r>
      <w:r w:rsidR="003D3C0A" w:rsidRPr="003D3C0A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4.41 </w:t>
      </w:r>
      <w:r w:rsidR="003D3C0A" w:rsidRPr="003D3C0A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3D3C0A" w:rsidRPr="003D3C0A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0021F4B9" w14:textId="6F91E331" w:rsidR="0025005D" w:rsidRDefault="00250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F44AF79" w14:textId="77777777" w:rsidR="0044307E" w:rsidRDefault="0044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E5D27FC" w14:textId="456C855A" w:rsidR="00804175" w:rsidRPr="00CF1517" w:rsidRDefault="00804175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</w:t>
      </w:r>
      <w:r w:rsidR="007F0DFF"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ุคคลหรือกิจการที่เกี่ยวข้องกัน</w:t>
      </w:r>
    </w:p>
    <w:p w14:paraId="16D3C5FE" w14:textId="77777777" w:rsidR="00804175" w:rsidRPr="00CF1517" w:rsidRDefault="00804175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555F53C6" w14:textId="70AEBC1A" w:rsidR="00D70F06" w:rsidRPr="00CF1517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BE61AF" w:rsidRPr="00CF1517">
        <w:rPr>
          <w:rFonts w:ascii="Angsana New" w:hAnsi="Angsana New" w:cs="Angsana New"/>
          <w:sz w:val="30"/>
          <w:szCs w:val="30"/>
          <w:cs/>
        </w:rPr>
        <w:t>ธันวาคม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DE13C7">
        <w:rPr>
          <w:rFonts w:ascii="Angsana New" w:hAnsi="Angsana New" w:cs="Angsana New"/>
          <w:sz w:val="30"/>
          <w:szCs w:val="30"/>
        </w:rPr>
        <w:t>4</w:t>
      </w:r>
      <w:r w:rsidR="006455B9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กลุ่มบริษัทมีสัญญาที่สําคัญกับบุคคลและกิจการที่เกี่ยวข้องกันดังนี้</w:t>
      </w:r>
    </w:p>
    <w:p w14:paraId="451DBD1A" w14:textId="77777777" w:rsidR="00D70F06" w:rsidRPr="00CF1517" w:rsidRDefault="00D70F06" w:rsidP="00AF7D14">
      <w:pPr>
        <w:ind w:left="540"/>
        <w:rPr>
          <w:rFonts w:ascii="Angsana New" w:hAnsi="Angsana New" w:cs="Angsana New"/>
          <w:sz w:val="30"/>
          <w:szCs w:val="30"/>
        </w:rPr>
      </w:pPr>
    </w:p>
    <w:p w14:paraId="20EC770C" w14:textId="77777777" w:rsidR="00D70F06" w:rsidRPr="00CF1517" w:rsidRDefault="00D70F06" w:rsidP="00D70F0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2A9FD0B7" w14:textId="77777777" w:rsidR="00D70F06" w:rsidRPr="00CF1517" w:rsidRDefault="00D70F06" w:rsidP="00D70F0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5016CFA6" w14:textId="38857E7F" w:rsidR="00D70F06" w:rsidRPr="00CF1517" w:rsidRDefault="00D70F06" w:rsidP="00D70F0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CF1517">
        <w:rPr>
          <w:rFonts w:ascii="Angsana New" w:hAnsi="Angsana New" w:cs="Angsana New"/>
          <w:sz w:val="30"/>
          <w:szCs w:val="30"/>
          <w:cs/>
        </w:rPr>
        <w:t>บางแห่งมีสัญญาเช่าช่วงพื้นที่และบริการกับบริษัท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อย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</w:t>
      </w:r>
      <w:r w:rsidRPr="00CF1517">
        <w:rPr>
          <w:rFonts w:ascii="Angsana New" w:hAnsi="Angsana New" w:cs="Angsana New"/>
          <w:sz w:val="30"/>
          <w:szCs w:val="30"/>
          <w:cs/>
        </w:rPr>
        <w:t>จากบริษัทเพื่อใช้เป็นพื้นที่สำนักงาน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ในการนี้บริษัท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ย่อ</w:t>
      </w:r>
      <w:r w:rsidRPr="00CF1517">
        <w:rPr>
          <w:rFonts w:ascii="Angsana New" w:hAnsi="Angsana New" w:cs="Angsana New"/>
          <w:sz w:val="30"/>
          <w:szCs w:val="30"/>
          <w:cs/>
        </w:rPr>
        <w:t>ย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ดัง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กล่าว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 xml:space="preserve"> ตกลง</w:t>
      </w:r>
      <w:r w:rsidRPr="00CF1517">
        <w:rPr>
          <w:rFonts w:ascii="Angsana New" w:hAnsi="Angsana New" w:cs="Angsana New"/>
          <w:sz w:val="30"/>
          <w:szCs w:val="30"/>
          <w:cs/>
        </w:rPr>
        <w:t>จ่ายค่า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เช่าช่วง</w:t>
      </w:r>
      <w:r w:rsidRPr="00CF1517">
        <w:rPr>
          <w:rFonts w:ascii="Angsana New" w:hAnsi="Angsana New" w:cs="Angsana New"/>
          <w:sz w:val="30"/>
          <w:szCs w:val="30"/>
          <w:cs/>
        </w:rPr>
        <w:t>ให้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>กับบริษัท</w:t>
      </w:r>
      <w:r w:rsidRPr="00CF1517">
        <w:rPr>
          <w:rFonts w:ascii="Angsana New" w:hAnsi="Angsana New" w:cs="Angsana New"/>
          <w:sz w:val="30"/>
          <w:szCs w:val="30"/>
          <w:cs/>
        </w:rPr>
        <w:t>ตามอัตราที่ระบุไว้ในสัญญา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สัญญาเหล่านี้มีผลบังคับใช้ตั้งแต่วันที่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360B44" w:rsidRPr="00360B44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8B44EA" w:rsidRPr="00CF1517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</w:t>
      </w:r>
      <w:r w:rsidR="00673B4C">
        <w:rPr>
          <w:rFonts w:ascii="Angsana New" w:hAnsi="Angsana New" w:cs="Angsana New"/>
          <w:sz w:val="30"/>
          <w:szCs w:val="30"/>
        </w:rPr>
        <w:t>62</w:t>
      </w:r>
      <w:r w:rsidR="008B44EA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ถึงวันที่</w:t>
      </w:r>
      <w:r w:rsidR="008B44EA" w:rsidRPr="00CF1517">
        <w:rPr>
          <w:rFonts w:ascii="Angsana New" w:hAnsi="Angsana New" w:cs="Angsana New"/>
          <w:sz w:val="30"/>
          <w:szCs w:val="30"/>
        </w:rPr>
        <w:t xml:space="preserve"> </w:t>
      </w:r>
      <w:r w:rsidR="004B0B8A" w:rsidRPr="000C026D">
        <w:rPr>
          <w:rFonts w:ascii="Angsana New" w:hAnsi="Angsana New" w:cs="Angsana New"/>
          <w:sz w:val="30"/>
          <w:szCs w:val="30"/>
        </w:rPr>
        <w:t>3</w:t>
      </w:r>
      <w:r w:rsidR="00E967B9" w:rsidRPr="000C026D">
        <w:rPr>
          <w:rFonts w:ascii="Angsana New" w:hAnsi="Angsana New" w:cs="Angsana New"/>
          <w:sz w:val="30"/>
          <w:szCs w:val="30"/>
        </w:rPr>
        <w:t>1</w:t>
      </w:r>
      <w:r w:rsidRPr="000C026D">
        <w:rPr>
          <w:rFonts w:ascii="Angsana New" w:hAnsi="Angsana New" w:cs="Angsana New"/>
          <w:sz w:val="30"/>
          <w:szCs w:val="30"/>
        </w:rPr>
        <w:t xml:space="preserve"> 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086D0E" w:rsidRPr="000C026D">
        <w:rPr>
          <w:rFonts w:ascii="Angsana New" w:hAnsi="Angsana New" w:cs="Angsana New"/>
          <w:sz w:val="30"/>
          <w:szCs w:val="30"/>
        </w:rPr>
        <w:t>2</w:t>
      </w:r>
      <w:r w:rsidR="00360B44" w:rsidRPr="000C026D">
        <w:rPr>
          <w:rFonts w:ascii="Angsana New" w:hAnsi="Angsana New" w:cs="Angsana New"/>
          <w:sz w:val="30"/>
          <w:szCs w:val="30"/>
        </w:rPr>
        <w:t>56</w:t>
      </w:r>
      <w:r w:rsidR="00673B4C">
        <w:rPr>
          <w:rFonts w:ascii="Angsana New" w:hAnsi="Angsana New" w:cs="Angsana New"/>
          <w:sz w:val="30"/>
          <w:szCs w:val="30"/>
        </w:rPr>
        <w:t>5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 xml:space="preserve"> (</w:t>
      </w:r>
      <w:r w:rsidR="007F0DFF" w:rsidRPr="000C026D">
        <w:rPr>
          <w:rFonts w:ascii="Angsana New" w:hAnsi="Angsana New" w:cs="Angsana New"/>
          <w:sz w:val="30"/>
          <w:szCs w:val="30"/>
          <w:cs/>
        </w:rPr>
        <w:t>“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>ระยะเวลาเช่าช่วงแรก</w:t>
      </w:r>
      <w:r w:rsidR="007F0DFF" w:rsidRPr="000C026D">
        <w:rPr>
          <w:rFonts w:ascii="Angsana New" w:hAnsi="Angsana New" w:cs="Angsana New"/>
          <w:sz w:val="30"/>
          <w:szCs w:val="30"/>
          <w:cs/>
        </w:rPr>
        <w:t>”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>)</w:t>
      </w:r>
      <w:r w:rsidR="008B44EA" w:rsidRPr="000C026D">
        <w:rPr>
          <w:rFonts w:ascii="Angsana New" w:hAnsi="Angsana New" w:cs="Angsana New"/>
          <w:sz w:val="30"/>
          <w:szCs w:val="30"/>
        </w:rPr>
        <w:t xml:space="preserve"> 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>แต่ทั้งนี้ไม่เกินกว่าระยะเวลาการเช่าพื้นที่สำนักงาน</w:t>
      </w:r>
      <w:r w:rsidR="007F0DFF" w:rsidRPr="000C026D">
        <w:rPr>
          <w:rFonts w:ascii="Angsana New" w:hAnsi="Angsana New" w:cs="Angsana New"/>
          <w:sz w:val="30"/>
          <w:szCs w:val="30"/>
          <w:cs/>
        </w:rPr>
        <w:t xml:space="preserve"> 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>ตามที่ระบุไว้ในส</w:t>
      </w:r>
      <w:r w:rsidR="007F0DFF" w:rsidRPr="000C026D">
        <w:rPr>
          <w:rFonts w:ascii="Angsana New" w:hAnsi="Angsana New" w:cs="Angsana New"/>
          <w:sz w:val="30"/>
          <w:szCs w:val="30"/>
          <w:cs/>
        </w:rPr>
        <w:t>ัญญาเช่าและ</w:t>
      </w:r>
      <w:r w:rsidR="008B44EA" w:rsidRPr="000C026D">
        <w:rPr>
          <w:rFonts w:ascii="Angsana New" w:hAnsi="Angsana New" w:cs="Angsana New"/>
          <w:sz w:val="30"/>
          <w:szCs w:val="30"/>
          <w:cs/>
        </w:rPr>
        <w:t>บริการ โดยเมื่อครบกำหนดระยะเวลาเช่าช่วงแรกดังกล่าว คู่สัญญาจะตกลงต่ออายุการเช่า</w:t>
      </w:r>
      <w:r w:rsidR="008B44EA" w:rsidRPr="000C026D">
        <w:rPr>
          <w:rFonts w:ascii="Angsana New" w:hAnsi="Angsana New" w:cs="Angsana New"/>
          <w:spacing w:val="12"/>
          <w:sz w:val="30"/>
          <w:szCs w:val="30"/>
          <w:cs/>
        </w:rPr>
        <w:t>ออกไปตามข้อกำหนดและเงื่อ</w:t>
      </w:r>
      <w:r w:rsidR="00D84D57" w:rsidRPr="000C026D">
        <w:rPr>
          <w:rFonts w:ascii="Angsana New" w:hAnsi="Angsana New" w:cs="Angsana New"/>
          <w:spacing w:val="12"/>
          <w:sz w:val="30"/>
          <w:szCs w:val="30"/>
          <w:cs/>
        </w:rPr>
        <w:t>น</w:t>
      </w:r>
      <w:r w:rsidR="008B44EA" w:rsidRPr="000C026D">
        <w:rPr>
          <w:rFonts w:ascii="Angsana New" w:hAnsi="Angsana New" w:cs="Angsana New"/>
          <w:spacing w:val="12"/>
          <w:sz w:val="30"/>
          <w:szCs w:val="30"/>
          <w:cs/>
        </w:rPr>
        <w:t>ไขที่เห็นชอบร่วมกัน</w:t>
      </w:r>
      <w:r w:rsidR="00C5123C" w:rsidRPr="000C026D">
        <w:rPr>
          <w:rFonts w:ascii="Angsana New" w:hAnsi="Angsana New" w:cs="Angsana New"/>
          <w:spacing w:val="12"/>
          <w:sz w:val="30"/>
          <w:szCs w:val="30"/>
        </w:rPr>
        <w:t xml:space="preserve"> </w:t>
      </w:r>
      <w:r w:rsidR="00C5123C" w:rsidRPr="000C026D">
        <w:rPr>
          <w:rFonts w:ascii="Angsana New" w:hAnsi="Angsana New" w:cs="Angsana New" w:hint="cs"/>
          <w:spacing w:val="12"/>
          <w:sz w:val="30"/>
          <w:szCs w:val="30"/>
          <w:cs/>
        </w:rPr>
        <w:t>สัญญาเช่าช่วงที่ต่อสัญญามีผลบังคับใช้ตั้งแต่วันที่</w:t>
      </w:r>
      <w:r w:rsidR="00C5123C" w:rsidRPr="000C026D">
        <w:rPr>
          <w:rFonts w:ascii="Angsana New" w:hAnsi="Angsana New" w:cs="Angsana New"/>
          <w:spacing w:val="12"/>
          <w:sz w:val="30"/>
          <w:szCs w:val="30"/>
        </w:rPr>
        <w:t xml:space="preserve"> </w:t>
      </w:r>
      <w:r w:rsidR="00360B44" w:rsidRPr="000C026D">
        <w:rPr>
          <w:rFonts w:ascii="Angsana New" w:hAnsi="Angsana New" w:cs="Angsana New"/>
          <w:spacing w:val="12"/>
          <w:sz w:val="30"/>
          <w:szCs w:val="30"/>
        </w:rPr>
        <w:t>1</w:t>
      </w:r>
      <w:r w:rsidR="00C5123C" w:rsidRPr="000C026D">
        <w:rPr>
          <w:rFonts w:ascii="Angsana New" w:hAnsi="Angsana New" w:cs="Angsana New"/>
          <w:sz w:val="30"/>
          <w:szCs w:val="30"/>
        </w:rPr>
        <w:t xml:space="preserve"> </w:t>
      </w:r>
      <w:r w:rsidR="00C5123C" w:rsidRPr="000C026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86D0E" w:rsidRPr="000C026D">
        <w:rPr>
          <w:rFonts w:ascii="Angsana New" w:hAnsi="Angsana New" w:cs="Angsana New"/>
          <w:sz w:val="30"/>
          <w:szCs w:val="30"/>
        </w:rPr>
        <w:t>2</w:t>
      </w:r>
      <w:r w:rsidR="00360B44" w:rsidRPr="000C026D">
        <w:rPr>
          <w:rFonts w:ascii="Angsana New" w:hAnsi="Angsana New" w:cs="Angsana New"/>
          <w:sz w:val="30"/>
          <w:szCs w:val="30"/>
        </w:rPr>
        <w:t>56</w:t>
      </w:r>
      <w:r w:rsidR="00673B4C">
        <w:rPr>
          <w:rFonts w:ascii="Angsana New" w:hAnsi="Angsana New" w:cs="Angsana New"/>
          <w:sz w:val="30"/>
          <w:szCs w:val="30"/>
        </w:rPr>
        <w:t>5</w:t>
      </w:r>
      <w:r w:rsidR="00C5123C" w:rsidRPr="000C026D">
        <w:rPr>
          <w:rFonts w:ascii="Angsana New" w:hAnsi="Angsana New" w:cs="Angsana New"/>
          <w:sz w:val="30"/>
          <w:szCs w:val="30"/>
        </w:rPr>
        <w:t xml:space="preserve"> </w:t>
      </w:r>
      <w:r w:rsidR="00C5123C" w:rsidRPr="000C026D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B0B8A" w:rsidRPr="000C026D">
        <w:rPr>
          <w:rFonts w:ascii="Angsana New" w:hAnsi="Angsana New" w:cs="Angsana New"/>
          <w:sz w:val="30"/>
          <w:szCs w:val="30"/>
        </w:rPr>
        <w:t>3</w:t>
      </w:r>
      <w:r w:rsidR="00E967B9" w:rsidRPr="000C026D">
        <w:rPr>
          <w:rFonts w:ascii="Angsana New" w:hAnsi="Angsana New" w:cs="Angsana New"/>
          <w:sz w:val="30"/>
          <w:szCs w:val="30"/>
        </w:rPr>
        <w:t>1</w:t>
      </w:r>
      <w:r w:rsidR="00C5123C" w:rsidRPr="000C026D">
        <w:rPr>
          <w:rFonts w:ascii="Angsana New" w:hAnsi="Angsana New" w:cs="Angsana New"/>
          <w:sz w:val="30"/>
          <w:szCs w:val="30"/>
        </w:rPr>
        <w:t xml:space="preserve"> </w:t>
      </w:r>
      <w:r w:rsidR="00C5123C" w:rsidRPr="000C026D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086D0E" w:rsidRPr="000C026D">
        <w:rPr>
          <w:rFonts w:ascii="Angsana New" w:hAnsi="Angsana New" w:cs="Angsana New"/>
          <w:sz w:val="30"/>
          <w:szCs w:val="30"/>
        </w:rPr>
        <w:t>2</w:t>
      </w:r>
      <w:r w:rsidR="00360B44" w:rsidRPr="000C026D">
        <w:rPr>
          <w:rFonts w:ascii="Angsana New" w:hAnsi="Angsana New" w:cs="Angsana New"/>
          <w:sz w:val="30"/>
          <w:szCs w:val="30"/>
        </w:rPr>
        <w:t>56</w:t>
      </w:r>
      <w:r w:rsidR="00673B4C">
        <w:rPr>
          <w:rFonts w:ascii="Angsana New" w:hAnsi="Angsana New" w:cs="Angsana New"/>
          <w:sz w:val="30"/>
          <w:szCs w:val="30"/>
        </w:rPr>
        <w:t>8</w:t>
      </w:r>
    </w:p>
    <w:p w14:paraId="24415D23" w14:textId="77777777" w:rsidR="00B206DA" w:rsidRPr="00CF1517" w:rsidRDefault="00B206DA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i/>
          <w:iCs/>
          <w:sz w:val="30"/>
          <w:szCs w:val="30"/>
        </w:rPr>
      </w:pPr>
    </w:p>
    <w:p w14:paraId="7293C881" w14:textId="6266C4CA" w:rsidR="005B0A9C" w:rsidRPr="00CF1517" w:rsidRDefault="005B0A9C" w:rsidP="00BC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สัญญาให้เช่าที่ดิน</w:t>
      </w:r>
    </w:p>
    <w:p w14:paraId="2A7FF1FA" w14:textId="77777777" w:rsidR="005B0A9C" w:rsidRPr="008C721D" w:rsidRDefault="005B0A9C" w:rsidP="005B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F3761AA" w14:textId="3252750F" w:rsidR="009675C2" w:rsidRDefault="005B0A9C" w:rsidP="00C7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บริษัทมีสัญญาให้เช่าที่ดินกับบริษัทย่อย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Pr="00CF1517">
        <w:rPr>
          <w:rFonts w:ascii="Angsana New" w:hAnsi="Angsana New" w:cs="Angsana New"/>
          <w:sz w:val="30"/>
          <w:szCs w:val="30"/>
          <w:cs/>
        </w:rPr>
        <w:t>ในประเทศ</w:t>
      </w:r>
      <w:r w:rsidR="00BD52FB">
        <w:rPr>
          <w:rFonts w:ascii="Angsana New" w:hAnsi="Angsana New" w:cs="Angsana New" w:hint="cs"/>
          <w:sz w:val="30"/>
          <w:szCs w:val="30"/>
          <w:cs/>
        </w:rPr>
        <w:t>บาง</w:t>
      </w:r>
      <w:r w:rsidRPr="00CF1517">
        <w:rPr>
          <w:rFonts w:ascii="Angsana New" w:hAnsi="Angsana New" w:cs="Angsana New"/>
          <w:sz w:val="30"/>
          <w:szCs w:val="30"/>
          <w:cs/>
        </w:rPr>
        <w:t>แห่ง ภายใต้เงื่อนไขของสัญญา บริษัทตกลงให้เช่าที่ดินเพื่อปลูกสร้างอาคารเพื่อใช้เป็นที่ผลิตสินค้า ขายสินค้า หรือกระทำการอื่นใดอันเป็นไปตามวัตถุประสงค์ของ</w:t>
      </w:r>
      <w:r w:rsidR="00BD52FB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673B4C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="00BD52F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ใน</w:t>
      </w:r>
      <w:r w:rsidRPr="00D61CB9">
        <w:rPr>
          <w:rFonts w:ascii="Angsana New" w:hAnsi="Angsana New" w:cs="Angsana New"/>
          <w:sz w:val="30"/>
          <w:szCs w:val="30"/>
          <w:cs/>
        </w:rPr>
        <w:t>การนี้</w:t>
      </w:r>
      <w:r w:rsidR="00BD52FB" w:rsidRPr="00D61CB9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673B4C" w:rsidRPr="00D61CB9">
        <w:rPr>
          <w:rFonts w:ascii="Angsana New" w:hAnsi="Angsana New" w:cs="Angsana New" w:hint="cs"/>
          <w:sz w:val="30"/>
          <w:szCs w:val="30"/>
          <w:cs/>
        </w:rPr>
        <w:t>และการร่วมค้า</w:t>
      </w:r>
      <w:r w:rsidR="00BD52FB" w:rsidRPr="00D61CB9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D61CB9">
        <w:rPr>
          <w:rFonts w:ascii="Angsana New" w:hAnsi="Angsana New" w:cs="Angsana New"/>
          <w:sz w:val="30"/>
          <w:szCs w:val="30"/>
          <w:cs/>
        </w:rPr>
        <w:t>ตกลงจ่ายค่าเช่าให้กับบริษัทตามอัตราที่ระบุไว้ในสัญญา สัญญานี้มีผลบังคับใช้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A44BE7" w:rsidRPr="00D61CB9">
        <w:rPr>
          <w:rFonts w:ascii="Angsana New" w:hAnsi="Angsana New" w:cs="Angsana New"/>
          <w:sz w:val="30"/>
          <w:szCs w:val="30"/>
        </w:rPr>
        <w:t>8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ปี ถึง </w:t>
      </w:r>
      <w:r w:rsidR="00A44BE7" w:rsidRPr="00D61CB9">
        <w:rPr>
          <w:rFonts w:ascii="Angsana New" w:hAnsi="Angsana New" w:cs="Angsana New"/>
          <w:sz w:val="30"/>
          <w:szCs w:val="30"/>
        </w:rPr>
        <w:t>10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860BE8">
        <w:rPr>
          <w:rFonts w:ascii="Angsana New" w:hAnsi="Angsana New" w:cs="Angsana New" w:hint="cs"/>
          <w:sz w:val="30"/>
          <w:szCs w:val="30"/>
          <w:cs/>
        </w:rPr>
        <w:t>ซึ่งจะ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สิ้นสุดในระหว่างปี </w:t>
      </w:r>
      <w:r w:rsidR="00DE10A0" w:rsidRPr="00D61CB9">
        <w:rPr>
          <w:rFonts w:ascii="Angsana New" w:hAnsi="Angsana New" w:cs="Angsana New"/>
          <w:sz w:val="30"/>
          <w:szCs w:val="30"/>
        </w:rPr>
        <w:t>25</w:t>
      </w:r>
      <w:r w:rsidR="00D61CB9" w:rsidRPr="00D61CB9">
        <w:rPr>
          <w:rFonts w:ascii="Angsana New" w:hAnsi="Angsana New" w:cs="Angsana New"/>
          <w:sz w:val="30"/>
          <w:szCs w:val="30"/>
        </w:rPr>
        <w:t>68</w:t>
      </w:r>
      <w:r w:rsidR="00DE10A0" w:rsidRPr="00D61CB9">
        <w:rPr>
          <w:rFonts w:ascii="Angsana New" w:hAnsi="Angsana New" w:cs="Angsana New"/>
          <w:sz w:val="30"/>
          <w:szCs w:val="30"/>
        </w:rPr>
        <w:t xml:space="preserve"> 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>ถึง</w:t>
      </w:r>
      <w:r w:rsidR="00860BE8">
        <w:rPr>
          <w:rFonts w:ascii="Angsana New" w:hAnsi="Angsana New" w:cs="Angsana New" w:hint="cs"/>
          <w:sz w:val="30"/>
          <w:szCs w:val="30"/>
          <w:cs/>
        </w:rPr>
        <w:t>ปี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10A0" w:rsidRPr="00D61CB9">
        <w:rPr>
          <w:rFonts w:ascii="Angsana New" w:hAnsi="Angsana New" w:cs="Angsana New"/>
          <w:sz w:val="30"/>
          <w:szCs w:val="30"/>
        </w:rPr>
        <w:t>25</w:t>
      </w:r>
      <w:r w:rsidR="00D61CB9" w:rsidRPr="00D61CB9">
        <w:rPr>
          <w:rFonts w:ascii="Angsana New" w:hAnsi="Angsana New" w:cs="Angsana New"/>
          <w:sz w:val="30"/>
          <w:szCs w:val="30"/>
        </w:rPr>
        <w:t>73</w:t>
      </w:r>
      <w:r w:rsidR="00DE10A0" w:rsidRPr="00D61C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เมื่อครบกำหนดระยะเวลาเช่า คู่สัญญาจะตกลงต่ออายุสัญญาการเช่าออกไปตามข้อกำหนดและเงื่อนไขที่เห็นชอบร่วมกัน</w:t>
      </w:r>
    </w:p>
    <w:p w14:paraId="6DC30471" w14:textId="77777777" w:rsidR="006B5EFE" w:rsidRPr="00C75A4F" w:rsidRDefault="006B5EFE" w:rsidP="00C7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F8D80D1" w14:textId="3156CD6C" w:rsidR="008B44EA" w:rsidRPr="00CF1517" w:rsidRDefault="007F0DFF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</w:t>
      </w:r>
      <w:r w:rsidR="008B44EA" w:rsidRPr="00CF1517">
        <w:rPr>
          <w:rFonts w:ascii="Angsana New" w:hAnsi="Angsana New" w:cs="Angsana New"/>
          <w:i/>
          <w:iCs/>
          <w:sz w:val="30"/>
          <w:szCs w:val="30"/>
          <w:cs/>
        </w:rPr>
        <w:t>ไก่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เนื้อ</w:t>
      </w:r>
    </w:p>
    <w:p w14:paraId="42938E2B" w14:textId="77777777" w:rsidR="008B44EA" w:rsidRPr="008C721D" w:rsidRDefault="008B44EA" w:rsidP="008B44E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31C1E2F6" w14:textId="34CDACB6" w:rsidR="000F6279" w:rsidRPr="00CF1517" w:rsidRDefault="008B44EA" w:rsidP="0078254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บริษ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ั</w:t>
      </w:r>
      <w:r w:rsidRPr="00CF1517">
        <w:rPr>
          <w:rFonts w:ascii="Angsana New" w:hAnsi="Angsana New" w:cs="Angsana New"/>
          <w:sz w:val="30"/>
          <w:szCs w:val="30"/>
          <w:cs/>
        </w:rPr>
        <w:t>ทมีสัญญาซื้อขายไก่เนื้อกับบริษัทย่อย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แห่งหนึ่ง 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(</w:t>
      </w:r>
      <w:r w:rsidRPr="00CF1517">
        <w:rPr>
          <w:rFonts w:ascii="Angsana New" w:hAnsi="Angsana New" w:cs="Angsana New"/>
          <w:sz w:val="30"/>
          <w:szCs w:val="30"/>
          <w:cs/>
        </w:rPr>
        <w:t>บริษัท ไทย ฟู้ดส์ คอนแทรค ฟาร์มมิ่ง จำกัด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</w:rPr>
        <w:t>(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“</w:t>
      </w:r>
      <w:r w:rsidR="00025F58" w:rsidRPr="00CF1517">
        <w:rPr>
          <w:rFonts w:ascii="Angsana New" w:hAnsi="Angsana New" w:cs="Angsana New"/>
          <w:sz w:val="30"/>
          <w:szCs w:val="30"/>
        </w:rPr>
        <w:t>TFCF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”</w:t>
      </w:r>
      <w:r w:rsidR="00025F58" w:rsidRPr="00CF1517">
        <w:rPr>
          <w:rFonts w:ascii="Angsana New" w:hAnsi="Angsana New" w:cs="Angsana New"/>
          <w:sz w:val="30"/>
          <w:szCs w:val="30"/>
        </w:rPr>
        <w:t>)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)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ทั้งนี้ปริมาณขายและราคาสินค้าเป็นไปตามที่ 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TFCF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กำหนด โดยจะแจ้งการปรับเปลี่ยนราคาให้บริษัท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ทราบล่วงหน้า สัญญานี้มีผลบังคับใช้ตั้งแต่วันที่ </w:t>
      </w:r>
      <w:r w:rsidR="00360B44" w:rsidRPr="00360B44">
        <w:rPr>
          <w:rFonts w:ascii="Angsana New" w:hAnsi="Angsana New" w:cs="Angsana New"/>
          <w:sz w:val="30"/>
          <w:szCs w:val="30"/>
        </w:rPr>
        <w:t>1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558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และหากบริษัท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มีความประสงค์ที่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จะ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ขอ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เลิกสัญญา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ฉบับนี้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บริษัทจะ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ต้อง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ทำหนังสือแจ้งให้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CF1517">
        <w:rPr>
          <w:rFonts w:ascii="Angsana New" w:hAnsi="Angsana New" w:cs="Angsana New"/>
          <w:sz w:val="30"/>
          <w:szCs w:val="30"/>
        </w:rPr>
        <w:t xml:space="preserve">TFCF 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>ทราบ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ล่วงหน้าเป็นเวลา</w:t>
      </w:r>
      <w:r w:rsidR="00673B4C">
        <w:rPr>
          <w:rFonts w:ascii="Angsana New" w:hAnsi="Angsana New" w:cs="Angsana New" w:hint="cs"/>
          <w:sz w:val="30"/>
          <w:szCs w:val="30"/>
          <w:cs/>
        </w:rPr>
        <w:t>ไม่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>น้อยกว่า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360B44" w:rsidRPr="00360B44">
        <w:rPr>
          <w:rFonts w:ascii="Angsana New" w:hAnsi="Angsana New" w:cs="Angsana New"/>
          <w:sz w:val="30"/>
          <w:szCs w:val="30"/>
        </w:rPr>
        <w:t>0</w:t>
      </w:r>
      <w:r w:rsidR="00025F58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25F58" w:rsidRPr="00CF1517">
        <w:rPr>
          <w:rFonts w:ascii="Angsana New" w:hAnsi="Angsana New" w:cs="Angsana New"/>
          <w:sz w:val="30"/>
          <w:szCs w:val="30"/>
          <w:cs/>
        </w:rPr>
        <w:t>วัน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>และชำระหนี้สินค้างชำระ</w:t>
      </w:r>
      <w:r w:rsidR="007F0DFF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B6D86" w:rsidRPr="00CF1517">
        <w:rPr>
          <w:rFonts w:ascii="Angsana New" w:hAnsi="Angsana New" w:cs="Angsana New"/>
          <w:sz w:val="30"/>
          <w:szCs w:val="30"/>
          <w:cs/>
        </w:rPr>
        <w:t>จนเสร็จสิ</w:t>
      </w:r>
      <w:r w:rsidR="000F6279" w:rsidRPr="00CF1517">
        <w:rPr>
          <w:rFonts w:ascii="Angsana New" w:hAnsi="Angsana New" w:cs="Angsana New"/>
          <w:sz w:val="30"/>
          <w:szCs w:val="30"/>
          <w:cs/>
        </w:rPr>
        <w:t>้น</w:t>
      </w:r>
    </w:p>
    <w:p w14:paraId="162A4322" w14:textId="77777777" w:rsidR="00035B88" w:rsidRPr="009675C2" w:rsidRDefault="00035B88" w:rsidP="00782542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D77E5F" w14:textId="77777777" w:rsidR="006F2409" w:rsidRDefault="001B04F7" w:rsidP="00BF4C7B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</w:rPr>
        <w:tab/>
      </w:r>
    </w:p>
    <w:p w14:paraId="2D0CF656" w14:textId="13431434" w:rsidR="007F0DFF" w:rsidRPr="00CF1517" w:rsidRDefault="006F2409" w:rsidP="0003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  <w:r w:rsidR="007F0DFF" w:rsidRPr="00CF1517">
        <w:rPr>
          <w:rFonts w:ascii="Angsana New" w:hAnsi="Angsana New" w:cs="Angsana New"/>
          <w:i/>
          <w:iCs/>
          <w:sz w:val="30"/>
          <w:szCs w:val="30"/>
          <w:cs/>
        </w:rPr>
        <w:t>สัญญาจ้างเลี้ยงสุกร</w:t>
      </w:r>
    </w:p>
    <w:p w14:paraId="65531708" w14:textId="77777777" w:rsidR="007F0DFF" w:rsidRPr="008C721D" w:rsidRDefault="007F0DFF" w:rsidP="007F0DFF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4DA7662F" w14:textId="3D3A3B37" w:rsidR="006F2409" w:rsidRDefault="007F0DFF" w:rsidP="007F4E7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</w:t>
      </w:r>
      <w:r w:rsidR="007A28BE">
        <w:rPr>
          <w:rFonts w:ascii="Angsana New" w:hAnsi="Angsana New" w:cs="Angsana New"/>
          <w:sz w:val="30"/>
          <w:szCs w:val="30"/>
        </w:rPr>
        <w:t>(</w:t>
      </w:r>
      <w:r w:rsidR="00445D12">
        <w:rPr>
          <w:rFonts w:ascii="Angsana New" w:hAnsi="Angsana New" w:cs="Angsana New"/>
          <w:sz w:val="30"/>
          <w:szCs w:val="30"/>
        </w:rPr>
        <w:t xml:space="preserve">Thai Viet Corporation Joint Stock Company </w:t>
      </w:r>
      <w:r w:rsidR="00320083">
        <w:rPr>
          <w:rFonts w:ascii="Angsana New" w:hAnsi="Angsana New" w:cs="Angsana New"/>
          <w:sz w:val="30"/>
          <w:szCs w:val="30"/>
        </w:rPr>
        <w:t xml:space="preserve">(“TVC”) </w:t>
      </w:r>
      <w:r w:rsidRPr="00CF1517">
        <w:rPr>
          <w:rFonts w:ascii="Angsana New" w:hAnsi="Angsana New" w:cs="Angsana New"/>
          <w:sz w:val="30"/>
          <w:szCs w:val="30"/>
          <w:cs/>
        </w:rPr>
        <w:t>(</w:t>
      </w:r>
      <w:r w:rsidR="00445D12">
        <w:rPr>
          <w:rFonts w:ascii="Angsana New" w:hAnsi="Angsana New" w:cs="Angsana New" w:hint="cs"/>
          <w:sz w:val="30"/>
          <w:szCs w:val="30"/>
          <w:cs/>
        </w:rPr>
        <w:t xml:space="preserve">เดิมชื่อ </w:t>
      </w:r>
      <w:r w:rsidRPr="00CF1517">
        <w:rPr>
          <w:rFonts w:ascii="Angsana New" w:hAnsi="Angsana New" w:cs="Angsana New"/>
          <w:sz w:val="30"/>
          <w:szCs w:val="30"/>
        </w:rPr>
        <w:t>Thai Viet Swine Line</w:t>
      </w:r>
      <w:r w:rsidR="00FA26ED" w:rsidRPr="00CF1517">
        <w:rPr>
          <w:rFonts w:ascii="Angsana New" w:hAnsi="Angsana New" w:cs="Angsana New"/>
          <w:sz w:val="30"/>
          <w:szCs w:val="30"/>
        </w:rPr>
        <w:t xml:space="preserve"> Joint Stock</w:t>
      </w:r>
      <w:r w:rsidRPr="00CF1517">
        <w:rPr>
          <w:rFonts w:ascii="Angsana New" w:hAnsi="Angsana New" w:cs="Angsana New"/>
          <w:sz w:val="30"/>
          <w:szCs w:val="30"/>
        </w:rPr>
        <w:t xml:space="preserve"> Co., Ltd.</w:t>
      </w:r>
      <w:r w:rsidR="007F4E78" w:rsidRPr="00CF1517">
        <w:rPr>
          <w:rFonts w:ascii="Angsana New" w:hAnsi="Angsana New" w:cs="Angsana New"/>
          <w:sz w:val="30"/>
          <w:szCs w:val="30"/>
        </w:rPr>
        <w:t>)</w:t>
      </w:r>
      <w:r w:rsidR="007A28BE">
        <w:rPr>
          <w:rFonts w:ascii="Angsana New" w:hAnsi="Angsana New" w:cs="Angsana New"/>
          <w:sz w:val="30"/>
          <w:szCs w:val="30"/>
        </w:rPr>
        <w:t>)</w:t>
      </w:r>
      <w:r w:rsidR="007F4E78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มีสัญญาจ้างเลี้ยงสุกรกับ</w:t>
      </w:r>
      <w:r w:rsidR="00445D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</w:rPr>
        <w:t>Thai Viet Agri Group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</w:rPr>
        <w:t xml:space="preserve">Co., Ltd. </w:t>
      </w:r>
      <w:r w:rsidRPr="00CF1517">
        <w:rPr>
          <w:rFonts w:ascii="Angsana New" w:hAnsi="Angsana New" w:cs="Angsana New"/>
          <w:sz w:val="30"/>
          <w:szCs w:val="30"/>
          <w:cs/>
        </w:rPr>
        <w:t>ซึ่งเป็นบริษัทที่เกี่ยวข้องกันแห่งหนึ่ง (</w:t>
      </w:r>
      <w:r w:rsidRPr="00CF1517">
        <w:rPr>
          <w:rFonts w:ascii="Angsana New" w:hAnsi="Angsana New" w:cs="Angsana New"/>
          <w:sz w:val="30"/>
          <w:szCs w:val="30"/>
        </w:rPr>
        <w:t>“</w:t>
      </w:r>
      <w:r w:rsidRPr="00CF1517">
        <w:rPr>
          <w:rFonts w:ascii="Angsana New" w:hAnsi="Angsana New" w:cs="Angsana New"/>
          <w:sz w:val="30"/>
          <w:szCs w:val="30"/>
          <w:cs/>
        </w:rPr>
        <w:t>คู่สัญญา</w:t>
      </w:r>
      <w:r w:rsidRPr="00CF1517">
        <w:rPr>
          <w:rFonts w:ascii="Angsana New" w:hAnsi="Angsana New" w:cs="Angsana New"/>
          <w:sz w:val="30"/>
          <w:szCs w:val="30"/>
        </w:rPr>
        <w:t>”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) ภายใต้เงื่อนไขของสัญญา คู่สัญญาตกลงที่จะเลี้ยงสุกรให้เป็นไปตามข้อกำหนดในสัญญา ในการนี้บริษัทย่อยตกลงจะจ่ายค่าตอบแทนการเลี้ยงตามจำนวนที่ระบุไว้ในสัญญา สัญญาเหล่านี้มีกำหนดระยะเวลา </w:t>
      </w:r>
      <w:r w:rsidR="00360B44" w:rsidRPr="00360B44"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ปี ซึ่งจะสิ้นสุดสัญญาใน</w:t>
      </w:r>
      <w:r w:rsidR="00075B4D" w:rsidRPr="00CF1517">
        <w:rPr>
          <w:rFonts w:ascii="Angsana New" w:hAnsi="Angsana New" w:cs="Angsana New" w:hint="cs"/>
          <w:sz w:val="30"/>
          <w:szCs w:val="30"/>
          <w:cs/>
        </w:rPr>
        <w:t xml:space="preserve">เดือนธันวาคม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566</w:t>
      </w:r>
      <w:r w:rsidR="00075B4D" w:rsidRPr="00CF1517">
        <w:rPr>
          <w:rFonts w:ascii="Angsana New" w:hAnsi="Angsana New" w:cs="Angsana New"/>
          <w:sz w:val="30"/>
          <w:szCs w:val="30"/>
        </w:rPr>
        <w:t xml:space="preserve"> </w:t>
      </w:r>
      <w:r w:rsidR="00C5123C" w:rsidRPr="00CF151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75B4D" w:rsidRPr="00CF1517">
        <w:rPr>
          <w:rFonts w:ascii="Angsana New" w:hAnsi="Angsana New" w:cs="Angsana New"/>
          <w:sz w:val="30"/>
          <w:szCs w:val="30"/>
          <w:cs/>
        </w:rPr>
        <w:t xml:space="preserve">เดือนมีนาคม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567</w:t>
      </w:r>
      <w:r w:rsidR="003200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6A19" w:rsidRPr="00486A19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486A19" w:rsidRPr="00D77DF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86A19" w:rsidRPr="00D77DFC">
        <w:rPr>
          <w:rFonts w:ascii="Angsana New" w:hAnsi="Angsana New" w:cs="Angsana New"/>
          <w:sz w:val="30"/>
          <w:szCs w:val="30"/>
          <w:cs/>
        </w:rPr>
        <w:t xml:space="preserve"> </w:t>
      </w:r>
      <w:r w:rsidR="00D77DFC" w:rsidRPr="00D77DF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486A19" w:rsidRPr="00D77DFC">
        <w:rPr>
          <w:rFonts w:ascii="Angsana New" w:hAnsi="Angsana New" w:cs="Angsana New"/>
          <w:sz w:val="30"/>
          <w:szCs w:val="30"/>
        </w:rPr>
        <w:t xml:space="preserve"> </w:t>
      </w:r>
      <w:r w:rsidR="00486A19" w:rsidRPr="00D77DFC">
        <w:rPr>
          <w:rFonts w:ascii="Angsana New" w:hAnsi="Angsana New" w:cs="Angsana New"/>
          <w:sz w:val="30"/>
          <w:szCs w:val="30"/>
          <w:cs/>
        </w:rPr>
        <w:t xml:space="preserve">2564 </w:t>
      </w:r>
      <w:r w:rsidR="00486A19" w:rsidRPr="00D77DFC">
        <w:rPr>
          <w:rFonts w:ascii="Angsana New" w:hAnsi="Angsana New" w:cs="Angsana New"/>
          <w:sz w:val="30"/>
          <w:szCs w:val="30"/>
        </w:rPr>
        <w:t xml:space="preserve">TVC </w:t>
      </w:r>
      <w:r w:rsidR="00486A19" w:rsidRPr="00D77DFC">
        <w:rPr>
          <w:rFonts w:ascii="Angsana New" w:hAnsi="Angsana New" w:cs="Angsana New" w:hint="cs"/>
          <w:sz w:val="30"/>
          <w:szCs w:val="30"/>
          <w:cs/>
        </w:rPr>
        <w:t>ได้ยกเลิกสัญญา</w:t>
      </w:r>
      <w:r w:rsidR="00B828FF" w:rsidRPr="00D77DFC">
        <w:rPr>
          <w:rFonts w:ascii="Angsana New" w:hAnsi="Angsana New" w:cs="Angsana New" w:hint="cs"/>
          <w:sz w:val="30"/>
          <w:szCs w:val="30"/>
          <w:cs/>
        </w:rPr>
        <w:t>เหล่านี้</w:t>
      </w:r>
      <w:r w:rsidR="00486A19" w:rsidRPr="00D77DFC">
        <w:rPr>
          <w:rFonts w:ascii="Angsana New" w:hAnsi="Angsana New" w:cs="Angsana New"/>
          <w:sz w:val="30"/>
          <w:szCs w:val="30"/>
          <w:cs/>
        </w:rPr>
        <w:t xml:space="preserve"> </w:t>
      </w:r>
      <w:r w:rsidR="00486A19" w:rsidRPr="00D77DFC">
        <w:rPr>
          <w:rFonts w:ascii="Angsana New" w:hAnsi="Angsana New" w:cs="Angsana New" w:hint="cs"/>
          <w:sz w:val="30"/>
          <w:szCs w:val="30"/>
          <w:cs/>
        </w:rPr>
        <w:t>โดยไม่มีค่าปรับในการยกเลิกสัญญา</w:t>
      </w:r>
    </w:p>
    <w:p w14:paraId="2BEC01D6" w14:textId="77777777" w:rsidR="00486A19" w:rsidRDefault="00486A19" w:rsidP="007F4E7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3758FE" w14:textId="5484E7DF" w:rsidR="009F4D2D" w:rsidRDefault="009F4D2D" w:rsidP="007F4E7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13A8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09C03626" w14:textId="77777777" w:rsidR="001413A8" w:rsidRPr="001413A8" w:rsidRDefault="001413A8" w:rsidP="007F4E7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7F1ECB" w14:textId="7C9F1085" w:rsidR="00F666FE" w:rsidRPr="00974C56" w:rsidRDefault="00F666FE" w:rsidP="00F666FE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026D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</w:t>
      </w:r>
      <w:r w:rsidR="009F4D2D" w:rsidRPr="000C026D">
        <w:rPr>
          <w:rFonts w:ascii="Angsana New" w:hAnsi="Angsana New" w:cs="Angsana New" w:hint="cs"/>
          <w:sz w:val="30"/>
          <w:szCs w:val="30"/>
          <w:cs/>
        </w:rPr>
        <w:t>บริษัทย่อยบางแห่ง</w:t>
      </w:r>
      <w:r w:rsidRPr="000C026D">
        <w:rPr>
          <w:rFonts w:ascii="Angsana New" w:hAnsi="Angsana New" w:cs="Angsana New" w:hint="cs"/>
          <w:sz w:val="30"/>
          <w:szCs w:val="30"/>
          <w:cs/>
        </w:rPr>
        <w:t>ซึ่งได้รับจากธนาคารเป็นจำนว</w:t>
      </w:r>
      <w:r w:rsidRPr="00B02B62">
        <w:rPr>
          <w:rFonts w:ascii="Angsana New" w:hAnsi="Angsana New" w:cs="Angsana New" w:hint="cs"/>
          <w:sz w:val="30"/>
          <w:szCs w:val="30"/>
          <w:cs/>
        </w:rPr>
        <w:t xml:space="preserve">นเงิน </w:t>
      </w:r>
      <w:r w:rsidR="005A09A7" w:rsidRPr="00B02B62">
        <w:rPr>
          <w:rFonts w:ascii="Angsana New" w:hAnsi="Angsana New" w:cs="Angsana New"/>
          <w:sz w:val="30"/>
          <w:szCs w:val="30"/>
        </w:rPr>
        <w:t>17,513</w:t>
      </w:r>
      <w:r w:rsidRPr="00B02B62">
        <w:rPr>
          <w:rFonts w:ascii="Angsana New" w:hAnsi="Angsana New" w:cs="Angsana New"/>
          <w:sz w:val="30"/>
          <w:szCs w:val="30"/>
        </w:rPr>
        <w:t xml:space="preserve"> </w:t>
      </w:r>
      <w:r w:rsidRPr="00B02B6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B02B62">
        <w:rPr>
          <w:rFonts w:ascii="Angsana New" w:hAnsi="Angsana New" w:cs="Angsana New"/>
          <w:i/>
          <w:iCs/>
          <w:sz w:val="30"/>
          <w:szCs w:val="30"/>
        </w:rPr>
        <w:t xml:space="preserve">(2563: </w:t>
      </w:r>
      <w:r w:rsidR="00B02B62" w:rsidRPr="00B02B62">
        <w:rPr>
          <w:rFonts w:ascii="Angsana New" w:hAnsi="Angsana New" w:cs="Angsana New"/>
          <w:i/>
          <w:iCs/>
          <w:sz w:val="30"/>
          <w:szCs w:val="30"/>
        </w:rPr>
        <w:t>16,904</w:t>
      </w:r>
      <w:r w:rsidRPr="000C02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C02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0C026D">
        <w:rPr>
          <w:rFonts w:ascii="Angsana New" w:hAnsi="Angsana New" w:cs="Angsana New"/>
          <w:i/>
          <w:iCs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F9DC264" w14:textId="404FC5C3" w:rsidR="00623E70" w:rsidRDefault="00623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A2B400F" w14:textId="4AC5C184" w:rsidR="00DF5663" w:rsidRPr="00CF1517" w:rsidRDefault="00DF5663" w:rsidP="009515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8456FEB" w14:textId="77777777" w:rsidR="00EA47B0" w:rsidRPr="008C721D" w:rsidRDefault="00EA47B0" w:rsidP="00EA47B0">
      <w:pPr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0"/>
        <w:gridCol w:w="271"/>
        <w:gridCol w:w="992"/>
        <w:gridCol w:w="271"/>
        <w:gridCol w:w="988"/>
        <w:gridCol w:w="271"/>
        <w:gridCol w:w="1077"/>
      </w:tblGrid>
      <w:tr w:rsidR="00D008F8" w:rsidRPr="00CF1517" w14:paraId="1616A400" w14:textId="77777777" w:rsidTr="00C45079">
        <w:tc>
          <w:tcPr>
            <w:tcW w:w="2433" w:type="pct"/>
          </w:tcPr>
          <w:p w14:paraId="2AE35680" w14:textId="77777777" w:rsidR="001B04F7" w:rsidRPr="00CF1517" w:rsidRDefault="001B04F7" w:rsidP="001B04F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pct"/>
            <w:gridSpan w:val="3"/>
          </w:tcPr>
          <w:p w14:paraId="6E7A34F4" w14:textId="77777777" w:rsidR="001B04F7" w:rsidRPr="00CF1517" w:rsidRDefault="001B04F7" w:rsidP="001B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14E6747" w14:textId="77777777" w:rsidR="001B04F7" w:rsidRPr="00CF1517" w:rsidRDefault="001B04F7" w:rsidP="001B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7DD0BB4" w14:textId="77777777" w:rsidR="001B04F7" w:rsidRPr="00CF1517" w:rsidRDefault="001B04F7" w:rsidP="001B0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618" w:rsidRPr="00CF1517" w14:paraId="6F221206" w14:textId="77777777" w:rsidTr="005941F5">
        <w:tc>
          <w:tcPr>
            <w:tcW w:w="2433" w:type="pct"/>
          </w:tcPr>
          <w:p w14:paraId="7D9E62E5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4044F5A9" w14:textId="53264674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309121A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AC49B32" w14:textId="59EEF226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382A859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768160B4" w14:textId="53BEC69E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C67DBB1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763EA59" w14:textId="1178FDEF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B5618" w:rsidRPr="00CF1517" w14:paraId="1C6F0F59" w14:textId="77777777" w:rsidTr="00C45079">
        <w:trPr>
          <w:trHeight w:val="207"/>
        </w:trPr>
        <w:tc>
          <w:tcPr>
            <w:tcW w:w="2433" w:type="pct"/>
          </w:tcPr>
          <w:p w14:paraId="091A6B24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558CFA6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3C7" w:rsidRPr="00CF1517" w14:paraId="088954A0" w14:textId="77777777" w:rsidTr="005941F5">
        <w:tc>
          <w:tcPr>
            <w:tcW w:w="2433" w:type="pct"/>
          </w:tcPr>
          <w:p w14:paraId="6BAC7935" w14:textId="77777777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52B2E914" w14:textId="6EC2428A" w:rsidR="00DE13C7" w:rsidRPr="00CF1517" w:rsidRDefault="0056428B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15,889</w:t>
            </w:r>
          </w:p>
        </w:tc>
        <w:tc>
          <w:tcPr>
            <w:tcW w:w="143" w:type="pct"/>
            <w:vAlign w:val="bottom"/>
          </w:tcPr>
          <w:p w14:paraId="34A483CD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66119A7" w14:textId="0DCC5218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  <w:vAlign w:val="bottom"/>
          </w:tcPr>
          <w:p w14:paraId="7621EEC3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0ED1998B" w14:textId="43DB8452" w:rsidR="00DE13C7" w:rsidRPr="00CF1517" w:rsidRDefault="0056428B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43" w:type="pct"/>
            <w:vAlign w:val="bottom"/>
          </w:tcPr>
          <w:p w14:paraId="19FC0FC9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5F664E3" w14:textId="7ED00B4E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E13C7" w:rsidRPr="00CF1517" w14:paraId="53B93C80" w14:textId="77777777" w:rsidTr="005941F5">
        <w:trPr>
          <w:trHeight w:val="202"/>
        </w:trPr>
        <w:tc>
          <w:tcPr>
            <w:tcW w:w="2433" w:type="pct"/>
          </w:tcPr>
          <w:p w14:paraId="178030DB" w14:textId="12C2B1F4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="002F65BF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2BDEF3E9" w14:textId="6007D921" w:rsidR="00DE13C7" w:rsidRPr="007C3AAD" w:rsidRDefault="0056428B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399,948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400DE2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B616194" w14:textId="5BB9B860" w:rsidR="00DE13C7" w:rsidRPr="00CF1517" w:rsidRDefault="002F65BF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782,538</w:t>
            </w:r>
          </w:p>
        </w:tc>
        <w:tc>
          <w:tcPr>
            <w:tcW w:w="143" w:type="pct"/>
            <w:vAlign w:val="bottom"/>
          </w:tcPr>
          <w:p w14:paraId="11E959BD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0245B96" w14:textId="77711684" w:rsidR="00DE13C7" w:rsidRPr="00CF1517" w:rsidRDefault="0056428B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44,149</w:t>
            </w:r>
          </w:p>
        </w:tc>
        <w:tc>
          <w:tcPr>
            <w:tcW w:w="143" w:type="pct"/>
            <w:vAlign w:val="bottom"/>
          </w:tcPr>
          <w:p w14:paraId="4DDA5E9C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D6C6DB3" w14:textId="798B773D" w:rsidR="00DE13C7" w:rsidRPr="00CF1517" w:rsidRDefault="002F65BF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244,</w:t>
            </w:r>
            <w:r w:rsidR="0004503B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DE13C7" w:rsidRPr="00CF1517" w14:paraId="19F071CB" w14:textId="77777777" w:rsidTr="006328FE">
        <w:tc>
          <w:tcPr>
            <w:tcW w:w="2433" w:type="pct"/>
          </w:tcPr>
          <w:p w14:paraId="0757B160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A3C6646" w14:textId="3A64FEE6" w:rsidR="00DE13C7" w:rsidRPr="00CF1517" w:rsidRDefault="0056428B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415,837</w:t>
            </w:r>
          </w:p>
        </w:tc>
        <w:tc>
          <w:tcPr>
            <w:tcW w:w="143" w:type="pct"/>
          </w:tcPr>
          <w:p w14:paraId="0A2C6054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82246" w14:textId="11550BC4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783,769</w:t>
            </w:r>
          </w:p>
        </w:tc>
        <w:tc>
          <w:tcPr>
            <w:tcW w:w="143" w:type="pct"/>
          </w:tcPr>
          <w:p w14:paraId="12C7B445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125B7091" w14:textId="2B3F9476" w:rsidR="00DE13C7" w:rsidRPr="00CF1517" w:rsidRDefault="0056428B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44,288</w:t>
            </w:r>
          </w:p>
        </w:tc>
        <w:tc>
          <w:tcPr>
            <w:tcW w:w="143" w:type="pct"/>
          </w:tcPr>
          <w:p w14:paraId="58FA38AD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D2210" w14:textId="5B9D1D70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958</w:t>
            </w:r>
          </w:p>
        </w:tc>
      </w:tr>
    </w:tbl>
    <w:p w14:paraId="12B10CE9" w14:textId="77777777" w:rsidR="006469AB" w:rsidRDefault="006469AB" w:rsidP="006469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66E663F2" w14:textId="77777777" w:rsidR="006469AB" w:rsidRDefault="00646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22080E" w14:textId="2D490F8D" w:rsidR="008342AF" w:rsidRDefault="008342AF" w:rsidP="00DE13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</w:t>
      </w:r>
      <w:r w:rsidRPr="008342A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กหนี้การค้า</w:t>
      </w:r>
    </w:p>
    <w:p w14:paraId="20F7D96A" w14:textId="77777777" w:rsidR="008342AF" w:rsidRPr="00D36074" w:rsidRDefault="008342AF" w:rsidP="008342A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8342AF" w:rsidRPr="008342AF" w14:paraId="35F16D6E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F7F9517" w14:textId="77777777" w:rsidR="008342AF" w:rsidRPr="008342AF" w:rsidRDefault="008342AF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2C873DD7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5B5C3A92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C3FC83B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2AF" w:rsidRPr="008342AF" w14:paraId="607057BD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9FFE151" w14:textId="222E00E6" w:rsidR="008342AF" w:rsidRPr="00E05319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14:paraId="3873976D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584F083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80BA91C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6" w:type="pct"/>
          </w:tcPr>
          <w:p w14:paraId="126350A5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71989A2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9C1CE76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1A7111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342AF" w:rsidRPr="008342AF" w14:paraId="5E0490DF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0E2E133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AE63ED1" w14:textId="77777777" w:rsidR="008342AF" w:rsidRPr="008342AF" w:rsidRDefault="008342AF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4C8" w:rsidRPr="008342AF" w14:paraId="42631BF0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EF21263" w14:textId="3F0A9410" w:rsidR="00E964C8" w:rsidRPr="00E964C8" w:rsidRDefault="00E964C8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27" w:type="pct"/>
            <w:gridSpan w:val="7"/>
          </w:tcPr>
          <w:p w14:paraId="07B83F5A" w14:textId="77777777" w:rsidR="00E964C8" w:rsidRPr="008342AF" w:rsidRDefault="00E964C8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B50F6" w:rsidRPr="008342AF" w14:paraId="3B059FE4" w14:textId="77777777" w:rsidTr="00E964C8">
        <w:trPr>
          <w:trHeight w:hRule="exact" w:val="393"/>
        </w:trPr>
        <w:tc>
          <w:tcPr>
            <w:tcW w:w="2073" w:type="pct"/>
          </w:tcPr>
          <w:p w14:paraId="703696A5" w14:textId="50C29B98" w:rsidR="003B50F6" w:rsidRPr="00E05319" w:rsidRDefault="003B50F6" w:rsidP="003B50F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</w:tcPr>
          <w:p w14:paraId="793E3DC3" w14:textId="7073604F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CD5E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842,507</w:t>
            </w:r>
          </w:p>
        </w:tc>
        <w:tc>
          <w:tcPr>
            <w:tcW w:w="146" w:type="pct"/>
          </w:tcPr>
          <w:p w14:paraId="63D44B90" w14:textId="77777777" w:rsidR="003B50F6" w:rsidRPr="008342AF" w:rsidRDefault="003B50F6" w:rsidP="003B5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263B88A" w14:textId="101F2BD4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196" w:type="pct"/>
          </w:tcPr>
          <w:p w14:paraId="26AB6F2F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9D52AE1" w14:textId="4D19D764" w:rsidR="003B50F6" w:rsidRPr="008342AF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726,805</w:t>
            </w:r>
          </w:p>
        </w:tc>
        <w:tc>
          <w:tcPr>
            <w:tcW w:w="147" w:type="pct"/>
          </w:tcPr>
          <w:p w14:paraId="21DAB42F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E3F3CA0" w14:textId="5791AFB3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881</w:t>
            </w:r>
          </w:p>
        </w:tc>
      </w:tr>
      <w:tr w:rsidR="003B50F6" w:rsidRPr="008342AF" w14:paraId="0ADC2BAE" w14:textId="77777777" w:rsidTr="00E964C8">
        <w:trPr>
          <w:trHeight w:hRule="exact" w:val="393"/>
        </w:trPr>
        <w:tc>
          <w:tcPr>
            <w:tcW w:w="2073" w:type="pct"/>
          </w:tcPr>
          <w:p w14:paraId="61D3B888" w14:textId="56EBCE31" w:rsidR="003B50F6" w:rsidRPr="00E05319" w:rsidRDefault="003B50F6" w:rsidP="003B50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99" w:type="pct"/>
          </w:tcPr>
          <w:p w14:paraId="125B16EB" w14:textId="77777777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8B0339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F0770FC" w14:textId="4A01A770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4B862DC4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5969736" w14:textId="77777777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33D8BF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0EE10B" w14:textId="1867324E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50F6" w:rsidRPr="008342AF" w14:paraId="0FDB304D" w14:textId="77777777" w:rsidTr="00E964C8">
        <w:trPr>
          <w:trHeight w:hRule="exact" w:val="393"/>
        </w:trPr>
        <w:tc>
          <w:tcPr>
            <w:tcW w:w="2073" w:type="pct"/>
          </w:tcPr>
          <w:p w14:paraId="3B846D08" w14:textId="1066FDB9" w:rsidR="003B50F6" w:rsidRPr="00E05319" w:rsidRDefault="003B50F6" w:rsidP="003B50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9" w:type="pct"/>
          </w:tcPr>
          <w:p w14:paraId="625795EF" w14:textId="1A3036C1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CD5E66">
              <w:rPr>
                <w:rFonts w:ascii="Angsana New" w:hAnsi="Angsana New" w:cs="Angsana New"/>
                <w:sz w:val="30"/>
                <w:szCs w:val="30"/>
              </w:rPr>
              <w:t>2,540</w:t>
            </w:r>
          </w:p>
        </w:tc>
        <w:tc>
          <w:tcPr>
            <w:tcW w:w="146" w:type="pct"/>
          </w:tcPr>
          <w:p w14:paraId="551FDD58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427B6BE9" w14:textId="5520E501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196" w:type="pct"/>
          </w:tcPr>
          <w:p w14:paraId="13E7958D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60F5C6" w14:textId="3C8E2953" w:rsidR="003B50F6" w:rsidRPr="008342AF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145,243</w:t>
            </w:r>
          </w:p>
        </w:tc>
        <w:tc>
          <w:tcPr>
            <w:tcW w:w="147" w:type="pct"/>
          </w:tcPr>
          <w:p w14:paraId="40C18592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B2E074E" w14:textId="0B0E5B98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652</w:t>
            </w:r>
          </w:p>
        </w:tc>
      </w:tr>
      <w:tr w:rsidR="003B50F6" w:rsidRPr="008342AF" w14:paraId="052887C0" w14:textId="77777777" w:rsidTr="00E964C8">
        <w:trPr>
          <w:trHeight w:hRule="exact" w:val="393"/>
        </w:trPr>
        <w:tc>
          <w:tcPr>
            <w:tcW w:w="2073" w:type="pct"/>
          </w:tcPr>
          <w:p w14:paraId="66D8C234" w14:textId="245EB970" w:rsidR="003B50F6" w:rsidRPr="00E05319" w:rsidRDefault="003B50F6" w:rsidP="003B50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249F22A1" w14:textId="1C6C6145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60,576</w:t>
            </w:r>
          </w:p>
        </w:tc>
        <w:tc>
          <w:tcPr>
            <w:tcW w:w="146" w:type="pct"/>
          </w:tcPr>
          <w:p w14:paraId="080036E2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0B463F04" w14:textId="5889FFDD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196" w:type="pct"/>
          </w:tcPr>
          <w:p w14:paraId="20EC37CC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125618E" w14:textId="6D2202A9" w:rsidR="003B50F6" w:rsidRPr="003B2DD6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3B2DD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321C5343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B3008B" w14:textId="40DC8978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3B50F6" w:rsidRPr="008342AF" w14:paraId="5C976326" w14:textId="77777777" w:rsidTr="00E964C8">
        <w:trPr>
          <w:trHeight w:hRule="exact" w:val="393"/>
        </w:trPr>
        <w:tc>
          <w:tcPr>
            <w:tcW w:w="2073" w:type="pct"/>
          </w:tcPr>
          <w:p w14:paraId="70E74EEA" w14:textId="5E94AB56" w:rsidR="003B50F6" w:rsidRPr="00E05319" w:rsidRDefault="003B50F6" w:rsidP="003B50F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74CB64CF" w14:textId="0B7DC3A4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94,697</w:t>
            </w:r>
          </w:p>
        </w:tc>
        <w:tc>
          <w:tcPr>
            <w:tcW w:w="146" w:type="pct"/>
          </w:tcPr>
          <w:p w14:paraId="39E75881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7B3B17B7" w14:textId="73CC50D2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196" w:type="pct"/>
          </w:tcPr>
          <w:p w14:paraId="2509B2EE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0221A39" w14:textId="3CE79823" w:rsidR="003B50F6" w:rsidRPr="008342AF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47" w:type="pct"/>
          </w:tcPr>
          <w:p w14:paraId="3754B44E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95E5A2" w14:textId="6792A3B9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50F6" w:rsidRPr="008342AF" w14:paraId="3A8F3A37" w14:textId="77777777" w:rsidTr="00E964C8">
        <w:trPr>
          <w:trHeight w:hRule="exact" w:val="393"/>
        </w:trPr>
        <w:tc>
          <w:tcPr>
            <w:tcW w:w="2073" w:type="pct"/>
          </w:tcPr>
          <w:p w14:paraId="486727E5" w14:textId="4B94A5AD" w:rsidR="003B50F6" w:rsidRPr="00CF1517" w:rsidRDefault="003B50F6" w:rsidP="003B50F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6F080F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</w:tcPr>
          <w:p w14:paraId="387251FC" w14:textId="0F8A9528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36,940</w:t>
            </w:r>
          </w:p>
        </w:tc>
        <w:tc>
          <w:tcPr>
            <w:tcW w:w="146" w:type="pct"/>
          </w:tcPr>
          <w:p w14:paraId="14C00991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63BAB10" w14:textId="00457ED4" w:rsidR="003B50F6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196" w:type="pct"/>
          </w:tcPr>
          <w:p w14:paraId="5A1E3ECE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55C554D" w14:textId="6520BE7A" w:rsidR="003B50F6" w:rsidRPr="008342AF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8,250</w:t>
            </w:r>
          </w:p>
        </w:tc>
        <w:tc>
          <w:tcPr>
            <w:tcW w:w="147" w:type="pct"/>
          </w:tcPr>
          <w:p w14:paraId="52415D76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0AB66B0" w14:textId="7F9FD5F5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850</w:t>
            </w:r>
          </w:p>
        </w:tc>
      </w:tr>
      <w:tr w:rsidR="003B50F6" w:rsidRPr="008342AF" w14:paraId="11ADAC25" w14:textId="77777777" w:rsidTr="00E964C8">
        <w:trPr>
          <w:trHeight w:hRule="exact" w:val="393"/>
        </w:trPr>
        <w:tc>
          <w:tcPr>
            <w:tcW w:w="2073" w:type="pct"/>
          </w:tcPr>
          <w:p w14:paraId="7EEC8D83" w14:textId="6CC84E58" w:rsidR="003B50F6" w:rsidRPr="00E05319" w:rsidRDefault="003B50F6" w:rsidP="003B50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3FDE6B4" w14:textId="1F6BDF8E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271,115</w:t>
            </w:r>
          </w:p>
        </w:tc>
        <w:tc>
          <w:tcPr>
            <w:tcW w:w="146" w:type="pct"/>
          </w:tcPr>
          <w:p w14:paraId="4E887B01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4E3B99E" w14:textId="051F4C48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196" w:type="pct"/>
          </w:tcPr>
          <w:p w14:paraId="0F54BD97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0F9FF81" w14:textId="6D5F48A4" w:rsidR="003B50F6" w:rsidRPr="008342AF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16,80</w:t>
            </w:r>
            <w:r w:rsidR="003B2DD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1CBD3CD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3893472" w14:textId="31E00B78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485</w:t>
            </w:r>
          </w:p>
        </w:tc>
      </w:tr>
      <w:tr w:rsidR="003B50F6" w:rsidRPr="008342AF" w14:paraId="6B69FA9E" w14:textId="77777777" w:rsidTr="00E9730B">
        <w:trPr>
          <w:trHeight w:hRule="exact" w:val="393"/>
        </w:trPr>
        <w:tc>
          <w:tcPr>
            <w:tcW w:w="2073" w:type="pct"/>
          </w:tcPr>
          <w:p w14:paraId="4EB1B9CB" w14:textId="356936BA" w:rsidR="003B50F6" w:rsidRPr="008342AF" w:rsidRDefault="003B50F6" w:rsidP="003B50F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C92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13317CFC" w14:textId="52E30926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CD5E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668,375</w:t>
            </w:r>
          </w:p>
        </w:tc>
        <w:tc>
          <w:tcPr>
            <w:tcW w:w="146" w:type="pct"/>
          </w:tcPr>
          <w:p w14:paraId="6C949A06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BE5C727" w14:textId="1CBE21A7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888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740</w:t>
            </w:r>
          </w:p>
        </w:tc>
        <w:tc>
          <w:tcPr>
            <w:tcW w:w="196" w:type="pct"/>
          </w:tcPr>
          <w:p w14:paraId="5915D718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35E988D7" w14:textId="08A45D31" w:rsidR="003B50F6" w:rsidRPr="008342AF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897,831</w:t>
            </w:r>
          </w:p>
        </w:tc>
        <w:tc>
          <w:tcPr>
            <w:tcW w:w="147" w:type="pct"/>
          </w:tcPr>
          <w:p w14:paraId="5B3360C4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D14360A" w14:textId="7B24D0FC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598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869</w:t>
            </w:r>
          </w:p>
        </w:tc>
      </w:tr>
      <w:tr w:rsidR="00E05319" w:rsidRPr="008342AF" w14:paraId="6BBB7CB4" w14:textId="77777777" w:rsidTr="00E9730B">
        <w:trPr>
          <w:trHeight w:hRule="exact" w:val="393"/>
        </w:trPr>
        <w:tc>
          <w:tcPr>
            <w:tcW w:w="2073" w:type="pct"/>
          </w:tcPr>
          <w:p w14:paraId="0F3CE52B" w14:textId="57C27555" w:rsidR="00E05319" w:rsidRDefault="00E05319" w:rsidP="00E0531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30574C" w14:textId="77777777" w:rsidR="00E05319" w:rsidRDefault="00E05319" w:rsidP="00E0531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309DA65D" w14:textId="0F91CCB0" w:rsidR="00E05319" w:rsidRPr="008342AF" w:rsidRDefault="00E05319" w:rsidP="00E0531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</w:tcPr>
          <w:p w14:paraId="2B041AC6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783E15D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96998E7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631BDA3D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E904DF9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10C0DF1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67FB125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50F6" w:rsidRPr="008342AF" w14:paraId="1AE17E6E" w14:textId="77777777" w:rsidTr="00E964C8">
        <w:trPr>
          <w:trHeight w:hRule="exact" w:val="393"/>
        </w:trPr>
        <w:tc>
          <w:tcPr>
            <w:tcW w:w="2073" w:type="pct"/>
          </w:tcPr>
          <w:p w14:paraId="5A1C1E03" w14:textId="6AF2609A" w:rsidR="003B50F6" w:rsidRDefault="003B50F6" w:rsidP="003B50F6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5BC06932" w14:textId="7290F09A" w:rsidR="003B50F6" w:rsidRPr="008342AF" w:rsidRDefault="003B50F6" w:rsidP="003B50F6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7F908F48" w14:textId="5122025E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194A7B">
              <w:rPr>
                <w:rFonts w:ascii="Angsana New" w:hAnsi="Angsana New" w:cs="Angsana New"/>
                <w:sz w:val="30"/>
                <w:szCs w:val="30"/>
              </w:rPr>
              <w:t>49,939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7D5C17A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E6C5D22" w14:textId="6F5403CA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302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</w:tcPr>
          <w:p w14:paraId="6E3DA5D5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</w:tcPr>
          <w:p w14:paraId="4E0FDD54" w14:textId="5D9EE799" w:rsidR="003B50F6" w:rsidRPr="008342AF" w:rsidRDefault="00C92B2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(27,989)</w:t>
            </w:r>
          </w:p>
        </w:tc>
        <w:tc>
          <w:tcPr>
            <w:tcW w:w="147" w:type="pct"/>
          </w:tcPr>
          <w:p w14:paraId="51AAD095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264E51B" w14:textId="3C7A1624" w:rsidR="003B50F6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(32,077)</w:t>
            </w:r>
            <w:r w:rsidRPr="003B50F6">
              <w:rPr>
                <w:rFonts w:ascii="Angsana New" w:hAnsi="Angsana New" w:cs="Angsana New"/>
                <w:sz w:val="30"/>
                <w:szCs w:val="30"/>
              </w:rPr>
              <w:t xml:space="preserve">       (32,077)</w:t>
            </w:r>
          </w:p>
          <w:p w14:paraId="2110C1A4" w14:textId="13B5F921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077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50F6" w:rsidRPr="008342AF" w14:paraId="64E7A6DB" w14:textId="77777777" w:rsidTr="00E964C8">
        <w:trPr>
          <w:trHeight w:hRule="exact" w:val="393"/>
        </w:trPr>
        <w:tc>
          <w:tcPr>
            <w:tcW w:w="2073" w:type="pct"/>
          </w:tcPr>
          <w:p w14:paraId="57BC113C" w14:textId="77777777" w:rsidR="003B50F6" w:rsidRPr="008342AF" w:rsidRDefault="003B50F6" w:rsidP="003B50F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4EE0B61" w14:textId="65963FDA" w:rsidR="003B50F6" w:rsidRPr="008342AF" w:rsidRDefault="00E964C8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194A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318,436</w:t>
            </w:r>
          </w:p>
        </w:tc>
        <w:tc>
          <w:tcPr>
            <w:tcW w:w="146" w:type="pct"/>
          </w:tcPr>
          <w:p w14:paraId="1B376740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780C204" w14:textId="05225EE9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585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988</w:t>
            </w:r>
          </w:p>
        </w:tc>
        <w:tc>
          <w:tcPr>
            <w:tcW w:w="196" w:type="pct"/>
          </w:tcPr>
          <w:p w14:paraId="619FDD08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CEF63FB" w14:textId="75A03A90" w:rsidR="003B50F6" w:rsidRPr="008342AF" w:rsidRDefault="00FC0A10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  <w:tc>
          <w:tcPr>
            <w:tcW w:w="147" w:type="pct"/>
          </w:tcPr>
          <w:p w14:paraId="16DB797D" w14:textId="77777777" w:rsidR="003B50F6" w:rsidRPr="008342AF" w:rsidRDefault="003B50F6" w:rsidP="003B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07A10" w14:textId="472322EE" w:rsidR="003B50F6" w:rsidRPr="008342AF" w:rsidRDefault="003B50F6" w:rsidP="003B50F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566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6F080F"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  <w:t>792</w:t>
            </w:r>
          </w:p>
        </w:tc>
      </w:tr>
      <w:tr w:rsidR="00E05319" w:rsidRPr="008342AF" w14:paraId="74CD715A" w14:textId="77777777" w:rsidTr="00E964C8">
        <w:trPr>
          <w:trHeight w:hRule="exact" w:val="393"/>
        </w:trPr>
        <w:tc>
          <w:tcPr>
            <w:tcW w:w="2073" w:type="pct"/>
          </w:tcPr>
          <w:p w14:paraId="25F900E4" w14:textId="77777777" w:rsidR="00E05319" w:rsidRPr="008342AF" w:rsidRDefault="00E05319" w:rsidP="00E0531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CA402CB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B0C0907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37C31EDF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538415DF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D47E315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19DF52A8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772A916" w14:textId="77777777" w:rsidR="00E05319" w:rsidRPr="008342AF" w:rsidRDefault="00E05319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964C8" w:rsidRPr="008342AF" w14:paraId="62E269C7" w14:textId="77777777" w:rsidTr="005014AF">
        <w:trPr>
          <w:trHeight w:hRule="exact" w:val="393"/>
        </w:trPr>
        <w:tc>
          <w:tcPr>
            <w:tcW w:w="2073" w:type="pct"/>
          </w:tcPr>
          <w:p w14:paraId="6A6CFA4E" w14:textId="7EEC1805" w:rsidR="00E964C8" w:rsidRPr="00E964C8" w:rsidRDefault="00E964C8" w:rsidP="00E0531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9" w:type="pct"/>
          </w:tcPr>
          <w:p w14:paraId="71CB6BFB" w14:textId="77777777" w:rsidR="00E964C8" w:rsidRPr="008342AF" w:rsidRDefault="00E964C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FA80BC" w14:textId="77777777" w:rsidR="00E964C8" w:rsidRPr="008342AF" w:rsidRDefault="00E964C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5C296C36" w14:textId="77777777" w:rsidR="00E964C8" w:rsidRPr="008342AF" w:rsidRDefault="00E964C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3C292B22" w14:textId="77777777" w:rsidR="00E964C8" w:rsidRPr="008342AF" w:rsidRDefault="00E964C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2689730" w14:textId="77777777" w:rsidR="00E964C8" w:rsidRPr="008342AF" w:rsidRDefault="00E964C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17CCC20" w14:textId="77777777" w:rsidR="00E964C8" w:rsidRPr="008342AF" w:rsidRDefault="00E964C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BAFD09A" w14:textId="77777777" w:rsidR="00E964C8" w:rsidRPr="008342AF" w:rsidRDefault="00E964C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964C8" w:rsidRPr="008342AF" w14:paraId="47DFADA4" w14:textId="77777777" w:rsidTr="005014AF">
        <w:trPr>
          <w:trHeight w:hRule="exact" w:val="393"/>
        </w:trPr>
        <w:tc>
          <w:tcPr>
            <w:tcW w:w="2073" w:type="pct"/>
          </w:tcPr>
          <w:p w14:paraId="6B67D64A" w14:textId="0E000862" w:rsidR="00E964C8" w:rsidRPr="00C92B28" w:rsidRDefault="00874529" w:rsidP="00E0531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</w:tcPr>
          <w:p w14:paraId="0994C85A" w14:textId="14D743C1" w:rsidR="00E964C8" w:rsidRPr="00C92B28" w:rsidRDefault="00C92B2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2B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87,459</w:t>
            </w:r>
          </w:p>
        </w:tc>
        <w:tc>
          <w:tcPr>
            <w:tcW w:w="146" w:type="pct"/>
          </w:tcPr>
          <w:p w14:paraId="2BD6D4BA" w14:textId="77777777" w:rsidR="00E964C8" w:rsidRPr="008342AF" w:rsidRDefault="00E964C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6BABA79A" w14:textId="0ECDB517" w:rsidR="00E964C8" w:rsidRPr="00C92B28" w:rsidRDefault="00C92B2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C92B28">
              <w:rPr>
                <w:rFonts w:ascii="Angsana New" w:hAnsi="Angsana New" w:cs="Angsana New"/>
                <w:sz w:val="30"/>
                <w:szCs w:val="30"/>
              </w:rPr>
              <w:t>171,180</w:t>
            </w:r>
          </w:p>
        </w:tc>
        <w:tc>
          <w:tcPr>
            <w:tcW w:w="196" w:type="pct"/>
          </w:tcPr>
          <w:p w14:paraId="3349BC74" w14:textId="77777777" w:rsidR="00E964C8" w:rsidRPr="008342AF" w:rsidRDefault="00E964C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ECF6B35" w14:textId="72F7636C" w:rsidR="00E964C8" w:rsidRPr="00FC0A10" w:rsidRDefault="00FC0A10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0A1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650AB84" w14:textId="77777777" w:rsidR="00E964C8" w:rsidRPr="008342AF" w:rsidRDefault="00E964C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3FD0C9EF" w14:textId="505EBB2C" w:rsidR="00E964C8" w:rsidRPr="00C92B28" w:rsidRDefault="00C92B2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2B2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94A7B" w:rsidRPr="008342AF" w14:paraId="4BBB780F" w14:textId="77777777" w:rsidTr="005014AF">
        <w:trPr>
          <w:trHeight w:hRule="exact" w:val="393"/>
        </w:trPr>
        <w:tc>
          <w:tcPr>
            <w:tcW w:w="2073" w:type="pct"/>
          </w:tcPr>
          <w:p w14:paraId="7FA20035" w14:textId="77777777" w:rsidR="00194A7B" w:rsidRDefault="00194A7B" w:rsidP="00194A7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4EEDEBA" w14:textId="77777777" w:rsidR="00194A7B" w:rsidRDefault="00194A7B" w:rsidP="00194A7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4E158BE5" w14:textId="5AE34795" w:rsidR="00194A7B" w:rsidRDefault="00194A7B" w:rsidP="00194A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</w:tcPr>
          <w:p w14:paraId="2BA4A623" w14:textId="77777777" w:rsidR="00194A7B" w:rsidRPr="00C92B28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6864D4D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95072D7" w14:textId="77777777" w:rsidR="00194A7B" w:rsidRPr="00C92B28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2E528337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E80980B" w14:textId="77777777" w:rsidR="00194A7B" w:rsidRPr="00FC0A10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655A747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6EFF1AFE" w14:textId="77777777" w:rsidR="00194A7B" w:rsidRPr="00C92B28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A7B" w:rsidRPr="008342AF" w14:paraId="63B46BBE" w14:textId="77777777" w:rsidTr="00194A7B">
        <w:trPr>
          <w:trHeight w:hRule="exact" w:val="393"/>
        </w:trPr>
        <w:tc>
          <w:tcPr>
            <w:tcW w:w="2073" w:type="pct"/>
          </w:tcPr>
          <w:p w14:paraId="5C3DF9F1" w14:textId="77777777" w:rsidR="00194A7B" w:rsidRDefault="00194A7B" w:rsidP="00194A7B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46F8768F" w14:textId="77777777" w:rsidR="00194A7B" w:rsidRDefault="00194A7B" w:rsidP="00194A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4E926FD" w14:textId="477AE6BD" w:rsidR="00194A7B" w:rsidRPr="00C92B28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(219)</w:t>
            </w:r>
          </w:p>
        </w:tc>
        <w:tc>
          <w:tcPr>
            <w:tcW w:w="146" w:type="pct"/>
          </w:tcPr>
          <w:p w14:paraId="3F8985FC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9E5F8BB" w14:textId="6EA18752" w:rsidR="00194A7B" w:rsidRPr="00C92B28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2683CBCB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92DE484" w14:textId="45D13F30" w:rsidR="00194A7B" w:rsidRPr="00FC0A10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0A47784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2089DB72" w14:textId="0771EB95" w:rsidR="00194A7B" w:rsidRPr="00C92B28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94A7B" w:rsidRPr="008342AF" w14:paraId="76D96A73" w14:textId="77777777" w:rsidTr="00194A7B">
        <w:trPr>
          <w:trHeight w:hRule="exact" w:val="393"/>
        </w:trPr>
        <w:tc>
          <w:tcPr>
            <w:tcW w:w="2073" w:type="pct"/>
          </w:tcPr>
          <w:p w14:paraId="1FCBFB37" w14:textId="14B241DF" w:rsidR="00194A7B" w:rsidRPr="00C92B28" w:rsidRDefault="00377EAC" w:rsidP="00194A7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6F712D91" w14:textId="7DC23E1D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87,240</w:t>
            </w:r>
          </w:p>
        </w:tc>
        <w:tc>
          <w:tcPr>
            <w:tcW w:w="146" w:type="pct"/>
          </w:tcPr>
          <w:p w14:paraId="63EE038B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14:paraId="3D0ACCAE" w14:textId="065A2BB8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171,180</w:t>
            </w:r>
          </w:p>
        </w:tc>
        <w:tc>
          <w:tcPr>
            <w:tcW w:w="196" w:type="pct"/>
          </w:tcPr>
          <w:p w14:paraId="625AF93D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571884AE" w14:textId="17AE253E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62A6FA26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AD77612" w14:textId="5D3F75BA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94A7B" w:rsidRPr="008342AF" w14:paraId="32902C55" w14:textId="77777777" w:rsidTr="00C92B28">
        <w:trPr>
          <w:trHeight w:hRule="exact" w:val="393"/>
        </w:trPr>
        <w:tc>
          <w:tcPr>
            <w:tcW w:w="2073" w:type="pct"/>
          </w:tcPr>
          <w:p w14:paraId="4D0C2036" w14:textId="2F42635A" w:rsidR="00194A7B" w:rsidRPr="008342AF" w:rsidRDefault="00194A7B" w:rsidP="00194A7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53C8E9B" w14:textId="6D7DA984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2,405,676</w:t>
            </w:r>
          </w:p>
        </w:tc>
        <w:tc>
          <w:tcPr>
            <w:tcW w:w="146" w:type="pct"/>
          </w:tcPr>
          <w:p w14:paraId="5F37CC17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A9D6AE3" w14:textId="1D29318D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1,757,168</w:t>
            </w:r>
          </w:p>
        </w:tc>
        <w:tc>
          <w:tcPr>
            <w:tcW w:w="196" w:type="pct"/>
          </w:tcPr>
          <w:p w14:paraId="041A932F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A8D2A59" w14:textId="7EB44094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869,842</w:t>
            </w:r>
          </w:p>
        </w:tc>
        <w:tc>
          <w:tcPr>
            <w:tcW w:w="147" w:type="pct"/>
          </w:tcPr>
          <w:p w14:paraId="649E5B9E" w14:textId="77777777" w:rsidR="00194A7B" w:rsidRPr="008342AF" w:rsidRDefault="00194A7B" w:rsidP="0019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A2D9A96" w14:textId="6E26850A" w:rsidR="00194A7B" w:rsidRPr="008342AF" w:rsidRDefault="00194A7B" w:rsidP="00194A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566,792</w:t>
            </w:r>
          </w:p>
        </w:tc>
      </w:tr>
    </w:tbl>
    <w:p w14:paraId="5EDBCE1F" w14:textId="41D085A6" w:rsidR="008342AF" w:rsidRPr="00D36074" w:rsidRDefault="008342AF" w:rsidP="008342AF">
      <w:pPr>
        <w:rPr>
          <w:rFonts w:asciiTheme="majorBidi" w:hAnsiTheme="majorBidi" w:cs="Angsana New"/>
          <w:sz w:val="22"/>
          <w:szCs w:val="22"/>
          <w:cs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E05319" w:rsidRPr="008342AF" w14:paraId="0176AC1B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5A5A84FB" w14:textId="77777777" w:rsidR="00E05319" w:rsidRPr="008342AF" w:rsidRDefault="00E05319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5DAC803A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DC01241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0C8911A5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319" w:rsidRPr="008342AF" w14:paraId="2779E109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40B52E06" w14:textId="78125B2A" w:rsidR="00E05319" w:rsidRPr="00E05319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01B36816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AACD301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27C45A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6" w:type="pct"/>
          </w:tcPr>
          <w:p w14:paraId="17A48C43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EA59878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1D6FAED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652CF1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05319" w:rsidRPr="008342AF" w14:paraId="05185AE1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09BAD4B0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5F7E232D" w14:textId="77777777" w:rsidR="00E05319" w:rsidRPr="008342AF" w:rsidRDefault="00E0531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319" w:rsidRPr="008342AF" w14:paraId="2BFC0DCE" w14:textId="77777777" w:rsidTr="00F37F96">
        <w:trPr>
          <w:trHeight w:hRule="exact" w:val="393"/>
        </w:trPr>
        <w:tc>
          <w:tcPr>
            <w:tcW w:w="2073" w:type="pct"/>
          </w:tcPr>
          <w:p w14:paraId="126321F0" w14:textId="34A1E153" w:rsidR="00E05319" w:rsidRPr="00E05319" w:rsidRDefault="00E05319" w:rsidP="00E0531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9" w:type="pct"/>
          </w:tcPr>
          <w:p w14:paraId="0019B082" w14:textId="7AA7F0F3" w:rsidR="00E05319" w:rsidRPr="00630A00" w:rsidRDefault="00C92B2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44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302,752</w:t>
            </w:r>
          </w:p>
        </w:tc>
        <w:tc>
          <w:tcPr>
            <w:tcW w:w="146" w:type="pct"/>
          </w:tcPr>
          <w:p w14:paraId="7495272B" w14:textId="77777777" w:rsidR="00E05319" w:rsidRPr="00630A00" w:rsidRDefault="00E05319" w:rsidP="00E05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190C8274" w14:textId="23F64313" w:rsidR="00E05319" w:rsidRPr="00385077" w:rsidRDefault="00C92B28" w:rsidP="00C92B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0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44BB3" w:rsidRPr="003850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79,80</w:t>
            </w:r>
            <w:r w:rsidR="008568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6" w:type="pct"/>
          </w:tcPr>
          <w:p w14:paraId="0FF55790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22CE45C" w14:textId="3ABE2476" w:rsidR="00E05319" w:rsidRPr="008342AF" w:rsidRDefault="00C92B2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32,077</w:t>
            </w:r>
          </w:p>
        </w:tc>
        <w:tc>
          <w:tcPr>
            <w:tcW w:w="147" w:type="pct"/>
          </w:tcPr>
          <w:p w14:paraId="1F418E57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0FE6F2E" w14:textId="6A1F386D" w:rsidR="00E05319" w:rsidRPr="008342AF" w:rsidRDefault="004838E0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26,362</w:t>
            </w:r>
          </w:p>
        </w:tc>
      </w:tr>
      <w:tr w:rsidR="00E05319" w:rsidRPr="008342AF" w14:paraId="1C946F0F" w14:textId="77777777" w:rsidTr="00F37F96">
        <w:trPr>
          <w:trHeight w:hRule="exact" w:val="393"/>
        </w:trPr>
        <w:tc>
          <w:tcPr>
            <w:tcW w:w="2073" w:type="pct"/>
          </w:tcPr>
          <w:p w14:paraId="7FAA665B" w14:textId="672A6A11" w:rsidR="00E05319" w:rsidRPr="00E05319" w:rsidRDefault="00E05319" w:rsidP="00E053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9" w:type="pct"/>
          </w:tcPr>
          <w:p w14:paraId="4725BF0C" w14:textId="09852670" w:rsidR="00E05319" w:rsidRPr="008342AF" w:rsidRDefault="00C92B28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47,406</w:t>
            </w:r>
          </w:p>
        </w:tc>
        <w:tc>
          <w:tcPr>
            <w:tcW w:w="146" w:type="pct"/>
          </w:tcPr>
          <w:p w14:paraId="0E1F114B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58E72D3B" w14:textId="2679AD3C" w:rsidR="00E05319" w:rsidRPr="00385077" w:rsidRDefault="00744BB3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85077">
              <w:rPr>
                <w:rFonts w:ascii="Angsana New" w:hAnsi="Angsana New" w:cs="Angsana New"/>
                <w:sz w:val="30"/>
                <w:szCs w:val="30"/>
              </w:rPr>
              <w:t>22,9</w:t>
            </w:r>
            <w:r w:rsidR="00856854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96" w:type="pct"/>
          </w:tcPr>
          <w:p w14:paraId="37BF191C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33177F" w14:textId="562A3825" w:rsidR="00E05319" w:rsidRPr="008342AF" w:rsidRDefault="004838E0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19322F" w14:textId="77777777" w:rsidR="00E05319" w:rsidRPr="008342AF" w:rsidRDefault="00E05319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A7271D" w14:textId="724CAD59" w:rsidR="00E05319" w:rsidRPr="008342AF" w:rsidRDefault="004838E0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5,715</w:t>
            </w:r>
          </w:p>
        </w:tc>
      </w:tr>
      <w:tr w:rsidR="00C92B28" w:rsidRPr="008342AF" w14:paraId="09F0C1E9" w14:textId="77777777" w:rsidTr="00F37F96">
        <w:trPr>
          <w:trHeight w:hRule="exact" w:val="393"/>
        </w:trPr>
        <w:tc>
          <w:tcPr>
            <w:tcW w:w="2073" w:type="pct"/>
          </w:tcPr>
          <w:p w14:paraId="664F0A53" w14:textId="4A9F7E0E" w:rsidR="00C92B28" w:rsidRPr="00E05319" w:rsidRDefault="00C92B28" w:rsidP="00E053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99" w:type="pct"/>
          </w:tcPr>
          <w:p w14:paraId="014C0300" w14:textId="1A30BF26" w:rsidR="00C92B28" w:rsidRDefault="004838E0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1BB93E" w14:textId="77777777" w:rsidR="00C92B28" w:rsidRPr="008342AF" w:rsidRDefault="00C92B2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E59BD" w14:textId="3CC7C467" w:rsidR="00C92B28" w:rsidRPr="00385077" w:rsidRDefault="004838E0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8507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0BE58147" w14:textId="77777777" w:rsidR="00C92B28" w:rsidRPr="008342AF" w:rsidRDefault="00C92B2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E9D3D8E" w14:textId="7844FFE2" w:rsidR="00C92B28" w:rsidRPr="008342AF" w:rsidRDefault="003B2DD6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838E0">
              <w:rPr>
                <w:rFonts w:ascii="Angsana New" w:hAnsi="Angsana New" w:cs="Angsana New"/>
                <w:sz w:val="30"/>
                <w:szCs w:val="30"/>
              </w:rPr>
              <w:t>4,088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14F7CB3" w14:textId="77777777" w:rsidR="00C92B28" w:rsidRPr="008342AF" w:rsidRDefault="00C92B28" w:rsidP="00E0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6FD2A5" w14:textId="02A329B2" w:rsidR="00C92B28" w:rsidRPr="008342AF" w:rsidRDefault="004838E0" w:rsidP="00E053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5319" w:rsidRPr="008342AF" w14:paraId="4AF19C68" w14:textId="77777777" w:rsidTr="00F37F96">
        <w:trPr>
          <w:trHeight w:hRule="exact" w:val="393"/>
        </w:trPr>
        <w:tc>
          <w:tcPr>
            <w:tcW w:w="2073" w:type="pct"/>
          </w:tcPr>
          <w:p w14:paraId="3C27257B" w14:textId="50BDEB0B" w:rsidR="00E05319" w:rsidRPr="008342AF" w:rsidRDefault="00E05319" w:rsidP="00F37F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4D5ABA9" w14:textId="663ED701" w:rsidR="00E05319" w:rsidRPr="008342AF" w:rsidRDefault="00C92B28" w:rsidP="00F37F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350,158</w:t>
            </w:r>
          </w:p>
        </w:tc>
        <w:tc>
          <w:tcPr>
            <w:tcW w:w="146" w:type="pct"/>
          </w:tcPr>
          <w:p w14:paraId="54275347" w14:textId="77777777" w:rsidR="00E05319" w:rsidRPr="008342AF" w:rsidRDefault="00E0531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3B29F51" w14:textId="3CEC2C6A" w:rsidR="00E05319" w:rsidRPr="00630A00" w:rsidRDefault="00C92B28" w:rsidP="00F37F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44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302,752</w:t>
            </w:r>
          </w:p>
        </w:tc>
        <w:tc>
          <w:tcPr>
            <w:tcW w:w="196" w:type="pct"/>
          </w:tcPr>
          <w:p w14:paraId="769695B4" w14:textId="77777777" w:rsidR="00E05319" w:rsidRPr="008342AF" w:rsidRDefault="00E0531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9FA0BD6" w14:textId="568ADD5F" w:rsidR="00E05319" w:rsidRPr="008342AF" w:rsidRDefault="00C92B28" w:rsidP="00F37F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27,989</w:t>
            </w:r>
          </w:p>
        </w:tc>
        <w:tc>
          <w:tcPr>
            <w:tcW w:w="147" w:type="pct"/>
          </w:tcPr>
          <w:p w14:paraId="58A4C484" w14:textId="77777777" w:rsidR="00E05319" w:rsidRPr="008342AF" w:rsidRDefault="00E0531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13E980" w14:textId="671844DC" w:rsidR="00E05319" w:rsidRPr="008342AF" w:rsidRDefault="004838E0" w:rsidP="00F37F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32,077</w:t>
            </w:r>
          </w:p>
        </w:tc>
      </w:tr>
    </w:tbl>
    <w:p w14:paraId="1F47C1AA" w14:textId="77777777" w:rsidR="00D36074" w:rsidRPr="00D36074" w:rsidRDefault="00E05319" w:rsidP="003B50F6">
      <w:pPr>
        <w:tabs>
          <w:tab w:val="clear" w:pos="454"/>
          <w:tab w:val="left" w:pos="540"/>
        </w:tabs>
        <w:rPr>
          <w:rFonts w:asciiTheme="majorBidi" w:hAnsiTheme="majorBidi" w:cs="Angsana New"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6C4BCD66" w14:textId="204D7184" w:rsidR="00E05319" w:rsidRPr="00D36074" w:rsidRDefault="00E05319" w:rsidP="00D36074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3B50F6">
        <w:rPr>
          <w:rFonts w:asciiTheme="majorBidi" w:hAnsiTheme="majorBidi" w:cs="Angsana New" w:hint="cs"/>
          <w:sz w:val="30"/>
          <w:szCs w:val="30"/>
          <w:cs/>
          <w:lang w:val="th-TH"/>
        </w:rPr>
        <w:t>เ</w:t>
      </w: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ผยในหมายเหตุ</w:t>
      </w:r>
      <w:r w:rsidRPr="0049358F">
        <w:rPr>
          <w:rFonts w:asciiTheme="majorBidi" w:hAnsiTheme="majorBidi" w:cs="Angsana New" w:hint="cs"/>
          <w:sz w:val="30"/>
          <w:szCs w:val="30"/>
          <w:cs/>
          <w:lang w:val="th-TH"/>
        </w:rPr>
        <w:t>ข้อ</w:t>
      </w:r>
      <w:r w:rsidRPr="0049358F">
        <w:rPr>
          <w:rFonts w:asciiTheme="majorBidi" w:hAnsiTheme="majorBidi" w:cs="Angsana New"/>
          <w:sz w:val="30"/>
          <w:szCs w:val="30"/>
          <w:cs/>
          <w:lang w:val="th-TH"/>
        </w:rPr>
        <w:t xml:space="preserve"> 2</w:t>
      </w:r>
      <w:r w:rsidR="0049358F" w:rsidRPr="0049358F">
        <w:rPr>
          <w:rFonts w:asciiTheme="majorBidi" w:hAnsiTheme="majorBidi" w:cs="Angsana New" w:hint="cs"/>
          <w:sz w:val="30"/>
          <w:szCs w:val="30"/>
          <w:cs/>
          <w:lang w:val="th-TH"/>
        </w:rPr>
        <w:t>6</w:t>
      </w:r>
      <w:r w:rsidRPr="0049358F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Pr="0049358F">
        <w:rPr>
          <w:rFonts w:asciiTheme="majorBidi" w:hAnsiTheme="majorBidi" w:cs="Angsana New" w:hint="cs"/>
          <w:sz w:val="30"/>
          <w:szCs w:val="30"/>
          <w:cs/>
          <w:lang w:val="th-TH"/>
        </w:rPr>
        <w:t>ข</w:t>
      </w:r>
      <w:r w:rsidRPr="0049358F">
        <w:rPr>
          <w:rFonts w:asciiTheme="majorBidi" w:hAnsiTheme="majorBidi" w:cs="Angsana New"/>
          <w:sz w:val="30"/>
          <w:szCs w:val="30"/>
          <w:cs/>
          <w:lang w:val="th-TH"/>
        </w:rPr>
        <w:t>.1)</w:t>
      </w:r>
    </w:p>
    <w:p w14:paraId="5627EEB6" w14:textId="37FFD2EE" w:rsidR="00DF5663" w:rsidRPr="008342AF" w:rsidRDefault="00DF5663" w:rsidP="00DE13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342AF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4FDA637" w14:textId="77777777" w:rsidR="00FF098E" w:rsidRPr="00CF1517" w:rsidRDefault="00FF098E" w:rsidP="00FF098E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18"/>
        <w:gridCol w:w="265"/>
        <w:gridCol w:w="7"/>
        <w:gridCol w:w="1170"/>
        <w:gridCol w:w="366"/>
        <w:gridCol w:w="1135"/>
        <w:gridCol w:w="274"/>
        <w:gridCol w:w="1129"/>
      </w:tblGrid>
      <w:tr w:rsidR="00DE13C7" w:rsidRPr="00CF1517" w14:paraId="46774B77" w14:textId="77777777" w:rsidTr="00DE13C7">
        <w:trPr>
          <w:trHeight w:hRule="exact" w:val="393"/>
          <w:tblHeader/>
        </w:trPr>
        <w:tc>
          <w:tcPr>
            <w:tcW w:w="2072" w:type="pct"/>
          </w:tcPr>
          <w:p w14:paraId="21DE6D9D" w14:textId="77777777" w:rsidR="003C1EF7" w:rsidRPr="00CF1517" w:rsidRDefault="003C1EF7" w:rsidP="003C1EF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14:paraId="6D1FED82" w14:textId="77777777" w:rsidR="003C1EF7" w:rsidRPr="00CF1517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7CE78D62" w14:textId="77777777" w:rsidR="003C1EF7" w:rsidRPr="00CF1517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0" w:type="pct"/>
            <w:gridSpan w:val="3"/>
          </w:tcPr>
          <w:p w14:paraId="5A27DDDD" w14:textId="77777777" w:rsidR="003C1EF7" w:rsidRPr="00CF1517" w:rsidRDefault="003C1EF7" w:rsidP="003C1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3C7" w:rsidRPr="00CF1517" w14:paraId="7DE05AE7" w14:textId="77777777" w:rsidTr="00DE13C7">
        <w:trPr>
          <w:trHeight w:hRule="exact" w:val="393"/>
          <w:tblHeader/>
        </w:trPr>
        <w:tc>
          <w:tcPr>
            <w:tcW w:w="2072" w:type="pct"/>
          </w:tcPr>
          <w:p w14:paraId="6996E873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D6063E9" w14:textId="60817C15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gridSpan w:val="2"/>
          </w:tcPr>
          <w:p w14:paraId="55E5BD35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9872BE" w14:textId="2E1E52A0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6" w:type="pct"/>
          </w:tcPr>
          <w:p w14:paraId="1876D0B9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131F9B0" w14:textId="50904BE0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5449C6C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43199A7" w14:textId="3DFA778B" w:rsidR="00BB5618" w:rsidRPr="00CF1517" w:rsidRDefault="00DE13C7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B5618" w:rsidRPr="00CF1517" w14:paraId="06B2BF08" w14:textId="77777777" w:rsidTr="00DE13C7">
        <w:trPr>
          <w:trHeight w:hRule="exact" w:val="393"/>
          <w:tblHeader/>
        </w:trPr>
        <w:tc>
          <w:tcPr>
            <w:tcW w:w="2072" w:type="pct"/>
          </w:tcPr>
          <w:p w14:paraId="230C5BD0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8" w:type="pct"/>
            <w:gridSpan w:val="8"/>
          </w:tcPr>
          <w:p w14:paraId="2C2AF2D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3C7" w:rsidRPr="00CF1517" w14:paraId="02F8AB7C" w14:textId="77777777" w:rsidTr="00DE13C7">
        <w:trPr>
          <w:trHeight w:hRule="exact" w:val="393"/>
        </w:trPr>
        <w:tc>
          <w:tcPr>
            <w:tcW w:w="2072" w:type="pct"/>
          </w:tcPr>
          <w:p w14:paraId="12574DBB" w14:textId="77777777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</w:tcPr>
          <w:p w14:paraId="3A4DBEC6" w14:textId="01681F92" w:rsidR="00DE13C7" w:rsidRPr="00CF1517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2,542,719</w:t>
            </w:r>
          </w:p>
        </w:tc>
        <w:tc>
          <w:tcPr>
            <w:tcW w:w="146" w:type="pct"/>
            <w:gridSpan w:val="2"/>
          </w:tcPr>
          <w:p w14:paraId="539C827A" w14:textId="77777777" w:rsidR="00DE13C7" w:rsidRPr="00CF1517" w:rsidRDefault="00DE13C7" w:rsidP="00DE1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466647" w14:textId="78F2D825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6" w:type="pct"/>
          </w:tcPr>
          <w:p w14:paraId="45CE711B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BD6054F" w14:textId="6C4477A4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14,341</w:t>
            </w:r>
          </w:p>
        </w:tc>
        <w:tc>
          <w:tcPr>
            <w:tcW w:w="147" w:type="pct"/>
          </w:tcPr>
          <w:p w14:paraId="7C965BC5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F4B9DFC" w14:textId="7F589422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E13C7" w:rsidRPr="00CF1517" w14:paraId="601AFAA2" w14:textId="77777777" w:rsidTr="00DE13C7">
        <w:trPr>
          <w:trHeight w:hRule="exact" w:val="393"/>
        </w:trPr>
        <w:tc>
          <w:tcPr>
            <w:tcW w:w="2072" w:type="pct"/>
          </w:tcPr>
          <w:p w14:paraId="18D76CD8" w14:textId="77777777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9" w:type="pct"/>
          </w:tcPr>
          <w:p w14:paraId="1B77682D" w14:textId="020DB1C9" w:rsidR="00DE13C7" w:rsidRPr="00195CAE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4,142</w:t>
            </w:r>
          </w:p>
        </w:tc>
        <w:tc>
          <w:tcPr>
            <w:tcW w:w="146" w:type="pct"/>
            <w:gridSpan w:val="2"/>
          </w:tcPr>
          <w:p w14:paraId="4EE43853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451A7EA" w14:textId="1A3A3C2C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195C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195CAE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96" w:type="pct"/>
          </w:tcPr>
          <w:p w14:paraId="6BA374BA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C1F0AA" w14:textId="19AEC8B7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33A9594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989374B" w14:textId="6FB012E9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13C7" w:rsidRPr="00CF1517" w14:paraId="13CB187D" w14:textId="77777777" w:rsidTr="00DE13C7">
        <w:trPr>
          <w:trHeight w:hRule="exact" w:val="393"/>
        </w:trPr>
        <w:tc>
          <w:tcPr>
            <w:tcW w:w="2072" w:type="pct"/>
          </w:tcPr>
          <w:p w14:paraId="060DF026" w14:textId="77777777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9" w:type="pct"/>
          </w:tcPr>
          <w:p w14:paraId="5FC2865E" w14:textId="1D12438C" w:rsidR="00DE13C7" w:rsidRPr="00195CAE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1,065,172</w:t>
            </w:r>
          </w:p>
        </w:tc>
        <w:tc>
          <w:tcPr>
            <w:tcW w:w="146" w:type="pct"/>
            <w:gridSpan w:val="2"/>
          </w:tcPr>
          <w:p w14:paraId="44A9B690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3DCD9A2A" w14:textId="278D03F2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195CAE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 w:rsidRPr="00195C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  <w:tc>
          <w:tcPr>
            <w:tcW w:w="196" w:type="pct"/>
          </w:tcPr>
          <w:p w14:paraId="13A00DA9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E38BC0C" w14:textId="3892F934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540,636</w:t>
            </w:r>
          </w:p>
        </w:tc>
        <w:tc>
          <w:tcPr>
            <w:tcW w:w="147" w:type="pct"/>
          </w:tcPr>
          <w:p w14:paraId="61930647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64BD9D" w14:textId="34CB1B4D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DE13C7" w:rsidRPr="00CF1517" w14:paraId="78707670" w14:textId="77777777" w:rsidTr="00DE13C7">
        <w:trPr>
          <w:trHeight w:hRule="exact" w:val="393"/>
        </w:trPr>
        <w:tc>
          <w:tcPr>
            <w:tcW w:w="2072" w:type="pct"/>
          </w:tcPr>
          <w:p w14:paraId="71772ED3" w14:textId="77777777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ภาชนะบรรจุและวัสดุสิ้นเปลือง</w:t>
            </w:r>
          </w:p>
        </w:tc>
        <w:tc>
          <w:tcPr>
            <w:tcW w:w="599" w:type="pct"/>
          </w:tcPr>
          <w:p w14:paraId="044C566F" w14:textId="3C42FA4F" w:rsidR="00DE13C7" w:rsidRPr="00195CAE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730,631</w:t>
            </w:r>
          </w:p>
        </w:tc>
        <w:tc>
          <w:tcPr>
            <w:tcW w:w="146" w:type="pct"/>
            <w:gridSpan w:val="2"/>
          </w:tcPr>
          <w:p w14:paraId="7F9C8483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32948B87" w14:textId="2C1283BA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195CAE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  <w:r w:rsidRPr="00195C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CAE">
              <w:rPr>
                <w:rFonts w:ascii="Angsana New" w:hAnsi="Angsana New" w:cs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196" w:type="pct"/>
          </w:tcPr>
          <w:p w14:paraId="07B9904A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4E11CFA" w14:textId="1B79E376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202,804</w:t>
            </w:r>
          </w:p>
        </w:tc>
        <w:tc>
          <w:tcPr>
            <w:tcW w:w="147" w:type="pct"/>
          </w:tcPr>
          <w:p w14:paraId="7B21A890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4CA55B" w14:textId="1C7D4E9C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</w:tr>
      <w:tr w:rsidR="00DE13C7" w:rsidRPr="00CF1517" w14:paraId="225421FE" w14:textId="77777777" w:rsidTr="00DE13C7">
        <w:trPr>
          <w:trHeight w:hRule="exact" w:val="393"/>
        </w:trPr>
        <w:tc>
          <w:tcPr>
            <w:tcW w:w="2072" w:type="pct"/>
          </w:tcPr>
          <w:p w14:paraId="0D7C937D" w14:textId="77777777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F32CBFE" w14:textId="7DF627DA" w:rsidR="00DE13C7" w:rsidRPr="00195CAE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531,868</w:t>
            </w:r>
          </w:p>
        </w:tc>
        <w:tc>
          <w:tcPr>
            <w:tcW w:w="146" w:type="pct"/>
            <w:gridSpan w:val="2"/>
          </w:tcPr>
          <w:p w14:paraId="5AC8C835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63B579AF" w14:textId="04505855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195CAE">
              <w:rPr>
                <w:rFonts w:ascii="Angsana New" w:hAnsi="Angsana New" w:cs="Angsana New"/>
                <w:sz w:val="30"/>
                <w:szCs w:val="30"/>
                <w:lang w:val="en-US"/>
              </w:rPr>
              <w:t>616</w:t>
            </w:r>
            <w:r w:rsidRPr="00195C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5CAE">
              <w:rPr>
                <w:rFonts w:ascii="Angsana New" w:hAnsi="Angsana New" w:cs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196" w:type="pct"/>
          </w:tcPr>
          <w:p w14:paraId="440A2603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4610918" w14:textId="2E17E243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A6CCEA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F0FF5C2" w14:textId="65C4BDF9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13C7" w:rsidRPr="00CF1517" w14:paraId="278C9B0A" w14:textId="77777777" w:rsidTr="00DE13C7">
        <w:trPr>
          <w:trHeight w:hRule="exact" w:val="393"/>
        </w:trPr>
        <w:tc>
          <w:tcPr>
            <w:tcW w:w="2072" w:type="pct"/>
          </w:tcPr>
          <w:p w14:paraId="10A8D356" w14:textId="77777777" w:rsidR="00DE13C7" w:rsidRPr="00CF1517" w:rsidRDefault="00DE13C7" w:rsidP="00DE13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7C0375A" w14:textId="5CF42FB1" w:rsidR="00DE13C7" w:rsidRPr="00195CAE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4,874,532</w:t>
            </w:r>
          </w:p>
        </w:tc>
        <w:tc>
          <w:tcPr>
            <w:tcW w:w="146" w:type="pct"/>
            <w:gridSpan w:val="2"/>
          </w:tcPr>
          <w:p w14:paraId="64183882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03CB1A4" w14:textId="16139C16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195C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195C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195C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196" w:type="pct"/>
          </w:tcPr>
          <w:p w14:paraId="03778EF6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1CB4378E" w14:textId="26408B7A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757,781</w:t>
            </w:r>
          </w:p>
        </w:tc>
        <w:tc>
          <w:tcPr>
            <w:tcW w:w="147" w:type="pct"/>
          </w:tcPr>
          <w:p w14:paraId="48C4014D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272C216" w14:textId="1CEA2A1B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890</w:t>
            </w:r>
          </w:p>
        </w:tc>
      </w:tr>
      <w:tr w:rsidR="00DE13C7" w:rsidRPr="00CF1517" w14:paraId="30A2B941" w14:textId="77777777" w:rsidTr="00DE13C7">
        <w:trPr>
          <w:trHeight w:hRule="exact" w:val="393"/>
        </w:trPr>
        <w:tc>
          <w:tcPr>
            <w:tcW w:w="2072" w:type="pct"/>
          </w:tcPr>
          <w:p w14:paraId="58248854" w14:textId="77777777" w:rsidR="00DE13C7" w:rsidRPr="00CF1517" w:rsidRDefault="00DE13C7" w:rsidP="00DE13C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9" w:type="pct"/>
          </w:tcPr>
          <w:p w14:paraId="0C8ED31D" w14:textId="6815840E" w:rsidR="00DE13C7" w:rsidRPr="00195CAE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(11,859)</w:t>
            </w:r>
          </w:p>
        </w:tc>
        <w:tc>
          <w:tcPr>
            <w:tcW w:w="146" w:type="pct"/>
            <w:gridSpan w:val="2"/>
          </w:tcPr>
          <w:p w14:paraId="5E45B5C8" w14:textId="77777777" w:rsidR="00DE13C7" w:rsidRPr="00195CAE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335BA6FA" w14:textId="05F1EE65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195CA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195C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258</w:t>
            </w:r>
            <w:r w:rsidRPr="00195C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pct"/>
          </w:tcPr>
          <w:p w14:paraId="5E219F2F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</w:tcPr>
          <w:p w14:paraId="4AE4AA29" w14:textId="39A5D894" w:rsidR="00DE13C7" w:rsidRPr="00D35B09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(2,092)</w:t>
            </w:r>
          </w:p>
        </w:tc>
        <w:tc>
          <w:tcPr>
            <w:tcW w:w="147" w:type="pct"/>
          </w:tcPr>
          <w:p w14:paraId="4160C9CD" w14:textId="77777777" w:rsidR="00DE13C7" w:rsidRPr="00D35B09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392A8E52" w14:textId="592A4AC2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D35B0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D35B0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Pr="00D35B09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E13C7" w:rsidRPr="00CF1517" w14:paraId="642D71C8" w14:textId="77777777" w:rsidTr="00DE13C7">
        <w:trPr>
          <w:trHeight w:hRule="exact" w:val="393"/>
        </w:trPr>
        <w:tc>
          <w:tcPr>
            <w:tcW w:w="2072" w:type="pct"/>
          </w:tcPr>
          <w:p w14:paraId="6DA9C7CE" w14:textId="77777777" w:rsidR="00DE13C7" w:rsidRPr="00CF1517" w:rsidRDefault="00DE13C7" w:rsidP="00DE13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56317D5" w14:textId="5EC546BA" w:rsidR="00DE13C7" w:rsidRPr="00CF1517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4,862,673</w:t>
            </w:r>
          </w:p>
        </w:tc>
        <w:tc>
          <w:tcPr>
            <w:tcW w:w="146" w:type="pct"/>
            <w:gridSpan w:val="2"/>
          </w:tcPr>
          <w:p w14:paraId="659612BB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9596D4B" w14:textId="709DB3C8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,364</w:t>
            </w:r>
          </w:p>
        </w:tc>
        <w:tc>
          <w:tcPr>
            <w:tcW w:w="196" w:type="pct"/>
          </w:tcPr>
          <w:p w14:paraId="06C2BC87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7C73831" w14:textId="7240CD6D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755,689</w:t>
            </w:r>
          </w:p>
        </w:tc>
        <w:tc>
          <w:tcPr>
            <w:tcW w:w="147" w:type="pct"/>
          </w:tcPr>
          <w:p w14:paraId="30C3B600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F29DDC3" w14:textId="2348CA11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DE13C7" w:rsidRPr="00CF1517" w14:paraId="2A2E02CE" w14:textId="77777777" w:rsidTr="00DE13C7">
        <w:trPr>
          <w:trHeight w:hRule="exact" w:val="393"/>
        </w:trPr>
        <w:tc>
          <w:tcPr>
            <w:tcW w:w="2072" w:type="pct"/>
          </w:tcPr>
          <w:p w14:paraId="0075843A" w14:textId="77777777" w:rsidR="00DE13C7" w:rsidRPr="00CF1517" w:rsidRDefault="00DE13C7" w:rsidP="00DE13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75E4D9B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7D4176A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E931639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4BC864F2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1D56264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22C854C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11028ED4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E13C7" w:rsidRPr="00CF1517" w14:paraId="328861AB" w14:textId="77777777" w:rsidTr="00DE13C7">
        <w:trPr>
          <w:trHeight w:hRule="exact" w:val="819"/>
        </w:trPr>
        <w:tc>
          <w:tcPr>
            <w:tcW w:w="2072" w:type="pct"/>
          </w:tcPr>
          <w:p w14:paraId="12BD6687" w14:textId="05090B3C" w:rsidR="00DE13C7" w:rsidRPr="00CF1517" w:rsidRDefault="00DE13C7" w:rsidP="00DE13C7">
            <w:pPr>
              <w:tabs>
                <w:tab w:val="clear" w:pos="227"/>
              </w:tabs>
              <w:ind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ab/>
            </w:r>
            <w:r w:rsidRPr="00CF151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CF151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รวม</w:t>
            </w:r>
          </w:p>
          <w:p w14:paraId="07131579" w14:textId="31D6B178" w:rsidR="00DE13C7" w:rsidRPr="00CF1517" w:rsidRDefault="00DE13C7" w:rsidP="00DE13C7">
            <w:pPr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 w:rsidRPr="00CF151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ในบัญชีต้นทุนขาย </w:t>
            </w:r>
          </w:p>
        </w:tc>
        <w:tc>
          <w:tcPr>
            <w:tcW w:w="599" w:type="pct"/>
          </w:tcPr>
          <w:p w14:paraId="022B80ED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FDBFE4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76B765B8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4C63728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64910C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1D56CB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A7CA699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  <w:p w14:paraId="609796FD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3C7" w:rsidRPr="00CF1517" w14:paraId="30F1626B" w14:textId="77777777" w:rsidTr="00DE13C7">
        <w:trPr>
          <w:trHeight w:hRule="exact" w:val="398"/>
        </w:trPr>
        <w:tc>
          <w:tcPr>
            <w:tcW w:w="2072" w:type="pct"/>
          </w:tcPr>
          <w:p w14:paraId="3517BD54" w14:textId="77777777" w:rsidR="00DE13C7" w:rsidRPr="00CF1517" w:rsidRDefault="00DE13C7" w:rsidP="00DE13C7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9" w:type="pct"/>
          </w:tcPr>
          <w:p w14:paraId="6AC7220B" w14:textId="10A4CA15" w:rsidR="00DE13C7" w:rsidRPr="009172FD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2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</w:t>
            </w:r>
            <w:r w:rsidR="009172FD" w:rsidRPr="009172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702,314</w:t>
            </w:r>
          </w:p>
        </w:tc>
        <w:tc>
          <w:tcPr>
            <w:tcW w:w="142" w:type="pct"/>
          </w:tcPr>
          <w:p w14:paraId="7471FABA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3AC9FCA" w14:textId="3D4832A3" w:rsidR="00DE13C7" w:rsidRPr="00723DA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29,404</w:t>
            </w:r>
          </w:p>
        </w:tc>
        <w:tc>
          <w:tcPr>
            <w:tcW w:w="196" w:type="pct"/>
          </w:tcPr>
          <w:p w14:paraId="207AE9B8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85C9DB3" w14:textId="1D40F2BD" w:rsidR="00DE13C7" w:rsidRPr="007C3AAD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14,418,186</w:t>
            </w:r>
          </w:p>
        </w:tc>
        <w:tc>
          <w:tcPr>
            <w:tcW w:w="147" w:type="pct"/>
          </w:tcPr>
          <w:p w14:paraId="641A82FD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8200F21" w14:textId="11C810C8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7C3AA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7C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7C3AAD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Pr="007C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AA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C3AAD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DE13C7" w:rsidRPr="00CF1517" w14:paraId="60F37D6D" w14:textId="77777777" w:rsidTr="00DE13C7">
        <w:trPr>
          <w:trHeight w:hRule="exact" w:val="393"/>
        </w:trPr>
        <w:tc>
          <w:tcPr>
            <w:tcW w:w="2072" w:type="pct"/>
          </w:tcPr>
          <w:p w14:paraId="7F7711BB" w14:textId="74C77403" w:rsidR="00DE13C7" w:rsidRPr="00CF1517" w:rsidRDefault="00DE13C7" w:rsidP="00DE13C7">
            <w:pPr>
              <w:numPr>
                <w:ilvl w:val="0"/>
                <w:numId w:val="10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ปรับลดมูลค่าเป็นมูลค่าสุทธิ</w:t>
            </w:r>
          </w:p>
        </w:tc>
        <w:tc>
          <w:tcPr>
            <w:tcW w:w="599" w:type="pct"/>
          </w:tcPr>
          <w:p w14:paraId="15F02803" w14:textId="110ECBBF" w:rsidR="00DE13C7" w:rsidRPr="009172FD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 w:hanging="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3BBAB4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43766D66" w14:textId="133B7F02" w:rsidR="00DE13C7" w:rsidRPr="00723DA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6" w:type="pct"/>
          </w:tcPr>
          <w:p w14:paraId="314FAC03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886AD47" w14:textId="6B47E74A" w:rsidR="00DE13C7" w:rsidRPr="007C3AAD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B273DB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6136415" w14:textId="69750006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3C7" w:rsidRPr="00CF1517" w14:paraId="01732F12" w14:textId="77777777" w:rsidTr="00DE13C7">
        <w:trPr>
          <w:trHeight w:hRule="exact" w:val="393"/>
        </w:trPr>
        <w:tc>
          <w:tcPr>
            <w:tcW w:w="2072" w:type="pct"/>
          </w:tcPr>
          <w:p w14:paraId="4E942E73" w14:textId="22BA91D3" w:rsidR="00DE13C7" w:rsidRPr="00CF1517" w:rsidRDefault="00DE13C7" w:rsidP="00DE1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99" w:type="pct"/>
          </w:tcPr>
          <w:p w14:paraId="25C6DE6D" w14:textId="3C11BABA" w:rsidR="00DE13C7" w:rsidRPr="009172FD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9172FD">
              <w:rPr>
                <w:rFonts w:ascii="Angsana New" w:hAnsi="Angsana New" w:cs="Angsana New"/>
                <w:sz w:val="30"/>
                <w:szCs w:val="30"/>
              </w:rPr>
              <w:t>(32,399)</w:t>
            </w:r>
          </w:p>
        </w:tc>
        <w:tc>
          <w:tcPr>
            <w:tcW w:w="142" w:type="pct"/>
          </w:tcPr>
          <w:p w14:paraId="594FBD9C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6329E47C" w14:textId="37C00324" w:rsidR="00DE13C7" w:rsidRPr="00723DA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,263)</w:t>
            </w:r>
          </w:p>
        </w:tc>
        <w:tc>
          <w:tcPr>
            <w:tcW w:w="196" w:type="pct"/>
          </w:tcPr>
          <w:p w14:paraId="592F4894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6004650" w14:textId="0779DAF0" w:rsidR="00DE13C7" w:rsidRPr="007C3AAD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</w:t>
            </w:r>
            <w:r w:rsidR="00071D5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68)</w:t>
            </w:r>
          </w:p>
        </w:tc>
        <w:tc>
          <w:tcPr>
            <w:tcW w:w="147" w:type="pct"/>
          </w:tcPr>
          <w:p w14:paraId="539617CB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1BB172" w14:textId="6AF5FF64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7C3AA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C3AAD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Pr="007C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C3AA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7C3AAD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7C3A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E13C7" w:rsidRPr="00CF1517" w14:paraId="2E614984" w14:textId="77777777" w:rsidTr="00DE13C7">
        <w:trPr>
          <w:trHeight w:hRule="exact" w:val="390"/>
        </w:trPr>
        <w:tc>
          <w:tcPr>
            <w:tcW w:w="2072" w:type="pct"/>
          </w:tcPr>
          <w:p w14:paraId="781FABEA" w14:textId="77777777" w:rsidR="00DE13C7" w:rsidRPr="00CF1517" w:rsidRDefault="00DE13C7" w:rsidP="00DE13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21330BB" w14:textId="39336CA3" w:rsidR="00DE13C7" w:rsidRPr="009172FD" w:rsidRDefault="00DF395B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72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31,6</w:t>
            </w:r>
            <w:r w:rsidR="0003795C" w:rsidRPr="009172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69,915</w:t>
            </w:r>
          </w:p>
        </w:tc>
        <w:tc>
          <w:tcPr>
            <w:tcW w:w="142" w:type="pct"/>
          </w:tcPr>
          <w:p w14:paraId="65417888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B9EA53" w14:textId="67C7CF07" w:rsidR="00DE13C7" w:rsidRPr="00723DA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,141</w:t>
            </w:r>
          </w:p>
        </w:tc>
        <w:tc>
          <w:tcPr>
            <w:tcW w:w="196" w:type="pct"/>
          </w:tcPr>
          <w:p w14:paraId="465F41BA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F6952AA" w14:textId="1F20F21D" w:rsidR="00DE13C7" w:rsidRPr="00CF1517" w:rsidRDefault="00CE0591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14,390,018</w:t>
            </w:r>
          </w:p>
        </w:tc>
        <w:tc>
          <w:tcPr>
            <w:tcW w:w="147" w:type="pct"/>
          </w:tcPr>
          <w:p w14:paraId="16951249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FEB3BC8" w14:textId="70730BBF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DE13C7" w:rsidRPr="00CF1517" w14:paraId="1D5CBAA1" w14:textId="77777777" w:rsidTr="00DE13C7">
        <w:trPr>
          <w:trHeight w:hRule="exact" w:val="393"/>
        </w:trPr>
        <w:tc>
          <w:tcPr>
            <w:tcW w:w="2072" w:type="pct"/>
          </w:tcPr>
          <w:p w14:paraId="1290EB6C" w14:textId="77777777" w:rsidR="00DE13C7" w:rsidRPr="00CF1517" w:rsidRDefault="00DE13C7" w:rsidP="00DE13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5CA4478E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5A01B5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9003E8B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696C2067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423FB50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6D1B7C" w14:textId="77777777" w:rsidR="00DE13C7" w:rsidRPr="00CF1517" w:rsidRDefault="00DE13C7" w:rsidP="00DE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2BC41B6C" w14:textId="77777777" w:rsidR="00DE13C7" w:rsidRPr="00CF1517" w:rsidRDefault="00DE13C7" w:rsidP="00DE13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2ACB76AB" w14:textId="77777777" w:rsidR="00415EA0" w:rsidRPr="00CF1517" w:rsidRDefault="00415EA0" w:rsidP="00FB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3"/>
        </w:tabs>
        <w:rPr>
          <w:rFonts w:ascii="Angsana New" w:hAnsi="Angsana New" w:cs="Angsana New"/>
          <w:sz w:val="28"/>
          <w:szCs w:val="28"/>
          <w:cs/>
          <w:lang w:val="th-TH"/>
        </w:rPr>
      </w:pPr>
    </w:p>
    <w:p w14:paraId="6CB5A289" w14:textId="77777777" w:rsidR="00DF5663" w:rsidRPr="005828F9" w:rsidRDefault="00BF4C7B" w:rsidP="005828F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DF5663" w:rsidRPr="005828F9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สินทรัพย์ชีวภาพ</w:t>
      </w:r>
    </w:p>
    <w:p w14:paraId="0F29589C" w14:textId="77777777" w:rsidR="00DF5663" w:rsidRPr="005828F9" w:rsidRDefault="009A38A5" w:rsidP="0058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5828F9">
        <w:rPr>
          <w:rFonts w:ascii="Angsana New" w:hAnsi="Angsana New" w:cs="Angsana New"/>
          <w:sz w:val="30"/>
          <w:szCs w:val="30"/>
          <w:cs/>
          <w:lang w:val="th-TH"/>
        </w:rPr>
        <w:tab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270"/>
        <w:gridCol w:w="1530"/>
        <w:gridCol w:w="270"/>
        <w:gridCol w:w="1530"/>
        <w:gridCol w:w="236"/>
        <w:gridCol w:w="1474"/>
      </w:tblGrid>
      <w:tr w:rsidR="003913AE" w:rsidRPr="00340BC8" w14:paraId="107F9C12" w14:textId="77777777" w:rsidTr="004A1047">
        <w:trPr>
          <w:trHeight w:hRule="exact" w:val="317"/>
        </w:trPr>
        <w:tc>
          <w:tcPr>
            <w:tcW w:w="3852" w:type="dxa"/>
          </w:tcPr>
          <w:p w14:paraId="230B57E7" w14:textId="77777777" w:rsidR="003913AE" w:rsidRPr="00340BC8" w:rsidRDefault="003913AE" w:rsidP="00DB7A6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7F145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4E2F87F5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13AE" w:rsidRPr="00340BC8" w14:paraId="1F9718E3" w14:textId="77777777" w:rsidTr="004A1047">
        <w:trPr>
          <w:trHeight w:hRule="exact" w:val="403"/>
        </w:trPr>
        <w:tc>
          <w:tcPr>
            <w:tcW w:w="3852" w:type="dxa"/>
          </w:tcPr>
          <w:p w14:paraId="0A931EC2" w14:textId="77777777" w:rsidR="003913AE" w:rsidRPr="00340BC8" w:rsidRDefault="003913AE" w:rsidP="00DB7A6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F9F24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58F76D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2B18F826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F4A4D7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7F64C08A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3B78D3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913AE" w:rsidRPr="00340BC8" w14:paraId="3769C7E5" w14:textId="77777777" w:rsidTr="004A1047">
        <w:trPr>
          <w:trHeight w:hRule="exact" w:val="326"/>
        </w:trPr>
        <w:tc>
          <w:tcPr>
            <w:tcW w:w="3852" w:type="dxa"/>
          </w:tcPr>
          <w:p w14:paraId="02A274F7" w14:textId="77777777" w:rsidR="003913AE" w:rsidRPr="00340BC8" w:rsidRDefault="003913AE" w:rsidP="00DB7A6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DD98F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6A4014C5" w14:textId="77777777" w:rsidR="003913AE" w:rsidRPr="00340BC8" w:rsidRDefault="003913AE" w:rsidP="00DB7A6E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186" w:rsidRPr="00340BC8" w14:paraId="293B7060" w14:textId="77777777" w:rsidTr="004A1047">
        <w:trPr>
          <w:trHeight w:hRule="exact" w:val="403"/>
        </w:trPr>
        <w:tc>
          <w:tcPr>
            <w:tcW w:w="3852" w:type="dxa"/>
          </w:tcPr>
          <w:p w14:paraId="70267F78" w14:textId="68114103" w:rsidR="00101186" w:rsidRPr="00340BC8" w:rsidRDefault="00101186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60B44" w:rsidRPr="00340B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86D0E" w:rsidRPr="00340BC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0B44" w:rsidRPr="00340BC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DB7A6E" w:rsidRPr="00340BC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F51249" w14:textId="77777777" w:rsidR="00101186" w:rsidRPr="00340BC8" w:rsidRDefault="00101186" w:rsidP="00DB7A6E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7CB3F61" w14:textId="6416F3A8" w:rsidR="00101186" w:rsidRPr="00340BC8" w:rsidRDefault="00101186" w:rsidP="00DB7A6E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4B434E" w14:textId="77777777" w:rsidR="00101186" w:rsidRPr="00340BC8" w:rsidRDefault="00101186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61E3B8" w14:textId="6B24211B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6A089F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D9A27E" w14:textId="149D21BE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81F40" w:rsidRPr="00340BC8" w14:paraId="6393D31F" w14:textId="77777777" w:rsidTr="004A1047">
        <w:trPr>
          <w:trHeight w:hRule="exact" w:val="403"/>
        </w:trPr>
        <w:tc>
          <w:tcPr>
            <w:tcW w:w="3852" w:type="dxa"/>
          </w:tcPr>
          <w:p w14:paraId="6852D9FB" w14:textId="77777777" w:rsidR="00681F40" w:rsidRPr="00340BC8" w:rsidRDefault="00681F40" w:rsidP="00681F40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4D815A7C" w14:textId="77777777" w:rsidR="00681F40" w:rsidRPr="00340BC8" w:rsidRDefault="00681F40" w:rsidP="00681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791AE3" w14:textId="2B32D065" w:rsidR="00681F40" w:rsidRPr="00340BC8" w:rsidRDefault="00340BC8" w:rsidP="00681F40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1,815,527</w:t>
            </w:r>
          </w:p>
        </w:tc>
        <w:tc>
          <w:tcPr>
            <w:tcW w:w="270" w:type="dxa"/>
          </w:tcPr>
          <w:p w14:paraId="1F09807C" w14:textId="77777777" w:rsidR="00681F40" w:rsidRPr="00340BC8" w:rsidRDefault="00681F40" w:rsidP="00681F4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A92DF00" w14:textId="6A5EF8F2" w:rsidR="00681F40" w:rsidRPr="00340BC8" w:rsidRDefault="00340BC8" w:rsidP="00681F40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3,773,235</w:t>
            </w:r>
          </w:p>
        </w:tc>
        <w:tc>
          <w:tcPr>
            <w:tcW w:w="236" w:type="dxa"/>
          </w:tcPr>
          <w:p w14:paraId="7F81E78D" w14:textId="77777777" w:rsidR="00681F40" w:rsidRPr="00340BC8" w:rsidRDefault="00681F40" w:rsidP="00681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9D0349" w14:textId="1BC42E1C" w:rsidR="00681F40" w:rsidRPr="00340BC8" w:rsidRDefault="00340BC8" w:rsidP="00681F40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5,588,762</w:t>
            </w:r>
          </w:p>
        </w:tc>
      </w:tr>
      <w:tr w:rsidR="00101186" w:rsidRPr="00340BC8" w14:paraId="2DD02BA9" w14:textId="77777777" w:rsidTr="004A1047">
        <w:trPr>
          <w:trHeight w:hRule="exact" w:val="403"/>
        </w:trPr>
        <w:tc>
          <w:tcPr>
            <w:tcW w:w="3852" w:type="dxa"/>
          </w:tcPr>
          <w:p w14:paraId="391730AB" w14:textId="77777777" w:rsidR="00101186" w:rsidRPr="00340BC8" w:rsidRDefault="00101186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49B2D2E2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50FBDE" w14:textId="618E627D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DB76B2" w14:textId="77777777" w:rsidR="00101186" w:rsidRPr="00340BC8" w:rsidRDefault="00101186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657F06" w14:textId="62C603D8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70CD5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A440066" w14:textId="5E2594B0" w:rsidR="00101186" w:rsidRPr="00340BC8" w:rsidRDefault="00101186" w:rsidP="00DB7A6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681F40" w:rsidRPr="00340BC8" w14:paraId="5A73F4CA" w14:textId="77777777" w:rsidTr="004A1047">
        <w:trPr>
          <w:trHeight w:hRule="exact" w:val="403"/>
        </w:trPr>
        <w:tc>
          <w:tcPr>
            <w:tcW w:w="3852" w:type="dxa"/>
          </w:tcPr>
          <w:p w14:paraId="2627CDBC" w14:textId="4CC48B8A" w:rsidR="00681F40" w:rsidRPr="00340BC8" w:rsidRDefault="00342A31" w:rsidP="00342A31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600C68E1" w14:textId="77777777" w:rsidR="00681F40" w:rsidRPr="00340BC8" w:rsidRDefault="00681F40" w:rsidP="00681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2079CC" w14:textId="6E20C704" w:rsidR="00681F40" w:rsidRPr="00340BC8" w:rsidRDefault="00340BC8" w:rsidP="00681F40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(86,860)</w:t>
            </w:r>
          </w:p>
        </w:tc>
        <w:tc>
          <w:tcPr>
            <w:tcW w:w="270" w:type="dxa"/>
          </w:tcPr>
          <w:p w14:paraId="13ED5CD5" w14:textId="77777777" w:rsidR="00681F40" w:rsidRPr="00340BC8" w:rsidRDefault="00681F40" w:rsidP="00681F4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40F0311" w14:textId="241F2CD1" w:rsidR="00681F40" w:rsidRPr="00340BC8" w:rsidRDefault="00340BC8" w:rsidP="00681F40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(247,823)</w:t>
            </w:r>
          </w:p>
        </w:tc>
        <w:tc>
          <w:tcPr>
            <w:tcW w:w="236" w:type="dxa"/>
          </w:tcPr>
          <w:p w14:paraId="1EF552AF" w14:textId="77777777" w:rsidR="00681F40" w:rsidRPr="00340BC8" w:rsidRDefault="00681F40" w:rsidP="00681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71BD32" w14:textId="1E442C44" w:rsidR="00681F40" w:rsidRPr="00340BC8" w:rsidRDefault="00340BC8" w:rsidP="00681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(334,683)</w:t>
            </w:r>
          </w:p>
        </w:tc>
      </w:tr>
      <w:tr w:rsidR="00AB2BA4" w:rsidRPr="00340BC8" w14:paraId="6865D252" w14:textId="77777777" w:rsidTr="004A1047">
        <w:trPr>
          <w:trHeight w:hRule="exact" w:val="403"/>
        </w:trPr>
        <w:tc>
          <w:tcPr>
            <w:tcW w:w="3852" w:type="dxa"/>
          </w:tcPr>
          <w:p w14:paraId="3A43E685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F455F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2B2C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612C6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AFCF7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74AB3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98CFE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2CF8D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147E9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0A0DD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83BB8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67B7DE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59810" w14:textId="77777777" w:rsidR="00AB2BA4" w:rsidRPr="00340BC8" w:rsidRDefault="00AB2BA4" w:rsidP="00AB2BA4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78489" w14:textId="77777777" w:rsidR="00AB2BA4" w:rsidRPr="00340BC8" w:rsidRDefault="00AB2BA4" w:rsidP="00AB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947D18" w14:textId="76FC324A" w:rsidR="00AB2BA4" w:rsidRPr="00340BC8" w:rsidRDefault="00340BC8" w:rsidP="00AB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342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1,728,667</w:t>
            </w:r>
          </w:p>
        </w:tc>
        <w:tc>
          <w:tcPr>
            <w:tcW w:w="270" w:type="dxa"/>
          </w:tcPr>
          <w:p w14:paraId="448FEF30" w14:textId="77777777" w:rsidR="00AB2BA4" w:rsidRPr="00340BC8" w:rsidRDefault="00AB2BA4" w:rsidP="00AB2BA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D7ECD0" w14:textId="77A24EDA" w:rsidR="00AB2BA4" w:rsidRPr="00340BC8" w:rsidRDefault="00340BC8" w:rsidP="00AB2BA4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3,525,412</w:t>
            </w:r>
          </w:p>
        </w:tc>
        <w:tc>
          <w:tcPr>
            <w:tcW w:w="236" w:type="dxa"/>
          </w:tcPr>
          <w:p w14:paraId="56A4C260" w14:textId="77777777" w:rsidR="00AB2BA4" w:rsidRPr="00340BC8" w:rsidRDefault="00AB2BA4" w:rsidP="00AB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9C1BC6A" w14:textId="126D1D91" w:rsidR="00AB2BA4" w:rsidRPr="00340BC8" w:rsidRDefault="00340BC8" w:rsidP="00AB2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5,254,079</w:t>
            </w:r>
          </w:p>
        </w:tc>
      </w:tr>
      <w:tr w:rsidR="00101186" w:rsidRPr="00340BC8" w14:paraId="3D8EE82A" w14:textId="77777777" w:rsidTr="004A1047">
        <w:trPr>
          <w:trHeight w:hRule="exact" w:val="403"/>
        </w:trPr>
        <w:tc>
          <w:tcPr>
            <w:tcW w:w="3852" w:type="dxa"/>
          </w:tcPr>
          <w:p w14:paraId="25428D40" w14:textId="77777777" w:rsidR="00101186" w:rsidRPr="00340BC8" w:rsidRDefault="00101186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319497" w14:textId="77777777" w:rsidR="00101186" w:rsidRPr="00340BC8" w:rsidRDefault="00101186" w:rsidP="00DB7A6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1E0B24" w14:textId="4C60DBAE" w:rsidR="00101186" w:rsidRPr="00340BC8" w:rsidRDefault="00340BC8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26,345,413</w:t>
            </w:r>
          </w:p>
        </w:tc>
        <w:tc>
          <w:tcPr>
            <w:tcW w:w="270" w:type="dxa"/>
          </w:tcPr>
          <w:p w14:paraId="4D9E5D50" w14:textId="77777777" w:rsidR="00101186" w:rsidRPr="00340BC8" w:rsidRDefault="00101186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6E9BDB" w14:textId="261C9C9A" w:rsidR="00101186" w:rsidRPr="00340BC8" w:rsidRDefault="00F6261F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13,393,795</w:t>
            </w:r>
          </w:p>
        </w:tc>
        <w:tc>
          <w:tcPr>
            <w:tcW w:w="236" w:type="dxa"/>
          </w:tcPr>
          <w:p w14:paraId="615DF992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D3C4E26" w14:textId="7D7ACFC9" w:rsidR="00101186" w:rsidRPr="00340BC8" w:rsidRDefault="00F6261F" w:rsidP="00DB7A6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39,739,208</w:t>
            </w:r>
          </w:p>
        </w:tc>
      </w:tr>
      <w:tr w:rsidR="00101186" w:rsidRPr="00340BC8" w14:paraId="7E585773" w14:textId="77777777" w:rsidTr="004A1047">
        <w:trPr>
          <w:trHeight w:hRule="exact" w:val="403"/>
        </w:trPr>
        <w:tc>
          <w:tcPr>
            <w:tcW w:w="3852" w:type="dxa"/>
          </w:tcPr>
          <w:p w14:paraId="2E6D5D83" w14:textId="77777777" w:rsidR="00101186" w:rsidRPr="00340BC8" w:rsidRDefault="00101186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34A944A8" w14:textId="77777777" w:rsidR="00101186" w:rsidRPr="00340BC8" w:rsidRDefault="00101186" w:rsidP="00DB7A6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CBBA13E" w14:textId="356154F0" w:rsidR="00101186" w:rsidRPr="00340BC8" w:rsidRDefault="00340BC8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626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626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626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25BAEA" w14:textId="77777777" w:rsidR="00101186" w:rsidRPr="00340BC8" w:rsidRDefault="00101186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80725C" w14:textId="7AD5492D" w:rsidR="00101186" w:rsidRPr="00340BC8" w:rsidRDefault="00F6261F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(11,795,733)</w:t>
            </w:r>
          </w:p>
        </w:tc>
        <w:tc>
          <w:tcPr>
            <w:tcW w:w="236" w:type="dxa"/>
          </w:tcPr>
          <w:p w14:paraId="61AFF49C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47DF90" w14:textId="4B94EF47" w:rsidR="00101186" w:rsidRPr="00340BC8" w:rsidRDefault="00F6261F" w:rsidP="00DB7A6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(37,322,772)</w:t>
            </w:r>
          </w:p>
        </w:tc>
      </w:tr>
      <w:tr w:rsidR="00101186" w:rsidRPr="00340BC8" w14:paraId="15F3E6FE" w14:textId="77777777" w:rsidTr="004A1047">
        <w:trPr>
          <w:trHeight w:hRule="exact" w:val="403"/>
        </w:trPr>
        <w:tc>
          <w:tcPr>
            <w:tcW w:w="3852" w:type="dxa"/>
          </w:tcPr>
          <w:p w14:paraId="0AFA7294" w14:textId="77777777" w:rsidR="00101186" w:rsidRPr="00340BC8" w:rsidRDefault="00101186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50A5D86" w14:textId="77777777" w:rsidR="00101186" w:rsidRPr="00340BC8" w:rsidRDefault="00101186" w:rsidP="00DB7A6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B2BBA4" w14:textId="4D8BABF4" w:rsidR="00101186" w:rsidRPr="00340BC8" w:rsidRDefault="00F6261F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(471,590)</w:t>
            </w:r>
          </w:p>
        </w:tc>
        <w:tc>
          <w:tcPr>
            <w:tcW w:w="270" w:type="dxa"/>
          </w:tcPr>
          <w:p w14:paraId="18D553E1" w14:textId="77777777" w:rsidR="00101186" w:rsidRPr="00340BC8" w:rsidRDefault="00101186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AFF9549" w14:textId="03489E19" w:rsidR="00101186" w:rsidRPr="00340BC8" w:rsidRDefault="00F6261F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(314,869)</w:t>
            </w:r>
          </w:p>
        </w:tc>
        <w:tc>
          <w:tcPr>
            <w:tcW w:w="236" w:type="dxa"/>
          </w:tcPr>
          <w:p w14:paraId="4A0EF45A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C0EA93" w14:textId="64E9BD44" w:rsidR="00101186" w:rsidRPr="00340BC8" w:rsidRDefault="00F6261F" w:rsidP="00DB7A6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(786,459)</w:t>
            </w:r>
          </w:p>
        </w:tc>
      </w:tr>
      <w:tr w:rsidR="00101186" w:rsidRPr="00340BC8" w14:paraId="561D8F0B" w14:textId="77777777" w:rsidTr="004A1047">
        <w:trPr>
          <w:trHeight w:hRule="exact" w:val="403"/>
        </w:trPr>
        <w:tc>
          <w:tcPr>
            <w:tcW w:w="3852" w:type="dxa"/>
          </w:tcPr>
          <w:p w14:paraId="48F14CBB" w14:textId="77777777" w:rsidR="00101186" w:rsidRPr="00340BC8" w:rsidRDefault="00101186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กำไรจากการเปลี่ยนแปลงมูลค่า</w:t>
            </w:r>
          </w:p>
        </w:tc>
        <w:tc>
          <w:tcPr>
            <w:tcW w:w="270" w:type="dxa"/>
          </w:tcPr>
          <w:p w14:paraId="6C196D16" w14:textId="77777777" w:rsidR="00101186" w:rsidRPr="00340BC8" w:rsidRDefault="00101186" w:rsidP="00DB7A6E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67AC5F4" w14:textId="65809352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08D6EA" w14:textId="77777777" w:rsidR="00101186" w:rsidRPr="00340BC8" w:rsidRDefault="00101186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129AE78" w14:textId="5804D503" w:rsidR="00101186" w:rsidRPr="00340BC8" w:rsidRDefault="00101186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16F4CE" w14:textId="77777777" w:rsidR="00101186" w:rsidRPr="00340BC8" w:rsidRDefault="00101186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BA5A0E" w14:textId="1330F3C7" w:rsidR="00101186" w:rsidRPr="00340BC8" w:rsidRDefault="00101186" w:rsidP="00DB7A6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E6468A" w:rsidRPr="00340BC8" w14:paraId="5C92A8B6" w14:textId="77777777" w:rsidTr="004A1047">
        <w:trPr>
          <w:trHeight w:hRule="exact" w:val="403"/>
        </w:trPr>
        <w:tc>
          <w:tcPr>
            <w:tcW w:w="3852" w:type="dxa"/>
          </w:tcPr>
          <w:p w14:paraId="47058F88" w14:textId="77777777" w:rsidR="00E6468A" w:rsidRPr="00340BC8" w:rsidRDefault="00E6468A" w:rsidP="00DB7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3B603BE2" w14:textId="77777777" w:rsidR="00E6468A" w:rsidRPr="00340BC8" w:rsidRDefault="00E6468A" w:rsidP="00DB7A6E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5E62105" w14:textId="10A0A143" w:rsidR="00E6468A" w:rsidRPr="00340BC8" w:rsidRDefault="00F6261F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DA771" w14:textId="77777777" w:rsidR="00E6468A" w:rsidRPr="00340BC8" w:rsidRDefault="00E6468A" w:rsidP="00DB7A6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5D5FD0" w14:textId="051A9B9D" w:rsidR="00E6468A" w:rsidRPr="00340BC8" w:rsidRDefault="00F6261F" w:rsidP="00DB7A6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423,247</w:t>
            </w:r>
          </w:p>
        </w:tc>
        <w:tc>
          <w:tcPr>
            <w:tcW w:w="236" w:type="dxa"/>
          </w:tcPr>
          <w:p w14:paraId="52316629" w14:textId="77777777" w:rsidR="00E6468A" w:rsidRPr="00340BC8" w:rsidRDefault="00E6468A" w:rsidP="00D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C290431" w14:textId="50C24397" w:rsidR="00E6468A" w:rsidRPr="00340BC8" w:rsidRDefault="00F6261F" w:rsidP="00DB7A6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423,247</w:t>
            </w:r>
          </w:p>
        </w:tc>
      </w:tr>
      <w:tr w:rsidR="00F6261F" w:rsidRPr="00340BC8" w14:paraId="6269B0F5" w14:textId="77777777" w:rsidTr="004A1047">
        <w:trPr>
          <w:trHeight w:hRule="exact" w:val="403"/>
        </w:trPr>
        <w:tc>
          <w:tcPr>
            <w:tcW w:w="3852" w:type="dxa"/>
          </w:tcPr>
          <w:p w14:paraId="6E152530" w14:textId="44E441B4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3C4086D8" w14:textId="77777777" w:rsidR="00F6261F" w:rsidRPr="00340BC8" w:rsidRDefault="00F6261F" w:rsidP="00F6261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281CF3C" w14:textId="77777777" w:rsidR="00F6261F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F7DE35" w14:textId="77777777" w:rsidR="00F6261F" w:rsidRPr="00340BC8" w:rsidRDefault="00F6261F" w:rsidP="00F626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8144D93" w14:textId="77777777" w:rsidR="00F6261F" w:rsidRPr="00340BC8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F0F4B1" w14:textId="77777777" w:rsidR="00F6261F" w:rsidRPr="00340BC8" w:rsidRDefault="00F6261F" w:rsidP="00F6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E8008B" w14:textId="77777777" w:rsidR="00F6261F" w:rsidRPr="00340BC8" w:rsidRDefault="00F6261F" w:rsidP="00F6261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F6261F" w:rsidRPr="00340BC8" w14:paraId="4B08BDE5" w14:textId="77777777" w:rsidTr="004A1047">
        <w:trPr>
          <w:trHeight w:hRule="exact" w:val="403"/>
        </w:trPr>
        <w:tc>
          <w:tcPr>
            <w:tcW w:w="3852" w:type="dxa"/>
          </w:tcPr>
          <w:p w14:paraId="0717CD3F" w14:textId="5F024EB2" w:rsidR="00F6261F" w:rsidRPr="00340BC8" w:rsidRDefault="00F6261F" w:rsidP="00342A31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3729A109" w14:textId="77777777" w:rsidR="00F6261F" w:rsidRPr="00340BC8" w:rsidRDefault="00F6261F" w:rsidP="00F6261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3A41F" w14:textId="7691E98A" w:rsidR="00F6261F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C0889" w14:textId="77777777" w:rsidR="00F6261F" w:rsidRPr="00340BC8" w:rsidRDefault="00F6261F" w:rsidP="00F626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E30505B" w14:textId="24C0AC2F" w:rsidR="00F6261F" w:rsidRPr="00340BC8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67,005</w:t>
            </w:r>
          </w:p>
        </w:tc>
        <w:tc>
          <w:tcPr>
            <w:tcW w:w="236" w:type="dxa"/>
          </w:tcPr>
          <w:p w14:paraId="3E876BB4" w14:textId="77777777" w:rsidR="00F6261F" w:rsidRPr="00340BC8" w:rsidRDefault="00F6261F" w:rsidP="00F6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3BBE84" w14:textId="4A34970C" w:rsidR="00F6261F" w:rsidRPr="00340BC8" w:rsidRDefault="00F6261F" w:rsidP="00F6261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67,005</w:t>
            </w:r>
          </w:p>
        </w:tc>
      </w:tr>
      <w:tr w:rsidR="00F6261F" w:rsidRPr="00340BC8" w14:paraId="0605D85C" w14:textId="77777777" w:rsidTr="004A1047">
        <w:trPr>
          <w:trHeight w:hRule="exact" w:val="403"/>
        </w:trPr>
        <w:tc>
          <w:tcPr>
            <w:tcW w:w="3852" w:type="dxa"/>
          </w:tcPr>
          <w:p w14:paraId="5B11294D" w14:textId="5F200438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6A42E5" w14:textId="77777777" w:rsidR="00F6261F" w:rsidRPr="00340BC8" w:rsidRDefault="00F6261F" w:rsidP="00F6261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950F73" w14:textId="6058E91B" w:rsidR="00F6261F" w:rsidRPr="00340BC8" w:rsidRDefault="00F6261F" w:rsidP="00F6261F">
            <w:pPr>
              <w:pStyle w:val="block"/>
              <w:tabs>
                <w:tab w:val="decimal" w:pos="977"/>
                <w:tab w:val="decimal" w:pos="1067"/>
              </w:tabs>
              <w:spacing w:after="0" w:line="240" w:lineRule="auto"/>
              <w:ind w:left="324" w:right="158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2,075,451</w:t>
            </w:r>
          </w:p>
        </w:tc>
        <w:tc>
          <w:tcPr>
            <w:tcW w:w="270" w:type="dxa"/>
          </w:tcPr>
          <w:p w14:paraId="187E9AD4" w14:textId="77777777" w:rsidR="00F6261F" w:rsidRPr="00340BC8" w:rsidRDefault="00F6261F" w:rsidP="00F626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0667A5" w14:textId="47F8C5F2" w:rsidR="00F6261F" w:rsidRPr="00340BC8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5,298,857</w:t>
            </w:r>
          </w:p>
        </w:tc>
        <w:tc>
          <w:tcPr>
            <w:tcW w:w="236" w:type="dxa"/>
          </w:tcPr>
          <w:p w14:paraId="2CC2FA5C" w14:textId="77777777" w:rsidR="00F6261F" w:rsidRPr="00340BC8" w:rsidRDefault="00F6261F" w:rsidP="00F6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F0B77F5" w14:textId="3F6BCB20" w:rsidR="00F6261F" w:rsidRPr="00340BC8" w:rsidRDefault="00F6261F" w:rsidP="00F6261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7,374,308</w:t>
            </w:r>
          </w:p>
        </w:tc>
      </w:tr>
      <w:tr w:rsidR="00F6261F" w:rsidRPr="00340BC8" w14:paraId="06601F82" w14:textId="77777777" w:rsidTr="004A1047">
        <w:trPr>
          <w:trHeight w:hRule="exact" w:val="275"/>
        </w:trPr>
        <w:tc>
          <w:tcPr>
            <w:tcW w:w="3852" w:type="dxa"/>
          </w:tcPr>
          <w:p w14:paraId="2949F98B" w14:textId="77777777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72536" w14:textId="77777777" w:rsidR="00F6261F" w:rsidRPr="00340BC8" w:rsidRDefault="00F6261F" w:rsidP="00F6261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55B48AE" w14:textId="77777777" w:rsidR="00F6261F" w:rsidRPr="00340BC8" w:rsidRDefault="00F6261F" w:rsidP="00F6261F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20AA" w14:textId="77777777" w:rsidR="00F6261F" w:rsidRPr="00340BC8" w:rsidRDefault="00F6261F" w:rsidP="00F626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1F1F159" w14:textId="77777777" w:rsidR="00F6261F" w:rsidRPr="00340BC8" w:rsidRDefault="00F6261F" w:rsidP="00F6261F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C4CA22" w14:textId="77777777" w:rsidR="00F6261F" w:rsidRPr="00340BC8" w:rsidRDefault="00F6261F" w:rsidP="00F6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D8B5C49" w14:textId="77777777" w:rsidR="00F6261F" w:rsidRPr="00340BC8" w:rsidRDefault="00F6261F" w:rsidP="00F6261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261F" w:rsidRPr="00340BC8" w14:paraId="21B8CBF3" w14:textId="77777777" w:rsidTr="004A1047">
        <w:trPr>
          <w:trHeight w:hRule="exact" w:val="403"/>
        </w:trPr>
        <w:tc>
          <w:tcPr>
            <w:tcW w:w="3852" w:type="dxa"/>
          </w:tcPr>
          <w:p w14:paraId="30A5808A" w14:textId="6A5B2C9F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840FE74" w14:textId="77777777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6E9D8D" w14:textId="77777777" w:rsidR="00F6261F" w:rsidRPr="00340BC8" w:rsidRDefault="00F6261F" w:rsidP="00F6261F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F1C44" w14:textId="77777777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90C21B5" w14:textId="77777777" w:rsidR="00F6261F" w:rsidRPr="00340BC8" w:rsidRDefault="00F6261F" w:rsidP="00F6261F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76281E" w14:textId="77777777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CEE0169" w14:textId="77777777" w:rsidR="00F6261F" w:rsidRPr="00340BC8" w:rsidRDefault="00F6261F" w:rsidP="00F6261F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61F" w:rsidRPr="00340BC8" w14:paraId="18EC883E" w14:textId="77777777" w:rsidTr="004A1047">
        <w:trPr>
          <w:trHeight w:hRule="exact" w:val="403"/>
        </w:trPr>
        <w:tc>
          <w:tcPr>
            <w:tcW w:w="3852" w:type="dxa"/>
          </w:tcPr>
          <w:p w14:paraId="4974E299" w14:textId="77777777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2425DFB3" w14:textId="77777777" w:rsidR="00F6261F" w:rsidRPr="00340BC8" w:rsidRDefault="00F6261F" w:rsidP="00F6261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C03A0E1" w14:textId="02837F66" w:rsidR="00F6261F" w:rsidRPr="00340BC8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2,240,364</w:t>
            </w:r>
          </w:p>
        </w:tc>
        <w:tc>
          <w:tcPr>
            <w:tcW w:w="270" w:type="dxa"/>
          </w:tcPr>
          <w:p w14:paraId="123FC330" w14:textId="77777777" w:rsidR="00F6261F" w:rsidRPr="00340BC8" w:rsidRDefault="00F6261F" w:rsidP="00F626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2FCE0C" w14:textId="2D107284" w:rsidR="00F6261F" w:rsidRPr="00340BC8" w:rsidRDefault="00DE28EE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</w:t>
            </w:r>
            <w:r w:rsidR="003E49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06,754</w:t>
            </w:r>
          </w:p>
        </w:tc>
        <w:tc>
          <w:tcPr>
            <w:tcW w:w="236" w:type="dxa"/>
          </w:tcPr>
          <w:p w14:paraId="4C007262" w14:textId="77777777" w:rsidR="00F6261F" w:rsidRPr="00340BC8" w:rsidRDefault="00F6261F" w:rsidP="00F6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830F324" w14:textId="0B86D111" w:rsidR="00F6261F" w:rsidRPr="00340BC8" w:rsidRDefault="00DE28EE" w:rsidP="00F6261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</w:t>
            </w:r>
            <w:r w:rsidR="002C22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747,118</w:t>
            </w:r>
          </w:p>
        </w:tc>
      </w:tr>
      <w:tr w:rsidR="00F6261F" w:rsidRPr="00340BC8" w14:paraId="22BC18F4" w14:textId="77777777" w:rsidTr="004A1047">
        <w:trPr>
          <w:trHeight w:hRule="exact" w:val="403"/>
        </w:trPr>
        <w:tc>
          <w:tcPr>
            <w:tcW w:w="3852" w:type="dxa"/>
          </w:tcPr>
          <w:p w14:paraId="45337609" w14:textId="77777777" w:rsidR="00F6261F" w:rsidRPr="00340BC8" w:rsidRDefault="00F6261F" w:rsidP="00F6261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624403FF" w14:textId="77777777" w:rsidR="00F6261F" w:rsidRPr="00340BC8" w:rsidRDefault="00F6261F" w:rsidP="00F6261F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65A2779" w14:textId="4DE8E358" w:rsidR="00F6261F" w:rsidRPr="00340BC8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944FE" w14:textId="77777777" w:rsidR="00F6261F" w:rsidRPr="00340BC8" w:rsidRDefault="00F6261F" w:rsidP="00F626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7C89DAA" w14:textId="77777777" w:rsidR="00F6261F" w:rsidRPr="00340BC8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5550FD" w14:textId="77777777" w:rsidR="00F6261F" w:rsidRPr="00340BC8" w:rsidRDefault="00F6261F" w:rsidP="00F6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2109F4D" w14:textId="77777777" w:rsidR="00F6261F" w:rsidRPr="00340BC8" w:rsidRDefault="00F6261F" w:rsidP="00F6261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F6261F" w:rsidRPr="00340BC8" w14:paraId="1A4C9CA4" w14:textId="77777777" w:rsidTr="004A1047">
        <w:trPr>
          <w:trHeight w:hRule="exact" w:val="403"/>
        </w:trPr>
        <w:tc>
          <w:tcPr>
            <w:tcW w:w="3852" w:type="dxa"/>
          </w:tcPr>
          <w:p w14:paraId="25160329" w14:textId="401332BA" w:rsidR="00F6261F" w:rsidRPr="00340BC8" w:rsidRDefault="00342A31" w:rsidP="00F6261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5884106A" w14:textId="77777777" w:rsidR="00F6261F" w:rsidRPr="00340BC8" w:rsidRDefault="00F6261F" w:rsidP="00F6261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768826" w14:textId="4831E4D7" w:rsidR="00F6261F" w:rsidRPr="00340BC8" w:rsidRDefault="00F6261F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(164,913)</w:t>
            </w:r>
          </w:p>
        </w:tc>
        <w:tc>
          <w:tcPr>
            <w:tcW w:w="270" w:type="dxa"/>
          </w:tcPr>
          <w:p w14:paraId="27520B3F" w14:textId="77777777" w:rsidR="00F6261F" w:rsidRPr="00340BC8" w:rsidRDefault="00F6261F" w:rsidP="00F626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8649E1" w14:textId="30A313FC" w:rsidR="00F6261F" w:rsidRPr="00340BC8" w:rsidRDefault="00DE28EE" w:rsidP="00F6261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(274,902)</w:t>
            </w:r>
          </w:p>
        </w:tc>
        <w:tc>
          <w:tcPr>
            <w:tcW w:w="236" w:type="dxa"/>
          </w:tcPr>
          <w:p w14:paraId="67CCF5FB" w14:textId="77777777" w:rsidR="00F6261F" w:rsidRPr="00340BC8" w:rsidRDefault="00F6261F" w:rsidP="00F6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595B2" w14:textId="7002441E" w:rsidR="00F6261F" w:rsidRPr="00340BC8" w:rsidRDefault="00DE28EE" w:rsidP="00F6261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(439,815)</w:t>
            </w:r>
          </w:p>
        </w:tc>
      </w:tr>
      <w:tr w:rsidR="00DE28EE" w:rsidRPr="00340BC8" w14:paraId="1D554781" w14:textId="77777777" w:rsidTr="004A1047">
        <w:trPr>
          <w:trHeight w:hRule="exact" w:val="403"/>
        </w:trPr>
        <w:tc>
          <w:tcPr>
            <w:tcW w:w="3852" w:type="dxa"/>
          </w:tcPr>
          <w:p w14:paraId="75597EEF" w14:textId="7ED2FEAF" w:rsidR="00DE28EE" w:rsidRPr="00340BC8" w:rsidRDefault="00DE28EE" w:rsidP="00DE28E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5679D2D" w14:textId="77777777" w:rsidR="00DE28EE" w:rsidRPr="00340BC8" w:rsidRDefault="00DE28EE" w:rsidP="00DE28E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056EAF" w14:textId="77777777" w:rsidR="00DE28EE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41747" w14:textId="77777777" w:rsidR="00DE28EE" w:rsidRPr="00340BC8" w:rsidRDefault="00DE28EE" w:rsidP="00DE28E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AADC142" w14:textId="77777777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DBB8DF" w14:textId="77777777" w:rsidR="00DE28EE" w:rsidRPr="00340BC8" w:rsidRDefault="00DE28EE" w:rsidP="00DE2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50302F" w14:textId="77777777" w:rsidR="00DE28EE" w:rsidRPr="00340BC8" w:rsidRDefault="00DE28EE" w:rsidP="00DE28EE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E28EE" w:rsidRPr="00340BC8" w14:paraId="3115C157" w14:textId="77777777" w:rsidTr="004A1047">
        <w:trPr>
          <w:trHeight w:hRule="exact" w:val="403"/>
        </w:trPr>
        <w:tc>
          <w:tcPr>
            <w:tcW w:w="3852" w:type="dxa"/>
          </w:tcPr>
          <w:p w14:paraId="7B223A38" w14:textId="7F81689F" w:rsidR="00DE28EE" w:rsidRPr="00340BC8" w:rsidRDefault="00DE28EE" w:rsidP="00DE28E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6B206B14" w14:textId="77777777" w:rsidR="00DE28EE" w:rsidRPr="00340BC8" w:rsidRDefault="00DE28EE" w:rsidP="00DE28E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5B8DE78" w14:textId="4C91C670" w:rsidR="00DE28EE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B7358" w14:textId="77777777" w:rsidR="00DE28EE" w:rsidRPr="00340BC8" w:rsidRDefault="00DE28EE" w:rsidP="00DE28E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C4B0F6" w14:textId="7B9F9AE6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67,005</w:t>
            </w:r>
          </w:p>
        </w:tc>
        <w:tc>
          <w:tcPr>
            <w:tcW w:w="236" w:type="dxa"/>
          </w:tcPr>
          <w:p w14:paraId="5BC5BDD5" w14:textId="77777777" w:rsidR="00DE28EE" w:rsidRPr="00340BC8" w:rsidRDefault="00DE28EE" w:rsidP="00DE2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C1086F2" w14:textId="4C132005" w:rsidR="00DE28EE" w:rsidRPr="00340BC8" w:rsidRDefault="00DE28EE" w:rsidP="00DE28EE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67,005</w:t>
            </w:r>
          </w:p>
        </w:tc>
      </w:tr>
      <w:tr w:rsidR="00DE28EE" w:rsidRPr="00340BC8" w14:paraId="28AED62A" w14:textId="77777777" w:rsidTr="004A1047">
        <w:trPr>
          <w:trHeight w:hRule="exact" w:val="403"/>
        </w:trPr>
        <w:tc>
          <w:tcPr>
            <w:tcW w:w="3852" w:type="dxa"/>
          </w:tcPr>
          <w:p w14:paraId="0822044B" w14:textId="77777777" w:rsidR="00DE28EE" w:rsidRPr="00340BC8" w:rsidRDefault="00DE28EE" w:rsidP="00DE28E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0B5404" w14:textId="77777777" w:rsidR="00DE28EE" w:rsidRPr="00340BC8" w:rsidRDefault="00DE28EE" w:rsidP="00DE28E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A2DBB7" w14:textId="51AEF2B9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2,075,451</w:t>
            </w:r>
          </w:p>
        </w:tc>
        <w:tc>
          <w:tcPr>
            <w:tcW w:w="270" w:type="dxa"/>
          </w:tcPr>
          <w:p w14:paraId="77D3F982" w14:textId="77777777" w:rsidR="00DE28EE" w:rsidRPr="00340BC8" w:rsidRDefault="00DE28EE" w:rsidP="00DE28E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A17DE26" w14:textId="27FF8C22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5,298,857</w:t>
            </w:r>
          </w:p>
        </w:tc>
        <w:tc>
          <w:tcPr>
            <w:tcW w:w="236" w:type="dxa"/>
          </w:tcPr>
          <w:p w14:paraId="20B21D44" w14:textId="77777777" w:rsidR="00DE28EE" w:rsidRPr="00340BC8" w:rsidRDefault="00DE28EE" w:rsidP="00DE2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C197BCA" w14:textId="4FB9776F" w:rsidR="00DE28EE" w:rsidRPr="00340BC8" w:rsidRDefault="00DE28EE" w:rsidP="00DE28EE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7,374,308</w:t>
            </w:r>
          </w:p>
        </w:tc>
      </w:tr>
      <w:tr w:rsidR="00DE28EE" w:rsidRPr="00340BC8" w14:paraId="02F33923" w14:textId="77777777" w:rsidTr="004A1047">
        <w:trPr>
          <w:trHeight w:hRule="exact" w:val="239"/>
        </w:trPr>
        <w:tc>
          <w:tcPr>
            <w:tcW w:w="3852" w:type="dxa"/>
          </w:tcPr>
          <w:p w14:paraId="565AE4BF" w14:textId="77777777" w:rsidR="00DE28EE" w:rsidRPr="00340BC8" w:rsidRDefault="00DE28EE" w:rsidP="00DE28EE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644E8" w14:textId="77777777" w:rsidR="00DE28EE" w:rsidRPr="00340BC8" w:rsidRDefault="00DE28EE" w:rsidP="00DE28E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8E6A19" w14:textId="77777777" w:rsidR="00DE28EE" w:rsidRPr="00340BC8" w:rsidRDefault="00DE28EE" w:rsidP="00DE28EE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8917A0" w14:textId="77777777" w:rsidR="00DE28EE" w:rsidRPr="00340BC8" w:rsidRDefault="00DE28EE" w:rsidP="00DE28E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B5C271A" w14:textId="77777777" w:rsidR="00DE28EE" w:rsidRPr="00340BC8" w:rsidRDefault="00DE28EE" w:rsidP="00DE28EE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4B8FB" w14:textId="77777777" w:rsidR="00DE28EE" w:rsidRPr="00340BC8" w:rsidRDefault="00DE28EE" w:rsidP="00DE2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2495949" w14:textId="77777777" w:rsidR="00DE28EE" w:rsidRPr="00340BC8" w:rsidRDefault="00DE28EE" w:rsidP="00DE28E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28EE" w:rsidRPr="00340BC8" w14:paraId="545C493C" w14:textId="77777777" w:rsidTr="004A1047">
        <w:trPr>
          <w:trHeight w:hRule="exact" w:val="360"/>
        </w:trPr>
        <w:tc>
          <w:tcPr>
            <w:tcW w:w="3852" w:type="dxa"/>
          </w:tcPr>
          <w:p w14:paraId="47E3B1AE" w14:textId="0364AEBA" w:rsidR="00DE28EE" w:rsidRPr="00340BC8" w:rsidRDefault="00DE28EE" w:rsidP="00DE28EE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5244260" w14:textId="77777777" w:rsidR="00DE28EE" w:rsidRPr="00340BC8" w:rsidRDefault="00DE28EE" w:rsidP="00DE28E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B12FF0A" w14:textId="0C6A16F7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2,075,451</w:t>
            </w:r>
          </w:p>
        </w:tc>
        <w:tc>
          <w:tcPr>
            <w:tcW w:w="270" w:type="dxa"/>
          </w:tcPr>
          <w:p w14:paraId="02CF1C3F" w14:textId="77777777" w:rsidR="00DE28EE" w:rsidRPr="00340BC8" w:rsidRDefault="00DE28EE" w:rsidP="00DE28E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7B48CB" w14:textId="0FBD161F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3,190,916</w:t>
            </w:r>
          </w:p>
        </w:tc>
        <w:tc>
          <w:tcPr>
            <w:tcW w:w="236" w:type="dxa"/>
          </w:tcPr>
          <w:p w14:paraId="3AA47E86" w14:textId="77777777" w:rsidR="00DE28EE" w:rsidRPr="00340BC8" w:rsidRDefault="00DE28EE" w:rsidP="00DE2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3969EF0" w14:textId="1B991600" w:rsidR="00DE28EE" w:rsidRPr="00340BC8" w:rsidRDefault="00DE28EE" w:rsidP="00DE28E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5,266,367</w:t>
            </w:r>
          </w:p>
        </w:tc>
      </w:tr>
      <w:tr w:rsidR="00DE28EE" w:rsidRPr="00340BC8" w14:paraId="2835D836" w14:textId="77777777" w:rsidTr="004A1047">
        <w:trPr>
          <w:trHeight w:hRule="exact" w:val="360"/>
        </w:trPr>
        <w:tc>
          <w:tcPr>
            <w:tcW w:w="3852" w:type="dxa"/>
          </w:tcPr>
          <w:p w14:paraId="076AB477" w14:textId="7F5F0785" w:rsidR="00DE28EE" w:rsidRPr="00340BC8" w:rsidRDefault="00DE28EE" w:rsidP="00DE28EE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399FD58" w14:textId="77777777" w:rsidR="00DE28EE" w:rsidRPr="00340BC8" w:rsidRDefault="00DE28EE" w:rsidP="00DE28E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98D0B7" w14:textId="5CFFBD12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8BDBB7" w14:textId="77777777" w:rsidR="00DE28EE" w:rsidRPr="00340BC8" w:rsidRDefault="00DE28EE" w:rsidP="00DE28E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78D026" w14:textId="6B23DA35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2,107,941</w:t>
            </w:r>
          </w:p>
        </w:tc>
        <w:tc>
          <w:tcPr>
            <w:tcW w:w="236" w:type="dxa"/>
          </w:tcPr>
          <w:p w14:paraId="47D62562" w14:textId="77777777" w:rsidR="00DE28EE" w:rsidRPr="00340BC8" w:rsidRDefault="00DE28EE" w:rsidP="00DE2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6509CC" w14:textId="27E89835" w:rsidR="00DE28EE" w:rsidRPr="00340BC8" w:rsidRDefault="00DE28EE" w:rsidP="00DE28E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2,107,941</w:t>
            </w:r>
          </w:p>
        </w:tc>
      </w:tr>
      <w:tr w:rsidR="00DE28EE" w:rsidRPr="00CF1517" w14:paraId="09AF1711" w14:textId="77777777" w:rsidTr="004A1047">
        <w:trPr>
          <w:trHeight w:hRule="exact" w:val="403"/>
        </w:trPr>
        <w:tc>
          <w:tcPr>
            <w:tcW w:w="3852" w:type="dxa"/>
          </w:tcPr>
          <w:p w14:paraId="13FED082" w14:textId="7CFEAD3C" w:rsidR="00DE28EE" w:rsidRPr="00340BC8" w:rsidRDefault="00DE28EE" w:rsidP="00DE28EE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0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91B689" w14:textId="77777777" w:rsidR="00DE28EE" w:rsidRPr="00340BC8" w:rsidRDefault="00DE28EE" w:rsidP="00DE28EE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147F29" w14:textId="1DBF257A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2,075,451</w:t>
            </w:r>
          </w:p>
        </w:tc>
        <w:tc>
          <w:tcPr>
            <w:tcW w:w="270" w:type="dxa"/>
          </w:tcPr>
          <w:p w14:paraId="335F161F" w14:textId="77777777" w:rsidR="00DE28EE" w:rsidRPr="00340BC8" w:rsidRDefault="00DE28EE" w:rsidP="00DE28E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E06F03" w14:textId="5B67B4C7" w:rsidR="00DE28EE" w:rsidRPr="00340BC8" w:rsidRDefault="00DE28EE" w:rsidP="00DE28EE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5,298,857</w:t>
            </w:r>
          </w:p>
        </w:tc>
        <w:tc>
          <w:tcPr>
            <w:tcW w:w="236" w:type="dxa"/>
          </w:tcPr>
          <w:p w14:paraId="7A0FB86D" w14:textId="77777777" w:rsidR="00DE28EE" w:rsidRPr="00340BC8" w:rsidRDefault="00DE28EE" w:rsidP="00DE2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82334D8" w14:textId="7E8E8174" w:rsidR="00DE28EE" w:rsidRPr="00340BC8" w:rsidRDefault="00DE28EE" w:rsidP="00DE28EE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7,374,308</w:t>
            </w:r>
          </w:p>
        </w:tc>
      </w:tr>
    </w:tbl>
    <w:p w14:paraId="7CB19B42" w14:textId="0ABB0266" w:rsidR="00E73EA6" w:rsidRDefault="00E73EA6"/>
    <w:p w14:paraId="4357C72A" w14:textId="77777777" w:rsidR="00E73EA6" w:rsidRDefault="00E73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270"/>
        <w:gridCol w:w="1530"/>
        <w:gridCol w:w="270"/>
        <w:gridCol w:w="1530"/>
        <w:gridCol w:w="236"/>
        <w:gridCol w:w="1474"/>
      </w:tblGrid>
      <w:tr w:rsidR="00DB7A6E" w:rsidRPr="00DB7A6E" w14:paraId="721A881B" w14:textId="77777777" w:rsidTr="00266451">
        <w:trPr>
          <w:trHeight w:hRule="exact" w:val="317"/>
        </w:trPr>
        <w:tc>
          <w:tcPr>
            <w:tcW w:w="3852" w:type="dxa"/>
          </w:tcPr>
          <w:p w14:paraId="43FE5E95" w14:textId="77777777" w:rsidR="00DB7A6E" w:rsidRPr="00DB7A6E" w:rsidRDefault="00DB7A6E" w:rsidP="0026645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F570B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003AFD78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7A6E" w:rsidRPr="00DB7A6E" w14:paraId="7B158585" w14:textId="77777777" w:rsidTr="00266451">
        <w:trPr>
          <w:trHeight w:hRule="exact" w:val="403"/>
        </w:trPr>
        <w:tc>
          <w:tcPr>
            <w:tcW w:w="3852" w:type="dxa"/>
          </w:tcPr>
          <w:p w14:paraId="7EE477C1" w14:textId="77777777" w:rsidR="00DB7A6E" w:rsidRPr="00DB7A6E" w:rsidRDefault="00DB7A6E" w:rsidP="0026645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330C2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A024FE1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55BF3691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9D2BA0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5F9F4F85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BA9C92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B7A6E" w:rsidRPr="00DB7A6E" w14:paraId="23105334" w14:textId="77777777" w:rsidTr="00266451">
        <w:trPr>
          <w:trHeight w:hRule="exact" w:val="326"/>
        </w:trPr>
        <w:tc>
          <w:tcPr>
            <w:tcW w:w="3852" w:type="dxa"/>
          </w:tcPr>
          <w:p w14:paraId="03B04285" w14:textId="77777777" w:rsidR="00DB7A6E" w:rsidRPr="00DB7A6E" w:rsidRDefault="00DB7A6E" w:rsidP="0026645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49DE5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125A08CD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A6E" w:rsidRPr="00DB7A6E" w14:paraId="78404D01" w14:textId="77777777" w:rsidTr="00266451">
        <w:trPr>
          <w:trHeight w:hRule="exact" w:val="403"/>
        </w:trPr>
        <w:tc>
          <w:tcPr>
            <w:tcW w:w="3852" w:type="dxa"/>
          </w:tcPr>
          <w:p w14:paraId="4454A43E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E2DBAC2" w14:textId="77777777" w:rsidR="00DB7A6E" w:rsidRPr="00DB7A6E" w:rsidRDefault="00DB7A6E" w:rsidP="00266451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629552" w14:textId="77777777" w:rsidR="00DB7A6E" w:rsidRPr="00DB7A6E" w:rsidRDefault="00DB7A6E" w:rsidP="00266451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07338B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F5143A6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9CFD37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AAEC84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7A6E" w:rsidRPr="00DB7A6E" w14:paraId="331F568F" w14:textId="77777777" w:rsidTr="00266451">
        <w:trPr>
          <w:trHeight w:hRule="exact" w:val="403"/>
        </w:trPr>
        <w:tc>
          <w:tcPr>
            <w:tcW w:w="3852" w:type="dxa"/>
          </w:tcPr>
          <w:p w14:paraId="55D72363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397568E7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463AE2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1,929,948</w:t>
            </w:r>
          </w:p>
        </w:tc>
        <w:tc>
          <w:tcPr>
            <w:tcW w:w="270" w:type="dxa"/>
          </w:tcPr>
          <w:p w14:paraId="694DEF8D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DEBF34C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2,833,548</w:t>
            </w:r>
          </w:p>
        </w:tc>
        <w:tc>
          <w:tcPr>
            <w:tcW w:w="236" w:type="dxa"/>
          </w:tcPr>
          <w:p w14:paraId="0FE1AD36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BEBB2B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4,763,496</w:t>
            </w:r>
          </w:p>
        </w:tc>
      </w:tr>
      <w:tr w:rsidR="00DB7A6E" w:rsidRPr="00DB7A6E" w14:paraId="41BD8E31" w14:textId="77777777" w:rsidTr="00266451">
        <w:trPr>
          <w:trHeight w:hRule="exact" w:val="403"/>
        </w:trPr>
        <w:tc>
          <w:tcPr>
            <w:tcW w:w="3852" w:type="dxa"/>
          </w:tcPr>
          <w:p w14:paraId="5448820A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7CB1AE84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810BF1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B3FE7C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369E08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A598195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CD0174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B7A6E" w:rsidRPr="00DB7A6E" w14:paraId="7BED330B" w14:textId="77777777" w:rsidTr="00266451">
        <w:trPr>
          <w:trHeight w:hRule="exact" w:val="403"/>
        </w:trPr>
        <w:tc>
          <w:tcPr>
            <w:tcW w:w="3852" w:type="dxa"/>
          </w:tcPr>
          <w:p w14:paraId="2004B97B" w14:textId="16B3469D" w:rsidR="00DB7A6E" w:rsidRPr="00DB7A6E" w:rsidRDefault="00342A31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704C68B1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59334E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(210,123)</w:t>
            </w:r>
          </w:p>
        </w:tc>
        <w:tc>
          <w:tcPr>
            <w:tcW w:w="270" w:type="dxa"/>
          </w:tcPr>
          <w:p w14:paraId="7F120B7A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24F46D8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(373,083)</w:t>
            </w:r>
          </w:p>
        </w:tc>
        <w:tc>
          <w:tcPr>
            <w:tcW w:w="236" w:type="dxa"/>
          </w:tcPr>
          <w:p w14:paraId="665DD2AA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867A9E3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</w:rPr>
              <w:t>(583,206)</w:t>
            </w:r>
          </w:p>
        </w:tc>
      </w:tr>
      <w:tr w:rsidR="00DB7A6E" w:rsidRPr="00DB7A6E" w14:paraId="2D129899" w14:textId="77777777" w:rsidTr="00266451">
        <w:trPr>
          <w:trHeight w:hRule="exact" w:val="403"/>
        </w:trPr>
        <w:tc>
          <w:tcPr>
            <w:tcW w:w="3852" w:type="dxa"/>
          </w:tcPr>
          <w:p w14:paraId="55CC1512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115138EC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015FFE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CC7E31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71225CD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40D0A9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91BD28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A6E" w:rsidRPr="00DB7A6E" w14:paraId="2A6B3B6C" w14:textId="77777777" w:rsidTr="00266451">
        <w:trPr>
          <w:trHeight w:hRule="exact" w:val="403"/>
        </w:trPr>
        <w:tc>
          <w:tcPr>
            <w:tcW w:w="3852" w:type="dxa"/>
          </w:tcPr>
          <w:p w14:paraId="3D75032B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4D075D70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988335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EE42D9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E875A51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(10,974)</w:t>
            </w:r>
          </w:p>
        </w:tc>
        <w:tc>
          <w:tcPr>
            <w:tcW w:w="236" w:type="dxa"/>
          </w:tcPr>
          <w:p w14:paraId="59A0CD4F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F14185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</w:rPr>
              <w:t>(10,974)</w:t>
            </w:r>
          </w:p>
        </w:tc>
      </w:tr>
      <w:tr w:rsidR="00DB7A6E" w:rsidRPr="00DB7A6E" w14:paraId="5ED266C5" w14:textId="77777777" w:rsidTr="00266451">
        <w:trPr>
          <w:trHeight w:hRule="exact" w:val="403"/>
        </w:trPr>
        <w:tc>
          <w:tcPr>
            <w:tcW w:w="3852" w:type="dxa"/>
          </w:tcPr>
          <w:p w14:paraId="6ED3693C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791C2E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3AF471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C063D4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C26826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22531F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DB9385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72531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1A9467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BC17D3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ABC6B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4B0247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33A7A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074E9D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5F8CEB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342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</w:rPr>
              <w:t>1,719,825</w:t>
            </w:r>
          </w:p>
        </w:tc>
        <w:tc>
          <w:tcPr>
            <w:tcW w:w="270" w:type="dxa"/>
          </w:tcPr>
          <w:p w14:paraId="5EADC978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16DFFA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2,449,491</w:t>
            </w:r>
          </w:p>
        </w:tc>
        <w:tc>
          <w:tcPr>
            <w:tcW w:w="236" w:type="dxa"/>
          </w:tcPr>
          <w:p w14:paraId="249B5C6E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7359CEF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</w:rPr>
              <w:t>4,169,316</w:t>
            </w:r>
          </w:p>
        </w:tc>
      </w:tr>
      <w:tr w:rsidR="00DB7A6E" w:rsidRPr="00DB7A6E" w14:paraId="4CB10DB8" w14:textId="77777777" w:rsidTr="00266451">
        <w:trPr>
          <w:trHeight w:hRule="exact" w:val="403"/>
        </w:trPr>
        <w:tc>
          <w:tcPr>
            <w:tcW w:w="3852" w:type="dxa"/>
          </w:tcPr>
          <w:p w14:paraId="48BD8DC6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2AF4C896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BBFEC4D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33,005,415</w:t>
            </w:r>
          </w:p>
        </w:tc>
        <w:tc>
          <w:tcPr>
            <w:tcW w:w="270" w:type="dxa"/>
          </w:tcPr>
          <w:p w14:paraId="5CD8F63A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A6AE804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10,726,715</w:t>
            </w:r>
          </w:p>
        </w:tc>
        <w:tc>
          <w:tcPr>
            <w:tcW w:w="236" w:type="dxa"/>
          </w:tcPr>
          <w:p w14:paraId="425385DE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9437A21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43,732,130</w:t>
            </w:r>
          </w:p>
        </w:tc>
      </w:tr>
      <w:tr w:rsidR="00DB7A6E" w:rsidRPr="00DB7A6E" w14:paraId="1D8ED21D" w14:textId="77777777" w:rsidTr="00266451">
        <w:trPr>
          <w:trHeight w:hRule="exact" w:val="403"/>
        </w:trPr>
        <w:tc>
          <w:tcPr>
            <w:tcW w:w="3852" w:type="dxa"/>
          </w:tcPr>
          <w:p w14:paraId="3F681B7E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17F38DD6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5951525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(32,584,654)</w:t>
            </w:r>
          </w:p>
        </w:tc>
        <w:tc>
          <w:tcPr>
            <w:tcW w:w="270" w:type="dxa"/>
          </w:tcPr>
          <w:p w14:paraId="73591470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721163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(9,551,640)</w:t>
            </w:r>
          </w:p>
        </w:tc>
        <w:tc>
          <w:tcPr>
            <w:tcW w:w="236" w:type="dxa"/>
          </w:tcPr>
          <w:p w14:paraId="2211D0D1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084B134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(42,136,294)</w:t>
            </w:r>
          </w:p>
        </w:tc>
      </w:tr>
      <w:tr w:rsidR="00DB7A6E" w:rsidRPr="00DB7A6E" w14:paraId="26C6C459" w14:textId="77777777" w:rsidTr="00266451">
        <w:trPr>
          <w:trHeight w:hRule="exact" w:val="403"/>
        </w:trPr>
        <w:tc>
          <w:tcPr>
            <w:tcW w:w="3852" w:type="dxa"/>
          </w:tcPr>
          <w:p w14:paraId="0B1F5B2F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CF9D9D6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826D6B0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(411,919)</w:t>
            </w:r>
          </w:p>
        </w:tc>
        <w:tc>
          <w:tcPr>
            <w:tcW w:w="270" w:type="dxa"/>
          </w:tcPr>
          <w:p w14:paraId="7506DFA6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3BEC89C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(263,168)</w:t>
            </w:r>
          </w:p>
        </w:tc>
        <w:tc>
          <w:tcPr>
            <w:tcW w:w="236" w:type="dxa"/>
          </w:tcPr>
          <w:p w14:paraId="6922D253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EBA931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(675,087)</w:t>
            </w:r>
          </w:p>
        </w:tc>
      </w:tr>
      <w:tr w:rsidR="00DB7A6E" w:rsidRPr="00DB7A6E" w14:paraId="73791F29" w14:textId="77777777" w:rsidTr="00266451">
        <w:trPr>
          <w:trHeight w:hRule="exact" w:val="403"/>
        </w:trPr>
        <w:tc>
          <w:tcPr>
            <w:tcW w:w="3852" w:type="dxa"/>
          </w:tcPr>
          <w:p w14:paraId="32675470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กำไรจากการเปลี่ยนแปลงมูลค่า</w:t>
            </w:r>
          </w:p>
        </w:tc>
        <w:tc>
          <w:tcPr>
            <w:tcW w:w="270" w:type="dxa"/>
          </w:tcPr>
          <w:p w14:paraId="411F18D1" w14:textId="77777777" w:rsidR="00DB7A6E" w:rsidRPr="00DB7A6E" w:rsidRDefault="00DB7A6E" w:rsidP="00266451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07D261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1EC5E2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B9A1F22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A91F63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25F01B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B7A6E" w:rsidRPr="00DB7A6E" w14:paraId="5AEBCC57" w14:textId="77777777" w:rsidTr="00266451">
        <w:trPr>
          <w:trHeight w:hRule="exact" w:val="403"/>
        </w:trPr>
        <w:tc>
          <w:tcPr>
            <w:tcW w:w="3852" w:type="dxa"/>
          </w:tcPr>
          <w:p w14:paraId="08AD628E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7EAAA265" w14:textId="77777777" w:rsidR="00DB7A6E" w:rsidRPr="00DB7A6E" w:rsidRDefault="00DB7A6E" w:rsidP="00266451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250176" w14:textId="77777777" w:rsidR="00DB7A6E" w:rsidRPr="00DB7A6E" w:rsidRDefault="00DB7A6E" w:rsidP="006C1C13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B606F9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B366914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164,014</w:t>
            </w:r>
          </w:p>
        </w:tc>
        <w:tc>
          <w:tcPr>
            <w:tcW w:w="236" w:type="dxa"/>
          </w:tcPr>
          <w:p w14:paraId="716A1062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D038401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164,014</w:t>
            </w:r>
          </w:p>
        </w:tc>
      </w:tr>
      <w:tr w:rsidR="00DB7A6E" w:rsidRPr="00DB7A6E" w14:paraId="4381ACAF" w14:textId="77777777" w:rsidTr="00266451">
        <w:trPr>
          <w:trHeight w:hRule="exact" w:val="403"/>
        </w:trPr>
        <w:tc>
          <w:tcPr>
            <w:tcW w:w="3852" w:type="dxa"/>
          </w:tcPr>
          <w:p w14:paraId="230B055E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D99FDE" w14:textId="77777777" w:rsidR="00DB7A6E" w:rsidRPr="00DB7A6E" w:rsidRDefault="00DB7A6E" w:rsidP="00266451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D6F4BE" w14:textId="77777777" w:rsidR="00DB7A6E" w:rsidRPr="00DB7A6E" w:rsidRDefault="00DB7A6E" w:rsidP="00266451">
            <w:pPr>
              <w:pStyle w:val="block"/>
              <w:tabs>
                <w:tab w:val="decimal" w:pos="977"/>
                <w:tab w:val="decimal" w:pos="1067"/>
              </w:tabs>
              <w:spacing w:after="0" w:line="240" w:lineRule="auto"/>
              <w:ind w:left="324" w:right="158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1,728,667</w:t>
            </w:r>
          </w:p>
        </w:tc>
        <w:tc>
          <w:tcPr>
            <w:tcW w:w="270" w:type="dxa"/>
          </w:tcPr>
          <w:p w14:paraId="047808D9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F82EEC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3,525,412</w:t>
            </w:r>
          </w:p>
        </w:tc>
        <w:tc>
          <w:tcPr>
            <w:tcW w:w="236" w:type="dxa"/>
          </w:tcPr>
          <w:p w14:paraId="4B2CCF27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113E695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5,254,079</w:t>
            </w:r>
          </w:p>
        </w:tc>
      </w:tr>
      <w:tr w:rsidR="00DB7A6E" w:rsidRPr="00DB7A6E" w14:paraId="53B86CD6" w14:textId="77777777" w:rsidTr="00266451">
        <w:trPr>
          <w:trHeight w:hRule="exact" w:val="275"/>
        </w:trPr>
        <w:tc>
          <w:tcPr>
            <w:tcW w:w="3852" w:type="dxa"/>
          </w:tcPr>
          <w:p w14:paraId="60CA8525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2D8E5" w14:textId="77777777" w:rsidR="00DB7A6E" w:rsidRPr="00DB7A6E" w:rsidRDefault="00DB7A6E" w:rsidP="00266451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27BE14" w14:textId="77777777" w:rsidR="00DB7A6E" w:rsidRPr="00DB7A6E" w:rsidRDefault="00DB7A6E" w:rsidP="00266451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B3ECE4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B93C8C3" w14:textId="77777777" w:rsidR="00DB7A6E" w:rsidRPr="00DB7A6E" w:rsidRDefault="00DB7A6E" w:rsidP="00266451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89A3D3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E5EBE54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B7A6E" w:rsidRPr="00DB7A6E" w14:paraId="4D7CBB12" w14:textId="77777777" w:rsidTr="00266451">
        <w:trPr>
          <w:trHeight w:hRule="exact" w:val="403"/>
        </w:trPr>
        <w:tc>
          <w:tcPr>
            <w:tcW w:w="3852" w:type="dxa"/>
          </w:tcPr>
          <w:p w14:paraId="65344327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B7A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012136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363D9A0" w14:textId="77777777" w:rsidR="00DB7A6E" w:rsidRPr="00DB7A6E" w:rsidRDefault="00DB7A6E" w:rsidP="00266451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0B420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2B2A21" w14:textId="77777777" w:rsidR="00DB7A6E" w:rsidRPr="00DB7A6E" w:rsidRDefault="00DB7A6E" w:rsidP="00266451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FC3385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512ECA" w14:textId="77777777" w:rsidR="00DB7A6E" w:rsidRPr="00DB7A6E" w:rsidRDefault="00DB7A6E" w:rsidP="00266451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A6E" w:rsidRPr="00DB7A6E" w14:paraId="4EA0ADD4" w14:textId="77777777" w:rsidTr="00266451">
        <w:trPr>
          <w:trHeight w:hRule="exact" w:val="403"/>
        </w:trPr>
        <w:tc>
          <w:tcPr>
            <w:tcW w:w="3852" w:type="dxa"/>
          </w:tcPr>
          <w:p w14:paraId="45218A83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32CBAFCA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B2396F3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1,815,527</w:t>
            </w:r>
          </w:p>
        </w:tc>
        <w:tc>
          <w:tcPr>
            <w:tcW w:w="270" w:type="dxa"/>
          </w:tcPr>
          <w:p w14:paraId="2F62B574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8D8006C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3,773,235</w:t>
            </w:r>
          </w:p>
        </w:tc>
        <w:tc>
          <w:tcPr>
            <w:tcW w:w="236" w:type="dxa"/>
          </w:tcPr>
          <w:p w14:paraId="119534E9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41B83EC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5,588,762</w:t>
            </w:r>
          </w:p>
        </w:tc>
      </w:tr>
      <w:tr w:rsidR="00DB7A6E" w:rsidRPr="00DB7A6E" w14:paraId="16FF713A" w14:textId="77777777" w:rsidTr="00266451">
        <w:trPr>
          <w:trHeight w:hRule="exact" w:val="403"/>
        </w:trPr>
        <w:tc>
          <w:tcPr>
            <w:tcW w:w="3852" w:type="dxa"/>
          </w:tcPr>
          <w:p w14:paraId="05398798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0B138313" w14:textId="77777777" w:rsidR="00DB7A6E" w:rsidRPr="00DB7A6E" w:rsidRDefault="00DB7A6E" w:rsidP="00266451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69833DE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0A7576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448F0FA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51A11A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9E4D12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B7A6E" w:rsidRPr="00DB7A6E" w14:paraId="07FBA739" w14:textId="77777777" w:rsidTr="00266451">
        <w:trPr>
          <w:trHeight w:hRule="exact" w:val="403"/>
        </w:trPr>
        <w:tc>
          <w:tcPr>
            <w:tcW w:w="3852" w:type="dxa"/>
          </w:tcPr>
          <w:p w14:paraId="60A76EB2" w14:textId="5076599A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342A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124E9E73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D2157F3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(86,860)</w:t>
            </w:r>
          </w:p>
        </w:tc>
        <w:tc>
          <w:tcPr>
            <w:tcW w:w="270" w:type="dxa"/>
          </w:tcPr>
          <w:p w14:paraId="3337EBA1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3575E20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(247,823)</w:t>
            </w:r>
          </w:p>
        </w:tc>
        <w:tc>
          <w:tcPr>
            <w:tcW w:w="236" w:type="dxa"/>
          </w:tcPr>
          <w:p w14:paraId="49C2B4E9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A32CD4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(334,683)</w:t>
            </w:r>
          </w:p>
        </w:tc>
      </w:tr>
      <w:tr w:rsidR="00DB7A6E" w:rsidRPr="00DB7A6E" w14:paraId="3B3976B0" w14:textId="77777777" w:rsidTr="00266451">
        <w:trPr>
          <w:trHeight w:hRule="exact" w:val="403"/>
        </w:trPr>
        <w:tc>
          <w:tcPr>
            <w:tcW w:w="3852" w:type="dxa"/>
          </w:tcPr>
          <w:p w14:paraId="5C4ADFE4" w14:textId="77777777" w:rsidR="00DB7A6E" w:rsidRPr="00DB7A6E" w:rsidRDefault="00DB7A6E" w:rsidP="00266451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F7C11C8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C30B56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1,728,667</w:t>
            </w:r>
          </w:p>
        </w:tc>
        <w:tc>
          <w:tcPr>
            <w:tcW w:w="270" w:type="dxa"/>
          </w:tcPr>
          <w:p w14:paraId="7696A85F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C64551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3,525,412</w:t>
            </w:r>
          </w:p>
        </w:tc>
        <w:tc>
          <w:tcPr>
            <w:tcW w:w="236" w:type="dxa"/>
          </w:tcPr>
          <w:p w14:paraId="2D5DF132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7FACA8F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5,254,079</w:t>
            </w:r>
          </w:p>
        </w:tc>
      </w:tr>
      <w:tr w:rsidR="00DB7A6E" w:rsidRPr="00DB7A6E" w14:paraId="6A4ECA58" w14:textId="77777777" w:rsidTr="00266451">
        <w:trPr>
          <w:trHeight w:hRule="exact" w:val="239"/>
        </w:trPr>
        <w:tc>
          <w:tcPr>
            <w:tcW w:w="3852" w:type="dxa"/>
          </w:tcPr>
          <w:p w14:paraId="268B1442" w14:textId="77777777" w:rsidR="00DB7A6E" w:rsidRPr="00DB7A6E" w:rsidRDefault="00DB7A6E" w:rsidP="00266451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94E50B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B23B243" w14:textId="77777777" w:rsidR="00DB7A6E" w:rsidRPr="00DB7A6E" w:rsidRDefault="00DB7A6E" w:rsidP="00266451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7A70F6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B4C3ED2" w14:textId="77777777" w:rsidR="00DB7A6E" w:rsidRPr="00DB7A6E" w:rsidRDefault="00DB7A6E" w:rsidP="00266451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12D3A3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84DC36B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B7A6E" w:rsidRPr="00DB7A6E" w14:paraId="27C113CD" w14:textId="77777777" w:rsidTr="00266451">
        <w:trPr>
          <w:trHeight w:hRule="exact" w:val="360"/>
        </w:trPr>
        <w:tc>
          <w:tcPr>
            <w:tcW w:w="3852" w:type="dxa"/>
          </w:tcPr>
          <w:p w14:paraId="6BB57014" w14:textId="77777777" w:rsidR="00DB7A6E" w:rsidRPr="00DB7A6E" w:rsidRDefault="00DB7A6E" w:rsidP="00266451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A998E80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FFC993E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1,728,667</w:t>
            </w:r>
          </w:p>
        </w:tc>
        <w:tc>
          <w:tcPr>
            <w:tcW w:w="270" w:type="dxa"/>
          </w:tcPr>
          <w:p w14:paraId="788FCA11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F47F99E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1,917,495</w:t>
            </w:r>
          </w:p>
        </w:tc>
        <w:tc>
          <w:tcPr>
            <w:tcW w:w="236" w:type="dxa"/>
          </w:tcPr>
          <w:p w14:paraId="473FFD96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CF03F80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3,646,162</w:t>
            </w:r>
          </w:p>
        </w:tc>
      </w:tr>
      <w:tr w:rsidR="00DB7A6E" w:rsidRPr="00DB7A6E" w14:paraId="2C79FFC8" w14:textId="77777777" w:rsidTr="00266451">
        <w:trPr>
          <w:trHeight w:hRule="exact" w:val="360"/>
        </w:trPr>
        <w:tc>
          <w:tcPr>
            <w:tcW w:w="3852" w:type="dxa"/>
          </w:tcPr>
          <w:p w14:paraId="35217484" w14:textId="77777777" w:rsidR="00DB7A6E" w:rsidRPr="00DB7A6E" w:rsidRDefault="00DB7A6E" w:rsidP="00266451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F7FCC02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4C263AF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770D2F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41B166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1,607,917</w:t>
            </w:r>
          </w:p>
        </w:tc>
        <w:tc>
          <w:tcPr>
            <w:tcW w:w="236" w:type="dxa"/>
          </w:tcPr>
          <w:p w14:paraId="4D3F4A21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0BB70C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1,607,917</w:t>
            </w:r>
          </w:p>
        </w:tc>
      </w:tr>
      <w:tr w:rsidR="00DB7A6E" w:rsidRPr="00DB7A6E" w14:paraId="38BF53AB" w14:textId="77777777" w:rsidTr="00266451">
        <w:trPr>
          <w:trHeight w:hRule="exact" w:val="403"/>
        </w:trPr>
        <w:tc>
          <w:tcPr>
            <w:tcW w:w="3852" w:type="dxa"/>
          </w:tcPr>
          <w:p w14:paraId="5F566CE0" w14:textId="77777777" w:rsidR="00DB7A6E" w:rsidRPr="00DB7A6E" w:rsidRDefault="00DB7A6E" w:rsidP="00266451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9BC9AF" w14:textId="77777777" w:rsidR="00DB7A6E" w:rsidRPr="00DB7A6E" w:rsidRDefault="00DB7A6E" w:rsidP="00266451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094FF2A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1,728,667</w:t>
            </w:r>
          </w:p>
        </w:tc>
        <w:tc>
          <w:tcPr>
            <w:tcW w:w="270" w:type="dxa"/>
          </w:tcPr>
          <w:p w14:paraId="0F0DB7C4" w14:textId="77777777" w:rsidR="00DB7A6E" w:rsidRPr="00DB7A6E" w:rsidRDefault="00DB7A6E" w:rsidP="0026645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4F94F3" w14:textId="77777777" w:rsidR="00DB7A6E" w:rsidRPr="00DB7A6E" w:rsidRDefault="00DB7A6E" w:rsidP="00266451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3,525,412</w:t>
            </w:r>
          </w:p>
        </w:tc>
        <w:tc>
          <w:tcPr>
            <w:tcW w:w="236" w:type="dxa"/>
          </w:tcPr>
          <w:p w14:paraId="3411F157" w14:textId="77777777" w:rsidR="00DB7A6E" w:rsidRPr="00DB7A6E" w:rsidRDefault="00DB7A6E" w:rsidP="002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F645FE3" w14:textId="77777777" w:rsidR="00DB7A6E" w:rsidRPr="00DB7A6E" w:rsidRDefault="00DB7A6E" w:rsidP="00266451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5,254,079</w:t>
            </w:r>
          </w:p>
        </w:tc>
      </w:tr>
    </w:tbl>
    <w:p w14:paraId="0E4D3BDE" w14:textId="77777777" w:rsidR="00DB7A6E" w:rsidRPr="00CF1517" w:rsidRDefault="00DB7A6E" w:rsidP="00DB7A6E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7"/>
          <w:sz w:val="30"/>
          <w:szCs w:val="30"/>
          <w:lang w:val="en-US" w:bidi="th-TH"/>
        </w:rPr>
      </w:pPr>
    </w:p>
    <w:p w14:paraId="008FB7E2" w14:textId="388F87FD" w:rsidR="007B305A" w:rsidRPr="00CF1517" w:rsidRDefault="007B305A" w:rsidP="008A77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สินทรัพย์</w:t>
      </w:r>
      <w:r w:rsidRPr="00CF1517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ชีวภาพ ได้แก่ สุกร</w:t>
      </w:r>
      <w:r w:rsidR="0052434D" w:rsidRPr="00CF1517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พันธุ์</w:t>
      </w:r>
      <w:r w:rsidR="0052434D" w:rsidRPr="00CF1517">
        <w:rPr>
          <w:rFonts w:ascii="Angsana New" w:hAnsi="Angsana New" w:cs="Angsana New"/>
          <w:spacing w:val="7"/>
          <w:sz w:val="30"/>
          <w:szCs w:val="30"/>
          <w:lang w:val="en-US" w:bidi="th-TH"/>
        </w:rPr>
        <w:t xml:space="preserve"> </w:t>
      </w:r>
      <w:r w:rsidR="0052434D"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สุกรขุน</w:t>
      </w:r>
      <w:r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 xml:space="preserve"> ไก่</w:t>
      </w:r>
      <w:r w:rsidR="0052434D"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พันธุ์ ไก่เนื้อ</w:t>
      </w:r>
      <w:r w:rsidR="003A2380" w:rsidRPr="00CF1517">
        <w:rPr>
          <w:rFonts w:ascii="Angsana New" w:hAnsi="Angsana New" w:cs="Angsana New"/>
          <w:spacing w:val="7"/>
          <w:sz w:val="30"/>
          <w:szCs w:val="30"/>
          <w:lang w:val="en-US" w:bidi="th-TH"/>
        </w:rPr>
        <w:t xml:space="preserve"> </w:t>
      </w:r>
      <w:r w:rsidRPr="00CF1517">
        <w:rPr>
          <w:rFonts w:ascii="Angsana New" w:hAnsi="Angsana New" w:cs="Angsana New"/>
          <w:spacing w:val="7"/>
          <w:sz w:val="30"/>
          <w:szCs w:val="30"/>
          <w:cs/>
          <w:lang w:val="en-US" w:bidi="th-TH"/>
        </w:rPr>
        <w:t>เป็นต้น สินทรัพย์ชีวภาพดังกล่าวแสดงด้วยราคา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ทุนหักค่าเสื่อมราคาสะสมและค่าเผื่อการด้อยค่าสะสม (ยกเว้นสุกรขุนแสดงด้วยมูลค่ายุติธรรมหักต้นท</w:t>
      </w:r>
      <w:r w:rsidR="0051701D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ุนในการ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ขาย</w:t>
      </w:r>
      <w:r w:rsidR="008A7763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CF1517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ซึ่งมูลค่ายุติธรรมกำหนดโดยใช้ราคาที่อ้างอิงราคาตลาด ณ วันที่ในรายงาน) </w:t>
      </w:r>
      <w:r w:rsidR="00F8563B" w:rsidRPr="00CF1517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เนื่องจาก</w:t>
      </w:r>
      <w:r w:rsidR="00481588" w:rsidRPr="00CF1517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สินทรัพย์ชีวภาพเหล่านี้</w:t>
      </w:r>
      <w:r w:rsidR="00FE43EB" w:rsidRPr="00CF151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มีวงจรเลี้ยงสั้น</w:t>
      </w:r>
      <w:r w:rsidR="00FE43EB" w:rsidRPr="00CF1517">
        <w:rPr>
          <w:rFonts w:ascii="Angsana New" w:hAnsi="Angsana New" w:cs="Angsana New"/>
          <w:b w:val="0"/>
          <w:i/>
          <w:iCs/>
          <w:sz w:val="30"/>
          <w:szCs w:val="30"/>
          <w:lang w:val="en-US" w:bidi="th-TH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กรณีสินทรัพย์ชีวภาพที่เป็นพันธุ์สัตว์ไม่สามารถหาราคาตลาดหรือมูลค่าเพื่อกำหนดมูลค่ายุติธรรมในสภาพปัจจุบันสำหรับสินทรัพย์ชีวภาพดังกล่าวได้</w:t>
      </w:r>
      <w:r w:rsidR="00FE43EB" w:rsidRPr="00CF1517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และไม่สามารถกำหนดมูลค่ายุติธรรมโดยใช้มูลค่าปัจจุบัน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เนื่องจากมีความไม่แน่นอนหลายปัจจัย</w:t>
      </w:r>
    </w:p>
    <w:p w14:paraId="7A9363C5" w14:textId="77777777" w:rsidR="005C4778" w:rsidRPr="00CF1517" w:rsidRDefault="007B305A" w:rsidP="0014476D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ต้นทุนของสินทรัพย์ชีวภาพประกอบด้วยต้นทุนทั้งหมดที่เกิดขึ้นตั้งแต่ได้มาซึ่งสินทรัพ</w:t>
      </w:r>
      <w:r w:rsidR="00C0138C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ย์ชีวภาพและในช่วงการเจริญเติบโต เช่น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ต้นทุนลูก</w:t>
      </w:r>
      <w:r w:rsidR="00C0138C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สัตว์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ค่าอาหา</w:t>
      </w:r>
      <w:r w:rsidR="00C0138C"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รสัตว์ และต้นทุนการเลี้ยงอื่น </w:t>
      </w: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>เป็นต้น</w:t>
      </w:r>
    </w:p>
    <w:p w14:paraId="03676E93" w14:textId="77777777" w:rsidR="007B305A" w:rsidRPr="00CF1517" w:rsidRDefault="007B305A" w:rsidP="007B305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3209ABC9" w14:textId="0C87760A" w:rsidR="007B305A" w:rsidRPr="00CF1517" w:rsidRDefault="007B305A" w:rsidP="0014476D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cs/>
        </w:rPr>
      </w:pPr>
      <w:r w:rsidRPr="00CF1517">
        <w:rPr>
          <w:rFonts w:ascii="Angsana New" w:eastAsia="Cordia New" w:hAnsi="Angsana New" w:cs="Angsana New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="004B0B8A" w:rsidRPr="004B0B8A">
        <w:rPr>
          <w:rFonts w:ascii="Angsana New" w:eastAsia="Cordia New" w:hAnsi="Angsana New" w:cs="Angsana New"/>
          <w:lang w:val="en-US"/>
        </w:rPr>
        <w:t>3</w:t>
      </w:r>
      <w:r w:rsidR="00E967B9" w:rsidRPr="00E967B9">
        <w:rPr>
          <w:rFonts w:ascii="Angsana New" w:eastAsia="Cordia New" w:hAnsi="Angsana New" w:cs="Angsana New"/>
          <w:lang w:val="en-US"/>
        </w:rPr>
        <w:t>1</w:t>
      </w:r>
      <w:r w:rsidRPr="00CF1517">
        <w:rPr>
          <w:rFonts w:ascii="Angsana New" w:eastAsia="Cordia New" w:hAnsi="Angsana New" w:cs="Angsana New"/>
          <w:lang w:val="en-US"/>
        </w:rPr>
        <w:t xml:space="preserve"> </w:t>
      </w:r>
      <w:r w:rsidRPr="00CF1517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="00086D0E" w:rsidRPr="00086D0E">
        <w:rPr>
          <w:rFonts w:ascii="Angsana New" w:eastAsia="Cordia New" w:hAnsi="Angsana New" w:cs="Angsana New"/>
          <w:lang w:val="en-US"/>
        </w:rPr>
        <w:t>2</w:t>
      </w:r>
      <w:r w:rsidR="00360B44" w:rsidRPr="00360B44">
        <w:rPr>
          <w:rFonts w:ascii="Angsana New" w:eastAsia="Cordia New" w:hAnsi="Angsana New" w:cs="Angsana New"/>
          <w:lang w:val="en-US"/>
        </w:rPr>
        <w:t>56</w:t>
      </w:r>
      <w:r w:rsidR="0014476D">
        <w:rPr>
          <w:rFonts w:ascii="Angsana New" w:eastAsia="Cordia New" w:hAnsi="Angsana New" w:cs="Angsana New"/>
          <w:lang w:val="en-US"/>
        </w:rPr>
        <w:t>4</w:t>
      </w:r>
      <w:r w:rsidR="00E91A05" w:rsidRPr="00CF1517">
        <w:rPr>
          <w:rFonts w:ascii="Angsana New" w:eastAsia="Cordia New" w:hAnsi="Angsana New" w:cs="Angsana New"/>
          <w:lang w:val="en-US"/>
        </w:rPr>
        <w:t xml:space="preserve"> </w:t>
      </w:r>
      <w:r w:rsidR="00E91A05" w:rsidRPr="00CF1517">
        <w:rPr>
          <w:rFonts w:ascii="Angsana New" w:eastAsia="Cordia New" w:hAnsi="Angsana New" w:cs="Angsana New"/>
          <w:cs/>
          <w:lang w:val="en-US"/>
        </w:rPr>
        <w:t xml:space="preserve">และ </w:t>
      </w:r>
      <w:r w:rsidR="00086D0E" w:rsidRPr="00086D0E">
        <w:rPr>
          <w:rFonts w:ascii="Angsana New" w:eastAsia="Cordia New" w:hAnsi="Angsana New" w:cs="Angsana New"/>
          <w:lang w:val="en-US"/>
        </w:rPr>
        <w:t>2</w:t>
      </w:r>
      <w:r w:rsidR="00360B44" w:rsidRPr="00360B44">
        <w:rPr>
          <w:rFonts w:ascii="Angsana New" w:eastAsia="Cordia New" w:hAnsi="Angsana New" w:cs="Angsana New"/>
          <w:lang w:val="en-US"/>
        </w:rPr>
        <w:t>56</w:t>
      </w:r>
      <w:r w:rsidR="0014476D">
        <w:rPr>
          <w:rFonts w:ascii="Angsana New" w:eastAsia="Cordia New" w:hAnsi="Angsana New" w:cs="Angsana New"/>
          <w:lang w:val="en-US"/>
        </w:rPr>
        <w:t>3</w:t>
      </w:r>
      <w:r w:rsidR="00791837" w:rsidRPr="00CF1517">
        <w:rPr>
          <w:rFonts w:ascii="Angsana New" w:eastAsia="Cordia New" w:hAnsi="Angsana New" w:cs="Angsana New"/>
          <w:lang w:val="en-US"/>
        </w:rPr>
        <w:t xml:space="preserve"> </w:t>
      </w:r>
      <w:r w:rsidRPr="00CF1517">
        <w:rPr>
          <w:rFonts w:ascii="Angsana New" w:eastAsia="Cordia New" w:hAnsi="Angsana New" w:cs="Angsana New"/>
          <w:cs/>
        </w:rPr>
        <w:t>มีดังนี้</w:t>
      </w:r>
    </w:p>
    <w:p w14:paraId="38100235" w14:textId="77777777" w:rsidR="00B94BA5" w:rsidRPr="00CF1517" w:rsidRDefault="00B94BA5" w:rsidP="007B305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sz w:val="24"/>
          <w:szCs w:val="24"/>
          <w:cs/>
        </w:rPr>
      </w:pP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9"/>
        <w:gridCol w:w="236"/>
        <w:gridCol w:w="1468"/>
        <w:gridCol w:w="236"/>
        <w:gridCol w:w="1406"/>
      </w:tblGrid>
      <w:tr w:rsidR="00B94BA5" w:rsidRPr="00CF1517" w14:paraId="6CFE2BAA" w14:textId="77777777" w:rsidTr="0014476D">
        <w:trPr>
          <w:trHeight w:hRule="exact" w:val="317"/>
        </w:trPr>
        <w:tc>
          <w:tcPr>
            <w:tcW w:w="3165" w:type="pct"/>
          </w:tcPr>
          <w:p w14:paraId="593169F8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BB2A35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424F084C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BA5" w:rsidRPr="00CF1517" w14:paraId="47BEFEC2" w14:textId="77777777" w:rsidTr="0014476D">
        <w:trPr>
          <w:trHeight w:hRule="exact" w:val="317"/>
        </w:trPr>
        <w:tc>
          <w:tcPr>
            <w:tcW w:w="3165" w:type="pct"/>
            <w:vAlign w:val="bottom"/>
          </w:tcPr>
          <w:p w14:paraId="6DDE13B6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A7302A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57EFAF9F" w14:textId="53E04DD7" w:rsidR="00B94BA5" w:rsidRPr="00CF1517" w:rsidRDefault="0014476D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2131440D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7A0C5FAA" w14:textId="499197C9" w:rsidR="00B94BA5" w:rsidRPr="00CF1517" w:rsidRDefault="0014476D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94BA5" w:rsidRPr="00CF1517" w14:paraId="57284E97" w14:textId="77777777" w:rsidTr="0014476D">
        <w:trPr>
          <w:trHeight w:hRule="exact" w:val="317"/>
        </w:trPr>
        <w:tc>
          <w:tcPr>
            <w:tcW w:w="3165" w:type="pct"/>
            <w:vAlign w:val="bottom"/>
          </w:tcPr>
          <w:p w14:paraId="05403804" w14:textId="77777777" w:rsidR="00B94BA5" w:rsidRPr="00CF1517" w:rsidRDefault="00B94BA5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B19546" w14:textId="77777777" w:rsidR="00B94BA5" w:rsidRPr="00CF1517" w:rsidRDefault="00B94BA5" w:rsidP="005C6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36B84B2A" w14:textId="77777777" w:rsidR="00B94BA5" w:rsidRPr="00CF1517" w:rsidRDefault="00E7786D" w:rsidP="003E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E43EB"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ตัว</w:t>
            </w:r>
            <w:r w:rsidR="00564350"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4476D" w:rsidRPr="00CF1517" w14:paraId="70D2B25C" w14:textId="77777777" w:rsidTr="0014476D">
        <w:trPr>
          <w:trHeight w:hRule="exact" w:val="374"/>
        </w:trPr>
        <w:tc>
          <w:tcPr>
            <w:tcW w:w="3165" w:type="pct"/>
          </w:tcPr>
          <w:p w14:paraId="405BE9DF" w14:textId="77777777" w:rsidR="0014476D" w:rsidRPr="00CF1517" w:rsidRDefault="0014476D" w:rsidP="0014476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129" w:type="pct"/>
          </w:tcPr>
          <w:p w14:paraId="2127E2E2" w14:textId="77777777" w:rsidR="0014476D" w:rsidRPr="00CF1517" w:rsidRDefault="0014476D" w:rsidP="00144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1237CDE6" w14:textId="5BE386C8" w:rsidR="0014476D" w:rsidRPr="00CF1517" w:rsidRDefault="00BC10BD" w:rsidP="00144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/>
              <w:ind w:left="-108" w:right="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18,736</w:t>
            </w:r>
          </w:p>
        </w:tc>
        <w:tc>
          <w:tcPr>
            <w:tcW w:w="129" w:type="pct"/>
          </w:tcPr>
          <w:p w14:paraId="01E2A336" w14:textId="77777777" w:rsidR="0014476D" w:rsidRPr="00CF1517" w:rsidRDefault="0014476D" w:rsidP="00144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6E9BFA00" w14:textId="04E9E777" w:rsidR="0014476D" w:rsidRPr="00CF1517" w:rsidRDefault="0014476D" w:rsidP="00144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08"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15,925</w:t>
            </w:r>
          </w:p>
        </w:tc>
      </w:tr>
      <w:tr w:rsidR="0014476D" w:rsidRPr="00CF1517" w14:paraId="6C6E243B" w14:textId="77777777" w:rsidTr="0014476D">
        <w:trPr>
          <w:trHeight w:hRule="exact" w:val="374"/>
        </w:trPr>
        <w:tc>
          <w:tcPr>
            <w:tcW w:w="3165" w:type="pct"/>
          </w:tcPr>
          <w:p w14:paraId="5E11549A" w14:textId="77777777" w:rsidR="0014476D" w:rsidRPr="00CF1517" w:rsidRDefault="0014476D" w:rsidP="0014476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หมู</w:t>
            </w:r>
          </w:p>
        </w:tc>
        <w:tc>
          <w:tcPr>
            <w:tcW w:w="129" w:type="pct"/>
          </w:tcPr>
          <w:p w14:paraId="59E78869" w14:textId="77777777" w:rsidR="0014476D" w:rsidRPr="00CF1517" w:rsidRDefault="0014476D" w:rsidP="00144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226916A3" w14:textId="64EE3BAD" w:rsidR="0014476D" w:rsidRPr="00CF1517" w:rsidRDefault="00BC10BD" w:rsidP="0014476D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  <w:tc>
          <w:tcPr>
            <w:tcW w:w="129" w:type="pct"/>
          </w:tcPr>
          <w:p w14:paraId="349633AC" w14:textId="77777777" w:rsidR="0014476D" w:rsidRPr="00CF1517" w:rsidRDefault="0014476D" w:rsidP="00144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14919C4" w14:textId="6213B340" w:rsidR="0014476D" w:rsidRPr="00CF1517" w:rsidRDefault="0014476D" w:rsidP="0014476D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</w:tr>
      <w:tr w:rsidR="0014476D" w:rsidRPr="00CF1517" w14:paraId="673F4FF5" w14:textId="77777777" w:rsidTr="0014476D">
        <w:trPr>
          <w:trHeight w:hRule="exact" w:val="374"/>
        </w:trPr>
        <w:tc>
          <w:tcPr>
            <w:tcW w:w="3165" w:type="pct"/>
          </w:tcPr>
          <w:p w14:paraId="5870D5D5" w14:textId="77777777" w:rsidR="0014476D" w:rsidRPr="00CF1517" w:rsidRDefault="0014476D" w:rsidP="0014476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7BC82F0E" w14:textId="77777777" w:rsidR="0014476D" w:rsidRPr="00CF1517" w:rsidRDefault="0014476D" w:rsidP="00144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</w:tcPr>
          <w:p w14:paraId="49C234C1" w14:textId="0B310032" w:rsidR="0014476D" w:rsidRPr="00CF1517" w:rsidRDefault="00BC10BD" w:rsidP="0014476D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19,503</w:t>
            </w:r>
          </w:p>
        </w:tc>
        <w:tc>
          <w:tcPr>
            <w:tcW w:w="129" w:type="pct"/>
          </w:tcPr>
          <w:p w14:paraId="3A6EB5F1" w14:textId="77777777" w:rsidR="0014476D" w:rsidRPr="00CF1517" w:rsidRDefault="0014476D" w:rsidP="00144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446B29F" w14:textId="64956E3E" w:rsidR="0014476D" w:rsidRPr="00CF1517" w:rsidRDefault="0014476D" w:rsidP="0014476D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16,569</w:t>
            </w:r>
          </w:p>
        </w:tc>
      </w:tr>
    </w:tbl>
    <w:p w14:paraId="02EB4DD0" w14:textId="77777777" w:rsidR="006239A7" w:rsidRPr="00CF1517" w:rsidRDefault="006239A7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814D5F1" w14:textId="77777777" w:rsidR="005C4778" w:rsidRPr="00CF1517" w:rsidRDefault="007B305A" w:rsidP="0062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b/>
          <w:sz w:val="30"/>
          <w:szCs w:val="30"/>
          <w:cs/>
        </w:rPr>
        <w:t>ปริมาณทางกายภาพของสินทรัพย์ชีวภาพประมาณ</w:t>
      </w:r>
      <w:r w:rsidR="00FE43EB" w:rsidRPr="00CF1517">
        <w:rPr>
          <w:rFonts w:ascii="Angsana New" w:hAnsi="Angsana New" w:cs="Angsana New"/>
          <w:b/>
          <w:sz w:val="30"/>
          <w:szCs w:val="30"/>
          <w:cs/>
        </w:rPr>
        <w:t>โดยอาศัยประสบการณ์และข้อมูลในอดีต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BC1D8CA" w14:textId="77777777" w:rsidR="00DC4432" w:rsidRDefault="00DC4432" w:rsidP="0014476D">
      <w:pPr>
        <w:ind w:left="540" w:right="38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2604CED" w14:textId="0E23BACC" w:rsidR="007B305A" w:rsidRPr="00CF1517" w:rsidRDefault="007B305A" w:rsidP="007B305A">
      <w:pPr>
        <w:ind w:left="540" w:right="-36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7410C9" w14:textId="77777777" w:rsidR="007B305A" w:rsidRPr="00CF1517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6B4F66A" w14:textId="77777777" w:rsidR="007B305A" w:rsidRPr="00CF1517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มูลค่ายุติธรรมของสินทรัพย์ชีวภาพรวมถึงมูลค่าตามบัญชีในงบแสดงฐานะการเงินรวม</w:t>
      </w:r>
      <w:r w:rsidRPr="00CF151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275E230A" w14:textId="77777777" w:rsidR="007B305A" w:rsidRPr="00CF1517" w:rsidRDefault="007B305A" w:rsidP="007B30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9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B305A" w:rsidRPr="00CF1517" w14:paraId="71433729" w14:textId="77777777" w:rsidTr="0014476D">
        <w:trPr>
          <w:cantSplit/>
          <w:trHeight w:hRule="exact" w:val="374"/>
          <w:tblHeader/>
        </w:trPr>
        <w:tc>
          <w:tcPr>
            <w:tcW w:w="3327" w:type="dxa"/>
            <w:vAlign w:val="bottom"/>
            <w:hideMark/>
          </w:tcPr>
          <w:p w14:paraId="61730B00" w14:textId="77777777" w:rsidR="007B305A" w:rsidRPr="00CF1517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579ED13" w14:textId="77777777" w:rsidR="007B305A" w:rsidRPr="00CF1517" w:rsidRDefault="007B305A" w:rsidP="00C243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1889EDD" w14:textId="77777777" w:rsidR="007B305A" w:rsidRPr="00CF1517" w:rsidRDefault="007B305A" w:rsidP="00C243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05A" w:rsidRPr="00CF1517" w14:paraId="37C9F082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3AA8068C" w14:textId="77777777" w:rsidR="007B305A" w:rsidRPr="00CF1517" w:rsidRDefault="007B305A" w:rsidP="00C2438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5B100864" w14:textId="77777777" w:rsidR="007B305A" w:rsidRPr="00CF1517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11ED4E0" w14:textId="77777777" w:rsidR="007B305A" w:rsidRPr="00CF1517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9421B" w14:textId="77777777" w:rsidR="007B305A" w:rsidRPr="00CF1517" w:rsidRDefault="007B305A" w:rsidP="00C243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305A" w:rsidRPr="00CF1517" w14:paraId="316FD0BB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591C77E1" w14:textId="77777777" w:rsidR="007B305A" w:rsidRPr="00CF1517" w:rsidRDefault="007B305A" w:rsidP="00C2438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2FC59C" w14:textId="77777777" w:rsidR="007B305A" w:rsidRPr="00CF1517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7BCC777" w14:textId="77777777" w:rsidR="007B305A" w:rsidRPr="00CF1517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3CF940" w14:textId="4386B200" w:rsidR="007B305A" w:rsidRPr="00CF1517" w:rsidRDefault="007B305A" w:rsidP="00C2438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E32B7A3" w14:textId="77777777" w:rsidR="007B305A" w:rsidRPr="00CF1517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BBA236" w14:textId="449AA9F5" w:rsidR="007B305A" w:rsidRPr="00CF1517" w:rsidRDefault="007B305A" w:rsidP="00C2438E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86D0E" w:rsidRPr="00086D0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ABBB9" w14:textId="77777777" w:rsidR="007B305A" w:rsidRPr="00CF1517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107456" w14:textId="3A3367C1" w:rsidR="007B305A" w:rsidRPr="00CF1517" w:rsidRDefault="007B305A" w:rsidP="00C2438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B0B8A"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BCFB3" w14:textId="77777777" w:rsidR="007B305A" w:rsidRPr="00CF1517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6BD24E" w14:textId="77777777" w:rsidR="007B305A" w:rsidRPr="00CF1517" w:rsidRDefault="007B305A" w:rsidP="00C2438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4A75" w:rsidRPr="00CF1517" w14:paraId="0AE3E8C8" w14:textId="77777777" w:rsidTr="0014476D">
        <w:trPr>
          <w:cantSplit/>
          <w:trHeight w:hRule="exact" w:val="374"/>
          <w:tblHeader/>
        </w:trPr>
        <w:tc>
          <w:tcPr>
            <w:tcW w:w="3327" w:type="dxa"/>
          </w:tcPr>
          <w:p w14:paraId="29A759F8" w14:textId="77777777" w:rsidR="000F4A75" w:rsidRPr="00CF1517" w:rsidRDefault="000F4A75" w:rsidP="00C2438E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33563D" w14:textId="77777777" w:rsidR="000F4A75" w:rsidRPr="00CF1517" w:rsidRDefault="000F4A75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0801F28" w14:textId="77777777" w:rsidR="000F4A75" w:rsidRPr="00CF1517" w:rsidRDefault="000F4A75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1E37EF77" w14:textId="77777777" w:rsidR="000F4A75" w:rsidRPr="00CF1517" w:rsidRDefault="000F4A75" w:rsidP="00C2438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2EA68F7" w14:textId="77777777" w:rsidR="000F4A75" w:rsidRPr="00CF1517" w:rsidRDefault="000F4A75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nil"/>
              <w:right w:val="nil"/>
            </w:tcBorders>
          </w:tcPr>
          <w:p w14:paraId="55C9C989" w14:textId="77777777" w:rsidR="000F4A75" w:rsidRPr="00CF1517" w:rsidRDefault="000F4A75" w:rsidP="00C2438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94565A3" w14:textId="77777777" w:rsidR="000F4A75" w:rsidRPr="00CF1517" w:rsidRDefault="000F4A75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658E207" w14:textId="77777777" w:rsidR="000F4A75" w:rsidRPr="00CF1517" w:rsidRDefault="000F4A75" w:rsidP="00C2438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B305A" w:rsidRPr="00CF1517" w14:paraId="5733E750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64660A02" w14:textId="1752E38A" w:rsidR="007B305A" w:rsidRPr="00CF1517" w:rsidRDefault="004B0B8A" w:rsidP="00C2438E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967B9"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B305A"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86D0E"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="001447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1" w:type="dxa"/>
          </w:tcPr>
          <w:p w14:paraId="399AE843" w14:textId="77777777" w:rsidR="007B305A" w:rsidRPr="00CF1517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6CD1DA6" w14:textId="77777777" w:rsidR="007B305A" w:rsidRPr="00CF1517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5F70B7A" w14:textId="77777777" w:rsidR="007B305A" w:rsidRPr="00CF1517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7FF433" w14:textId="77777777" w:rsidR="007B305A" w:rsidRPr="00CF1517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84129" w14:textId="77777777" w:rsidR="007B305A" w:rsidRPr="00CF1517" w:rsidRDefault="007B305A" w:rsidP="00C243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8ACD2" w14:textId="77777777" w:rsidR="007B305A" w:rsidRPr="00CF1517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AAF7C" w14:textId="77777777" w:rsidR="007B305A" w:rsidRPr="00CF1517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AEE8E" w14:textId="77777777" w:rsidR="007B305A" w:rsidRPr="00CF1517" w:rsidRDefault="007B305A" w:rsidP="00C243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31E9480" w14:textId="77777777" w:rsidR="007B305A" w:rsidRPr="00CF1517" w:rsidRDefault="007B305A" w:rsidP="00C243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876F8" w:rsidRPr="00CF1517" w14:paraId="23CBA0F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7D3DC8B7" w14:textId="77777777" w:rsidR="001876F8" w:rsidRPr="00CF1517" w:rsidRDefault="001876F8" w:rsidP="001876F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464A20D2" w14:textId="77777777" w:rsidR="001876F8" w:rsidRPr="00CF1517" w:rsidRDefault="001876F8" w:rsidP="001876F8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D9FA5F" w14:textId="77777777" w:rsidR="001876F8" w:rsidRPr="00CF1517" w:rsidRDefault="001876F8" w:rsidP="001876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966DF6F" w14:textId="77777777" w:rsidR="001876F8" w:rsidRPr="00CF1517" w:rsidRDefault="001876F8" w:rsidP="001876F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685C1" w14:textId="77777777" w:rsidR="001876F8" w:rsidRPr="00CF1517" w:rsidRDefault="001876F8" w:rsidP="001876F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6348C" w14:textId="77777777" w:rsidR="001876F8" w:rsidRPr="00CF1517" w:rsidRDefault="001876F8" w:rsidP="001876F8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6ACD3B" w14:textId="77777777" w:rsidR="001876F8" w:rsidRPr="00CF1517" w:rsidRDefault="001876F8" w:rsidP="001876F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01944" w14:textId="77777777" w:rsidR="001876F8" w:rsidRPr="00CF1517" w:rsidRDefault="001876F8" w:rsidP="001876F8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E60E75" w14:textId="77777777" w:rsidR="001876F8" w:rsidRPr="00CF1517" w:rsidRDefault="001876F8" w:rsidP="001876F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BC586A8" w14:textId="77777777" w:rsidR="001876F8" w:rsidRPr="00CF1517" w:rsidRDefault="001876F8" w:rsidP="001876F8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B7E" w:rsidRPr="00CF1517" w14:paraId="37CCBDC3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5EA0315" w14:textId="77777777" w:rsidR="00FC7B7E" w:rsidRPr="00CF1517" w:rsidRDefault="00FC7B7E" w:rsidP="00FC7B7E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D852C0D" w14:textId="79000D7D" w:rsidR="00FC7B7E" w:rsidRPr="00CF1517" w:rsidRDefault="00707E4F" w:rsidP="00FC7B7E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870,669</w:t>
            </w:r>
          </w:p>
        </w:tc>
        <w:tc>
          <w:tcPr>
            <w:tcW w:w="182" w:type="dxa"/>
          </w:tcPr>
          <w:p w14:paraId="48F7A605" w14:textId="77777777" w:rsidR="00FC7B7E" w:rsidRPr="00CF1517" w:rsidRDefault="00FC7B7E" w:rsidP="00FC7B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FA8E99A" w14:textId="13281ABB" w:rsidR="00FC7B7E" w:rsidRPr="00CF1517" w:rsidRDefault="00707E4F" w:rsidP="00FC7B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16A657" w14:textId="77777777" w:rsidR="00FC7B7E" w:rsidRPr="00CF1517" w:rsidRDefault="00FC7B7E" w:rsidP="00FC7B7E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838EF" w14:textId="17A3BBAB" w:rsidR="00FC7B7E" w:rsidRPr="00CF1517" w:rsidRDefault="00707E4F" w:rsidP="00FC7B7E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870,669</w:t>
            </w:r>
          </w:p>
        </w:tc>
        <w:tc>
          <w:tcPr>
            <w:tcW w:w="180" w:type="dxa"/>
          </w:tcPr>
          <w:p w14:paraId="4EAD273A" w14:textId="77777777" w:rsidR="00FC7B7E" w:rsidRPr="00CF1517" w:rsidRDefault="00FC7B7E" w:rsidP="00FC7B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6C664" w14:textId="04963694" w:rsidR="00FC7B7E" w:rsidRPr="00CF1517" w:rsidRDefault="00707E4F" w:rsidP="00FC7B7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B5E0DD" w14:textId="77777777" w:rsidR="00FC7B7E" w:rsidRPr="00CF1517" w:rsidRDefault="00FC7B7E" w:rsidP="00FC7B7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B8065C2" w14:textId="43BD7E31" w:rsidR="00FC7B7E" w:rsidRPr="00CF1517" w:rsidRDefault="00707E4F" w:rsidP="00FC7B7E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870,669</w:t>
            </w:r>
          </w:p>
        </w:tc>
      </w:tr>
    </w:tbl>
    <w:p w14:paraId="4498A619" w14:textId="75F83357" w:rsidR="007B305A" w:rsidRPr="00CF1517" w:rsidRDefault="007B305A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615D7C" w:rsidRPr="00CF1517" w14:paraId="0D79822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2F28F921" w14:textId="4AF67797" w:rsidR="00615D7C" w:rsidRPr="00CF1517" w:rsidRDefault="004B0B8A" w:rsidP="00615D7C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967B9"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615D7C"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86D0E"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="001447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1" w:type="dxa"/>
          </w:tcPr>
          <w:p w14:paraId="51EA3DFB" w14:textId="77777777" w:rsidR="00615D7C" w:rsidRPr="00CF1517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2589B9B" w14:textId="77777777" w:rsidR="00615D7C" w:rsidRPr="00CF1517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C563F7B" w14:textId="77777777" w:rsidR="00615D7C" w:rsidRPr="00CF1517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CE3809" w14:textId="77777777" w:rsidR="00615D7C" w:rsidRPr="00CF1517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488FC1" w14:textId="77777777" w:rsidR="00615D7C" w:rsidRPr="00CF1517" w:rsidRDefault="00615D7C" w:rsidP="00615D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FBAD3" w14:textId="77777777" w:rsidR="00615D7C" w:rsidRPr="00CF1517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F1714" w14:textId="77777777" w:rsidR="00615D7C" w:rsidRPr="00CF1517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53FB9" w14:textId="77777777" w:rsidR="00615D7C" w:rsidRPr="00CF1517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0FA4D70" w14:textId="77777777" w:rsidR="00615D7C" w:rsidRPr="00CF1517" w:rsidRDefault="00615D7C" w:rsidP="00615D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15D7C" w:rsidRPr="00CF1517" w14:paraId="5357744F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0981E78F" w14:textId="77777777" w:rsidR="00615D7C" w:rsidRPr="00CF1517" w:rsidRDefault="00615D7C" w:rsidP="00615D7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9D1BEF" w14:textId="77777777" w:rsidR="00615D7C" w:rsidRPr="00CF1517" w:rsidRDefault="00615D7C" w:rsidP="00615D7C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1458880" w14:textId="77777777" w:rsidR="00615D7C" w:rsidRPr="00CF1517" w:rsidRDefault="00615D7C" w:rsidP="00615D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39266D3" w14:textId="77777777" w:rsidR="00615D7C" w:rsidRPr="00CF1517" w:rsidRDefault="00615D7C" w:rsidP="00615D7C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7F7BB4" w14:textId="77777777" w:rsidR="00615D7C" w:rsidRPr="00CF1517" w:rsidRDefault="00615D7C" w:rsidP="00615D7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97412" w14:textId="77777777" w:rsidR="00615D7C" w:rsidRPr="00CF1517" w:rsidRDefault="00615D7C" w:rsidP="00615D7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69B8B" w14:textId="77777777" w:rsidR="00615D7C" w:rsidRPr="00CF1517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A2EDD" w14:textId="77777777" w:rsidR="00615D7C" w:rsidRPr="00CF1517" w:rsidRDefault="00615D7C" w:rsidP="00615D7C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D4A86E" w14:textId="77777777" w:rsidR="00615D7C" w:rsidRPr="00CF1517" w:rsidRDefault="00615D7C" w:rsidP="00615D7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24E5D20" w14:textId="77777777" w:rsidR="00615D7C" w:rsidRPr="00CF1517" w:rsidRDefault="00615D7C" w:rsidP="00615D7C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476D" w:rsidRPr="00CF1517" w14:paraId="15A9764D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D15D2D0" w14:textId="77777777" w:rsidR="0014476D" w:rsidRPr="00CF1517" w:rsidRDefault="0014476D" w:rsidP="0014476D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294566C8" w14:textId="648D01FB" w:rsidR="0014476D" w:rsidRPr="00CF1517" w:rsidRDefault="0014476D" w:rsidP="0014476D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324,528</w:t>
            </w:r>
          </w:p>
        </w:tc>
        <w:tc>
          <w:tcPr>
            <w:tcW w:w="182" w:type="dxa"/>
          </w:tcPr>
          <w:p w14:paraId="6684CBBD" w14:textId="77777777" w:rsidR="0014476D" w:rsidRPr="00CF1517" w:rsidRDefault="0014476D" w:rsidP="00144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F88FDA3" w14:textId="1091D73F" w:rsidR="0014476D" w:rsidRPr="00CF1517" w:rsidRDefault="0014476D" w:rsidP="00144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6FFE1" w14:textId="77777777" w:rsidR="0014476D" w:rsidRPr="00CF1517" w:rsidRDefault="0014476D" w:rsidP="0014476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430DEB" w14:textId="45FB564A" w:rsidR="0014476D" w:rsidRPr="00CF1517" w:rsidRDefault="0014476D" w:rsidP="0014476D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324,528</w:t>
            </w:r>
          </w:p>
        </w:tc>
        <w:tc>
          <w:tcPr>
            <w:tcW w:w="180" w:type="dxa"/>
          </w:tcPr>
          <w:p w14:paraId="5479A62B" w14:textId="77777777" w:rsidR="0014476D" w:rsidRPr="00CF1517" w:rsidRDefault="0014476D" w:rsidP="0014476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8A97E" w14:textId="562A3CE2" w:rsidR="0014476D" w:rsidRPr="00CF1517" w:rsidRDefault="0014476D" w:rsidP="0014476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BB39DD" w14:textId="77777777" w:rsidR="0014476D" w:rsidRPr="00CF1517" w:rsidRDefault="0014476D" w:rsidP="0014476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2A7AD20" w14:textId="2D6E8870" w:rsidR="0014476D" w:rsidRPr="00CF1517" w:rsidRDefault="0014476D" w:rsidP="0014476D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324,528</w:t>
            </w:r>
          </w:p>
        </w:tc>
      </w:tr>
    </w:tbl>
    <w:p w14:paraId="212C1B00" w14:textId="77777777" w:rsidR="007D6E3E" w:rsidRPr="00CF1517" w:rsidRDefault="007D6E3E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4149D3A" w14:textId="7E235F05" w:rsidR="007B305A" w:rsidRPr="00CF1517" w:rsidRDefault="007B305A" w:rsidP="00144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คือวิธีเปรียบเทียบข้อมูลตลาด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5A943F30" w14:textId="26A66519" w:rsidR="00E276C0" w:rsidRDefault="00E276C0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8812DE6" w14:textId="6ECAA4C6" w:rsidR="00DC4432" w:rsidRDefault="00DC4432" w:rsidP="007B3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7ABBA1" w14:textId="6F003A5B" w:rsidR="00396FE7" w:rsidRPr="00CF1517" w:rsidRDefault="00396FE7" w:rsidP="0014476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CF1517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875"/>
        <w:gridCol w:w="1071"/>
        <w:gridCol w:w="241"/>
        <w:gridCol w:w="1031"/>
        <w:gridCol w:w="238"/>
        <w:gridCol w:w="1083"/>
        <w:gridCol w:w="267"/>
        <w:gridCol w:w="1058"/>
      </w:tblGrid>
      <w:tr w:rsidR="009D0F98" w:rsidRPr="00CF1517" w14:paraId="6BDC9FF7" w14:textId="77777777" w:rsidTr="004D7939">
        <w:trPr>
          <w:trHeight w:hRule="exact" w:val="403"/>
          <w:tblHeader/>
        </w:trPr>
        <w:tc>
          <w:tcPr>
            <w:tcW w:w="1842" w:type="pct"/>
          </w:tcPr>
          <w:p w14:paraId="201E4108" w14:textId="77777777" w:rsidR="009D0F98" w:rsidRPr="00CF1517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43B1A58D" w14:textId="77777777" w:rsidR="009D0F98" w:rsidRPr="00CF1517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1128DD4E" w14:textId="77777777" w:rsidR="009D0F98" w:rsidRPr="00CF1517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7BEACF6" w14:textId="77777777" w:rsidR="009D0F98" w:rsidRPr="00CF1517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18FE38FA" w14:textId="77777777" w:rsidR="009D0F98" w:rsidRPr="00CF1517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5618" w:rsidRPr="00CF1517" w14:paraId="6F0A5A09" w14:textId="77777777" w:rsidTr="00C50786">
        <w:trPr>
          <w:trHeight w:hRule="exact" w:val="403"/>
          <w:tblHeader/>
        </w:trPr>
        <w:tc>
          <w:tcPr>
            <w:tcW w:w="1842" w:type="pct"/>
            <w:vAlign w:val="bottom"/>
          </w:tcPr>
          <w:p w14:paraId="09F1BC12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  <w:vAlign w:val="bottom"/>
          </w:tcPr>
          <w:p w14:paraId="19C8C367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5FCF71F" w14:textId="39CDF2CF" w:rsidR="00BB5618" w:rsidRPr="00CF1517" w:rsidRDefault="0014476D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vAlign w:val="bottom"/>
          </w:tcPr>
          <w:p w14:paraId="14A13CA7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8A084B9" w14:textId="226D5A7E" w:rsidR="00BB5618" w:rsidRPr="00CF1517" w:rsidRDefault="0014476D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bottom"/>
          </w:tcPr>
          <w:p w14:paraId="11106D93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E485501" w14:textId="46C9A160" w:rsidR="00BB5618" w:rsidRPr="00CF1517" w:rsidRDefault="0014476D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vAlign w:val="bottom"/>
          </w:tcPr>
          <w:p w14:paraId="77F1CE78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28AB9E6" w14:textId="7E5A5DBC" w:rsidR="00BB5618" w:rsidRPr="00CF1517" w:rsidRDefault="0014476D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B5618" w:rsidRPr="00CF1517" w14:paraId="03BC535E" w14:textId="77777777" w:rsidTr="00C50786">
        <w:trPr>
          <w:trHeight w:hRule="exact" w:val="403"/>
          <w:tblHeader/>
        </w:trPr>
        <w:tc>
          <w:tcPr>
            <w:tcW w:w="1842" w:type="pct"/>
            <w:vAlign w:val="bottom"/>
          </w:tcPr>
          <w:p w14:paraId="7B2CEEEC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1" w:type="pct"/>
            <w:vAlign w:val="bottom"/>
          </w:tcPr>
          <w:p w14:paraId="05D6C40E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1B2C0B5B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5618" w:rsidRPr="00CF1517" w14:paraId="6A3924BE" w14:textId="77777777" w:rsidTr="00C50786">
        <w:trPr>
          <w:trHeight w:hRule="exact" w:val="403"/>
        </w:trPr>
        <w:tc>
          <w:tcPr>
            <w:tcW w:w="1842" w:type="pct"/>
            <w:vAlign w:val="bottom"/>
          </w:tcPr>
          <w:p w14:paraId="6AD6DE31" w14:textId="77777777" w:rsidR="00BB5618" w:rsidRPr="00CF1517" w:rsidRDefault="00BB5618" w:rsidP="00BB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1" w:type="pct"/>
            <w:vAlign w:val="bottom"/>
          </w:tcPr>
          <w:p w14:paraId="5016DB9C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7F3D96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0E7DCD9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A102C8C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989EE2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81ED56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27AEBA9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0AF9022" w14:textId="77777777" w:rsidR="00BB5618" w:rsidRPr="00CF1517" w:rsidRDefault="00BB5618" w:rsidP="00BB56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0786" w:rsidRPr="00CF1517" w14:paraId="76CC75AC" w14:textId="77777777" w:rsidTr="00C50786">
        <w:trPr>
          <w:trHeight w:hRule="exact" w:val="403"/>
        </w:trPr>
        <w:tc>
          <w:tcPr>
            <w:tcW w:w="1842" w:type="pct"/>
            <w:vAlign w:val="bottom"/>
          </w:tcPr>
          <w:p w14:paraId="2D43764D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1" w:type="pct"/>
            <w:vAlign w:val="bottom"/>
          </w:tcPr>
          <w:p w14:paraId="101E2EC8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0F57B15" w14:textId="421AA7C1" w:rsidR="00C50786" w:rsidRPr="00CF1517" w:rsidRDefault="004838E0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145,235</w:t>
            </w:r>
          </w:p>
        </w:tc>
        <w:tc>
          <w:tcPr>
            <w:tcW w:w="130" w:type="pct"/>
            <w:vAlign w:val="bottom"/>
          </w:tcPr>
          <w:p w14:paraId="147FB8F6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2E7713D" w14:textId="5BCF3A12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194,203</w:t>
            </w:r>
          </w:p>
        </w:tc>
        <w:tc>
          <w:tcPr>
            <w:tcW w:w="128" w:type="pct"/>
            <w:vAlign w:val="bottom"/>
          </w:tcPr>
          <w:p w14:paraId="03EFE9A9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5E3AA3A" w14:textId="1A3C4E0F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A063586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B4024B1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939" w:rsidRPr="00CF1517" w14:paraId="5852F839" w14:textId="77777777" w:rsidTr="00C50786">
        <w:trPr>
          <w:trHeight w:hRule="exact" w:val="403"/>
        </w:trPr>
        <w:tc>
          <w:tcPr>
            <w:tcW w:w="1842" w:type="pct"/>
            <w:vAlign w:val="bottom"/>
          </w:tcPr>
          <w:p w14:paraId="40B7312A" w14:textId="7A322849" w:rsidR="004D7939" w:rsidRPr="00CF1517" w:rsidRDefault="004D7939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1" w:type="pct"/>
            <w:vAlign w:val="bottom"/>
          </w:tcPr>
          <w:p w14:paraId="4EE5FD30" w14:textId="77777777" w:rsidR="004D7939" w:rsidRPr="00CF1517" w:rsidRDefault="004D7939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82EE79D" w14:textId="77777777" w:rsidR="004D7939" w:rsidRPr="00CF1517" w:rsidRDefault="004D7939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6A784F52" w14:textId="77777777" w:rsidR="004D7939" w:rsidRPr="00CF1517" w:rsidRDefault="004D7939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2487DC1A" w14:textId="77777777" w:rsidR="004D7939" w:rsidRDefault="004D7939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bottom"/>
          </w:tcPr>
          <w:p w14:paraId="0B1386B9" w14:textId="77777777" w:rsidR="004D7939" w:rsidRPr="00CF1517" w:rsidRDefault="004D7939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724204E" w14:textId="77777777" w:rsidR="004D7939" w:rsidRPr="00CF1517" w:rsidRDefault="004D7939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FF8138D" w14:textId="77777777" w:rsidR="004D7939" w:rsidRPr="00CF1517" w:rsidRDefault="004D7939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B12B914" w14:textId="77777777" w:rsidR="004D7939" w:rsidRPr="00CF1517" w:rsidRDefault="004D7939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0786" w:rsidRPr="00CF1517" w14:paraId="2373F648" w14:textId="77777777" w:rsidTr="00C50786">
        <w:trPr>
          <w:trHeight w:hRule="exact" w:val="403"/>
        </w:trPr>
        <w:tc>
          <w:tcPr>
            <w:tcW w:w="1842" w:type="pct"/>
            <w:vAlign w:val="bottom"/>
          </w:tcPr>
          <w:p w14:paraId="41EACF69" w14:textId="284CC75D" w:rsidR="004D7939" w:rsidRDefault="004D7939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B236B19" w14:textId="43C6EFD0" w:rsidR="00C50786" w:rsidRPr="00CF1517" w:rsidRDefault="004D7939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="00C50786"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1" w:type="pct"/>
            <w:vAlign w:val="bottom"/>
          </w:tcPr>
          <w:p w14:paraId="08D079F3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0E306EA" w14:textId="31EDB5B2" w:rsidR="00C50786" w:rsidRPr="00CF1517" w:rsidRDefault="00FB7467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(4,985)</w:t>
            </w:r>
          </w:p>
        </w:tc>
        <w:tc>
          <w:tcPr>
            <w:tcW w:w="130" w:type="pct"/>
            <w:vAlign w:val="bottom"/>
          </w:tcPr>
          <w:p w14:paraId="608D1C38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208068B0" w14:textId="2AD37F32" w:rsidR="00C50786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  <w:vAlign w:val="bottom"/>
          </w:tcPr>
          <w:p w14:paraId="793CE154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F9D58F7" w14:textId="168B4DCC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26AC28A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4B5F490" w14:textId="0EC36654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507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0786" w:rsidRPr="00CF1517" w14:paraId="2BCBD3FE" w14:textId="77777777" w:rsidTr="00C50786">
        <w:trPr>
          <w:trHeight w:hRule="exact" w:val="403"/>
        </w:trPr>
        <w:tc>
          <w:tcPr>
            <w:tcW w:w="1842" w:type="pct"/>
            <w:vAlign w:val="bottom"/>
          </w:tcPr>
          <w:p w14:paraId="1CCB4810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1" w:type="pct"/>
            <w:vAlign w:val="bottom"/>
          </w:tcPr>
          <w:p w14:paraId="3D985BF7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68E530EE" w:rsidR="00C50786" w:rsidRPr="00CF1517" w:rsidRDefault="00FB7467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140,250</w:t>
            </w:r>
          </w:p>
        </w:tc>
        <w:tc>
          <w:tcPr>
            <w:tcW w:w="130" w:type="pct"/>
            <w:vAlign w:val="bottom"/>
          </w:tcPr>
          <w:p w14:paraId="1CB4B30E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353750FD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186,224</w:t>
            </w:r>
          </w:p>
        </w:tc>
        <w:tc>
          <w:tcPr>
            <w:tcW w:w="128" w:type="pct"/>
            <w:vAlign w:val="bottom"/>
          </w:tcPr>
          <w:p w14:paraId="21D1E17A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7934555C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ABF75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50786" w:rsidRPr="00CF1517" w14:paraId="4E339800" w14:textId="77777777" w:rsidTr="00C50786">
        <w:trPr>
          <w:trHeight w:hRule="exact" w:val="403"/>
        </w:trPr>
        <w:tc>
          <w:tcPr>
            <w:tcW w:w="1842" w:type="pct"/>
            <w:vAlign w:val="bottom"/>
          </w:tcPr>
          <w:p w14:paraId="45907F0E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  <w:vAlign w:val="bottom"/>
          </w:tcPr>
          <w:p w14:paraId="53671660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34D235FF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6E384C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4272B272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5349C8D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0E669E99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1DF111A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59FCACB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0786" w:rsidRPr="00CF1517" w14:paraId="593E1815" w14:textId="77777777" w:rsidTr="00C50786">
        <w:trPr>
          <w:trHeight w:hRule="exact" w:val="389"/>
        </w:trPr>
        <w:tc>
          <w:tcPr>
            <w:tcW w:w="1842" w:type="pct"/>
            <w:vAlign w:val="bottom"/>
          </w:tcPr>
          <w:p w14:paraId="2C5B1211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1" w:type="pct"/>
            <w:vAlign w:val="bottom"/>
          </w:tcPr>
          <w:p w14:paraId="3CD0D664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2BD875B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BFE7D69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D1DE655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F1A25C4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927B6B5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39903D0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30341609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0786" w:rsidRPr="00CF1517" w14:paraId="0767C325" w14:textId="77777777" w:rsidTr="00C50786">
        <w:trPr>
          <w:trHeight w:hRule="exact" w:val="389"/>
        </w:trPr>
        <w:tc>
          <w:tcPr>
            <w:tcW w:w="1842" w:type="pct"/>
            <w:vAlign w:val="bottom"/>
          </w:tcPr>
          <w:p w14:paraId="3E2EBC0A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1" w:type="pct"/>
            <w:vAlign w:val="bottom"/>
          </w:tcPr>
          <w:p w14:paraId="21F0A061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7456D6D" w14:textId="255B77ED" w:rsidR="00C50786" w:rsidRPr="00CF1517" w:rsidRDefault="00FB7467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426,806</w:t>
            </w:r>
          </w:p>
        </w:tc>
        <w:tc>
          <w:tcPr>
            <w:tcW w:w="130" w:type="pct"/>
            <w:vAlign w:val="bottom"/>
          </w:tcPr>
          <w:p w14:paraId="2D83AD50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2F9CB12D" w14:textId="537A84E3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  <w:vAlign w:val="bottom"/>
          </w:tcPr>
          <w:p w14:paraId="2945E065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8BE3C62" w14:textId="67BBAAD9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51F768F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31428A3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D7939" w:rsidRPr="00CF1517" w14:paraId="0CB8372F" w14:textId="77777777" w:rsidTr="00C50786">
        <w:trPr>
          <w:trHeight w:hRule="exact" w:val="389"/>
        </w:trPr>
        <w:tc>
          <w:tcPr>
            <w:tcW w:w="1842" w:type="pct"/>
            <w:vAlign w:val="bottom"/>
          </w:tcPr>
          <w:p w14:paraId="60AC59CA" w14:textId="2A68CC43" w:rsidR="004D7939" w:rsidRPr="00CF1517" w:rsidRDefault="004D7939" w:rsidP="004D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79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07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1" w:type="pct"/>
            <w:vAlign w:val="bottom"/>
          </w:tcPr>
          <w:p w14:paraId="4EFD7439" w14:textId="77777777" w:rsidR="004D7939" w:rsidRPr="00CF1517" w:rsidRDefault="004D7939" w:rsidP="004D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C608060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D29E2A1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AE808C9" w14:textId="77777777" w:rsidR="004D7939" w:rsidRPr="004B0B8A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12A6001B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55ED3AB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1EB0204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FB92473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7939" w:rsidRPr="00CF1517" w14:paraId="1A87807C" w14:textId="77777777" w:rsidTr="00C50786">
        <w:trPr>
          <w:trHeight w:hRule="exact" w:val="389"/>
        </w:trPr>
        <w:tc>
          <w:tcPr>
            <w:tcW w:w="1842" w:type="pct"/>
            <w:vAlign w:val="bottom"/>
          </w:tcPr>
          <w:p w14:paraId="340A39F3" w14:textId="77777777" w:rsidR="004D7939" w:rsidRDefault="004D7939" w:rsidP="004D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08B3AFC1" w14:textId="075DE710" w:rsidR="004D7939" w:rsidRPr="00CF1517" w:rsidRDefault="004D7939" w:rsidP="004D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C507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1" w:type="pct"/>
            <w:vAlign w:val="bottom"/>
          </w:tcPr>
          <w:p w14:paraId="706A2DDE" w14:textId="77777777" w:rsidR="004D7939" w:rsidRPr="00CF1517" w:rsidRDefault="004D7939" w:rsidP="004D7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346E84AD" w14:textId="7000A7C6" w:rsidR="004D7939" w:rsidRPr="00CF1517" w:rsidRDefault="00FB7467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(180,397)</w:t>
            </w:r>
          </w:p>
        </w:tc>
        <w:tc>
          <w:tcPr>
            <w:tcW w:w="130" w:type="pct"/>
            <w:vAlign w:val="bottom"/>
          </w:tcPr>
          <w:p w14:paraId="0EE4B166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767653A5" w14:textId="2EAC176C" w:rsidR="004D7939" w:rsidRPr="004B0B8A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3473C69F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89787F8" w14:textId="25962D90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8481680" w14:textId="77777777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0940B70" w14:textId="1B0B4535" w:rsidR="004D7939" w:rsidRPr="00CF1517" w:rsidRDefault="004D7939" w:rsidP="004D79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50786" w:rsidRPr="00CF1517" w14:paraId="37A3D4B1" w14:textId="77777777" w:rsidTr="00C50786">
        <w:trPr>
          <w:trHeight w:hRule="exact" w:val="360"/>
        </w:trPr>
        <w:tc>
          <w:tcPr>
            <w:tcW w:w="1842" w:type="pct"/>
            <w:vAlign w:val="bottom"/>
          </w:tcPr>
          <w:p w14:paraId="2707A915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1" w:type="pct"/>
            <w:vAlign w:val="bottom"/>
          </w:tcPr>
          <w:p w14:paraId="6BEE3FD3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07FAFBF8" w:rsidR="00C50786" w:rsidRPr="00CF1517" w:rsidRDefault="00FB7467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246,409</w:t>
            </w:r>
          </w:p>
        </w:tc>
        <w:tc>
          <w:tcPr>
            <w:tcW w:w="130" w:type="pct"/>
            <w:vAlign w:val="bottom"/>
          </w:tcPr>
          <w:p w14:paraId="3D35C2A2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2F09EC82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28" w:type="pct"/>
            <w:vAlign w:val="bottom"/>
          </w:tcPr>
          <w:p w14:paraId="786BA31D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0D5EA1EA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61223F5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50786" w:rsidRPr="00CF1517" w14:paraId="49892362" w14:textId="77777777" w:rsidTr="00C50786">
        <w:trPr>
          <w:trHeight w:hRule="exact" w:val="360"/>
        </w:trPr>
        <w:tc>
          <w:tcPr>
            <w:tcW w:w="1842" w:type="pct"/>
            <w:vAlign w:val="bottom"/>
          </w:tcPr>
          <w:p w14:paraId="23235C20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1" w:type="pct"/>
            <w:vAlign w:val="bottom"/>
          </w:tcPr>
          <w:p w14:paraId="1E91F897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0FA7ED6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4E0CA9C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EC9879B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4642358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0ACBF3D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E313997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17B12B2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0786" w:rsidRPr="00CF1517" w14:paraId="3AAC002A" w14:textId="77777777" w:rsidTr="00C50786">
        <w:trPr>
          <w:trHeight w:hRule="exact" w:val="360"/>
        </w:trPr>
        <w:tc>
          <w:tcPr>
            <w:tcW w:w="1842" w:type="pct"/>
            <w:vAlign w:val="bottom"/>
          </w:tcPr>
          <w:p w14:paraId="2D1F55F2" w14:textId="77777777" w:rsidR="00C50786" w:rsidRPr="00CF1517" w:rsidRDefault="00C50786" w:rsidP="00C50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1" w:type="pct"/>
            <w:vAlign w:val="bottom"/>
          </w:tcPr>
          <w:p w14:paraId="2630FB9C" w14:textId="77777777" w:rsidR="00C50786" w:rsidRPr="00CF1517" w:rsidRDefault="00C50786" w:rsidP="00C50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vAlign w:val="bottom"/>
          </w:tcPr>
          <w:p w14:paraId="40314938" w14:textId="707CBE0D" w:rsidR="00C50786" w:rsidRPr="00CF1517" w:rsidRDefault="00FB7467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386,659</w:t>
            </w:r>
          </w:p>
        </w:tc>
        <w:tc>
          <w:tcPr>
            <w:tcW w:w="130" w:type="pct"/>
            <w:vAlign w:val="bottom"/>
          </w:tcPr>
          <w:p w14:paraId="3DD2B000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bottom"/>
          </w:tcPr>
          <w:p w14:paraId="56B6D4DA" w14:textId="18026FE5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78,821</w:t>
            </w:r>
          </w:p>
        </w:tc>
        <w:tc>
          <w:tcPr>
            <w:tcW w:w="128" w:type="pct"/>
            <w:vAlign w:val="bottom"/>
          </w:tcPr>
          <w:p w14:paraId="3F109BC4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7B348F9B" w14:textId="0276551E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A76329C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1380438C" w14:textId="77777777" w:rsidR="00C50786" w:rsidRPr="00CF1517" w:rsidRDefault="00C50786" w:rsidP="00C5078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E9263" w14:textId="382C525E" w:rsidR="007D6E3E" w:rsidRDefault="007D6E3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69"/>
        <w:gridCol w:w="271"/>
        <w:gridCol w:w="991"/>
        <w:gridCol w:w="271"/>
        <w:gridCol w:w="1078"/>
        <w:gridCol w:w="271"/>
        <w:gridCol w:w="1085"/>
      </w:tblGrid>
      <w:tr w:rsidR="003752C9" w:rsidRPr="008342AF" w14:paraId="36C2CFAD" w14:textId="77777777" w:rsidTr="002E4D8A">
        <w:trPr>
          <w:trHeight w:hRule="exact" w:val="393"/>
          <w:tblHeader/>
        </w:trPr>
        <w:tc>
          <w:tcPr>
            <w:tcW w:w="2232" w:type="pct"/>
          </w:tcPr>
          <w:p w14:paraId="4E0B4B38" w14:textId="77777777" w:rsidR="004D7939" w:rsidRPr="008342AF" w:rsidRDefault="004D7939" w:rsidP="00F37F96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25186DA" w14:textId="25A57E54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CAF1511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53C7E5AC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D8A" w:rsidRPr="008342AF" w14:paraId="0B41C5A3" w14:textId="77777777" w:rsidTr="002E4D8A">
        <w:trPr>
          <w:trHeight w:hRule="exact" w:val="393"/>
          <w:tblHeader/>
        </w:trPr>
        <w:tc>
          <w:tcPr>
            <w:tcW w:w="2232" w:type="pct"/>
          </w:tcPr>
          <w:p w14:paraId="6AA5F1AB" w14:textId="77777777" w:rsidR="004D7939" w:rsidRPr="00E05319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0" w:type="pct"/>
          </w:tcPr>
          <w:p w14:paraId="7B351472" w14:textId="77777777" w:rsidR="004D7939" w:rsidRPr="008342AF" w:rsidRDefault="004D7939" w:rsidP="00375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E5E45C3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1A7167E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216B2A5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7BD039BB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E43BA4F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4F60D0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D7939" w:rsidRPr="008342AF" w14:paraId="7B2F58B6" w14:textId="77777777" w:rsidTr="003752C9">
        <w:trPr>
          <w:trHeight w:hRule="exact" w:val="393"/>
          <w:tblHeader/>
        </w:trPr>
        <w:tc>
          <w:tcPr>
            <w:tcW w:w="2232" w:type="pct"/>
          </w:tcPr>
          <w:p w14:paraId="7547A8EC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5928541A" w14:textId="77777777" w:rsidR="004D7939" w:rsidRPr="008342AF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8A" w:rsidRPr="008342AF" w14:paraId="4E07F3B9" w14:textId="77777777" w:rsidTr="002E4D8A">
        <w:trPr>
          <w:trHeight w:hRule="exact" w:val="393"/>
        </w:trPr>
        <w:tc>
          <w:tcPr>
            <w:tcW w:w="2232" w:type="pct"/>
          </w:tcPr>
          <w:p w14:paraId="626B3434" w14:textId="77777777" w:rsidR="004D7939" w:rsidRPr="00E05319" w:rsidRDefault="004D7939" w:rsidP="00F37F9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E053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pct"/>
          </w:tcPr>
          <w:p w14:paraId="45BE92EB" w14:textId="79AB59D5" w:rsidR="004D7939" w:rsidRPr="00385077" w:rsidRDefault="00FB7467" w:rsidP="002E4D8A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0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175,717</w:t>
            </w:r>
          </w:p>
        </w:tc>
        <w:tc>
          <w:tcPr>
            <w:tcW w:w="146" w:type="pct"/>
          </w:tcPr>
          <w:p w14:paraId="3B172E05" w14:textId="77777777" w:rsidR="004D7939" w:rsidRPr="00385077" w:rsidRDefault="004D7939" w:rsidP="00F37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34D37D5" w14:textId="0ABF4B83" w:rsidR="004D7939" w:rsidRPr="00385077" w:rsidRDefault="00FB7467" w:rsidP="002E4D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0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385077" w:rsidRPr="003850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2,542</w:t>
            </w:r>
          </w:p>
        </w:tc>
        <w:tc>
          <w:tcPr>
            <w:tcW w:w="146" w:type="pct"/>
          </w:tcPr>
          <w:p w14:paraId="44639AD4" w14:textId="77777777" w:rsidR="004D7939" w:rsidRPr="008342AF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37968D" w14:textId="7C93D987" w:rsidR="004D7939" w:rsidRPr="008342AF" w:rsidRDefault="00FB7467" w:rsidP="002E4D8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B978068" w14:textId="77777777" w:rsidR="004D7939" w:rsidRPr="008342AF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25DFD0" w14:textId="216A9A20" w:rsidR="004D7939" w:rsidRPr="008342AF" w:rsidRDefault="00FB7467" w:rsidP="002E4D8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E4D8A" w:rsidRPr="008342AF" w14:paraId="7CBC23C1" w14:textId="77777777" w:rsidTr="002E4D8A">
        <w:trPr>
          <w:trHeight w:hRule="exact" w:val="393"/>
        </w:trPr>
        <w:tc>
          <w:tcPr>
            <w:tcW w:w="2232" w:type="pct"/>
          </w:tcPr>
          <w:p w14:paraId="221DCCC9" w14:textId="77777777" w:rsidR="004D7939" w:rsidRPr="00E05319" w:rsidRDefault="004D7939" w:rsidP="00F37F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pct"/>
          </w:tcPr>
          <w:p w14:paraId="6C4606EB" w14:textId="2D3CD5D1" w:rsidR="004D7939" w:rsidRPr="00385077" w:rsidRDefault="00FB7467" w:rsidP="003752C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85077">
              <w:rPr>
                <w:rFonts w:ascii="Angsana New" w:hAnsi="Angsana New" w:cs="Angsana New"/>
                <w:sz w:val="30"/>
                <w:szCs w:val="30"/>
              </w:rPr>
              <w:t>9,665</w:t>
            </w:r>
          </w:p>
        </w:tc>
        <w:tc>
          <w:tcPr>
            <w:tcW w:w="146" w:type="pct"/>
          </w:tcPr>
          <w:p w14:paraId="558465A6" w14:textId="77777777" w:rsidR="004D7939" w:rsidRPr="00385077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533C69F2" w14:textId="73840F56" w:rsidR="004D7939" w:rsidRPr="00385077" w:rsidRDefault="00385077" w:rsidP="0087452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385077">
              <w:rPr>
                <w:rFonts w:ascii="Angsana New" w:hAnsi="Angsana New" w:cs="Angsana New"/>
                <w:sz w:val="30"/>
                <w:szCs w:val="30"/>
              </w:rPr>
              <w:t>13,175</w:t>
            </w:r>
          </w:p>
        </w:tc>
        <w:tc>
          <w:tcPr>
            <w:tcW w:w="146" w:type="pct"/>
          </w:tcPr>
          <w:p w14:paraId="4FB93E2F" w14:textId="77777777" w:rsidR="004D7939" w:rsidRPr="008342AF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0935FAD" w14:textId="4F0D03F5" w:rsidR="004D7939" w:rsidRPr="008342AF" w:rsidRDefault="00FB7467" w:rsidP="002E4D8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CA3815" w14:textId="77777777" w:rsidR="004D7939" w:rsidRPr="008342AF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D63500" w14:textId="798FEC56" w:rsidR="004D7939" w:rsidRPr="008342AF" w:rsidRDefault="00FB7467" w:rsidP="002E4D8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E4D8A" w:rsidRPr="008342AF" w14:paraId="07F9332A" w14:textId="77777777" w:rsidTr="002E4D8A">
        <w:trPr>
          <w:trHeight w:hRule="exact" w:val="393"/>
        </w:trPr>
        <w:tc>
          <w:tcPr>
            <w:tcW w:w="2232" w:type="pct"/>
          </w:tcPr>
          <w:p w14:paraId="691D8608" w14:textId="77777777" w:rsidR="004D7939" w:rsidRPr="008342AF" w:rsidRDefault="004D7939" w:rsidP="00F37F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E0531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E053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CABD7E5" w14:textId="0099FF6F" w:rsidR="004D7939" w:rsidRPr="00385077" w:rsidRDefault="00FB7467" w:rsidP="003752C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0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185,382</w:t>
            </w:r>
          </w:p>
        </w:tc>
        <w:tc>
          <w:tcPr>
            <w:tcW w:w="146" w:type="pct"/>
          </w:tcPr>
          <w:p w14:paraId="578630C0" w14:textId="77777777" w:rsidR="004D7939" w:rsidRPr="00385077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209174E" w14:textId="14C4F1BA" w:rsidR="004D7939" w:rsidRPr="00385077" w:rsidRDefault="00FB7467" w:rsidP="0087452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0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175,717</w:t>
            </w:r>
          </w:p>
        </w:tc>
        <w:tc>
          <w:tcPr>
            <w:tcW w:w="146" w:type="pct"/>
          </w:tcPr>
          <w:p w14:paraId="41CFF835" w14:textId="77777777" w:rsidR="004D7939" w:rsidRPr="008342AF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271E02B" w14:textId="3F6FCD78" w:rsidR="004D7939" w:rsidRPr="008342AF" w:rsidRDefault="00FB7467" w:rsidP="002E4D8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5B1C66F" w14:textId="77777777" w:rsidR="004D7939" w:rsidRPr="008342AF" w:rsidRDefault="004D7939" w:rsidP="00F37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01670FB" w14:textId="3F2A42D2" w:rsidR="004D7939" w:rsidRPr="008342AF" w:rsidRDefault="00FB7467" w:rsidP="002E4D8A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E2C8DE6" w14:textId="77777777" w:rsidR="004D7939" w:rsidRDefault="004D7939" w:rsidP="004D7939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0E4CA0E0" w14:textId="206191D3" w:rsidR="004D7939" w:rsidRPr="00E05319" w:rsidRDefault="004D7939" w:rsidP="003B5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860BE8">
        <w:rPr>
          <w:rFonts w:asciiTheme="majorBidi" w:hAnsiTheme="majorBidi" w:cs="Angsana New" w:hint="cs"/>
          <w:sz w:val="30"/>
          <w:szCs w:val="30"/>
          <w:cs/>
          <w:lang w:val="th-TH"/>
        </w:rPr>
        <w:t>เ</w:t>
      </w:r>
      <w:r w:rsidRPr="00E05319">
        <w:rPr>
          <w:rFonts w:asciiTheme="majorBidi" w:hAnsiTheme="majorBidi" w:cs="Angsana New" w:hint="cs"/>
          <w:sz w:val="30"/>
          <w:szCs w:val="30"/>
          <w:cs/>
          <w:lang w:val="th-TH"/>
        </w:rPr>
        <w:t>ผยใน</w:t>
      </w:r>
      <w:r w:rsidRPr="00F82EB9">
        <w:rPr>
          <w:rFonts w:asciiTheme="majorBidi" w:hAnsiTheme="majorBidi" w:cs="Angsana New" w:hint="cs"/>
          <w:sz w:val="30"/>
          <w:szCs w:val="30"/>
          <w:cs/>
          <w:lang w:val="th-TH"/>
        </w:rPr>
        <w:t>หมายเหตุข้อ</w:t>
      </w:r>
      <w:r w:rsidRPr="00F82EB9">
        <w:rPr>
          <w:rFonts w:asciiTheme="majorBidi" w:hAnsiTheme="majorBidi" w:cs="Angsana New"/>
          <w:sz w:val="30"/>
          <w:szCs w:val="30"/>
          <w:cs/>
          <w:lang w:val="th-TH"/>
        </w:rPr>
        <w:t xml:space="preserve"> 2</w:t>
      </w:r>
      <w:r w:rsidR="00F82EB9" w:rsidRPr="00F82EB9">
        <w:rPr>
          <w:rFonts w:asciiTheme="majorBidi" w:hAnsiTheme="majorBidi" w:cs="Angsana New" w:hint="cs"/>
          <w:sz w:val="30"/>
          <w:szCs w:val="30"/>
          <w:cs/>
          <w:lang w:val="th-TH"/>
        </w:rPr>
        <w:t>6</w:t>
      </w:r>
      <w:r w:rsidRPr="00F82EB9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Pr="00F82EB9">
        <w:rPr>
          <w:rFonts w:asciiTheme="majorBidi" w:hAnsiTheme="majorBidi" w:cs="Angsana New" w:hint="cs"/>
          <w:sz w:val="30"/>
          <w:szCs w:val="30"/>
          <w:cs/>
          <w:lang w:val="th-TH"/>
        </w:rPr>
        <w:t>ข</w:t>
      </w:r>
      <w:r w:rsidRPr="00F82EB9">
        <w:rPr>
          <w:rFonts w:asciiTheme="majorBidi" w:hAnsiTheme="majorBidi" w:cs="Angsana New"/>
          <w:sz w:val="30"/>
          <w:szCs w:val="30"/>
          <w:cs/>
          <w:lang w:val="th-TH"/>
        </w:rPr>
        <w:t>.1)</w:t>
      </w:r>
    </w:p>
    <w:p w14:paraId="3FA23D02" w14:textId="77777777" w:rsidR="004D7939" w:rsidRPr="00CF1517" w:rsidRDefault="004D7939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768A10E" w14:textId="77777777" w:rsidR="004D7939" w:rsidRDefault="004D7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1D2D3E1" w14:textId="222F4B3F" w:rsidR="00AB6C43" w:rsidRPr="00CF1517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CF1517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 w:rsidR="005C2D10">
        <w:rPr>
          <w:rFonts w:ascii="Angsana New" w:hAnsi="Angsana New" w:cs="Angsana New"/>
          <w:sz w:val="30"/>
          <w:szCs w:val="30"/>
        </w:rPr>
        <w:t>5</w:t>
      </w:r>
      <w:r w:rsidR="00D2160A">
        <w:rPr>
          <w:rFonts w:ascii="Angsana New" w:hAnsi="Angsana New" w:cs="Angsana New"/>
          <w:sz w:val="30"/>
          <w:szCs w:val="30"/>
        </w:rPr>
        <w:t xml:space="preserve"> </w:t>
      </w:r>
      <w:r w:rsidR="00D2160A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5C2D10">
        <w:rPr>
          <w:rFonts w:ascii="Angsana New" w:hAnsi="Angsana New" w:cs="Angsana New"/>
          <w:sz w:val="30"/>
          <w:szCs w:val="30"/>
        </w:rPr>
        <w:t>11</w:t>
      </w:r>
      <w:r w:rsidR="00537709" w:rsidRPr="00CF15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</w:t>
      </w:r>
      <w:r w:rsidR="00360B44" w:rsidRPr="00360B44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14476D">
        <w:rPr>
          <w:rFonts w:ascii="Angsana New" w:hAnsi="Angsana New" w:cs="Angsana New"/>
          <w:i/>
          <w:iCs/>
          <w:sz w:val="30"/>
          <w:szCs w:val="30"/>
        </w:rPr>
        <w:t>3</w:t>
      </w:r>
      <w:r w:rsidR="00102418"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14476D" w:rsidRPr="0014476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14476D" w:rsidRPr="0014476D">
        <w:rPr>
          <w:rFonts w:ascii="Angsana New" w:hAnsi="Angsana New" w:cs="Angsana New"/>
          <w:i/>
          <w:iCs/>
          <w:sz w:val="30"/>
          <w:szCs w:val="30"/>
        </w:rPr>
        <w:t xml:space="preserve">5.0 </w:t>
      </w:r>
      <w:r w:rsidR="0014476D" w:rsidRPr="00144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14476D" w:rsidRPr="0014476D">
        <w:rPr>
          <w:rFonts w:ascii="Angsana New" w:hAnsi="Angsana New" w:cs="Angsana New"/>
          <w:i/>
          <w:iCs/>
          <w:sz w:val="30"/>
          <w:szCs w:val="30"/>
        </w:rPr>
        <w:t>11.0</w:t>
      </w:r>
      <w:r w:rsidR="0014476D" w:rsidRPr="0014476D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476D" w:rsidRPr="0014476D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CF151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CF1517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360B44" w:rsidRPr="00360B44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CF1517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CF1517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CF1517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28EF245B" w14:textId="77777777" w:rsidR="008266E3" w:rsidRPr="00F37F96" w:rsidRDefault="008266E3" w:rsidP="00BF5F7E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7723110" w14:textId="77777777" w:rsidR="004D7939" w:rsidRDefault="00F37F96" w:rsidP="00F37F9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สินทรัพย์ทางการเงินที่อยู่ในความต้องการของตลาด</w:t>
      </w:r>
    </w:p>
    <w:p w14:paraId="6E5C328D" w14:textId="0B6AB449" w:rsidR="00F37F96" w:rsidRPr="00F37F96" w:rsidRDefault="00F37F96" w:rsidP="00F37F9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Style w:val="TableGrid"/>
        <w:tblW w:w="96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5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F37F96" w:rsidRPr="00F37F96" w14:paraId="2DB865DB" w14:textId="77777777" w:rsidTr="00253524">
        <w:trPr>
          <w:tblHeader/>
        </w:trPr>
        <w:tc>
          <w:tcPr>
            <w:tcW w:w="3510" w:type="dxa"/>
          </w:tcPr>
          <w:p w14:paraId="620C2EE0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8" w:type="dxa"/>
            <w:gridSpan w:val="9"/>
            <w:hideMark/>
          </w:tcPr>
          <w:p w14:paraId="086F37B2" w14:textId="17931004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F37F96" w:rsidRPr="00F37F96" w14:paraId="20596499" w14:textId="77777777" w:rsidTr="00253524">
        <w:trPr>
          <w:tblHeader/>
        </w:trPr>
        <w:tc>
          <w:tcPr>
            <w:tcW w:w="3510" w:type="dxa"/>
            <w:vAlign w:val="bottom"/>
            <w:hideMark/>
          </w:tcPr>
          <w:p w14:paraId="16285342" w14:textId="5FA3A041" w:rsidR="00F37F96" w:rsidRPr="00F37F96" w:rsidRDefault="009E6B6A" w:rsidP="00F37F9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</w:t>
            </w:r>
            <w:r w:rsidR="00BF5F7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  <w:r w:rsidR="00F37F96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 w:rsidR="008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</w:t>
            </w:r>
            <w:r w:rsidR="00F37F96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และตราสารทุนที่อยู่ใน</w:t>
            </w:r>
            <w:r w:rsidR="00860B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</w:t>
            </w:r>
            <w:r w:rsidR="00F37F96"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995" w:type="dxa"/>
            <w:vAlign w:val="bottom"/>
            <w:hideMark/>
          </w:tcPr>
          <w:p w14:paraId="240ED682" w14:textId="77777777" w:rsidR="00F37F96" w:rsidRPr="00F37F96" w:rsidRDefault="00F37F96" w:rsidP="00F37F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CDBCB3" w14:textId="77777777" w:rsidR="00FD7E5D" w:rsidRDefault="00F37F96" w:rsidP="00F37F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6847F04C" w14:textId="2ACFDFE9" w:rsidR="00F37F96" w:rsidRPr="00F37F96" w:rsidRDefault="00F37F96" w:rsidP="00F37F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ADA80DB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B8E24F5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72C84D9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41F15B5D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34AD327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8936D3D" w14:textId="77777777" w:rsidR="00F37F96" w:rsidRPr="00F37F96" w:rsidRDefault="00F37F96" w:rsidP="00F37F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AD2907B" w14:textId="77777777" w:rsidR="00F37F96" w:rsidRPr="00F37F96" w:rsidRDefault="00F37F96" w:rsidP="00F37F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FD97EC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4DBA1F63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52ECF5" w14:textId="77777777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37F96" w:rsidRPr="00F37F96" w14:paraId="477BCC19" w14:textId="77777777" w:rsidTr="00253524">
        <w:trPr>
          <w:tblHeader/>
        </w:trPr>
        <w:tc>
          <w:tcPr>
            <w:tcW w:w="3510" w:type="dxa"/>
          </w:tcPr>
          <w:p w14:paraId="20750326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88" w:type="dxa"/>
            <w:gridSpan w:val="9"/>
            <w:vAlign w:val="bottom"/>
            <w:hideMark/>
          </w:tcPr>
          <w:p w14:paraId="440679CF" w14:textId="4426E4A9" w:rsidR="00F37F96" w:rsidRPr="00F37F96" w:rsidRDefault="00F37F96" w:rsidP="00F37F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37F96" w:rsidRPr="00F37F96" w14:paraId="4904EAED" w14:textId="77777777" w:rsidTr="008A2C17">
        <w:tc>
          <w:tcPr>
            <w:tcW w:w="3510" w:type="dxa"/>
            <w:hideMark/>
          </w:tcPr>
          <w:p w14:paraId="7351A303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5" w:type="dxa"/>
          </w:tcPr>
          <w:p w14:paraId="1DE79251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7E4FA60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666239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7715013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1199D0D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AAE5B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D3CAB1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7DC345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2B8DD0C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F96" w:rsidRPr="00F37F96" w14:paraId="158DB28F" w14:textId="77777777" w:rsidTr="008A2C17">
        <w:tc>
          <w:tcPr>
            <w:tcW w:w="3510" w:type="dxa"/>
            <w:hideMark/>
          </w:tcPr>
          <w:p w14:paraId="5CB57092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5" w:type="dxa"/>
          </w:tcPr>
          <w:p w14:paraId="37AC6F26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D30E409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7A9284E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7BF5B3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18DCB2A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7DCE7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3A2712B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DC6400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6F524B2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D10" w:rsidRPr="00F37F96" w14:paraId="3773C2FC" w14:textId="77777777" w:rsidTr="008A2C17">
        <w:tc>
          <w:tcPr>
            <w:tcW w:w="3510" w:type="dxa"/>
          </w:tcPr>
          <w:p w14:paraId="4D67244C" w14:textId="2CE835AB" w:rsidR="005C2D10" w:rsidRDefault="009E6B6A" w:rsidP="005C2D1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หน่วยลงทุนใน</w:t>
            </w:r>
            <w:r w:rsidR="005C2D1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ตราสารหนี้ที่วัดมูลค่าด้วย      </w:t>
            </w:r>
          </w:p>
          <w:p w14:paraId="4C6DD9F8" w14:textId="6085A954" w:rsidR="005C2D10" w:rsidRPr="00630A00" w:rsidRDefault="005C2D10" w:rsidP="005C2D1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มูลค่ายุติธรรมผ่านกำไรหรือ</w:t>
            </w:r>
            <w:r w:rsidR="00630A00">
              <w:rPr>
                <w:rFonts w:asciiTheme="majorBidi" w:hAnsiTheme="majorBidi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995" w:type="dxa"/>
          </w:tcPr>
          <w:p w14:paraId="4F95D674" w14:textId="77777777" w:rsidR="005C2D10" w:rsidRDefault="005C2D10" w:rsidP="00630A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2D4FCA19" w14:textId="5DC5CE90" w:rsidR="005C2D10" w:rsidRPr="00F37F96" w:rsidRDefault="005C2D10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20,000</w:t>
            </w:r>
          </w:p>
        </w:tc>
        <w:tc>
          <w:tcPr>
            <w:tcW w:w="246" w:type="dxa"/>
          </w:tcPr>
          <w:p w14:paraId="6908F41A" w14:textId="77777777" w:rsidR="005C2D10" w:rsidRPr="00F37F96" w:rsidRDefault="005C2D10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58F93BC" w14:textId="77777777" w:rsidR="005C2D10" w:rsidRDefault="005C2D10" w:rsidP="00630A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896D2D" w14:textId="40235250" w:rsidR="005C2D10" w:rsidRPr="00F37F96" w:rsidRDefault="005C2D10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2E2820" w14:textId="77777777" w:rsidR="005C2D10" w:rsidRPr="00F37F96" w:rsidRDefault="005C2D10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71C4F2B" w14:textId="77777777" w:rsidR="005C2D10" w:rsidRDefault="005C2D10" w:rsidP="00630A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C5FFC3" w14:textId="65FB81FC" w:rsidR="005C2D10" w:rsidRPr="00F37F96" w:rsidRDefault="005C2D10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236" w:type="dxa"/>
          </w:tcPr>
          <w:p w14:paraId="15F18ECB" w14:textId="77777777" w:rsidR="005C2D10" w:rsidRPr="00F37F96" w:rsidRDefault="005C2D10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A3AF7B7" w14:textId="77777777" w:rsidR="005C2D10" w:rsidRDefault="005C2D10" w:rsidP="00630A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FFC900" w14:textId="633DF302" w:rsidR="005C2D10" w:rsidRPr="00F37F96" w:rsidRDefault="005C2D10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CEFB3C" w14:textId="77777777" w:rsidR="005C2D10" w:rsidRPr="00F37F96" w:rsidRDefault="005C2D10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BAB12B" w14:textId="77777777" w:rsidR="005C2D10" w:rsidRDefault="005C2D10" w:rsidP="00630A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91EE9" w14:textId="7A2B7AC9" w:rsidR="005C2D10" w:rsidRPr="00F37F96" w:rsidRDefault="005C2D10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7F96" w:rsidRPr="00F37F96" w14:paraId="3C00AD6F" w14:textId="77777777" w:rsidTr="008A2C17">
        <w:tc>
          <w:tcPr>
            <w:tcW w:w="3510" w:type="dxa"/>
          </w:tcPr>
          <w:p w14:paraId="7807CF05" w14:textId="44477E93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  <w:r w:rsidRPr="004804B3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5" w:type="dxa"/>
          </w:tcPr>
          <w:p w14:paraId="5E9DE00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9A9995B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2A6D2634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5F732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0D280D4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52C0A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9977278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0F4294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E7A1190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F96" w:rsidRPr="00F37F96" w14:paraId="675AE756" w14:textId="77777777" w:rsidTr="008A2C17">
        <w:tc>
          <w:tcPr>
            <w:tcW w:w="3510" w:type="dxa"/>
            <w:hideMark/>
          </w:tcPr>
          <w:p w14:paraId="010A594A" w14:textId="55969FBD" w:rsidR="00F37F96" w:rsidRPr="00630A00" w:rsidRDefault="00F37F96" w:rsidP="009E6B6A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="00630A00" w:rsidRPr="00480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95" w:type="dxa"/>
            <w:vAlign w:val="bottom"/>
          </w:tcPr>
          <w:p w14:paraId="051016D2" w14:textId="288E150A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5482CD6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4CECFC12" w14:textId="5893E867" w:rsidR="00F37F96" w:rsidRPr="00F37F96" w:rsidRDefault="00E2545F" w:rsidP="00E2545F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1,494,829</w:t>
            </w:r>
          </w:p>
        </w:tc>
        <w:tc>
          <w:tcPr>
            <w:tcW w:w="240" w:type="dxa"/>
            <w:vAlign w:val="bottom"/>
          </w:tcPr>
          <w:p w14:paraId="3A8F0F76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D51024D" w14:textId="79ED8468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D2150B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17E355D" w14:textId="35CD7E50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(151,654)</w:t>
            </w:r>
          </w:p>
        </w:tc>
        <w:tc>
          <w:tcPr>
            <w:tcW w:w="236" w:type="dxa"/>
            <w:vAlign w:val="bottom"/>
          </w:tcPr>
          <w:p w14:paraId="41D21FFB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3521A8F1" w14:textId="1778E6A8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1,343,175</w:t>
            </w:r>
          </w:p>
        </w:tc>
      </w:tr>
      <w:tr w:rsidR="00F37F96" w:rsidRPr="00F37F96" w14:paraId="23268907" w14:textId="77777777" w:rsidTr="008A2C17">
        <w:tc>
          <w:tcPr>
            <w:tcW w:w="3510" w:type="dxa"/>
            <w:hideMark/>
          </w:tcPr>
          <w:p w14:paraId="345B5B48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9A74F" w14:textId="62C9A0FD" w:rsidR="00F37F96" w:rsidRPr="00F37F96" w:rsidRDefault="00601E64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46" w:type="dxa"/>
            <w:vAlign w:val="bottom"/>
          </w:tcPr>
          <w:p w14:paraId="6624467B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0D326" w14:textId="3871BF20" w:rsidR="00F37F96" w:rsidRPr="00F37F96" w:rsidRDefault="00E2545F" w:rsidP="00E2545F">
            <w:pPr>
              <w:spacing w:line="240" w:lineRule="auto"/>
              <w:ind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1,494,829</w:t>
            </w:r>
          </w:p>
        </w:tc>
        <w:tc>
          <w:tcPr>
            <w:tcW w:w="240" w:type="dxa"/>
            <w:vAlign w:val="bottom"/>
          </w:tcPr>
          <w:p w14:paraId="52A112F3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60CC52" w14:textId="743F377B" w:rsidR="00F37F96" w:rsidRPr="00F37F96" w:rsidRDefault="00601E64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(20,000)</w:t>
            </w:r>
          </w:p>
        </w:tc>
        <w:tc>
          <w:tcPr>
            <w:tcW w:w="236" w:type="dxa"/>
            <w:vAlign w:val="bottom"/>
          </w:tcPr>
          <w:p w14:paraId="048B29A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9B0D" w14:textId="4E4EE6F7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(151,654)</w:t>
            </w:r>
          </w:p>
        </w:tc>
        <w:tc>
          <w:tcPr>
            <w:tcW w:w="236" w:type="dxa"/>
            <w:vAlign w:val="bottom"/>
          </w:tcPr>
          <w:p w14:paraId="1CAB2D52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F67655" w14:textId="7F556998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1,343,175</w:t>
            </w:r>
          </w:p>
        </w:tc>
      </w:tr>
      <w:tr w:rsidR="00F37F96" w:rsidRPr="00F37F96" w14:paraId="5DA8CB06" w14:textId="77777777" w:rsidTr="008A2C17">
        <w:tc>
          <w:tcPr>
            <w:tcW w:w="3510" w:type="dxa"/>
            <w:hideMark/>
          </w:tcPr>
          <w:p w14:paraId="7EB4E018" w14:textId="4A5F932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C05F7B8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BFD498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EFB7BDE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0CBBEBA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360BF90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A1B08F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2FF2F19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EA10F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6358128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804B3" w:rsidRPr="00F37F96" w14:paraId="11087AF6" w14:textId="77777777" w:rsidTr="008A2C17">
        <w:tc>
          <w:tcPr>
            <w:tcW w:w="3510" w:type="dxa"/>
          </w:tcPr>
          <w:p w14:paraId="3DDAB280" w14:textId="5DD148FE" w:rsidR="004804B3" w:rsidRPr="00F37F96" w:rsidRDefault="004804B3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5" w:type="dxa"/>
            <w:vAlign w:val="bottom"/>
          </w:tcPr>
          <w:p w14:paraId="09FE9FFC" w14:textId="77777777" w:rsidR="004804B3" w:rsidRPr="00F37F96" w:rsidRDefault="004804B3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84C44F7" w14:textId="77777777" w:rsidR="004804B3" w:rsidRPr="00F37F96" w:rsidRDefault="004804B3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0FE76F8" w14:textId="77777777" w:rsidR="004804B3" w:rsidRPr="00F37F96" w:rsidRDefault="004804B3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6D26ED9F" w14:textId="77777777" w:rsidR="004804B3" w:rsidRPr="00F37F96" w:rsidRDefault="004804B3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976CB66" w14:textId="77777777" w:rsidR="004804B3" w:rsidRPr="00F37F96" w:rsidRDefault="004804B3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5CB6B" w14:textId="77777777" w:rsidR="004804B3" w:rsidRPr="00F37F96" w:rsidRDefault="004804B3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53986A9" w14:textId="77777777" w:rsidR="004804B3" w:rsidRPr="00F37F96" w:rsidRDefault="004804B3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EFE379" w14:textId="77777777" w:rsidR="004804B3" w:rsidRPr="00F37F96" w:rsidRDefault="004804B3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FF6903E" w14:textId="77777777" w:rsidR="004804B3" w:rsidRPr="00F37F96" w:rsidRDefault="004804B3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37F96" w:rsidRPr="00F37F96" w14:paraId="0A1802AB" w14:textId="77777777" w:rsidTr="008A2C17">
        <w:tc>
          <w:tcPr>
            <w:tcW w:w="3510" w:type="dxa"/>
          </w:tcPr>
          <w:p w14:paraId="6E028170" w14:textId="40EA11D0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5" w:type="dxa"/>
            <w:vAlign w:val="bottom"/>
          </w:tcPr>
          <w:p w14:paraId="712C88F7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48F5F7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B4F570B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DCAF48C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E14777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93EC4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929DA52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A92BAA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5FD1B94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37F96" w:rsidRPr="00F37F96" w14:paraId="4F2C33C5" w14:textId="77777777" w:rsidTr="008A2C17">
        <w:tc>
          <w:tcPr>
            <w:tcW w:w="3510" w:type="dxa"/>
          </w:tcPr>
          <w:p w14:paraId="2F8189CF" w14:textId="194B7204" w:rsidR="00F37F96" w:rsidRPr="00F37F96" w:rsidRDefault="00E9730B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  <w:r w:rsidR="008A2C1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F37F96"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="00480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  <w:r w:rsidR="00F37F96"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  <w:r w:rsidR="00F37F96"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5" w:type="dxa"/>
          </w:tcPr>
          <w:p w14:paraId="1790A1DE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229E890F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6FCBBE6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C129EB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571DB29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195FA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E1368BE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62176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5E5694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7F96" w:rsidRPr="00F37F96" w14:paraId="2EDE9A78" w14:textId="77777777" w:rsidTr="008A2C17">
        <w:tc>
          <w:tcPr>
            <w:tcW w:w="3510" w:type="dxa"/>
            <w:hideMark/>
          </w:tcPr>
          <w:p w14:paraId="6DCAFBC2" w14:textId="0947CE19" w:rsidR="00F37F96" w:rsidRPr="00630A00" w:rsidRDefault="00F37F96" w:rsidP="00F37F96">
            <w:pPr>
              <w:pStyle w:val="ListParagraph"/>
              <w:numPr>
                <w:ilvl w:val="0"/>
                <w:numId w:val="38"/>
              </w:numPr>
              <w:tabs>
                <w:tab w:val="clear" w:pos="454"/>
                <w:tab w:val="clear" w:pos="680"/>
                <w:tab w:val="left" w:pos="0"/>
                <w:tab w:val="left" w:pos="519"/>
              </w:tabs>
              <w:spacing w:line="240" w:lineRule="auto"/>
              <w:ind w:left="789" w:hanging="720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="00630A00" w:rsidRPr="00F37F9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95" w:type="dxa"/>
            <w:vAlign w:val="bottom"/>
          </w:tcPr>
          <w:p w14:paraId="1F293099" w14:textId="08A196A3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46" w:type="dxa"/>
            <w:vAlign w:val="bottom"/>
          </w:tcPr>
          <w:p w14:paraId="0A3A1F73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2D5254A" w14:textId="3A1C93D4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6046FA8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33C6FE7" w14:textId="755FF0B9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9DABBC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BD23BB1" w14:textId="26E8753E" w:rsidR="00F37F96" w:rsidRPr="009E43A7" w:rsidRDefault="009E43A7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43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48BA75" w14:textId="77777777" w:rsidR="00F37F96" w:rsidRPr="009E43A7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0260D71" w14:textId="5CAB4EEE" w:rsidR="00F37F96" w:rsidRPr="009E43A7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43A7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 w:rsidR="009E43A7" w:rsidRPr="009E43A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37F96" w:rsidRPr="00F37F96" w14:paraId="51EC0346" w14:textId="77777777" w:rsidTr="008A2C17">
        <w:tc>
          <w:tcPr>
            <w:tcW w:w="3510" w:type="dxa"/>
            <w:hideMark/>
          </w:tcPr>
          <w:p w14:paraId="6CC6B1AE" w14:textId="77777777" w:rsidR="00F37F96" w:rsidRPr="00F37F96" w:rsidRDefault="00F37F96" w:rsidP="00F37F96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B6224" w14:textId="5A0CD990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46" w:type="dxa"/>
            <w:vAlign w:val="bottom"/>
          </w:tcPr>
          <w:p w14:paraId="6D10B15A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0C554" w14:textId="3A034720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54EF643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A64DF" w14:textId="2ACC59FD" w:rsidR="00F37F96" w:rsidRPr="00F37F96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0C9481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A9FC5F" w14:textId="443F81C8" w:rsidR="00F37F96" w:rsidRPr="009E43A7" w:rsidRDefault="009E43A7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43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438462" w14:textId="77777777" w:rsidR="00F37F96" w:rsidRPr="009E43A7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3A5C19" w14:textId="3BCC1A93" w:rsidR="00F37F96" w:rsidRPr="009E43A7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43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</w:t>
            </w:r>
            <w:r w:rsidR="009E43A7" w:rsidRPr="009E43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54733C86" w14:textId="0E7B023C" w:rsidR="008A2C17" w:rsidRDefault="008A2C17">
      <w:pPr>
        <w:rPr>
          <w:rFonts w:asciiTheme="majorBidi" w:hAnsiTheme="majorBidi" w:cstheme="majorBidi"/>
          <w:sz w:val="30"/>
          <w:szCs w:val="30"/>
        </w:rPr>
      </w:pPr>
    </w:p>
    <w:p w14:paraId="201172D8" w14:textId="77777777" w:rsidR="00630A00" w:rsidRPr="00253524" w:rsidRDefault="00630A00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5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FD7E5D" w:rsidRPr="00F37F96" w14:paraId="0FE2D1B8" w14:textId="77777777" w:rsidTr="008A2C17">
        <w:tc>
          <w:tcPr>
            <w:tcW w:w="3600" w:type="dxa"/>
          </w:tcPr>
          <w:p w14:paraId="43F2811B" w14:textId="77777777" w:rsidR="00FD7E5D" w:rsidRPr="00F37F96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88" w:type="dxa"/>
            <w:gridSpan w:val="9"/>
          </w:tcPr>
          <w:p w14:paraId="2AAED309" w14:textId="6896B790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FD7E5D" w:rsidRPr="00F37F96" w14:paraId="6580649C" w14:textId="77777777" w:rsidTr="008A2C17">
        <w:tc>
          <w:tcPr>
            <w:tcW w:w="3600" w:type="dxa"/>
          </w:tcPr>
          <w:p w14:paraId="76734997" w14:textId="77777777" w:rsidR="00FD7E5D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A3C460D" w14:textId="77777777" w:rsidR="008A2C17" w:rsidRDefault="008A2C17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7029BDD" w14:textId="48E2A762" w:rsidR="00FD7E5D" w:rsidRPr="00F37F96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95" w:type="dxa"/>
          </w:tcPr>
          <w:p w14:paraId="15815463" w14:textId="77777777" w:rsidR="00FD7E5D" w:rsidRPr="00F37F96" w:rsidRDefault="00FD7E5D" w:rsidP="00FD7E5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F328D9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  <w:p w14:paraId="5A223969" w14:textId="2A1392CA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</w:tcPr>
          <w:p w14:paraId="6E015FF6" w14:textId="77777777" w:rsidR="00FD7E5D" w:rsidRPr="00F37F96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4ED22F7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E8D78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CB5302" w14:textId="686312A1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</w:tcPr>
          <w:p w14:paraId="243C4A45" w14:textId="77777777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CA10927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7391C9" w14:textId="77777777" w:rsidR="00FD7E5D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A0B0A" w14:textId="38E8D657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</w:tcPr>
          <w:p w14:paraId="0E864D89" w14:textId="77777777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15A1A27" w14:textId="77777777" w:rsidR="00FD7E5D" w:rsidRPr="00F37F96" w:rsidRDefault="00FD7E5D" w:rsidP="00FD7E5D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51593E82" w14:textId="38AA1060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67BFF4D7" w14:textId="77777777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05EF79A" w14:textId="73FF1360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A20C05C" w14:textId="164D9322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E5D" w:rsidRPr="00F37F96" w14:paraId="70D65BAA" w14:textId="77777777" w:rsidTr="008A2C17">
        <w:tc>
          <w:tcPr>
            <w:tcW w:w="3600" w:type="dxa"/>
          </w:tcPr>
          <w:p w14:paraId="0A19928F" w14:textId="77777777" w:rsidR="00FD7E5D" w:rsidRPr="00F37F96" w:rsidRDefault="00FD7E5D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8" w:type="dxa"/>
            <w:gridSpan w:val="9"/>
          </w:tcPr>
          <w:p w14:paraId="30A62496" w14:textId="4D88747F" w:rsidR="00FD7E5D" w:rsidRPr="00F37F96" w:rsidRDefault="00FD7E5D" w:rsidP="00FD7E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F37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66FE" w:rsidRPr="00F37F96" w14:paraId="6DC04E7C" w14:textId="77777777" w:rsidTr="008A2C17">
        <w:tc>
          <w:tcPr>
            <w:tcW w:w="3600" w:type="dxa"/>
          </w:tcPr>
          <w:p w14:paraId="58B30450" w14:textId="51C6A081" w:rsidR="00F666FE" w:rsidRPr="00F37F96" w:rsidRDefault="00F666FE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188" w:type="dxa"/>
            <w:gridSpan w:val="9"/>
          </w:tcPr>
          <w:p w14:paraId="66B94CB3" w14:textId="77777777" w:rsidR="00F666FE" w:rsidRPr="00F37F96" w:rsidRDefault="00F666FE" w:rsidP="00FD7E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7F96" w:rsidRPr="00F37F96" w14:paraId="7AA589B1" w14:textId="77777777" w:rsidTr="008A2C17">
        <w:tc>
          <w:tcPr>
            <w:tcW w:w="3600" w:type="dxa"/>
            <w:hideMark/>
          </w:tcPr>
          <w:p w14:paraId="6C84AF68" w14:textId="420A2323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37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5" w:type="dxa"/>
          </w:tcPr>
          <w:p w14:paraId="394A2982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D273C76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15476BB6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FBEDDF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EE16C2A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FF4D52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45EFE6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10B5E" w14:textId="77777777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3EDF38F" w14:textId="77777777" w:rsidR="00F37F96" w:rsidRPr="00F37F96" w:rsidRDefault="00F37F96" w:rsidP="00F37F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6FE" w:rsidRPr="00F37F96" w14:paraId="62AB9041" w14:textId="77777777" w:rsidTr="008A2C17">
        <w:tc>
          <w:tcPr>
            <w:tcW w:w="3600" w:type="dxa"/>
          </w:tcPr>
          <w:p w14:paraId="44221644" w14:textId="1B4FD2BB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ตรา</w:t>
            </w:r>
            <w:r w:rsidRPr="004804B3">
              <w:rPr>
                <w:rFonts w:asciiTheme="majorBidi" w:hAnsiTheme="majorBidi" w:cstheme="majorBidi"/>
                <w:sz w:val="30"/>
                <w:szCs w:val="30"/>
                <w:cs/>
              </w:rPr>
              <w:t>สารทุนที่วัดมูลค่า</w:t>
            </w: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ด้วย</w:t>
            </w:r>
            <w:r w:rsidRPr="00F37F9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995" w:type="dxa"/>
          </w:tcPr>
          <w:p w14:paraId="6ABD15F4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3001704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</w:tcPr>
          <w:p w14:paraId="657FEB70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78129B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46ECC3A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DBA17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2F8E935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782D3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B02BA22" w14:textId="77777777" w:rsidR="00F666FE" w:rsidRPr="00F37F96" w:rsidRDefault="00F666FE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6FE" w:rsidRPr="00F37F96" w14:paraId="0ED5A1D0" w14:textId="77777777" w:rsidTr="008A2C17">
        <w:tc>
          <w:tcPr>
            <w:tcW w:w="3600" w:type="dxa"/>
          </w:tcPr>
          <w:p w14:paraId="08C0F981" w14:textId="5C12B541" w:rsidR="00F666FE" w:rsidRPr="009E6B6A" w:rsidRDefault="00F666FE" w:rsidP="00F666FE">
            <w:pPr>
              <w:pStyle w:val="ListParagraph"/>
              <w:numPr>
                <w:ilvl w:val="0"/>
                <w:numId w:val="38"/>
              </w:numPr>
              <w:spacing w:line="240" w:lineRule="auto"/>
              <w:ind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</w:t>
            </w:r>
            <w:r w:rsidR="009E6B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995" w:type="dxa"/>
            <w:vAlign w:val="bottom"/>
          </w:tcPr>
          <w:p w14:paraId="6E308188" w14:textId="4CAF692B" w:rsidR="00F666FE" w:rsidRPr="00F37F96" w:rsidRDefault="00E2545F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5E63D09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CC05B35" w14:textId="36E540FB" w:rsidR="00F666FE" w:rsidRPr="00F37F96" w:rsidRDefault="00E2545F" w:rsidP="00E2545F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1,494,829</w:t>
            </w:r>
          </w:p>
        </w:tc>
        <w:tc>
          <w:tcPr>
            <w:tcW w:w="240" w:type="dxa"/>
            <w:vAlign w:val="bottom"/>
          </w:tcPr>
          <w:p w14:paraId="7A77F164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6749451" w14:textId="5B773BBC" w:rsidR="00F666FE" w:rsidRPr="00F37F96" w:rsidRDefault="00E2545F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6AE588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CF460C9" w14:textId="5E308BC2" w:rsidR="00F666FE" w:rsidRPr="00F37F96" w:rsidRDefault="00E2545F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(151,654)</w:t>
            </w:r>
          </w:p>
        </w:tc>
        <w:tc>
          <w:tcPr>
            <w:tcW w:w="236" w:type="dxa"/>
            <w:vAlign w:val="bottom"/>
          </w:tcPr>
          <w:p w14:paraId="6631B258" w14:textId="77777777" w:rsidR="00F666FE" w:rsidRPr="00F37F96" w:rsidRDefault="00F666FE" w:rsidP="00F666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B93C412" w14:textId="02639491" w:rsidR="00F666FE" w:rsidRPr="00F37F96" w:rsidRDefault="00E2545F" w:rsidP="00F666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1,343,175</w:t>
            </w:r>
          </w:p>
        </w:tc>
      </w:tr>
      <w:tr w:rsidR="00F37F96" w:rsidRPr="00F37F96" w14:paraId="6B4FE1EF" w14:textId="77777777" w:rsidTr="008A2C17">
        <w:tc>
          <w:tcPr>
            <w:tcW w:w="3600" w:type="dxa"/>
          </w:tcPr>
          <w:p w14:paraId="6D8702D4" w14:textId="3E85CC10" w:rsidR="00F37F96" w:rsidRPr="00F37F96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47E9E" w14:textId="00627E07" w:rsidR="00F37F96" w:rsidRPr="00E2545F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54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48FA5A20" w14:textId="77777777" w:rsidR="00F37F96" w:rsidRPr="00E254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058AA" w14:textId="432AA753" w:rsidR="00F37F96" w:rsidRPr="00E2545F" w:rsidRDefault="00E2545F" w:rsidP="00E2545F">
            <w:pPr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54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1,494,829</w:t>
            </w:r>
          </w:p>
        </w:tc>
        <w:tc>
          <w:tcPr>
            <w:tcW w:w="240" w:type="dxa"/>
            <w:vAlign w:val="bottom"/>
          </w:tcPr>
          <w:p w14:paraId="56363FD5" w14:textId="77777777" w:rsidR="00F37F96" w:rsidRPr="00E254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BB28E" w14:textId="083B7FB4" w:rsidR="00F37F96" w:rsidRPr="00E2545F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3DEC2B" w14:textId="77777777" w:rsidR="00F37F96" w:rsidRPr="00E254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A0DC1" w14:textId="2E0A49CC" w:rsidR="00E2545F" w:rsidRPr="00E2545F" w:rsidRDefault="00E2545F" w:rsidP="00E2545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(151,654)</w:t>
            </w:r>
          </w:p>
        </w:tc>
        <w:tc>
          <w:tcPr>
            <w:tcW w:w="236" w:type="dxa"/>
            <w:vAlign w:val="bottom"/>
          </w:tcPr>
          <w:p w14:paraId="620E80AD" w14:textId="77777777" w:rsidR="00F37F96" w:rsidRPr="00E2545F" w:rsidRDefault="00F37F96" w:rsidP="00F37F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B4556" w14:textId="42F40E9B" w:rsidR="00F37F96" w:rsidRPr="00E2545F" w:rsidRDefault="00E2545F" w:rsidP="00F37F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1,343,175</w:t>
            </w:r>
          </w:p>
        </w:tc>
      </w:tr>
    </w:tbl>
    <w:p w14:paraId="45E25770" w14:textId="2BCCE439" w:rsidR="00F37F96" w:rsidRPr="00F37F96" w:rsidRDefault="00F37F96" w:rsidP="00F37F96">
      <w:pPr>
        <w:rPr>
          <w:rFonts w:cstheme="minorBidi"/>
          <w:cs/>
          <w:lang w:val="th-TH"/>
        </w:rPr>
        <w:sectPr w:rsidR="00F37F96" w:rsidRPr="00F37F96" w:rsidSect="00E808A2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720" w:left="1152" w:header="720" w:footer="720" w:gutter="0"/>
          <w:pgNumType w:start="26"/>
          <w:cols w:space="720"/>
          <w:docGrid w:linePitch="360"/>
        </w:sectPr>
      </w:pPr>
    </w:p>
    <w:p w14:paraId="17413D3B" w14:textId="77777777" w:rsidR="008F6745" w:rsidRPr="00CF1517" w:rsidRDefault="008F6745" w:rsidP="009515E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CD6B63C" w14:textId="77777777" w:rsidR="008F5F29" w:rsidRPr="00CF1517" w:rsidRDefault="008F5F29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749"/>
        <w:gridCol w:w="785"/>
        <w:gridCol w:w="8"/>
        <w:gridCol w:w="786"/>
        <w:gridCol w:w="178"/>
        <w:gridCol w:w="823"/>
        <w:gridCol w:w="11"/>
        <w:gridCol w:w="165"/>
        <w:gridCol w:w="11"/>
        <w:gridCol w:w="783"/>
        <w:gridCol w:w="178"/>
        <w:gridCol w:w="794"/>
        <w:gridCol w:w="15"/>
        <w:gridCol w:w="161"/>
        <w:gridCol w:w="15"/>
        <w:gridCol w:w="779"/>
        <w:gridCol w:w="178"/>
        <w:gridCol w:w="794"/>
        <w:gridCol w:w="19"/>
        <w:gridCol w:w="157"/>
        <w:gridCol w:w="19"/>
        <w:gridCol w:w="775"/>
        <w:gridCol w:w="178"/>
        <w:gridCol w:w="845"/>
      </w:tblGrid>
      <w:tr w:rsidR="00F37F96" w:rsidRPr="00CF1517" w14:paraId="31092816" w14:textId="77777777" w:rsidTr="00F37F96">
        <w:trPr>
          <w:cantSplit/>
          <w:trHeight w:val="354"/>
        </w:trPr>
        <w:tc>
          <w:tcPr>
            <w:tcW w:w="3060" w:type="dxa"/>
          </w:tcPr>
          <w:p w14:paraId="0F1F55B2" w14:textId="77777777" w:rsidR="00F37F96" w:rsidRPr="00CF1517" w:rsidRDefault="00F37F96" w:rsidP="00A776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0274855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6" w:type="dxa"/>
            <w:gridSpan w:val="24"/>
          </w:tcPr>
          <w:p w14:paraId="0C338F32" w14:textId="5ACB30E5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37F96" w:rsidRPr="00CF1517" w14:paraId="722DE186" w14:textId="77777777" w:rsidTr="00F37F96">
        <w:trPr>
          <w:cantSplit/>
          <w:trHeight w:val="354"/>
        </w:trPr>
        <w:tc>
          <w:tcPr>
            <w:tcW w:w="3060" w:type="dxa"/>
          </w:tcPr>
          <w:p w14:paraId="5A85D90D" w14:textId="7B554631" w:rsidR="00F37F96" w:rsidRPr="00CF1517" w:rsidRDefault="00F37F96" w:rsidP="00F37F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BE4BE08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42" w:type="dxa"/>
            <w:gridSpan w:val="3"/>
          </w:tcPr>
          <w:p w14:paraId="715B31D6" w14:textId="21AFC9C1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798" w:type="dxa"/>
            <w:gridSpan w:val="4"/>
          </w:tcPr>
          <w:p w14:paraId="0ED3F08B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73BFB559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1C9D01A8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4E555A47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3B75443D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1CC7A7F6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32834D01" w14:textId="6FDBA57C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F37F96" w:rsidRPr="00CF1517" w14:paraId="47E1B1A6" w14:textId="77777777" w:rsidTr="00F37F96">
        <w:trPr>
          <w:cantSplit/>
          <w:trHeight w:val="354"/>
        </w:trPr>
        <w:tc>
          <w:tcPr>
            <w:tcW w:w="3060" w:type="dxa"/>
          </w:tcPr>
          <w:p w14:paraId="4753B34D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71126C9B" w14:textId="77777777" w:rsidR="00F37F96" w:rsidRPr="00CF1517" w:rsidRDefault="00F37F96" w:rsidP="0041545A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42" w:type="dxa"/>
            <w:gridSpan w:val="3"/>
          </w:tcPr>
          <w:p w14:paraId="4DEFE7B6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798" w:type="dxa"/>
            <w:gridSpan w:val="4"/>
          </w:tcPr>
          <w:p w14:paraId="16FB1705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6" w:type="dxa"/>
            <w:gridSpan w:val="2"/>
          </w:tcPr>
          <w:p w14:paraId="39AEE79E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05F87936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6" w:type="dxa"/>
            <w:gridSpan w:val="2"/>
          </w:tcPr>
          <w:p w14:paraId="284EB3CE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6E54BF99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6" w:type="dxa"/>
            <w:gridSpan w:val="2"/>
          </w:tcPr>
          <w:p w14:paraId="444741A6" w14:textId="77777777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7CAE5AE3" w14:textId="018AD1CE" w:rsidR="00F37F96" w:rsidRPr="00CF1517" w:rsidRDefault="00F37F96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F37F96" w:rsidRPr="00CF1517" w14:paraId="6954C0DD" w14:textId="77777777" w:rsidTr="00F37F96">
        <w:trPr>
          <w:cantSplit/>
          <w:trHeight w:val="309"/>
        </w:trPr>
        <w:tc>
          <w:tcPr>
            <w:tcW w:w="3060" w:type="dxa"/>
          </w:tcPr>
          <w:p w14:paraId="3868F875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</w:tcPr>
          <w:p w14:paraId="2E108176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16E0DF95" w14:textId="5C4A5791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785" w:type="dxa"/>
          </w:tcPr>
          <w:p w14:paraId="4BEE2295" w14:textId="16EB3A72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794" w:type="dxa"/>
            <w:gridSpan w:val="2"/>
          </w:tcPr>
          <w:p w14:paraId="55DC8A52" w14:textId="06F38B44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8B33CA4" w14:textId="03E1D038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5F2A12AD" w14:textId="3C21575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6" w:type="dxa"/>
            <w:gridSpan w:val="2"/>
          </w:tcPr>
          <w:p w14:paraId="6C1B7267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400C769" w14:textId="56091D7F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CEEF9DC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6F44A5B" w14:textId="262FB96C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6" w:type="dxa"/>
            <w:gridSpan w:val="2"/>
          </w:tcPr>
          <w:p w14:paraId="74D5724D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B8EEDBB" w14:textId="500229E1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542FF37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645CA7B" w14:textId="4A85CB12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6" w:type="dxa"/>
            <w:gridSpan w:val="2"/>
          </w:tcPr>
          <w:p w14:paraId="5E75A0EE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1ABB8E7" w14:textId="6D4C2432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3E16C15" w14:textId="7777777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</w:tcPr>
          <w:p w14:paraId="49FC2643" w14:textId="0DB3B197" w:rsidR="00F37F96" w:rsidRPr="00CF1517" w:rsidRDefault="00F37F96" w:rsidP="00BB5618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</w:tr>
      <w:tr w:rsidR="00F37F96" w:rsidRPr="00CF1517" w14:paraId="13C10688" w14:textId="77777777" w:rsidTr="00F37F96">
        <w:trPr>
          <w:cantSplit/>
          <w:trHeight w:val="309"/>
        </w:trPr>
        <w:tc>
          <w:tcPr>
            <w:tcW w:w="3060" w:type="dxa"/>
          </w:tcPr>
          <w:p w14:paraId="1483195A" w14:textId="2591D64A" w:rsidR="00F37F96" w:rsidRPr="00CF1517" w:rsidRDefault="00F37F96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04704088" w14:textId="34838D63" w:rsidR="00F37F96" w:rsidRPr="00CF1517" w:rsidRDefault="00F37F96" w:rsidP="005D4A8B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34" w:type="dxa"/>
            <w:gridSpan w:val="2"/>
          </w:tcPr>
          <w:p w14:paraId="693188E3" w14:textId="5613372E" w:rsidR="00F37F96" w:rsidRPr="00CF1517" w:rsidRDefault="00F37F96" w:rsidP="00F37F9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72" w:type="dxa"/>
            <w:gridSpan w:val="22"/>
          </w:tcPr>
          <w:p w14:paraId="1144B42E" w14:textId="629D84F7" w:rsidR="00F37F96" w:rsidRPr="00CF1517" w:rsidRDefault="00F37F96" w:rsidP="00F37F9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F37F96" w:rsidRPr="00CF1517" w14:paraId="5E37F6B7" w14:textId="77777777" w:rsidTr="00F37F96">
        <w:trPr>
          <w:cantSplit/>
          <w:trHeight w:val="309"/>
        </w:trPr>
        <w:tc>
          <w:tcPr>
            <w:tcW w:w="3060" w:type="dxa"/>
          </w:tcPr>
          <w:p w14:paraId="56E98A45" w14:textId="59E6EA0F" w:rsidR="00F37F96" w:rsidRPr="00CF1517" w:rsidRDefault="00F37F96" w:rsidP="00F37F96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890" w:type="dxa"/>
          </w:tcPr>
          <w:p w14:paraId="586A6FAD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064B2E4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14:paraId="0D3BC30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4" w:type="dxa"/>
            <w:gridSpan w:val="2"/>
          </w:tcPr>
          <w:p w14:paraId="4339DC37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C1F4E9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34DD5AB3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2AED468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BB70659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77B80B6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805B40A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5DD8A90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BD8DFE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13B9BA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1C8EF9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249D01C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658E091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AABEEE6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00F8A75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F37F96" w:rsidRPr="00CF1517" w14:paraId="1CF50E2F" w14:textId="77777777" w:rsidTr="00F37F96">
        <w:trPr>
          <w:cantSplit/>
          <w:trHeight w:val="344"/>
        </w:trPr>
        <w:tc>
          <w:tcPr>
            <w:tcW w:w="3060" w:type="dxa"/>
          </w:tcPr>
          <w:p w14:paraId="5C4F1379" w14:textId="2FB7A1C1" w:rsidR="00F37F96" w:rsidRPr="00CF1517" w:rsidRDefault="00F37F96" w:rsidP="00F37F96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อาหารสัตว์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</w:tcPr>
          <w:p w14:paraId="60AAE498" w14:textId="6DF53A3D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left="-24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F1517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49" w:type="dxa"/>
          </w:tcPr>
          <w:p w14:paraId="6E3F286B" w14:textId="37837C00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5" w:type="dxa"/>
          </w:tcPr>
          <w:p w14:paraId="07FE8E74" w14:textId="724092FC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1F69F24C" w14:textId="3F1BD30A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8" w:type="dxa"/>
            <w:vAlign w:val="bottom"/>
          </w:tcPr>
          <w:p w14:paraId="3E8111D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78975DB1" w14:textId="75712203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6" w:type="dxa"/>
            <w:gridSpan w:val="2"/>
          </w:tcPr>
          <w:p w14:paraId="61F24CA7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7739E87" w14:textId="2E763FDA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9955E3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24B134F" w14:textId="6BCFE830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65307631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F33345C" w14:textId="16FBD195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8" w:type="dxa"/>
          </w:tcPr>
          <w:p w14:paraId="3A6C58E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99A9710" w14:textId="151FA431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6" w:type="dxa"/>
            <w:gridSpan w:val="2"/>
          </w:tcPr>
          <w:p w14:paraId="6AA22D2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AAB4A65" w14:textId="4F54E8FB" w:rsidR="00F37F96" w:rsidRPr="00CF1517" w:rsidRDefault="002826A3" w:rsidP="002826A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560</w:t>
            </w:r>
          </w:p>
        </w:tc>
        <w:tc>
          <w:tcPr>
            <w:tcW w:w="178" w:type="dxa"/>
          </w:tcPr>
          <w:p w14:paraId="4851EFFD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0A709AF3" w14:textId="6C7F46D0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</w:tr>
      <w:tr w:rsidR="00F37F96" w:rsidRPr="00CF1517" w14:paraId="3DF470BF" w14:textId="77777777" w:rsidTr="00F37F96">
        <w:trPr>
          <w:cantSplit/>
          <w:trHeight w:val="620"/>
        </w:trPr>
        <w:tc>
          <w:tcPr>
            <w:tcW w:w="3060" w:type="dxa"/>
          </w:tcPr>
          <w:p w14:paraId="7917B8B4" w14:textId="63CF638C" w:rsidR="00F37F96" w:rsidRPr="00CF1517" w:rsidRDefault="00F37F96" w:rsidP="00F37F96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890" w:type="dxa"/>
          </w:tcPr>
          <w:p w14:paraId="1E15BE1E" w14:textId="52FD856B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ลูกไก่พันธุ์เนื้อ</w:t>
            </w:r>
          </w:p>
        </w:tc>
        <w:tc>
          <w:tcPr>
            <w:tcW w:w="749" w:type="dxa"/>
          </w:tcPr>
          <w:p w14:paraId="6BC290AF" w14:textId="1762A143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23573C0" w14:textId="18C758A6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436DD4E1" w14:textId="24F10EA5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  <w:vAlign w:val="bottom"/>
          </w:tcPr>
          <w:p w14:paraId="678CA71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19F3C22E" w14:textId="1497B22F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76" w:type="dxa"/>
            <w:gridSpan w:val="2"/>
          </w:tcPr>
          <w:p w14:paraId="376D0C7E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D8516F0" w14:textId="6CC71444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470DB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B11E94" w:rsidRPr="00C470DB">
              <w:rPr>
                <w:rFonts w:ascii="Angsana New" w:hAnsi="Angsana New" w:cs="Angsana New"/>
                <w:szCs w:val="22"/>
                <w:lang w:bidi="th-TH"/>
              </w:rPr>
              <w:t>718</w:t>
            </w:r>
            <w:r w:rsidRPr="00C470DB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25CDD4D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46C4733" w14:textId="2DC4D4A3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28F467B7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33B9872" w14:textId="2530E67A" w:rsidR="00F37F96" w:rsidRPr="00CF1517" w:rsidRDefault="006252CC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482</w:t>
            </w:r>
          </w:p>
        </w:tc>
        <w:tc>
          <w:tcPr>
            <w:tcW w:w="178" w:type="dxa"/>
          </w:tcPr>
          <w:p w14:paraId="6054136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478FC8F" w14:textId="1594B67C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76" w:type="dxa"/>
            <w:gridSpan w:val="2"/>
          </w:tcPr>
          <w:p w14:paraId="007DBEE3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310C222" w14:textId="0C72B400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F490FB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156AD184" w14:textId="4DCF63D0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25F4B41E" w14:textId="77777777" w:rsidTr="00F37F96">
        <w:trPr>
          <w:cantSplit/>
          <w:trHeight w:val="281"/>
        </w:trPr>
        <w:tc>
          <w:tcPr>
            <w:tcW w:w="3060" w:type="dxa"/>
          </w:tcPr>
          <w:p w14:paraId="4C6DAB1B" w14:textId="7E28C122" w:rsidR="00F37F96" w:rsidRPr="00CF1517" w:rsidRDefault="00F37F96" w:rsidP="00F37F96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คอนแทรค</w:t>
            </w:r>
            <w:r w:rsidRPr="00CF151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 w:rsidRPr="00CF151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90" w:type="dxa"/>
          </w:tcPr>
          <w:p w14:paraId="2649FC42" w14:textId="2AF0BD1E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ผลิตและจำหน่ายไก่พันธุ์เนื้อ</w:t>
            </w:r>
          </w:p>
        </w:tc>
        <w:tc>
          <w:tcPr>
            <w:tcW w:w="749" w:type="dxa"/>
          </w:tcPr>
          <w:p w14:paraId="026C6D76" w14:textId="62FA323B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14AFEC36" w14:textId="5C110AF3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2CA7F571" w14:textId="6B52F872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  <w:vAlign w:val="bottom"/>
          </w:tcPr>
          <w:p w14:paraId="427FA89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3674BAEC" w14:textId="0042D069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6" w:type="dxa"/>
            <w:gridSpan w:val="2"/>
          </w:tcPr>
          <w:p w14:paraId="3733BD7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6F73306" w14:textId="23632B06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46D5601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189429F" w14:textId="68FEEE9D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19CDBAE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4892F41" w14:textId="54E5C863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</w:tcPr>
          <w:p w14:paraId="1DE68E9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0F8A5EC" w14:textId="7508BD5F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6" w:type="dxa"/>
            <w:gridSpan w:val="2"/>
          </w:tcPr>
          <w:p w14:paraId="4E0226A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390A470" w14:textId="27701FDF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F012E23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0B53B934" w14:textId="15B516B8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2B2FE3BD" w14:textId="77777777" w:rsidTr="00F37F96">
        <w:trPr>
          <w:cantSplit/>
          <w:trHeight w:val="620"/>
        </w:trPr>
        <w:tc>
          <w:tcPr>
            <w:tcW w:w="3060" w:type="dxa"/>
          </w:tcPr>
          <w:p w14:paraId="4343EA96" w14:textId="0B3CEF3C" w:rsidR="00F37F96" w:rsidRPr="00CF1517" w:rsidRDefault="00F37F96" w:rsidP="00F37F96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รีเสิร์ซ</w:t>
            </w:r>
            <w:r w:rsidRPr="00CF151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CF1517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890" w:type="dxa"/>
          </w:tcPr>
          <w:p w14:paraId="7AEC287A" w14:textId="77777777" w:rsidR="00F37F96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E4DFA21" w14:textId="36AC26A2" w:rsidR="00F37F96" w:rsidRPr="00CF1517" w:rsidRDefault="00F37F96" w:rsidP="00F37F96">
            <w:pPr>
              <w:pStyle w:val="acctfourfigures"/>
              <w:tabs>
                <w:tab w:val="clear" w:pos="765"/>
                <w:tab w:val="left" w:pos="186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รักษาสัตว์</w:t>
            </w:r>
          </w:p>
        </w:tc>
        <w:tc>
          <w:tcPr>
            <w:tcW w:w="749" w:type="dxa"/>
          </w:tcPr>
          <w:p w14:paraId="191A6DF9" w14:textId="1CB1B76F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5F9A75A" w14:textId="780FD151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25F6871C" w14:textId="798F5697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14:paraId="7DAA166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012AA0CD" w14:textId="79C95338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6" w:type="dxa"/>
            <w:gridSpan w:val="2"/>
          </w:tcPr>
          <w:p w14:paraId="5B678641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D9644C8" w14:textId="097C4A4B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8D9717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8E1CC26" w14:textId="18FF38F5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1961AE6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36BEAF9" w14:textId="1840093D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14:paraId="6E22389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1E19C13" w14:textId="252AD2E2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76" w:type="dxa"/>
            <w:gridSpan w:val="2"/>
          </w:tcPr>
          <w:p w14:paraId="372D46C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F009A14" w14:textId="13836683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523D90B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3B4A446D" w14:textId="1BDDD4B1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0E4AD44E" w14:textId="77777777" w:rsidTr="00F37F96">
        <w:trPr>
          <w:cantSplit/>
          <w:trHeight w:val="353"/>
        </w:trPr>
        <w:tc>
          <w:tcPr>
            <w:tcW w:w="3060" w:type="dxa"/>
          </w:tcPr>
          <w:p w14:paraId="5A4D6D99" w14:textId="5BFD41D0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F1517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เซอร์วิส แอนด์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</w:p>
        </w:tc>
        <w:tc>
          <w:tcPr>
            <w:tcW w:w="1890" w:type="dxa"/>
          </w:tcPr>
          <w:p w14:paraId="21CE3ECE" w14:textId="1231CD4A" w:rsidR="00F37F96" w:rsidRPr="00DC4432" w:rsidRDefault="0041545A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9" w:type="dxa"/>
          </w:tcPr>
          <w:p w14:paraId="0272E50F" w14:textId="3FC89C07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0CCA1445" w14:textId="54E1CA1F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20C927D7" w14:textId="5E224710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467</w:t>
            </w:r>
          </w:p>
        </w:tc>
        <w:tc>
          <w:tcPr>
            <w:tcW w:w="178" w:type="dxa"/>
          </w:tcPr>
          <w:p w14:paraId="600A36B9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02E24C53" w14:textId="16029836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176" w:type="dxa"/>
            <w:gridSpan w:val="2"/>
          </w:tcPr>
          <w:p w14:paraId="3E96BBF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7B57B80" w14:textId="0CAC909C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(141)</w:t>
            </w:r>
          </w:p>
        </w:tc>
        <w:tc>
          <w:tcPr>
            <w:tcW w:w="178" w:type="dxa"/>
          </w:tcPr>
          <w:p w14:paraId="484FB1A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45EE01B" w14:textId="5B335B76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(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41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6" w:type="dxa"/>
            <w:gridSpan w:val="2"/>
          </w:tcPr>
          <w:p w14:paraId="36C84B7E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D04F8E4" w14:textId="4C6E7038" w:rsidR="00F37F96" w:rsidRPr="00CF1517" w:rsidRDefault="00E93E3C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326</w:t>
            </w:r>
          </w:p>
        </w:tc>
        <w:tc>
          <w:tcPr>
            <w:tcW w:w="178" w:type="dxa"/>
          </w:tcPr>
          <w:p w14:paraId="02CD0DB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F92B7A9" w14:textId="0488211F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</w:t>
            </w:r>
          </w:p>
        </w:tc>
        <w:tc>
          <w:tcPr>
            <w:tcW w:w="176" w:type="dxa"/>
            <w:gridSpan w:val="2"/>
          </w:tcPr>
          <w:p w14:paraId="0A9C940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3E6D164" w14:textId="3300616B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8FBB9CD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2C13CA76" w14:textId="21E27B2D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05DCD2E7" w14:textId="77777777" w:rsidTr="00F37F96">
        <w:trPr>
          <w:cantSplit/>
          <w:trHeight w:val="309"/>
        </w:trPr>
        <w:tc>
          <w:tcPr>
            <w:tcW w:w="3060" w:type="dxa"/>
          </w:tcPr>
          <w:p w14:paraId="37BBC8AE" w14:textId="7A0A6FD8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CF1517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890" w:type="dxa"/>
          </w:tcPr>
          <w:p w14:paraId="3A0E8C82" w14:textId="6360F9B2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9" w:type="dxa"/>
          </w:tcPr>
          <w:p w14:paraId="09AA058D" w14:textId="4DD64B6A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5AA395BD" w14:textId="40C9D51D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4BA6693D" w14:textId="5E3266A2" w:rsidR="00F37F96" w:rsidRPr="00CF1517" w:rsidRDefault="00093242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14:paraId="4A2024A6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4E2AC5D3" w14:textId="17E63CDD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6" w:type="dxa"/>
            <w:gridSpan w:val="2"/>
          </w:tcPr>
          <w:p w14:paraId="59F4217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5B4CF11" w14:textId="53346B7D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47863D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99A1BF3" w14:textId="21886761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482EF6A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CB8E8B7" w14:textId="04B74E30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14:paraId="6CC486F9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A7AFE22" w14:textId="04A75B8A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76" w:type="dxa"/>
            <w:gridSpan w:val="2"/>
          </w:tcPr>
          <w:p w14:paraId="6B744BF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7935F54" w14:textId="042B4E97" w:rsidR="00F37F96" w:rsidRPr="00CF1517" w:rsidRDefault="002826A3" w:rsidP="002826A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650</w:t>
            </w:r>
          </w:p>
        </w:tc>
        <w:tc>
          <w:tcPr>
            <w:tcW w:w="178" w:type="dxa"/>
          </w:tcPr>
          <w:p w14:paraId="1BBD0BA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3E7411D4" w14:textId="6C44868D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3B536C52" w14:textId="77777777" w:rsidTr="00F37F96">
        <w:trPr>
          <w:cantSplit/>
          <w:trHeight w:val="309"/>
        </w:trPr>
        <w:tc>
          <w:tcPr>
            <w:tcW w:w="3060" w:type="dxa"/>
          </w:tcPr>
          <w:p w14:paraId="4C490DBA" w14:textId="5548C3BA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ค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4F15DECD" w14:textId="58542AC2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ผลิตชิ้นส่วนจากพลาสติกและ</w:t>
            </w:r>
          </w:p>
          <w:p w14:paraId="29A077CE" w14:textId="38BEAB18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749" w:type="dxa"/>
          </w:tcPr>
          <w:p w14:paraId="666AAE71" w14:textId="59196D48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5B30E41" w14:textId="7195B4A5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6950997B" w14:textId="433E4F2D" w:rsidR="00F37F96" w:rsidRPr="00CF1517" w:rsidRDefault="00093242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8" w:type="dxa"/>
          </w:tcPr>
          <w:p w14:paraId="541CF1E7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75790C2C" w14:textId="154ADD53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6" w:type="dxa"/>
            <w:gridSpan w:val="2"/>
          </w:tcPr>
          <w:p w14:paraId="3FD4EB5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557671" w14:textId="1D0C8ACE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7ADC75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0C4F280" w14:textId="61F053F1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7E98049E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8F625B9" w14:textId="212864A5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8" w:type="dxa"/>
          </w:tcPr>
          <w:p w14:paraId="0611FBA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AF02083" w14:textId="326AFC71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6" w:type="dxa"/>
            <w:gridSpan w:val="2"/>
          </w:tcPr>
          <w:p w14:paraId="691C428A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C319932" w14:textId="30A617B2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5CF170A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44B3A87C" w14:textId="1610E938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5C9B76B2" w14:textId="77777777" w:rsidTr="00F37F96">
        <w:trPr>
          <w:cantSplit/>
          <w:trHeight w:val="309"/>
        </w:trPr>
        <w:tc>
          <w:tcPr>
            <w:tcW w:w="3060" w:type="dxa"/>
          </w:tcPr>
          <w:p w14:paraId="6C6AC83D" w14:textId="1AEA1DE6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ที พาราก้อน โฮลดิ้ง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5790B85B" w14:textId="61E0D7E8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9" w:type="dxa"/>
          </w:tcPr>
          <w:p w14:paraId="65FD5FFC" w14:textId="04FF5914" w:rsidR="00F37F96" w:rsidRPr="00CF1517" w:rsidRDefault="000D278A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85" w:type="dxa"/>
          </w:tcPr>
          <w:p w14:paraId="44583A16" w14:textId="633BA3B3" w:rsidR="00F37F96" w:rsidRPr="00360B44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07B93B48" w14:textId="18AB995B" w:rsidR="00F37F96" w:rsidRPr="00CF1517" w:rsidRDefault="00093242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72</w:t>
            </w:r>
            <w:r w:rsidR="002826A3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178" w:type="dxa"/>
          </w:tcPr>
          <w:p w14:paraId="6823F21A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460BAB15" w14:textId="625822CD" w:rsidR="00F37F96" w:rsidRPr="00360B44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328</w:t>
            </w:r>
          </w:p>
        </w:tc>
        <w:tc>
          <w:tcPr>
            <w:tcW w:w="176" w:type="dxa"/>
            <w:gridSpan w:val="2"/>
          </w:tcPr>
          <w:p w14:paraId="48AF2416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2084992" w14:textId="0535C600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FB16E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5AA1327" w14:textId="6A3BF753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28ADA659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28D35C61" w14:textId="1690659F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72</w:t>
            </w:r>
            <w:r w:rsidR="002826A3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178" w:type="dxa"/>
          </w:tcPr>
          <w:p w14:paraId="4F8BC9FB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0D08CBB" w14:textId="198C17BA" w:rsidR="00F37F96" w:rsidRPr="00360B44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328</w:t>
            </w:r>
          </w:p>
        </w:tc>
        <w:tc>
          <w:tcPr>
            <w:tcW w:w="176" w:type="dxa"/>
            <w:gridSpan w:val="2"/>
          </w:tcPr>
          <w:p w14:paraId="1BB3C70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AE69934" w14:textId="6EE7C8A0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B9034E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464B94E2" w14:textId="2E76F59D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78EFF69F" w14:textId="77777777" w:rsidTr="00F37F96">
        <w:trPr>
          <w:cantSplit/>
          <w:trHeight w:val="309"/>
        </w:trPr>
        <w:tc>
          <w:tcPr>
            <w:tcW w:w="3060" w:type="dxa"/>
          </w:tcPr>
          <w:p w14:paraId="2FD8BA49" w14:textId="6A5A6D99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CF1517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อินเตอร์เนชั่นแนล</w:t>
            </w:r>
            <w:r w:rsidRPr="00CF1517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90" w:type="dxa"/>
          </w:tcPr>
          <w:p w14:paraId="286F5D09" w14:textId="020026C8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9" w:type="dxa"/>
          </w:tcPr>
          <w:p w14:paraId="5350E5EE" w14:textId="4F651B88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6191B61F" w14:textId="0204013E" w:rsidR="00F37F96" w:rsidRPr="00360B44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2E04BB39" w14:textId="0BA16B4D" w:rsidR="00F37F96" w:rsidRPr="00CF1517" w:rsidRDefault="00093242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78" w:type="dxa"/>
          </w:tcPr>
          <w:p w14:paraId="068F4C2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42686056" w14:textId="24B966F9" w:rsidR="00F37F96" w:rsidRPr="00360B44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6" w:type="dxa"/>
            <w:gridSpan w:val="2"/>
          </w:tcPr>
          <w:p w14:paraId="39448E9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16203943" w14:textId="7AF99436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D418E76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7033DE1" w14:textId="77B01740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2269A1B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96D3C60" w14:textId="420DE23C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78" w:type="dxa"/>
          </w:tcPr>
          <w:p w14:paraId="7EB1FB6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D057D2D" w14:textId="3978E651" w:rsidR="00F37F96" w:rsidRPr="00360B44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11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6" w:type="dxa"/>
            <w:gridSpan w:val="2"/>
          </w:tcPr>
          <w:p w14:paraId="269FDF05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E3B9B15" w14:textId="2A4C40B6" w:rsidR="00F37F96" w:rsidRPr="00CF1517" w:rsidRDefault="002826A3" w:rsidP="002826A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954</w:t>
            </w:r>
          </w:p>
        </w:tc>
        <w:tc>
          <w:tcPr>
            <w:tcW w:w="178" w:type="dxa"/>
          </w:tcPr>
          <w:p w14:paraId="2FB94D6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72DBE513" w14:textId="6E2872D6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195CAE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195CAE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195CAE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</w:tr>
      <w:tr w:rsidR="00F37F96" w:rsidRPr="00CF1517" w14:paraId="0EB31F92" w14:textId="77777777" w:rsidTr="00F37F96">
        <w:trPr>
          <w:cantSplit/>
          <w:trHeight w:val="309"/>
        </w:trPr>
        <w:tc>
          <w:tcPr>
            <w:tcW w:w="3060" w:type="dxa"/>
          </w:tcPr>
          <w:p w14:paraId="197EF66B" w14:textId="2A2B88F5" w:rsidR="00F37F96" w:rsidRPr="00CF1517" w:rsidRDefault="00F37F96" w:rsidP="00F37F96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 เฟอร์เธอร์ จำกัด</w:t>
            </w:r>
          </w:p>
        </w:tc>
        <w:tc>
          <w:tcPr>
            <w:tcW w:w="1890" w:type="dxa"/>
          </w:tcPr>
          <w:p w14:paraId="36C0273C" w14:textId="792F3050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49" w:type="dxa"/>
          </w:tcPr>
          <w:p w14:paraId="04AE03C4" w14:textId="1FF8431D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93.99</w:t>
            </w:r>
          </w:p>
        </w:tc>
        <w:tc>
          <w:tcPr>
            <w:tcW w:w="785" w:type="dxa"/>
          </w:tcPr>
          <w:p w14:paraId="22D316F3" w14:textId="69CCA171" w:rsidR="00F37F96" w:rsidRPr="00360B44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  <w:r w:rsidR="009E6B6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17242A38" w14:textId="52ED8B53" w:rsidR="00F37F96" w:rsidRPr="00CF1517" w:rsidRDefault="00093242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470</w:t>
            </w:r>
          </w:p>
        </w:tc>
        <w:tc>
          <w:tcPr>
            <w:tcW w:w="178" w:type="dxa"/>
          </w:tcPr>
          <w:p w14:paraId="617453D3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46C0A94F" w14:textId="20CA6B8A" w:rsidR="00F37F96" w:rsidRPr="00360B44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6" w:type="dxa"/>
            <w:gridSpan w:val="2"/>
          </w:tcPr>
          <w:p w14:paraId="682C058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BDBFC7A" w14:textId="53B7CDE2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171D3A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6D06BFA" w14:textId="108C40E9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44CB414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493B9AD" w14:textId="10EF366D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470</w:t>
            </w:r>
          </w:p>
        </w:tc>
        <w:tc>
          <w:tcPr>
            <w:tcW w:w="178" w:type="dxa"/>
          </w:tcPr>
          <w:p w14:paraId="7246F1DE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6B9D18E" w14:textId="6FA2F1D3" w:rsidR="00F37F96" w:rsidRPr="00360B44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470</w:t>
            </w:r>
          </w:p>
        </w:tc>
        <w:tc>
          <w:tcPr>
            <w:tcW w:w="176" w:type="dxa"/>
            <w:gridSpan w:val="2"/>
          </w:tcPr>
          <w:p w14:paraId="41A8EA76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8377B5A" w14:textId="4D088E79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383CDF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02804A68" w14:textId="59241AEB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529A6FEF" w14:textId="77777777" w:rsidTr="00F37F96">
        <w:trPr>
          <w:cantSplit/>
          <w:trHeight w:val="309"/>
        </w:trPr>
        <w:tc>
          <w:tcPr>
            <w:tcW w:w="3060" w:type="dxa"/>
          </w:tcPr>
          <w:p w14:paraId="08CEE8D4" w14:textId="07F0435A" w:rsidR="00F37F96" w:rsidRPr="00CF1517" w:rsidRDefault="00F37F96" w:rsidP="00F37F96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กรีน เอนเนอร์จี้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90" w:type="dxa"/>
          </w:tcPr>
          <w:p w14:paraId="04C6CDC2" w14:textId="29961ED0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9" w:type="dxa"/>
          </w:tcPr>
          <w:p w14:paraId="59D03C8E" w14:textId="420D5A9E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4AFEC74" w14:textId="217B4C83" w:rsidR="00F37F96" w:rsidRPr="00360B44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0C0EE1F4" w14:textId="535B1CB5" w:rsidR="00F37F96" w:rsidRPr="00CF1517" w:rsidRDefault="00093242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78" w:type="dxa"/>
          </w:tcPr>
          <w:p w14:paraId="31FF0FE1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2110F418" w14:textId="5F976D96" w:rsidR="00F37F96" w:rsidRPr="00360B44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76" w:type="dxa"/>
            <w:gridSpan w:val="2"/>
          </w:tcPr>
          <w:p w14:paraId="22710FE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7B6921" w14:textId="389018B7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78" w:type="dxa"/>
          </w:tcPr>
          <w:p w14:paraId="277D05E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257825A" w14:textId="4F540C93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  <w:r w:rsidRPr="002D6C77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76" w:type="dxa"/>
            <w:gridSpan w:val="2"/>
          </w:tcPr>
          <w:p w14:paraId="7230629A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54398B8" w14:textId="2EB5DEBA" w:rsidR="00F37F96" w:rsidRPr="00CF1517" w:rsidRDefault="00E93E3C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78" w:type="dxa"/>
          </w:tcPr>
          <w:p w14:paraId="4D46B577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CAC8247" w14:textId="6673519F" w:rsidR="00F37F96" w:rsidRPr="00360B44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90</w:t>
            </w:r>
          </w:p>
        </w:tc>
        <w:tc>
          <w:tcPr>
            <w:tcW w:w="176" w:type="dxa"/>
            <w:gridSpan w:val="2"/>
          </w:tcPr>
          <w:p w14:paraId="710EB4C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C3A5870" w14:textId="5C4E849B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55F9D39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001F7A10" w14:textId="710F2204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2BAF2563" w14:textId="77777777" w:rsidTr="00F37F96">
        <w:trPr>
          <w:cantSplit/>
          <w:trHeight w:val="309"/>
        </w:trPr>
        <w:tc>
          <w:tcPr>
            <w:tcW w:w="3060" w:type="dxa"/>
          </w:tcPr>
          <w:p w14:paraId="28390215" w14:textId="06C746B5" w:rsidR="00F37F96" w:rsidRPr="00CF1517" w:rsidRDefault="00F37F96" w:rsidP="00F37F96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โพรเซส ฟู้ดส์ จำกัด</w:t>
            </w:r>
          </w:p>
        </w:tc>
        <w:tc>
          <w:tcPr>
            <w:tcW w:w="1890" w:type="dxa"/>
          </w:tcPr>
          <w:p w14:paraId="2E11B892" w14:textId="5C471278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49" w:type="dxa"/>
          </w:tcPr>
          <w:p w14:paraId="78E283D0" w14:textId="2A6C4EB6" w:rsidR="00F37F96" w:rsidRPr="00CF1517" w:rsidRDefault="00093242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14:paraId="24E7CD68" w14:textId="1232FA0F" w:rsidR="00F37F96" w:rsidRPr="00360B44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4" w:type="dxa"/>
            <w:gridSpan w:val="2"/>
          </w:tcPr>
          <w:p w14:paraId="6BBFD895" w14:textId="02C29F29" w:rsidR="00F37F96" w:rsidRPr="00CF1517" w:rsidRDefault="00093242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13</w:t>
            </w:r>
          </w:p>
        </w:tc>
        <w:tc>
          <w:tcPr>
            <w:tcW w:w="178" w:type="dxa"/>
          </w:tcPr>
          <w:p w14:paraId="39E4C91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1904101D" w14:textId="6C98EAD0" w:rsidR="00F37F96" w:rsidRPr="00360B44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6" w:type="dxa"/>
            <w:gridSpan w:val="2"/>
          </w:tcPr>
          <w:p w14:paraId="4BEAF35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F85288B" w14:textId="5599AFBC" w:rsidR="00F37F96" w:rsidRPr="00CF1517" w:rsidRDefault="00093242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(3)</w:t>
            </w:r>
          </w:p>
        </w:tc>
        <w:tc>
          <w:tcPr>
            <w:tcW w:w="178" w:type="dxa"/>
          </w:tcPr>
          <w:p w14:paraId="0271263B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9D44EB8" w14:textId="4175150A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70DCC5E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0A136B0" w14:textId="1496D8C8" w:rsidR="00F37F96" w:rsidRPr="00CF1517" w:rsidRDefault="00E93E3C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</w:t>
            </w:r>
          </w:p>
        </w:tc>
        <w:tc>
          <w:tcPr>
            <w:tcW w:w="178" w:type="dxa"/>
          </w:tcPr>
          <w:p w14:paraId="23BBDCE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915362B" w14:textId="43B4F4A1" w:rsidR="00F37F96" w:rsidRPr="00360B44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76" w:type="dxa"/>
            <w:gridSpan w:val="2"/>
          </w:tcPr>
          <w:p w14:paraId="3DCC03A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6B63859" w14:textId="4B42278B" w:rsidR="00F37F96" w:rsidRPr="00CF1517" w:rsidRDefault="002826A3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79C9E20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3E6B0BC4" w14:textId="10198FB8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37F96" w:rsidRPr="00CF1517" w14:paraId="2FE0FCCC" w14:textId="77777777" w:rsidTr="00F37F96">
        <w:trPr>
          <w:cantSplit/>
          <w:trHeight w:val="309"/>
        </w:trPr>
        <w:tc>
          <w:tcPr>
            <w:tcW w:w="3060" w:type="dxa"/>
          </w:tcPr>
          <w:p w14:paraId="1D053DBA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</w:tcPr>
          <w:p w14:paraId="6D1DBD8B" w14:textId="77777777" w:rsidR="00F37F96" w:rsidRPr="00CF1517" w:rsidRDefault="00F37F96" w:rsidP="00F37F9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49" w:type="dxa"/>
          </w:tcPr>
          <w:p w14:paraId="28FD677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5" w:type="dxa"/>
          </w:tcPr>
          <w:p w14:paraId="1C765443" w14:textId="77777777" w:rsidR="00F37F96" w:rsidRPr="00360B44" w:rsidRDefault="00F37F96" w:rsidP="00F37F9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4" w:type="dxa"/>
            <w:gridSpan w:val="2"/>
          </w:tcPr>
          <w:p w14:paraId="028B4BA3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34E14FA8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42B9B6A7" w14:textId="77777777" w:rsidR="00F37F96" w:rsidRPr="00360B44" w:rsidRDefault="00F37F96" w:rsidP="00F37F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" w:type="dxa"/>
            <w:gridSpan w:val="2"/>
          </w:tcPr>
          <w:p w14:paraId="69A0EE3F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DE0CEF6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47098A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E9DC824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4613D5C2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1FC54AA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848A16C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56597C3" w14:textId="77777777" w:rsidR="00F37F96" w:rsidRPr="00360B44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" w:type="dxa"/>
            <w:gridSpan w:val="2"/>
          </w:tcPr>
          <w:p w14:paraId="457BD10E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A0FEF49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05B9E43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25D3228B" w14:textId="77777777" w:rsidR="00F37F96" w:rsidRPr="00CF1517" w:rsidRDefault="00F37F96" w:rsidP="00F37F9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795BED" w:rsidRPr="00CF1517" w14:paraId="1A690CCB" w14:textId="77777777" w:rsidTr="00EE09B9">
        <w:trPr>
          <w:cantSplit/>
          <w:trHeight w:val="354"/>
        </w:trPr>
        <w:tc>
          <w:tcPr>
            <w:tcW w:w="3060" w:type="dxa"/>
          </w:tcPr>
          <w:p w14:paraId="3EDBD1BB" w14:textId="77777777" w:rsidR="00795BED" w:rsidRPr="00CF1517" w:rsidRDefault="00795BED" w:rsidP="00EE09B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209D1F2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6" w:type="dxa"/>
            <w:gridSpan w:val="24"/>
          </w:tcPr>
          <w:p w14:paraId="1DC7F0AE" w14:textId="14018908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CF151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795BED" w:rsidRPr="00CF1517" w14:paraId="11C9D32B" w14:textId="77777777" w:rsidTr="00EE09B9">
        <w:trPr>
          <w:cantSplit/>
          <w:trHeight w:val="354"/>
        </w:trPr>
        <w:tc>
          <w:tcPr>
            <w:tcW w:w="3060" w:type="dxa"/>
          </w:tcPr>
          <w:p w14:paraId="4B1C8975" w14:textId="77777777" w:rsidR="00795BED" w:rsidRPr="00CF1517" w:rsidRDefault="00795BED" w:rsidP="00EE09B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20D232CF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42" w:type="dxa"/>
            <w:gridSpan w:val="3"/>
          </w:tcPr>
          <w:p w14:paraId="3AF3F8DB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798" w:type="dxa"/>
            <w:gridSpan w:val="4"/>
          </w:tcPr>
          <w:p w14:paraId="3C9EB23D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2F28AF58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46DB8CFF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6FBCFE28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406F3779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05AFE903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488AD994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795BED" w:rsidRPr="00CF1517" w14:paraId="668EA12E" w14:textId="77777777" w:rsidTr="00EE09B9">
        <w:trPr>
          <w:cantSplit/>
          <w:trHeight w:val="354"/>
        </w:trPr>
        <w:tc>
          <w:tcPr>
            <w:tcW w:w="3060" w:type="dxa"/>
          </w:tcPr>
          <w:p w14:paraId="06B6C848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2D2E135A" w14:textId="77777777" w:rsidR="00795BED" w:rsidRPr="00CF1517" w:rsidRDefault="00795BED" w:rsidP="0041545A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42" w:type="dxa"/>
            <w:gridSpan w:val="3"/>
          </w:tcPr>
          <w:p w14:paraId="5BA92914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798" w:type="dxa"/>
            <w:gridSpan w:val="4"/>
          </w:tcPr>
          <w:p w14:paraId="0399C5C0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6" w:type="dxa"/>
            <w:gridSpan w:val="2"/>
          </w:tcPr>
          <w:p w14:paraId="3D44164A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7817EFEB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6" w:type="dxa"/>
            <w:gridSpan w:val="2"/>
          </w:tcPr>
          <w:p w14:paraId="495BFECF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14:paraId="694B2F87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CF1517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6" w:type="dxa"/>
            <w:gridSpan w:val="2"/>
          </w:tcPr>
          <w:p w14:paraId="046B3034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1F24EC6C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795BED" w:rsidRPr="00CF1517" w14:paraId="7CCB599A" w14:textId="77777777" w:rsidTr="00EE09B9">
        <w:trPr>
          <w:cantSplit/>
          <w:trHeight w:val="309"/>
        </w:trPr>
        <w:tc>
          <w:tcPr>
            <w:tcW w:w="3060" w:type="dxa"/>
          </w:tcPr>
          <w:p w14:paraId="08CA5986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</w:tcPr>
          <w:p w14:paraId="55D92E2A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07CCDBDA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785" w:type="dxa"/>
          </w:tcPr>
          <w:p w14:paraId="591ADE76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794" w:type="dxa"/>
            <w:gridSpan w:val="2"/>
          </w:tcPr>
          <w:p w14:paraId="76D52B68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AEF2D1D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74A2A6F2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6" w:type="dxa"/>
            <w:gridSpan w:val="2"/>
          </w:tcPr>
          <w:p w14:paraId="1EEB8408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C34F2F5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65988DB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3E409F5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6" w:type="dxa"/>
            <w:gridSpan w:val="2"/>
          </w:tcPr>
          <w:p w14:paraId="6E5ED205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46ABF7BC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E4BD31E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DEF0E59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176" w:type="dxa"/>
            <w:gridSpan w:val="2"/>
          </w:tcPr>
          <w:p w14:paraId="67064E1D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7EF89F2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3B8BF9D5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</w:tcPr>
          <w:p w14:paraId="03FC3008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</w:tr>
      <w:tr w:rsidR="00795BED" w:rsidRPr="00CF1517" w14:paraId="7E2072FB" w14:textId="77777777" w:rsidTr="00EE09B9">
        <w:trPr>
          <w:cantSplit/>
          <w:trHeight w:val="309"/>
        </w:trPr>
        <w:tc>
          <w:tcPr>
            <w:tcW w:w="3060" w:type="dxa"/>
          </w:tcPr>
          <w:p w14:paraId="203959B7" w14:textId="77777777" w:rsidR="00795BED" w:rsidRPr="00CF1517" w:rsidRDefault="00795BED" w:rsidP="00EE09B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3338331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34" w:type="dxa"/>
            <w:gridSpan w:val="2"/>
          </w:tcPr>
          <w:p w14:paraId="7A3CD41A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72" w:type="dxa"/>
            <w:gridSpan w:val="22"/>
          </w:tcPr>
          <w:p w14:paraId="0AA1D977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795BED" w:rsidRPr="00CF1517" w14:paraId="19EFBC66" w14:textId="77777777" w:rsidTr="00EE09B9">
        <w:trPr>
          <w:cantSplit/>
          <w:trHeight w:val="309"/>
        </w:trPr>
        <w:tc>
          <w:tcPr>
            <w:tcW w:w="3060" w:type="dxa"/>
          </w:tcPr>
          <w:p w14:paraId="3DE815B3" w14:textId="77777777" w:rsidR="00795BED" w:rsidRPr="00CF1517" w:rsidRDefault="00795BED" w:rsidP="00EE09B9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890" w:type="dxa"/>
          </w:tcPr>
          <w:p w14:paraId="0B953A17" w14:textId="77777777" w:rsidR="00795BED" w:rsidRPr="00CF1517" w:rsidRDefault="00795BED" w:rsidP="00EE09B9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76E23176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14:paraId="5E90630B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4" w:type="dxa"/>
            <w:gridSpan w:val="2"/>
          </w:tcPr>
          <w:p w14:paraId="64347B7B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71F965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14:paraId="4B797E1E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0EE82A5B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BAD9648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D6B5552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29B50CB9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21B5D832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5833B879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338F0A5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A74B8FE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14:paraId="7AE9B3F3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2A95CA6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6543162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46F757CA" w14:textId="77777777" w:rsidR="00795BED" w:rsidRPr="00CF1517" w:rsidRDefault="00795BED" w:rsidP="00EE09B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795BED" w:rsidRPr="00CF1517" w14:paraId="54C28905" w14:textId="77777777" w:rsidTr="0041545A">
        <w:trPr>
          <w:cantSplit/>
          <w:trHeight w:val="344"/>
        </w:trPr>
        <w:tc>
          <w:tcPr>
            <w:tcW w:w="3060" w:type="dxa"/>
          </w:tcPr>
          <w:p w14:paraId="1D1B4AA2" w14:textId="781475B9" w:rsidR="00795BED" w:rsidRPr="00795BED" w:rsidRDefault="00795BED" w:rsidP="00795BED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1988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CF151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890" w:type="dxa"/>
          </w:tcPr>
          <w:p w14:paraId="3589FE3B" w14:textId="77777777" w:rsidR="00795BED" w:rsidRDefault="00795BED" w:rsidP="00795B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B0AD775" w14:textId="07A2ABF8" w:rsidR="00795BED" w:rsidRPr="00795BED" w:rsidRDefault="00795BED" w:rsidP="00795B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ซอสและเครื่องปรุงรส</w:t>
            </w:r>
          </w:p>
        </w:tc>
        <w:tc>
          <w:tcPr>
            <w:tcW w:w="749" w:type="dxa"/>
          </w:tcPr>
          <w:p w14:paraId="29F87C98" w14:textId="57F81C33" w:rsidR="00795BED" w:rsidRPr="00CF1517" w:rsidRDefault="00093242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100.00</w:t>
            </w:r>
          </w:p>
        </w:tc>
        <w:tc>
          <w:tcPr>
            <w:tcW w:w="785" w:type="dxa"/>
          </w:tcPr>
          <w:p w14:paraId="3CD0ABEF" w14:textId="01973B09" w:rsidR="00795BED" w:rsidRPr="00CF1517" w:rsidRDefault="00795BED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Pr="00CF1517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794" w:type="dxa"/>
            <w:gridSpan w:val="2"/>
          </w:tcPr>
          <w:p w14:paraId="2C60CC10" w14:textId="5A6C5296" w:rsidR="00795BED" w:rsidRPr="00CF1517" w:rsidRDefault="00093242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289</w:t>
            </w:r>
          </w:p>
        </w:tc>
        <w:tc>
          <w:tcPr>
            <w:tcW w:w="178" w:type="dxa"/>
            <w:vAlign w:val="bottom"/>
          </w:tcPr>
          <w:p w14:paraId="18814C4B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3358A1DA" w14:textId="05F5BC1D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</w:p>
        </w:tc>
        <w:tc>
          <w:tcPr>
            <w:tcW w:w="176" w:type="dxa"/>
            <w:gridSpan w:val="2"/>
          </w:tcPr>
          <w:p w14:paraId="6A460268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1AD7444C" w14:textId="03F7AB0C" w:rsidR="00795BED" w:rsidRPr="00CF1517" w:rsidRDefault="00093242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F63DC65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50ADECA" w14:textId="54396E7A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4D11CBE4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EC7C1DF" w14:textId="56B64672" w:rsidR="00795BED" w:rsidRPr="00CF1517" w:rsidRDefault="00093242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78" w:type="dxa"/>
          </w:tcPr>
          <w:p w14:paraId="10654BE6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91D7FC3" w14:textId="31C95FE2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86D0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Cs w:val="22"/>
                <w:lang w:val="en-US" w:bidi="th-TH"/>
              </w:rPr>
              <w:t>89</w:t>
            </w:r>
          </w:p>
        </w:tc>
        <w:tc>
          <w:tcPr>
            <w:tcW w:w="176" w:type="dxa"/>
            <w:gridSpan w:val="2"/>
          </w:tcPr>
          <w:p w14:paraId="1BBB2113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74F0A972" w14:textId="43F3D54A" w:rsidR="00795BED" w:rsidRPr="00CF1517" w:rsidRDefault="002826A3" w:rsidP="00795B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A1688F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7E351062" w14:textId="0905D59A" w:rsidR="00795BED" w:rsidRPr="00CF1517" w:rsidRDefault="00795BED" w:rsidP="00795BE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95BED" w:rsidRPr="00CF1517" w14:paraId="7742B67D" w14:textId="77777777" w:rsidTr="0041545A">
        <w:trPr>
          <w:cantSplit/>
          <w:trHeight w:val="326"/>
        </w:trPr>
        <w:tc>
          <w:tcPr>
            <w:tcW w:w="3060" w:type="dxa"/>
          </w:tcPr>
          <w:p w14:paraId="460F63C0" w14:textId="1430E0EA" w:rsidR="00795BED" w:rsidRPr="00CF1517" w:rsidRDefault="00795BED" w:rsidP="00795BE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</w:rPr>
              <w:t>บริษัท มันนี่ ฮับ เซอร์วิส จำกัด</w:t>
            </w:r>
          </w:p>
        </w:tc>
        <w:tc>
          <w:tcPr>
            <w:tcW w:w="1890" w:type="dxa"/>
          </w:tcPr>
          <w:p w14:paraId="57729BE8" w14:textId="38C8B1C3" w:rsidR="00795BED" w:rsidRPr="00795BED" w:rsidRDefault="00795BED" w:rsidP="00795B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F1517"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ให้สินเชื่อและค้ำประกัน</w:t>
            </w:r>
          </w:p>
        </w:tc>
        <w:tc>
          <w:tcPr>
            <w:tcW w:w="749" w:type="dxa"/>
          </w:tcPr>
          <w:p w14:paraId="62D40758" w14:textId="75B30B72" w:rsidR="00795BED" w:rsidRPr="00CF1517" w:rsidRDefault="00093242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88.50</w:t>
            </w:r>
          </w:p>
        </w:tc>
        <w:tc>
          <w:tcPr>
            <w:tcW w:w="785" w:type="dxa"/>
          </w:tcPr>
          <w:p w14:paraId="7B2AA2AB" w14:textId="724969AF" w:rsidR="00795BED" w:rsidRPr="00CF1517" w:rsidRDefault="00795BED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195CAE">
              <w:rPr>
                <w:rFonts w:ascii="Angsana New" w:hAnsi="Angsana New" w:cs="Angsana New"/>
                <w:szCs w:val="22"/>
                <w:lang w:val="en-US" w:bidi="th-TH"/>
              </w:rPr>
              <w:t>88.50</w:t>
            </w:r>
          </w:p>
        </w:tc>
        <w:tc>
          <w:tcPr>
            <w:tcW w:w="794" w:type="dxa"/>
            <w:gridSpan w:val="2"/>
          </w:tcPr>
          <w:p w14:paraId="2DAF62F2" w14:textId="5D6778BF" w:rsidR="00795BED" w:rsidRPr="00CF1517" w:rsidRDefault="00093242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44</w:t>
            </w:r>
          </w:p>
        </w:tc>
        <w:tc>
          <w:tcPr>
            <w:tcW w:w="178" w:type="dxa"/>
            <w:vAlign w:val="bottom"/>
          </w:tcPr>
          <w:p w14:paraId="3C73BC40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14:paraId="3F09B107" w14:textId="1852C831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6" w:type="dxa"/>
            <w:gridSpan w:val="2"/>
          </w:tcPr>
          <w:p w14:paraId="71D921D9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31F46689" w14:textId="4F69A67A" w:rsidR="00795BED" w:rsidRPr="00CF1517" w:rsidRDefault="00093242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0E7468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2D947D11" w14:textId="5891A902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348ED35D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664F569F" w14:textId="4AEA2DDE" w:rsidR="00795BED" w:rsidRPr="00CF1517" w:rsidRDefault="00093242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44</w:t>
            </w:r>
          </w:p>
        </w:tc>
        <w:tc>
          <w:tcPr>
            <w:tcW w:w="178" w:type="dxa"/>
          </w:tcPr>
          <w:p w14:paraId="0CBB08AD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E48926F" w14:textId="1008D052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</w:t>
            </w:r>
          </w:p>
        </w:tc>
        <w:tc>
          <w:tcPr>
            <w:tcW w:w="176" w:type="dxa"/>
            <w:gridSpan w:val="2"/>
          </w:tcPr>
          <w:p w14:paraId="4126B85E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14:paraId="057BB45C" w14:textId="7C4A50E5" w:rsidR="00795BED" w:rsidRPr="00CF1517" w:rsidRDefault="002826A3" w:rsidP="00795B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C2E876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</w:tcPr>
          <w:p w14:paraId="515CFC2A" w14:textId="744AB7CF" w:rsidR="00795BED" w:rsidRPr="00CF1517" w:rsidRDefault="00795BED" w:rsidP="00795BE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CF151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41545A" w:rsidRPr="00CF1517" w14:paraId="0EECDF66" w14:textId="77777777" w:rsidTr="0041545A">
        <w:trPr>
          <w:cantSplit/>
          <w:trHeight w:val="326"/>
        </w:trPr>
        <w:tc>
          <w:tcPr>
            <w:tcW w:w="3060" w:type="dxa"/>
          </w:tcPr>
          <w:p w14:paraId="4788CA40" w14:textId="46B088FD" w:rsidR="0041545A" w:rsidRPr="00CF1517" w:rsidRDefault="00C53C17" w:rsidP="00795BE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บริษัท โลจิส บอย จำกัด</w:t>
            </w:r>
          </w:p>
        </w:tc>
        <w:tc>
          <w:tcPr>
            <w:tcW w:w="1890" w:type="dxa"/>
          </w:tcPr>
          <w:p w14:paraId="4A6F7883" w14:textId="77777777" w:rsidR="00C53C17" w:rsidRDefault="00C53C17" w:rsidP="00795B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ที่ปรึกษาและให้บริการ</w:t>
            </w:r>
          </w:p>
          <w:p w14:paraId="04BEDD88" w14:textId="77777777" w:rsidR="006E76BB" w:rsidRDefault="00C53C17" w:rsidP="00795B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ซอฟต์แวร์ที่เกี่ยวข้องกับ</w:t>
            </w:r>
          </w:p>
          <w:p w14:paraId="65C3D389" w14:textId="4F9BA042" w:rsidR="0041545A" w:rsidRPr="00CF1517" w:rsidRDefault="006E76BB" w:rsidP="00795B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</w:t>
            </w:r>
            <w:r w:rsidR="00C53C17">
              <w:rPr>
                <w:rFonts w:ascii="Angsana New" w:hAnsi="Angsana New" w:cs="Angsana New" w:hint="cs"/>
                <w:szCs w:val="22"/>
                <w:cs/>
                <w:lang w:bidi="th-TH"/>
              </w:rPr>
              <w:t>โลจิสติกส์</w:t>
            </w:r>
          </w:p>
        </w:tc>
        <w:tc>
          <w:tcPr>
            <w:tcW w:w="749" w:type="dxa"/>
          </w:tcPr>
          <w:p w14:paraId="24972A41" w14:textId="2202732D" w:rsidR="0041545A" w:rsidRPr="00CF1517" w:rsidRDefault="00C53C17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95.99</w:t>
            </w:r>
          </w:p>
        </w:tc>
        <w:tc>
          <w:tcPr>
            <w:tcW w:w="785" w:type="dxa"/>
          </w:tcPr>
          <w:p w14:paraId="563CC046" w14:textId="35C7E267" w:rsidR="0041545A" w:rsidRPr="00C53C17" w:rsidRDefault="00C53C17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73A93443" w14:textId="2C61331C" w:rsidR="0041545A" w:rsidRPr="00CF1517" w:rsidRDefault="006E76BB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D46F1B1" w14:textId="77777777" w:rsidR="0041545A" w:rsidRPr="00CF1517" w:rsidRDefault="0041545A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5B2D6CF" w14:textId="33F3C2FC" w:rsidR="0041545A" w:rsidRDefault="00C53C17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18E7B64B" w14:textId="77777777" w:rsidR="0041545A" w:rsidRPr="00CF1517" w:rsidRDefault="0041545A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0C490EBA" w14:textId="4E6D3AD7" w:rsidR="0041545A" w:rsidRPr="00CF1517" w:rsidRDefault="00C53C17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9C6A0E0" w14:textId="77777777" w:rsidR="0041545A" w:rsidRPr="00CF1517" w:rsidRDefault="0041545A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416B122" w14:textId="298BFBE4" w:rsidR="0041545A" w:rsidRPr="002D6C77" w:rsidRDefault="00C53C17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75960D36" w14:textId="77777777" w:rsidR="0041545A" w:rsidRPr="00CF1517" w:rsidRDefault="0041545A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1885C2BC" w14:textId="27F27A23" w:rsidR="0041545A" w:rsidRPr="00CF1517" w:rsidRDefault="006E76BB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8</w:t>
            </w:r>
          </w:p>
        </w:tc>
        <w:tc>
          <w:tcPr>
            <w:tcW w:w="178" w:type="dxa"/>
          </w:tcPr>
          <w:p w14:paraId="5E8C7259" w14:textId="77777777" w:rsidR="0041545A" w:rsidRPr="00CF1517" w:rsidRDefault="0041545A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D0BA82F" w14:textId="7A4B1219" w:rsidR="0041545A" w:rsidRDefault="00C53C17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14:paraId="533FE379" w14:textId="77777777" w:rsidR="0041545A" w:rsidRPr="00CF1517" w:rsidRDefault="0041545A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</w:tcPr>
          <w:p w14:paraId="55066EF9" w14:textId="48610E45" w:rsidR="0041545A" w:rsidRPr="00CF1517" w:rsidRDefault="00C53C17" w:rsidP="00795BE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2DC3460" w14:textId="77777777" w:rsidR="0041545A" w:rsidRPr="00CF1517" w:rsidRDefault="0041545A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04D232A0" w14:textId="2D0232BB" w:rsidR="0041545A" w:rsidRPr="00CF1517" w:rsidRDefault="00C53C17" w:rsidP="00795BE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2D6C7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795BED" w:rsidRPr="00CF1517" w14:paraId="634F38D8" w14:textId="77777777" w:rsidTr="00795BED">
        <w:trPr>
          <w:cantSplit/>
          <w:trHeight w:val="281"/>
        </w:trPr>
        <w:tc>
          <w:tcPr>
            <w:tcW w:w="3060" w:type="dxa"/>
          </w:tcPr>
          <w:p w14:paraId="555FD471" w14:textId="210C5C90" w:rsidR="00795BED" w:rsidRPr="00CF1517" w:rsidRDefault="00795BED" w:rsidP="00795BE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5865D6C7" w14:textId="000EADFC" w:rsidR="00795BED" w:rsidRPr="00CF1517" w:rsidRDefault="00795BED" w:rsidP="00795B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9" w:type="dxa"/>
          </w:tcPr>
          <w:p w14:paraId="55ED876E" w14:textId="77777777" w:rsidR="00795BED" w:rsidRPr="00CF1517" w:rsidRDefault="00795BED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5" w:type="dxa"/>
          </w:tcPr>
          <w:p w14:paraId="14715976" w14:textId="47BEDC1A" w:rsidR="00795BED" w:rsidRPr="00CF1517" w:rsidRDefault="00795BED" w:rsidP="00795BE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81B6D1" w14:textId="49926FC1" w:rsidR="00795BED" w:rsidRPr="00E93E3C" w:rsidRDefault="00093242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E93E3C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6,657</w:t>
            </w:r>
          </w:p>
        </w:tc>
        <w:tc>
          <w:tcPr>
            <w:tcW w:w="178" w:type="dxa"/>
            <w:vAlign w:val="bottom"/>
          </w:tcPr>
          <w:p w14:paraId="1A4F5D8C" w14:textId="77777777" w:rsidR="00795BED" w:rsidRPr="00E93E3C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71C493BB" w14:textId="006F45B1" w:rsidR="00795BED" w:rsidRPr="00C470DB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C470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5,965</w:t>
            </w:r>
          </w:p>
        </w:tc>
        <w:tc>
          <w:tcPr>
            <w:tcW w:w="176" w:type="dxa"/>
            <w:gridSpan w:val="2"/>
          </w:tcPr>
          <w:p w14:paraId="1D645EE7" w14:textId="77777777" w:rsidR="00795BED" w:rsidRPr="00C470DB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998209" w14:textId="2F56567B" w:rsidR="00795BED" w:rsidRPr="00C470DB" w:rsidRDefault="00E93E3C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470D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B11E94" w:rsidRPr="00C470D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872</w:t>
            </w:r>
            <w:r w:rsidRPr="00C470D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521E5D00" w14:textId="77777777" w:rsidR="00795BED" w:rsidRPr="00C470DB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1E298A5" w14:textId="456D6C1A" w:rsidR="00795BED" w:rsidRPr="00C470DB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C470D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Pr="00C470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151</w:t>
            </w:r>
            <w:r w:rsidRPr="00C470DB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6" w:type="dxa"/>
            <w:gridSpan w:val="2"/>
          </w:tcPr>
          <w:p w14:paraId="1D06F55E" w14:textId="77777777" w:rsidR="00795BED" w:rsidRPr="00E93E3C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FFE1B4" w14:textId="50660680" w:rsidR="00795BED" w:rsidRPr="006252CC" w:rsidRDefault="00E93E3C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E93E3C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</w:t>
            </w:r>
            <w:r w:rsidR="006252CC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85</w:t>
            </w:r>
          </w:p>
        </w:tc>
        <w:tc>
          <w:tcPr>
            <w:tcW w:w="178" w:type="dxa"/>
          </w:tcPr>
          <w:p w14:paraId="298285F7" w14:textId="77777777" w:rsidR="00795BED" w:rsidRPr="00E93E3C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F5A2AD4" w14:textId="4B0A9E41" w:rsidR="00795BED" w:rsidRPr="00E93E3C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E93E3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Pr="00E93E3C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E93E3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814</w:t>
            </w:r>
          </w:p>
        </w:tc>
        <w:tc>
          <w:tcPr>
            <w:tcW w:w="176" w:type="dxa"/>
            <w:gridSpan w:val="2"/>
          </w:tcPr>
          <w:p w14:paraId="1129AF2E" w14:textId="77777777" w:rsidR="00795BED" w:rsidRPr="00E93E3C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3238FA" w14:textId="0AC73372" w:rsidR="00795BED" w:rsidRPr="00E93E3C" w:rsidRDefault="002826A3" w:rsidP="002826A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2,164</w:t>
            </w:r>
          </w:p>
        </w:tc>
        <w:tc>
          <w:tcPr>
            <w:tcW w:w="178" w:type="dxa"/>
          </w:tcPr>
          <w:p w14:paraId="2CC08A51" w14:textId="77777777" w:rsidR="00795BED" w:rsidRPr="00E93E3C" w:rsidRDefault="00795BED" w:rsidP="00795BE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71870171" w14:textId="6FCA878B" w:rsidR="00795BED" w:rsidRPr="00E93E3C" w:rsidRDefault="00795BED" w:rsidP="00795BE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E93E3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Pr="00E93E3C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E93E3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904</w:t>
            </w:r>
          </w:p>
        </w:tc>
      </w:tr>
    </w:tbl>
    <w:p w14:paraId="1994DC6F" w14:textId="77777777" w:rsidR="005D2623" w:rsidRDefault="005D2623" w:rsidP="005D2623">
      <w:pPr>
        <w:rPr>
          <w:rFonts w:ascii="Angsana New" w:hAnsi="Angsana New" w:cs="Angsana New"/>
        </w:rPr>
      </w:pPr>
    </w:p>
    <w:p w14:paraId="7DFC3266" w14:textId="77777777" w:rsidR="00795BED" w:rsidRPr="005D2623" w:rsidRDefault="00795BED" w:rsidP="00795BED">
      <w:pPr>
        <w:ind w:firstLine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72E5E2CD" w14:textId="77777777" w:rsidR="00795BED" w:rsidRDefault="00795BED" w:rsidP="00795BED">
      <w:pPr>
        <w:ind w:firstLine="706"/>
        <w:rPr>
          <w:rFonts w:ascii="Angsana New" w:hAnsi="Angsana New" w:cs="Angsana New"/>
        </w:rPr>
      </w:pPr>
    </w:p>
    <w:p w14:paraId="08FB7678" w14:textId="77777777" w:rsidR="00795BED" w:rsidRDefault="00795BED" w:rsidP="00795BED">
      <w:pPr>
        <w:rPr>
          <w:rFonts w:ascii="Angsana New" w:hAnsi="Angsana New" w:cs="Angsana New"/>
        </w:rPr>
      </w:pPr>
    </w:p>
    <w:p w14:paraId="26AF74D7" w14:textId="26223296" w:rsidR="00795BED" w:rsidRPr="00795BED" w:rsidRDefault="00795BED" w:rsidP="00795BED">
      <w:pPr>
        <w:rPr>
          <w:rFonts w:ascii="Angsana New" w:hAnsi="Angsana New" w:cs="Angsana New"/>
          <w:cs/>
        </w:rPr>
        <w:sectPr w:rsidR="00795BED" w:rsidRPr="00795BED" w:rsidSect="00457854">
          <w:footerReference w:type="default" r:id="rId15"/>
          <w:pgSz w:w="16834" w:h="11909" w:orient="landscape" w:code="9"/>
          <w:pgMar w:top="691" w:right="1152" w:bottom="576" w:left="1152" w:header="720" w:footer="720" w:gutter="0"/>
          <w:pgNumType w:start="60"/>
          <w:cols w:space="720"/>
          <w:docGrid w:linePitch="360"/>
        </w:sectPr>
      </w:pPr>
    </w:p>
    <w:tbl>
      <w:tblPr>
        <w:tblW w:w="882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80"/>
        <w:gridCol w:w="900"/>
        <w:gridCol w:w="178"/>
        <w:gridCol w:w="902"/>
        <w:gridCol w:w="180"/>
        <w:gridCol w:w="900"/>
      </w:tblGrid>
      <w:tr w:rsidR="00860BE8" w14:paraId="5C927AAB" w14:textId="77777777" w:rsidTr="00860BE8">
        <w:trPr>
          <w:cantSplit/>
          <w:tblHeader/>
        </w:trPr>
        <w:tc>
          <w:tcPr>
            <w:tcW w:w="5580" w:type="dxa"/>
          </w:tcPr>
          <w:p w14:paraId="298E7E16" w14:textId="1BDBC20F" w:rsidR="00860BE8" w:rsidRPr="00D86ED9" w:rsidRDefault="00860BE8" w:rsidP="00EE09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D86ED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gridSpan w:val="2"/>
            <w:vAlign w:val="bottom"/>
          </w:tcPr>
          <w:p w14:paraId="5A87DE7E" w14:textId="2AE4CB26" w:rsidR="00860BE8" w:rsidRPr="00D86ED9" w:rsidRDefault="00860BE8" w:rsidP="00EE09B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96F7313" w14:textId="77777777" w:rsidR="00860BE8" w:rsidRPr="00D86ED9" w:rsidRDefault="00860BE8" w:rsidP="00EE09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39E5793" w14:textId="58B07936" w:rsidR="00860BE8" w:rsidRPr="00D86ED9" w:rsidRDefault="00860BE8" w:rsidP="00EE09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D86ED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60BE8" w14:paraId="3D8C08F7" w14:textId="77777777" w:rsidTr="00860BE8">
        <w:trPr>
          <w:cantSplit/>
          <w:tblHeader/>
        </w:trPr>
        <w:tc>
          <w:tcPr>
            <w:tcW w:w="5580" w:type="dxa"/>
          </w:tcPr>
          <w:p w14:paraId="7A78CAE8" w14:textId="77777777" w:rsidR="00860BE8" w:rsidRPr="00D86ED9" w:rsidRDefault="00860BE8" w:rsidP="00EE09B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86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FF1848E" w14:textId="77777777" w:rsidR="00860BE8" w:rsidRPr="00D86ED9" w:rsidRDefault="00860BE8" w:rsidP="00EE09B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770492" w14:textId="7DCE3100" w:rsidR="00860BE8" w:rsidRPr="00D86ED9" w:rsidRDefault="00860BE8" w:rsidP="00EE09B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3F7055E" w14:textId="77777777" w:rsidR="00860BE8" w:rsidRPr="00D86ED9" w:rsidRDefault="00860BE8" w:rsidP="00EE09B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695C70F" w14:textId="77777777" w:rsidR="00860BE8" w:rsidRPr="00D86ED9" w:rsidRDefault="00860BE8" w:rsidP="00EE09B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ED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B02511C" w14:textId="77777777" w:rsidR="00860BE8" w:rsidRPr="00D86ED9" w:rsidRDefault="00860BE8" w:rsidP="00EE09B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EE5DA9" w14:textId="77777777" w:rsidR="00860BE8" w:rsidRPr="00D86ED9" w:rsidRDefault="00860BE8" w:rsidP="00EE09B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86ED9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860BE8" w14:paraId="19CB8343" w14:textId="77777777" w:rsidTr="00860BE8">
        <w:trPr>
          <w:cantSplit/>
        </w:trPr>
        <w:tc>
          <w:tcPr>
            <w:tcW w:w="5580" w:type="dxa"/>
          </w:tcPr>
          <w:p w14:paraId="4040CD36" w14:textId="77777777" w:rsidR="00860BE8" w:rsidRPr="00D86ED9" w:rsidRDefault="00860BE8" w:rsidP="00EE09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C88A75B" w14:textId="77777777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91C23" w14:textId="77777777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4092887" w14:textId="77777777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1E64BDA1" w14:textId="77777777" w:rsidR="00860BE8" w:rsidRPr="00D86ED9" w:rsidRDefault="00860BE8" w:rsidP="00EE09B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6E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91A7B" w14:paraId="13D78582" w14:textId="77777777" w:rsidTr="00860BE8">
        <w:trPr>
          <w:cantSplit/>
        </w:trPr>
        <w:tc>
          <w:tcPr>
            <w:tcW w:w="5580" w:type="dxa"/>
          </w:tcPr>
          <w:p w14:paraId="398ABD41" w14:textId="416DFD4A" w:rsidR="00591A7B" w:rsidRPr="00791C75" w:rsidRDefault="00591A7B" w:rsidP="00591A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ที พาราก้อน โฮลดิ้ง จำกัด</w:t>
            </w:r>
          </w:p>
        </w:tc>
        <w:tc>
          <w:tcPr>
            <w:tcW w:w="180" w:type="dxa"/>
          </w:tcPr>
          <w:p w14:paraId="6CFA9F60" w14:textId="77777777" w:rsidR="00591A7B" w:rsidRPr="00791C75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C126AD" w14:textId="77777777" w:rsidR="00591A7B" w:rsidRPr="00791C75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F59DFA" w14:textId="77777777" w:rsidR="00591A7B" w:rsidRPr="00791C75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FF5E824" w14:textId="339ADF58" w:rsidR="00591A7B" w:rsidRPr="00791C75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180" w:type="dxa"/>
          </w:tcPr>
          <w:p w14:paraId="57D7765B" w14:textId="77777777" w:rsidR="00591A7B" w:rsidRPr="00791C75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2BA6593" w14:textId="22BA8BBE" w:rsidR="00591A7B" w:rsidRPr="00791C75" w:rsidRDefault="000B2717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591A7B" w14:paraId="2DECAF4E" w14:textId="77777777" w:rsidTr="00860BE8">
        <w:trPr>
          <w:cantSplit/>
        </w:trPr>
        <w:tc>
          <w:tcPr>
            <w:tcW w:w="5580" w:type="dxa"/>
          </w:tcPr>
          <w:p w14:paraId="3803B3FB" w14:textId="09CF19EE" w:rsidR="00591A7B" w:rsidRPr="00791C75" w:rsidRDefault="00591A7B" w:rsidP="00591A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ไทย ฟู้ดส์ เซอร์วิส แอนด์ ซัพพลาย จำกัด</w:t>
            </w:r>
          </w:p>
        </w:tc>
        <w:tc>
          <w:tcPr>
            <w:tcW w:w="180" w:type="dxa"/>
          </w:tcPr>
          <w:p w14:paraId="3B7D907A" w14:textId="77777777" w:rsidR="00591A7B" w:rsidRPr="00791C75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1C5D54" w14:textId="77777777" w:rsidR="00591A7B" w:rsidRPr="00791C75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354FFB" w14:textId="77777777" w:rsidR="00591A7B" w:rsidRPr="00791C75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45C7A66" w14:textId="6922836B" w:rsidR="00591A7B" w:rsidRPr="00791C75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80" w:type="dxa"/>
          </w:tcPr>
          <w:p w14:paraId="7AD078C9" w14:textId="77777777" w:rsidR="00591A7B" w:rsidRPr="00791C75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A4A42AD" w14:textId="6C189668" w:rsidR="00591A7B" w:rsidRPr="00791C75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A7B" w14:paraId="7D9640C9" w14:textId="77777777" w:rsidTr="00860BE8">
        <w:trPr>
          <w:cantSplit/>
        </w:trPr>
        <w:tc>
          <w:tcPr>
            <w:tcW w:w="5580" w:type="dxa"/>
          </w:tcPr>
          <w:p w14:paraId="2F77568A" w14:textId="06B42891" w:rsidR="00591A7B" w:rsidRPr="00D86ED9" w:rsidRDefault="00591A7B" w:rsidP="00591A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Pr="00F666F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โลจิส บอย จำกัด</w:t>
            </w:r>
          </w:p>
        </w:tc>
        <w:tc>
          <w:tcPr>
            <w:tcW w:w="180" w:type="dxa"/>
          </w:tcPr>
          <w:p w14:paraId="7966F574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E36058" w14:textId="0AFC70A4" w:rsidR="00591A7B" w:rsidRPr="00D86ED9" w:rsidRDefault="00591A7B" w:rsidP="00591A7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16F3FDE4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95FD94A" w14:textId="473DC4FD" w:rsidR="00591A7B" w:rsidRPr="00191B81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D1FADF8" w14:textId="77777777" w:rsidR="00591A7B" w:rsidRPr="00D86ED9" w:rsidRDefault="00591A7B" w:rsidP="00591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61E4E1" w14:textId="0D0612DE" w:rsidR="00591A7B" w:rsidRPr="00247EB8" w:rsidRDefault="00591A7B" w:rsidP="00591A7B">
            <w:pPr>
              <w:pStyle w:val="acctfourfigures"/>
              <w:tabs>
                <w:tab w:val="clear" w:pos="765"/>
                <w:tab w:val="decimal" w:pos="97"/>
                <w:tab w:val="left" w:pos="187"/>
              </w:tabs>
              <w:spacing w:line="240" w:lineRule="auto"/>
              <w:ind w:right="-43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91A7B" w14:paraId="1272E09A" w14:textId="77777777" w:rsidTr="00860BE8">
        <w:trPr>
          <w:cantSplit/>
        </w:trPr>
        <w:tc>
          <w:tcPr>
            <w:tcW w:w="5580" w:type="dxa"/>
          </w:tcPr>
          <w:p w14:paraId="14D57782" w14:textId="094BD369" w:rsidR="00591A7B" w:rsidRDefault="00591A7B" w:rsidP="00591A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C7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มันนี่ ฮับ เซอร์วิส จำกัด</w:t>
            </w:r>
          </w:p>
        </w:tc>
        <w:tc>
          <w:tcPr>
            <w:tcW w:w="180" w:type="dxa"/>
          </w:tcPr>
          <w:p w14:paraId="5C56649B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E78DA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84F4EA3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89E67" w14:textId="3CFA25D5" w:rsidR="00591A7B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1C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31B16D" w14:textId="77777777" w:rsidR="00591A7B" w:rsidRPr="00D86ED9" w:rsidRDefault="00591A7B" w:rsidP="00591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70A4E7" w14:textId="638A292E" w:rsidR="00591A7B" w:rsidRDefault="00591A7B" w:rsidP="00591A7B">
            <w:pPr>
              <w:pStyle w:val="acctfourfigures"/>
              <w:tabs>
                <w:tab w:val="clear" w:pos="765"/>
                <w:tab w:val="decimal" w:pos="97"/>
                <w:tab w:val="left" w:pos="187"/>
              </w:tabs>
              <w:spacing w:line="240" w:lineRule="auto"/>
              <w:ind w:right="-4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C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591A7B" w14:paraId="34A70EEC" w14:textId="77777777" w:rsidTr="00860BE8">
        <w:trPr>
          <w:cantSplit/>
        </w:trPr>
        <w:tc>
          <w:tcPr>
            <w:tcW w:w="5580" w:type="dxa"/>
          </w:tcPr>
          <w:p w14:paraId="0D8A8479" w14:textId="465AAA85" w:rsidR="00591A7B" w:rsidRDefault="00591A7B" w:rsidP="00591A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1C7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 ไทยฟู้ดส์ เฟอร์เธอร์ จำกัด</w:t>
            </w:r>
          </w:p>
        </w:tc>
        <w:tc>
          <w:tcPr>
            <w:tcW w:w="180" w:type="dxa"/>
          </w:tcPr>
          <w:p w14:paraId="1608DE57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4674E9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000F85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4604B56" w14:textId="1F4C7DDF" w:rsidR="00591A7B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1C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372345" w14:textId="77777777" w:rsidR="00591A7B" w:rsidRPr="00D86ED9" w:rsidRDefault="00591A7B" w:rsidP="00591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50DFD0" w14:textId="4AD59635" w:rsidR="00591A7B" w:rsidRDefault="000B2717" w:rsidP="00591A7B">
            <w:pPr>
              <w:pStyle w:val="acctfourfigures"/>
              <w:tabs>
                <w:tab w:val="clear" w:pos="765"/>
                <w:tab w:val="decimal" w:pos="97"/>
                <w:tab w:val="left" w:pos="187"/>
              </w:tabs>
              <w:spacing w:line="240" w:lineRule="auto"/>
              <w:ind w:right="-4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1A7B" w:rsidRPr="00791C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91A7B" w14:paraId="48E0411D" w14:textId="77777777" w:rsidTr="00860BE8">
        <w:trPr>
          <w:cantSplit/>
        </w:trPr>
        <w:tc>
          <w:tcPr>
            <w:tcW w:w="5580" w:type="dxa"/>
          </w:tcPr>
          <w:p w14:paraId="18C58C06" w14:textId="77777777" w:rsidR="00591A7B" w:rsidRPr="00D86ED9" w:rsidRDefault="00591A7B" w:rsidP="00591A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0" w:type="dxa"/>
          </w:tcPr>
          <w:p w14:paraId="3401372B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AE4291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13C7544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76B7B35" w14:textId="02A4F4D0" w:rsidR="00591A7B" w:rsidRPr="00D86ED9" w:rsidRDefault="00591A7B" w:rsidP="00591A7B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FC23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162815C" w14:textId="77777777" w:rsidR="00591A7B" w:rsidRPr="00D86ED9" w:rsidRDefault="00591A7B" w:rsidP="00591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098FD8" w14:textId="52AAFE9B" w:rsidR="00591A7B" w:rsidRPr="00D86ED9" w:rsidRDefault="00591A7B" w:rsidP="00591A7B">
            <w:pPr>
              <w:pStyle w:val="acctfourfigures"/>
              <w:tabs>
                <w:tab w:val="clear" w:pos="765"/>
                <w:tab w:val="decimal" w:pos="97"/>
                <w:tab w:val="left" w:pos="187"/>
              </w:tabs>
              <w:spacing w:line="240" w:lineRule="auto"/>
              <w:ind w:right="-43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</w:tbl>
    <w:p w14:paraId="1AEDA2E2" w14:textId="77777777" w:rsidR="00D86ED9" w:rsidRDefault="00D86ED9" w:rsidP="00CA1532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2FED52" w14:textId="70EF6526" w:rsidR="00CA1532" w:rsidRDefault="00D86ED9" w:rsidP="00CA1532">
      <w:pPr>
        <w:pStyle w:val="ListParagraph"/>
        <w:tabs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การเพิ่มทุนในบริษัทย่อย</w:t>
      </w:r>
    </w:p>
    <w:p w14:paraId="428FAA15" w14:textId="77777777" w:rsidR="00CA1532" w:rsidRPr="00AC4CA7" w:rsidRDefault="00CA1532" w:rsidP="00CA1532">
      <w:pPr>
        <w:pStyle w:val="ListParagraph"/>
        <w:tabs>
          <w:tab w:val="clear" w:pos="680"/>
          <w:tab w:val="left" w:pos="540"/>
        </w:tabs>
        <w:ind w:left="450"/>
        <w:rPr>
          <w:rFonts w:asciiTheme="majorBidi" w:hAnsiTheme="majorBidi" w:cstheme="majorBidi"/>
          <w:spacing w:val="-6"/>
          <w:sz w:val="30"/>
          <w:szCs w:val="30"/>
        </w:rPr>
      </w:pPr>
    </w:p>
    <w:p w14:paraId="23B026AD" w14:textId="6FC44FF3" w:rsidR="00CA1532" w:rsidRPr="00DC03B4" w:rsidRDefault="00CA1532" w:rsidP="00D33A1C">
      <w:pPr>
        <w:pStyle w:val="ListParagraph"/>
        <w:tabs>
          <w:tab w:val="clear" w:pos="454"/>
          <w:tab w:val="clear" w:pos="680"/>
          <w:tab w:val="left" w:pos="45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3B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DC03B4">
        <w:rPr>
          <w:rFonts w:asciiTheme="majorBidi" w:hAnsiTheme="majorBidi" w:cstheme="majorBidi"/>
          <w:sz w:val="30"/>
          <w:szCs w:val="30"/>
        </w:rPr>
        <w:t>(</w:t>
      </w:r>
      <w:r w:rsidRPr="00DC03B4">
        <w:rPr>
          <w:rFonts w:asciiTheme="majorBidi" w:hAnsiTheme="majorBidi" w:cstheme="majorBidi"/>
          <w:sz w:val="30"/>
          <w:szCs w:val="30"/>
          <w:cs/>
        </w:rPr>
        <w:t>บริษัท ที พาราก้อน โฮลดิ้ง จำกัด</w:t>
      </w:r>
      <w:r w:rsidRPr="00DC03B4">
        <w:rPr>
          <w:rFonts w:asciiTheme="majorBidi" w:hAnsiTheme="majorBidi" w:cstheme="majorBidi"/>
          <w:sz w:val="30"/>
          <w:szCs w:val="30"/>
        </w:rPr>
        <w:t xml:space="preserve">)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เพิ่มขึ้นเป็นจำนวนเงิน </w:t>
      </w:r>
      <w:r>
        <w:rPr>
          <w:rFonts w:asciiTheme="majorBidi" w:hAnsiTheme="majorBidi" w:cstheme="majorBidi"/>
          <w:sz w:val="30"/>
          <w:szCs w:val="30"/>
        </w:rPr>
        <w:br/>
      </w:r>
      <w:r w:rsidR="00D86ED9">
        <w:rPr>
          <w:rFonts w:asciiTheme="majorBidi" w:hAnsiTheme="majorBidi" w:cstheme="majorBidi"/>
          <w:sz w:val="30"/>
          <w:szCs w:val="30"/>
        </w:rPr>
        <w:t>397.09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>ล้านบาท โดยมีรายละเอียดดังนี้</w:t>
      </w:r>
    </w:p>
    <w:p w14:paraId="37C8840E" w14:textId="77777777" w:rsidR="00CA1532" w:rsidRPr="00DC03B4" w:rsidRDefault="00CA1532" w:rsidP="00CA1532">
      <w:pPr>
        <w:tabs>
          <w:tab w:val="clear" w:pos="68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ED252" w14:textId="77777777" w:rsidR="00CA1532" w:rsidRPr="00DC03B4" w:rsidRDefault="00CA1532" w:rsidP="00D86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 w:hanging="166"/>
        <w:jc w:val="thaiDistribute"/>
        <w:rPr>
          <w:rFonts w:asciiTheme="majorBidi" w:hAnsiTheme="majorBidi" w:cstheme="majorBidi"/>
          <w:sz w:val="30"/>
          <w:szCs w:val="30"/>
        </w:rPr>
      </w:pPr>
      <w:r w:rsidRPr="00DC03B4">
        <w:rPr>
          <w:rFonts w:asciiTheme="majorBidi" w:hAnsiTheme="majorBidi" w:cstheme="majorBidi"/>
          <w:sz w:val="30"/>
          <w:szCs w:val="30"/>
        </w:rPr>
        <w:t xml:space="preserve">- 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เพิ่มทุนจดทะเบียนจาก </w:t>
      </w:r>
      <w:r w:rsidRPr="006F080F">
        <w:rPr>
          <w:rFonts w:asciiTheme="majorBidi" w:hAnsiTheme="majorBidi" w:cstheme="majorBidi"/>
          <w:sz w:val="30"/>
          <w:szCs w:val="30"/>
        </w:rPr>
        <w:t>450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6F080F">
        <w:rPr>
          <w:rFonts w:asciiTheme="majorBidi" w:hAnsiTheme="majorBidi" w:cstheme="majorBidi"/>
          <w:sz w:val="30"/>
          <w:szCs w:val="30"/>
        </w:rPr>
        <w:t>700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Pr="006F080F">
        <w:rPr>
          <w:rFonts w:asciiTheme="majorBidi" w:hAnsiTheme="majorBidi" w:cstheme="majorBidi"/>
          <w:sz w:val="30"/>
          <w:szCs w:val="30"/>
        </w:rPr>
        <w:t>25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>
        <w:rPr>
          <w:rFonts w:asciiTheme="majorBidi" w:hAnsiTheme="majorBidi" w:cstheme="majorBidi"/>
          <w:sz w:val="30"/>
          <w:szCs w:val="30"/>
        </w:rPr>
        <w:br/>
      </w:r>
      <w:r w:rsidRPr="00D86ED9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D86ED9">
        <w:rPr>
          <w:rFonts w:ascii="Angsana New" w:hAnsi="Angsana New" w:cs="Angsana New"/>
          <w:sz w:val="30"/>
          <w:szCs w:val="30"/>
        </w:rPr>
        <w:t xml:space="preserve"> 62.5</w:t>
      </w:r>
      <w:r w:rsidRPr="00D86ED9">
        <w:rPr>
          <w:rFonts w:ascii="Angsana New" w:hAnsi="Angsana New" w:cs="Angsana New"/>
          <w:sz w:val="30"/>
          <w:szCs w:val="30"/>
          <w:cs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D86ED9">
        <w:rPr>
          <w:rFonts w:ascii="Angsana New" w:hAnsi="Angsana New" w:cs="Angsana New"/>
          <w:sz w:val="30"/>
          <w:szCs w:val="30"/>
        </w:rPr>
        <w:br/>
        <w:t xml:space="preserve">8 </w:t>
      </w:r>
      <w:r w:rsidRPr="00D86ED9">
        <w:rPr>
          <w:rFonts w:ascii="Angsana New" w:hAnsi="Angsana New" w:cs="Angsana New"/>
          <w:sz w:val="30"/>
          <w:szCs w:val="30"/>
          <w:cs/>
        </w:rPr>
        <w:t>เ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มษายน </w:t>
      </w:r>
      <w:r w:rsidRPr="006F080F">
        <w:rPr>
          <w:rFonts w:asciiTheme="majorBidi" w:hAnsiTheme="majorBidi" w:cstheme="majorBidi"/>
          <w:sz w:val="30"/>
          <w:szCs w:val="30"/>
        </w:rPr>
        <w:t>2564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</w:p>
    <w:p w14:paraId="76576755" w14:textId="77777777" w:rsidR="00CA1532" w:rsidRPr="00DC03B4" w:rsidRDefault="00CA1532" w:rsidP="00CA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2241607" w14:textId="77777777" w:rsidR="00CA1532" w:rsidRPr="00DC03B4" w:rsidRDefault="00CA1532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6F080F">
        <w:rPr>
          <w:rFonts w:ascii="Angsana New" w:hAnsi="Angsana New" w:hint="cs"/>
          <w:sz w:val="30"/>
          <w:szCs w:val="30"/>
        </w:rPr>
        <w:t>70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6F080F">
        <w:rPr>
          <w:rFonts w:ascii="Angsana New" w:hAnsi="Angsana New" w:hint="cs"/>
          <w:sz w:val="30"/>
          <w:szCs w:val="30"/>
        </w:rPr>
        <w:t>1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737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6F080F">
        <w:rPr>
          <w:rFonts w:ascii="Angsana New" w:hAnsi="Angsana New" w:hint="cs"/>
          <w:sz w:val="30"/>
          <w:szCs w:val="30"/>
        </w:rPr>
        <w:t>121</w:t>
      </w:r>
      <w:r w:rsidRPr="00DC03B4">
        <w:rPr>
          <w:rFonts w:ascii="Angsana New" w:hAnsi="Angsana New" w:hint="cs"/>
          <w:sz w:val="30"/>
          <w:szCs w:val="30"/>
        </w:rPr>
        <w:t>.</w:t>
      </w:r>
      <w:r w:rsidRPr="006F080F">
        <w:rPr>
          <w:rFonts w:ascii="Angsana New" w:hAnsi="Angsana New" w:hint="cs"/>
          <w:sz w:val="30"/>
          <w:szCs w:val="30"/>
        </w:rPr>
        <w:t>59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0D6DBE9F" w14:textId="77777777" w:rsidR="00CA1532" w:rsidRPr="00DC03B4" w:rsidRDefault="00CA1532" w:rsidP="00CA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6369674" w14:textId="77777777" w:rsidR="00CA1532" w:rsidRPr="00DC03B4" w:rsidRDefault="00CA1532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6F080F">
        <w:rPr>
          <w:rFonts w:ascii="Angsana New" w:hAnsi="Angsana New" w:hint="cs"/>
          <w:sz w:val="30"/>
          <w:szCs w:val="30"/>
        </w:rPr>
        <w:t>20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6F080F">
        <w:rPr>
          <w:rFonts w:ascii="Angsana New" w:hAnsi="Angsana New" w:hint="cs"/>
          <w:sz w:val="30"/>
          <w:szCs w:val="30"/>
        </w:rPr>
        <w:t>2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500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6F080F">
        <w:rPr>
          <w:rFonts w:ascii="Angsana New" w:hAnsi="Angsana New" w:hint="cs"/>
          <w:sz w:val="30"/>
          <w:szCs w:val="30"/>
        </w:rPr>
        <w:t>50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3736BEED" w14:textId="77777777" w:rsidR="00CA1532" w:rsidRPr="00DC03B4" w:rsidRDefault="00CA1532" w:rsidP="00CA1532">
      <w:pPr>
        <w:pStyle w:val="ListParagraph"/>
        <w:tabs>
          <w:tab w:val="left" w:pos="540"/>
          <w:tab w:val="left" w:pos="630"/>
        </w:tabs>
        <w:ind w:left="450"/>
        <w:rPr>
          <w:rFonts w:ascii="Angsana New" w:hAnsi="Angsana New"/>
          <w:sz w:val="30"/>
          <w:szCs w:val="30"/>
        </w:rPr>
      </w:pPr>
    </w:p>
    <w:p w14:paraId="4A475B52" w14:textId="65E41BDF" w:rsidR="00CA1532" w:rsidRDefault="00CA1532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6F080F">
        <w:rPr>
          <w:rFonts w:ascii="Angsana New" w:hAnsi="Angsana New" w:hint="cs"/>
          <w:sz w:val="30"/>
          <w:szCs w:val="30"/>
        </w:rPr>
        <w:t>5</w:t>
      </w:r>
      <w:r w:rsidRPr="00DC03B4">
        <w:rPr>
          <w:rFonts w:ascii="Angsana New" w:hAnsi="Angsana New" w:hint="cs"/>
          <w:sz w:val="30"/>
          <w:szCs w:val="30"/>
        </w:rPr>
        <w:t>.</w:t>
      </w:r>
      <w:r w:rsidRPr="006F080F">
        <w:rPr>
          <w:rFonts w:ascii="Angsana New" w:hAnsi="Angsana New" w:hint="cs"/>
          <w:sz w:val="30"/>
          <w:szCs w:val="30"/>
        </w:rPr>
        <w:t>2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6F080F">
        <w:rPr>
          <w:rFonts w:ascii="Angsana New" w:hAnsi="Angsana New" w:hint="cs"/>
          <w:sz w:val="30"/>
          <w:szCs w:val="30"/>
        </w:rPr>
        <w:t>2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500</w:t>
      </w:r>
      <w:r w:rsidRPr="00DC03B4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DC03B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6F080F">
        <w:rPr>
          <w:rFonts w:ascii="Angsana New" w:hAnsi="Angsana New" w:hint="cs"/>
          <w:sz w:val="30"/>
          <w:szCs w:val="30"/>
        </w:rPr>
        <w:t>13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</w:p>
    <w:p w14:paraId="7B0E2215" w14:textId="77777777" w:rsidR="003D2707" w:rsidRPr="00DC03B4" w:rsidRDefault="003D2707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E872EBC" w14:textId="289B5299" w:rsidR="00CA1532" w:rsidRDefault="00CA1532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AC4CA7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6F080F">
        <w:rPr>
          <w:rFonts w:ascii="Angsana New" w:hAnsi="Angsana New" w:hint="cs"/>
          <w:sz w:val="30"/>
          <w:szCs w:val="30"/>
        </w:rPr>
        <w:t>40</w:t>
      </w:r>
      <w:r w:rsidRPr="00AC4CA7">
        <w:rPr>
          <w:rFonts w:ascii="Angsana New" w:hAnsi="Angsana New" w:hint="cs"/>
          <w:sz w:val="30"/>
          <w:szCs w:val="30"/>
        </w:rPr>
        <w:t xml:space="preserve"> </w:t>
      </w:r>
      <w:r w:rsidRPr="00AC4CA7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6F080F">
        <w:rPr>
          <w:rFonts w:ascii="Angsana New" w:hAnsi="Angsana New" w:hint="cs"/>
          <w:sz w:val="30"/>
          <w:szCs w:val="30"/>
        </w:rPr>
        <w:t>2</w:t>
      </w:r>
      <w:r w:rsidRPr="00AC4CA7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500</w:t>
      </w:r>
      <w:r w:rsidRPr="00AC4CA7">
        <w:rPr>
          <w:rFonts w:ascii="Angsana New" w:hAnsi="Angsana New" w:hint="cs"/>
          <w:sz w:val="30"/>
          <w:szCs w:val="30"/>
        </w:rPr>
        <w:t>,</w:t>
      </w:r>
      <w:r w:rsidRPr="006F080F">
        <w:rPr>
          <w:rFonts w:ascii="Angsana New" w:hAnsi="Angsana New" w:hint="cs"/>
          <w:sz w:val="30"/>
          <w:szCs w:val="30"/>
        </w:rPr>
        <w:t>000</w:t>
      </w:r>
      <w:r w:rsidRPr="00AC4CA7">
        <w:rPr>
          <w:rFonts w:ascii="Angsana New" w:hAnsi="Angsana New" w:hint="cs"/>
          <w:sz w:val="30"/>
          <w:szCs w:val="30"/>
        </w:rPr>
        <w:t xml:space="preserve"> </w:t>
      </w:r>
      <w:r w:rsidRPr="00AC4CA7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AC4CA7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6F080F">
        <w:rPr>
          <w:rFonts w:ascii="Angsana New" w:hAnsi="Angsana New" w:hint="cs"/>
          <w:sz w:val="30"/>
          <w:szCs w:val="30"/>
        </w:rPr>
        <w:t>100</w:t>
      </w:r>
      <w:r w:rsidRPr="00AC4CA7">
        <w:rPr>
          <w:rFonts w:ascii="Angsana New" w:hAnsi="Angsana New" w:hint="cs"/>
          <w:sz w:val="30"/>
          <w:szCs w:val="30"/>
        </w:rPr>
        <w:t xml:space="preserve"> </w:t>
      </w:r>
      <w:r w:rsidRPr="00AC4CA7">
        <w:rPr>
          <w:rFonts w:ascii="Angsana New" w:hAnsi="Angsana New" w:hint="cs"/>
          <w:sz w:val="30"/>
          <w:szCs w:val="30"/>
          <w:cs/>
        </w:rPr>
        <w:t>ล้านบาท</w:t>
      </w:r>
    </w:p>
    <w:p w14:paraId="69BC771E" w14:textId="77777777" w:rsidR="00FA2431" w:rsidRDefault="00FA2431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074FE53" w14:textId="2CF9D52A" w:rsidR="00D86ED9" w:rsidRDefault="00D86ED9" w:rsidP="0045196D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B1159">
        <w:rPr>
          <w:rFonts w:ascii="Angsana New" w:hAnsi="Angsana New"/>
          <w:sz w:val="30"/>
          <w:szCs w:val="30"/>
        </w:rPr>
        <w:t>-</w:t>
      </w:r>
      <w:r w:rsidR="00524BFC" w:rsidRPr="00CB1159">
        <w:rPr>
          <w:rFonts w:ascii="Angsana New" w:hAnsi="Angsana New"/>
          <w:sz w:val="30"/>
          <w:szCs w:val="30"/>
        </w:rPr>
        <w:t xml:space="preserve"> </w:t>
      </w:r>
      <w:r w:rsidRPr="00CB1159">
        <w:rPr>
          <w:rFonts w:ascii="Angsana New" w:hAnsi="Angsana New"/>
          <w:sz w:val="30"/>
          <w:szCs w:val="30"/>
        </w:rPr>
        <w:t xml:space="preserve"> </w:t>
      </w:r>
      <w:r w:rsidR="00524BFC" w:rsidRPr="00CB1159">
        <w:rPr>
          <w:rFonts w:ascii="Angsana New" w:hAnsi="Angsana New" w:hint="cs"/>
          <w:sz w:val="30"/>
          <w:szCs w:val="30"/>
          <w:cs/>
        </w:rPr>
        <w:t>เพิ่มทุน</w:t>
      </w:r>
      <w:r w:rsidR="00524BFC" w:rsidRPr="00524BFC">
        <w:rPr>
          <w:rFonts w:ascii="Angsana New" w:hAnsi="Angsana New" w:hint="cs"/>
          <w:sz w:val="30"/>
          <w:szCs w:val="30"/>
          <w:cs/>
        </w:rPr>
        <w:t>จดทะเบียนจาก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3B7BEC">
        <w:rPr>
          <w:rFonts w:ascii="Angsana New" w:hAnsi="Angsana New"/>
          <w:sz w:val="30"/>
          <w:szCs w:val="30"/>
        </w:rPr>
        <w:t>700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524BFC" w:rsidRPr="00524BFC">
        <w:rPr>
          <w:rFonts w:ascii="Angsana New" w:hAnsi="Angsana New" w:hint="cs"/>
          <w:sz w:val="30"/>
          <w:szCs w:val="30"/>
          <w:cs/>
        </w:rPr>
        <w:t>ล้านบาท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524BFC" w:rsidRPr="00524BFC">
        <w:rPr>
          <w:rFonts w:ascii="Angsana New" w:hAnsi="Angsana New" w:hint="cs"/>
          <w:sz w:val="30"/>
          <w:szCs w:val="30"/>
          <w:cs/>
        </w:rPr>
        <w:t>เป็น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3B7BEC">
        <w:rPr>
          <w:rFonts w:ascii="Angsana New" w:hAnsi="Angsana New"/>
          <w:sz w:val="30"/>
          <w:szCs w:val="30"/>
        </w:rPr>
        <w:t>9</w:t>
      </w:r>
      <w:r w:rsidR="00524BFC" w:rsidRPr="00524BFC">
        <w:rPr>
          <w:rFonts w:ascii="Angsana New" w:hAnsi="Angsana New"/>
          <w:sz w:val="30"/>
          <w:szCs w:val="30"/>
        </w:rPr>
        <w:t>00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524BFC" w:rsidRPr="00524BFC">
        <w:rPr>
          <w:rFonts w:ascii="Angsana New" w:hAnsi="Angsana New" w:hint="cs"/>
          <w:sz w:val="30"/>
          <w:szCs w:val="30"/>
          <w:cs/>
        </w:rPr>
        <w:t>ล้านบาทและให้เรียกชำระค่าหุ้นในอัตราร้อยละ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3B7BEC">
        <w:rPr>
          <w:rFonts w:ascii="Angsana New" w:hAnsi="Angsana New"/>
          <w:sz w:val="30"/>
          <w:szCs w:val="30"/>
        </w:rPr>
        <w:t>12.</w:t>
      </w:r>
      <w:r w:rsidR="00CB1159">
        <w:rPr>
          <w:rFonts w:ascii="Angsana New" w:hAnsi="Angsana New"/>
          <w:sz w:val="30"/>
          <w:szCs w:val="30"/>
        </w:rPr>
        <w:t>75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524BFC" w:rsidRPr="00524BFC">
        <w:rPr>
          <w:rFonts w:ascii="Angsana New" w:hAnsi="Angsana New" w:hint="cs"/>
          <w:sz w:val="30"/>
          <w:szCs w:val="30"/>
          <w:cs/>
        </w:rPr>
        <w:t>คิดเป็น</w:t>
      </w:r>
      <w:r w:rsidR="0045196D">
        <w:rPr>
          <w:rFonts w:ascii="Angsana New" w:hAnsi="Angsana New"/>
          <w:sz w:val="30"/>
          <w:szCs w:val="30"/>
        </w:rPr>
        <w:t xml:space="preserve">  </w:t>
      </w:r>
      <w:r w:rsidR="0045196D">
        <w:rPr>
          <w:rFonts w:ascii="Angsana New" w:hAnsi="Angsana New" w:hint="cs"/>
          <w:sz w:val="30"/>
          <w:szCs w:val="30"/>
          <w:cs/>
        </w:rPr>
        <w:t xml:space="preserve"> </w:t>
      </w:r>
      <w:r w:rsidR="0045196D">
        <w:rPr>
          <w:rFonts w:ascii="Angsana New" w:hAnsi="Angsana New"/>
          <w:sz w:val="30"/>
          <w:szCs w:val="30"/>
          <w:cs/>
        </w:rPr>
        <w:br/>
      </w:r>
      <w:r w:rsidR="0045196D">
        <w:rPr>
          <w:rFonts w:ascii="Angsana New" w:hAnsi="Angsana New" w:hint="cs"/>
          <w:sz w:val="30"/>
          <w:szCs w:val="30"/>
          <w:cs/>
        </w:rPr>
        <w:t xml:space="preserve">   </w:t>
      </w:r>
      <w:r w:rsidR="00524BFC" w:rsidRPr="0045196D">
        <w:rPr>
          <w:rFonts w:ascii="Angsana New" w:hAnsi="Angsana New" w:hint="cs"/>
          <w:spacing w:val="4"/>
          <w:sz w:val="30"/>
          <w:szCs w:val="30"/>
          <w:cs/>
        </w:rPr>
        <w:t>จำนวนเงิน</w:t>
      </w:r>
      <w:r w:rsidR="00524BFC" w:rsidRPr="004519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B7BEC" w:rsidRPr="0045196D">
        <w:rPr>
          <w:rFonts w:ascii="Angsana New" w:hAnsi="Angsana New"/>
          <w:spacing w:val="4"/>
          <w:sz w:val="30"/>
          <w:szCs w:val="30"/>
        </w:rPr>
        <w:t>25</w:t>
      </w:r>
      <w:r w:rsidR="00524BFC" w:rsidRPr="0045196D">
        <w:rPr>
          <w:rFonts w:ascii="Angsana New" w:hAnsi="Angsana New"/>
          <w:spacing w:val="4"/>
          <w:sz w:val="30"/>
          <w:szCs w:val="30"/>
        </w:rPr>
        <w:t>.5</w:t>
      </w:r>
      <w:r w:rsidR="00524BFC" w:rsidRPr="004519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24BFC" w:rsidRPr="0045196D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524BFC" w:rsidRPr="004519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24BFC" w:rsidRPr="0045196D">
        <w:rPr>
          <w:rFonts w:ascii="Angsana New" w:hAnsi="Angsana New" w:hint="cs"/>
          <w:spacing w:val="4"/>
          <w:sz w:val="30"/>
          <w:szCs w:val="30"/>
          <w:cs/>
        </w:rPr>
        <w:t>การดำเนินการจดทะเบียนเพิ่มทุนดังกล่าวกับกระทรวงพาณิชย์ได้แล้วเสร็จเมื่อวันที่</w:t>
      </w:r>
      <w:r w:rsidR="00524BFC" w:rsidRPr="004519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5196D">
        <w:rPr>
          <w:rFonts w:ascii="Angsana New" w:hAnsi="Angsana New"/>
          <w:spacing w:val="4"/>
          <w:sz w:val="30"/>
          <w:szCs w:val="30"/>
          <w:cs/>
        </w:rPr>
        <w:br/>
      </w:r>
      <w:r w:rsidR="0045196D">
        <w:rPr>
          <w:rFonts w:ascii="Angsana New" w:hAnsi="Angsana New" w:hint="cs"/>
          <w:spacing w:val="4"/>
          <w:sz w:val="30"/>
          <w:szCs w:val="30"/>
          <w:cs/>
        </w:rPr>
        <w:t xml:space="preserve">   </w:t>
      </w:r>
      <w:r w:rsidR="00CB1159" w:rsidRPr="0045196D">
        <w:rPr>
          <w:rFonts w:ascii="Angsana New" w:hAnsi="Angsana New"/>
          <w:spacing w:val="4"/>
          <w:sz w:val="30"/>
          <w:szCs w:val="30"/>
        </w:rPr>
        <w:t>5</w:t>
      </w:r>
      <w:r w:rsidR="00524BFC" w:rsidRPr="00524BFC">
        <w:rPr>
          <w:rFonts w:ascii="Angsana New" w:hAnsi="Angsana New"/>
          <w:sz w:val="30"/>
          <w:szCs w:val="30"/>
        </w:rPr>
        <w:t xml:space="preserve"> </w:t>
      </w:r>
      <w:r w:rsidR="00CB1159">
        <w:rPr>
          <w:rFonts w:ascii="Angsana New" w:hAnsi="Angsana New" w:hint="cs"/>
          <w:sz w:val="30"/>
          <w:szCs w:val="30"/>
          <w:cs/>
        </w:rPr>
        <w:t>พฤศจิกายน</w:t>
      </w:r>
      <w:r w:rsidR="00524BFC" w:rsidRPr="00524BFC">
        <w:rPr>
          <w:rFonts w:ascii="Angsana New" w:hAnsi="Angsana New"/>
          <w:sz w:val="30"/>
          <w:szCs w:val="30"/>
          <w:cs/>
        </w:rPr>
        <w:t xml:space="preserve"> </w:t>
      </w:r>
      <w:r w:rsidR="00524BFC" w:rsidRPr="00524BFC">
        <w:rPr>
          <w:rFonts w:ascii="Angsana New" w:hAnsi="Angsana New"/>
          <w:sz w:val="30"/>
          <w:szCs w:val="30"/>
        </w:rPr>
        <w:t xml:space="preserve">2564 </w:t>
      </w:r>
    </w:p>
    <w:p w14:paraId="07736A3A" w14:textId="77777777" w:rsidR="00D33A1C" w:rsidRPr="00816BFC" w:rsidRDefault="00D33A1C" w:rsidP="0045196D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0ABA136" w14:textId="09498DA6" w:rsidR="00816BFC" w:rsidRPr="00AC4CA7" w:rsidRDefault="00816BFC" w:rsidP="00D60CE7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BFC">
        <w:rPr>
          <w:rFonts w:ascii="Angsana New" w:hAnsi="Angsana New"/>
          <w:sz w:val="30"/>
          <w:szCs w:val="30"/>
        </w:rPr>
        <w:t xml:space="preserve">- </w:t>
      </w:r>
      <w:r w:rsidR="00D60CE7">
        <w:rPr>
          <w:rFonts w:ascii="Angsana New" w:hAnsi="Angsana New" w:hint="cs"/>
          <w:sz w:val="30"/>
          <w:szCs w:val="30"/>
          <w:cs/>
        </w:rPr>
        <w:t xml:space="preserve"> </w:t>
      </w:r>
      <w:r w:rsidRPr="00816BFC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Pr="00816BFC">
        <w:rPr>
          <w:rFonts w:ascii="Angsana New" w:hAnsi="Angsana New"/>
          <w:sz w:val="30"/>
          <w:szCs w:val="30"/>
        </w:rPr>
        <w:t>9.8</w:t>
      </w:r>
      <w:r w:rsidRPr="00816BFC">
        <w:rPr>
          <w:rFonts w:ascii="Angsana New" w:hAnsi="Angsana New" w:hint="cs"/>
          <w:sz w:val="30"/>
          <w:szCs w:val="30"/>
        </w:rPr>
        <w:t xml:space="preserve"> </w:t>
      </w:r>
      <w:r w:rsidRPr="00816BF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816BFC">
        <w:rPr>
          <w:rFonts w:ascii="Angsana New" w:hAnsi="Angsana New" w:hint="cs"/>
          <w:sz w:val="30"/>
          <w:szCs w:val="30"/>
        </w:rPr>
        <w:t xml:space="preserve">2,500,000 </w:t>
      </w:r>
      <w:r w:rsidRPr="00816BFC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816BFC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816BFC">
        <w:rPr>
          <w:rFonts w:ascii="Angsana New" w:hAnsi="Angsana New"/>
          <w:sz w:val="30"/>
          <w:szCs w:val="30"/>
        </w:rPr>
        <w:t>24.5</w:t>
      </w:r>
      <w:r w:rsidRPr="00816BFC">
        <w:rPr>
          <w:rFonts w:ascii="Angsana New" w:hAnsi="Angsana New" w:hint="cs"/>
          <w:sz w:val="30"/>
          <w:szCs w:val="30"/>
        </w:rPr>
        <w:t xml:space="preserve"> </w:t>
      </w:r>
      <w:r w:rsidRPr="00816BFC">
        <w:rPr>
          <w:rFonts w:ascii="Angsana New" w:hAnsi="Angsana New" w:hint="cs"/>
          <w:sz w:val="30"/>
          <w:szCs w:val="30"/>
          <w:cs/>
        </w:rPr>
        <w:t>ล้านบาท</w:t>
      </w:r>
    </w:p>
    <w:p w14:paraId="1E5DD470" w14:textId="77777777" w:rsidR="00816BFC" w:rsidRPr="00AC4CA7" w:rsidRDefault="00816BFC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32DA7F8" w14:textId="50DC177E" w:rsidR="00CA1532" w:rsidRPr="00AC4CA7" w:rsidRDefault="00CA1532" w:rsidP="00CA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AC4CA7">
        <w:rPr>
          <w:rFonts w:ascii="Angsana New" w:hAnsi="Angsana New" w:cs="Angsana New" w:hint="cs"/>
          <w:sz w:val="30"/>
          <w:szCs w:val="30"/>
        </w:rPr>
        <w:t>Thai Viet Corporation Joint Stock Company (“TVC”) (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เดิมชื่อ </w:t>
      </w:r>
      <w:r w:rsidRPr="00AC4CA7">
        <w:rPr>
          <w:rFonts w:ascii="Angsana New" w:hAnsi="Angsana New" w:cs="Angsana New" w:hint="cs"/>
          <w:sz w:val="30"/>
          <w:szCs w:val="30"/>
        </w:rPr>
        <w:t xml:space="preserve">Thai Viet Swine Line Joint Stock Co., Ltd.)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ซึ่งเป็นบริษัทย่อยทางอ้อมในต่างประเทศของบริษัทได้เพิ่มทุนจดทะเบียนเป็นจำนวนเงิน </w:t>
      </w:r>
      <w:r w:rsidRPr="006F080F">
        <w:rPr>
          <w:rFonts w:ascii="Angsana New" w:hAnsi="Angsana New" w:cs="Angsana New" w:hint="cs"/>
          <w:sz w:val="30"/>
          <w:szCs w:val="30"/>
        </w:rPr>
        <w:t>610</w:t>
      </w:r>
      <w:r w:rsidRPr="00AC4CA7">
        <w:rPr>
          <w:rFonts w:ascii="Angsana New" w:hAnsi="Angsana New" w:cs="Angsana New" w:hint="cs"/>
          <w:sz w:val="30"/>
          <w:szCs w:val="30"/>
        </w:rPr>
        <w:t>,</w:t>
      </w:r>
      <w:r w:rsidRPr="006F080F">
        <w:rPr>
          <w:rFonts w:ascii="Angsana New" w:hAnsi="Angsana New" w:cs="Angsana New" w:hint="cs"/>
          <w:sz w:val="30"/>
          <w:szCs w:val="30"/>
        </w:rPr>
        <w:t>508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โดยเพิ่มทุนจดทะเบียนจาก </w:t>
      </w:r>
      <w:r w:rsidRPr="006F080F">
        <w:rPr>
          <w:rFonts w:ascii="Angsana New" w:hAnsi="Angsana New" w:cs="Angsana New" w:hint="cs"/>
          <w:sz w:val="30"/>
          <w:szCs w:val="30"/>
        </w:rPr>
        <w:t>189</w:t>
      </w:r>
      <w:r w:rsidRPr="00AC4CA7">
        <w:rPr>
          <w:rFonts w:ascii="Angsana New" w:hAnsi="Angsana New" w:cs="Angsana New" w:hint="cs"/>
          <w:sz w:val="30"/>
          <w:szCs w:val="30"/>
        </w:rPr>
        <w:t>,</w:t>
      </w:r>
      <w:r w:rsidRPr="006F080F">
        <w:rPr>
          <w:rFonts w:ascii="Angsana New" w:hAnsi="Angsana New" w:cs="Angsana New" w:hint="cs"/>
          <w:sz w:val="30"/>
          <w:szCs w:val="30"/>
        </w:rPr>
        <w:t>492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ล้านดองเวียดนาม เป็น </w:t>
      </w:r>
      <w:r w:rsidRPr="006F080F">
        <w:rPr>
          <w:rFonts w:ascii="Angsana New" w:hAnsi="Angsana New" w:cs="Angsana New" w:hint="cs"/>
          <w:sz w:val="30"/>
          <w:szCs w:val="30"/>
        </w:rPr>
        <w:t>800</w:t>
      </w:r>
      <w:r w:rsidRPr="00AC4CA7">
        <w:rPr>
          <w:rFonts w:ascii="Angsana New" w:hAnsi="Angsana New" w:cs="Angsana New" w:hint="cs"/>
          <w:sz w:val="30"/>
          <w:szCs w:val="30"/>
        </w:rPr>
        <w:t>,</w:t>
      </w:r>
      <w:r w:rsidRPr="006F080F">
        <w:rPr>
          <w:rFonts w:ascii="Angsana New" w:hAnsi="Angsana New" w:cs="Angsana New" w:hint="cs"/>
          <w:sz w:val="30"/>
          <w:szCs w:val="30"/>
        </w:rPr>
        <w:t>000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>ล้านดอง</w:t>
      </w:r>
      <w:r w:rsidRPr="000C026D">
        <w:rPr>
          <w:rFonts w:ascii="Angsana New" w:hAnsi="Angsana New" w:cs="Angsana New" w:hint="cs"/>
          <w:sz w:val="30"/>
          <w:szCs w:val="30"/>
          <w:cs/>
        </w:rPr>
        <w:t xml:space="preserve">เวียดนาม และเรียกชำระในอัตราร้อยละ </w:t>
      </w:r>
      <w:r w:rsidR="00DB6C5C" w:rsidRPr="000C026D">
        <w:rPr>
          <w:rFonts w:ascii="Angsana New" w:hAnsi="Angsana New" w:cs="Angsana New"/>
          <w:sz w:val="30"/>
          <w:szCs w:val="30"/>
        </w:rPr>
        <w:t>50.78</w:t>
      </w:r>
      <w:r w:rsidRPr="000C026D">
        <w:rPr>
          <w:rFonts w:ascii="Angsana New" w:hAnsi="Angsana New" w:cs="Angsana New" w:hint="cs"/>
          <w:sz w:val="30"/>
          <w:szCs w:val="30"/>
        </w:rPr>
        <w:t xml:space="preserve"> </w:t>
      </w:r>
      <w:r w:rsidRPr="000C026D">
        <w:rPr>
          <w:rFonts w:ascii="Angsana New" w:hAnsi="Angsana New" w:cs="Angsana New" w:hint="cs"/>
          <w:sz w:val="30"/>
          <w:szCs w:val="30"/>
          <w:cs/>
        </w:rPr>
        <w:t xml:space="preserve">และได้ดำเนินการจดทะเบียนเพิ่มทุนดังกล่าวแล้วเสร็จเมื่อวันที่ </w:t>
      </w:r>
      <w:r w:rsidRPr="000C026D">
        <w:rPr>
          <w:rFonts w:ascii="Angsana New" w:hAnsi="Angsana New" w:cs="Angsana New" w:hint="cs"/>
          <w:sz w:val="30"/>
          <w:szCs w:val="30"/>
        </w:rPr>
        <w:t xml:space="preserve">9 </w:t>
      </w:r>
      <w:r w:rsidRPr="000C026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0C026D">
        <w:rPr>
          <w:rFonts w:ascii="Angsana New" w:hAnsi="Angsana New" w:cs="Angsana New" w:hint="cs"/>
          <w:sz w:val="30"/>
          <w:szCs w:val="30"/>
        </w:rPr>
        <w:t>25</w:t>
      </w:r>
      <w:r w:rsidRPr="006F080F">
        <w:rPr>
          <w:rFonts w:ascii="Angsana New" w:hAnsi="Angsana New" w:cs="Angsana New" w:hint="cs"/>
          <w:sz w:val="30"/>
          <w:szCs w:val="30"/>
        </w:rPr>
        <w:t>64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คณะกรรมการของบริษัทได้อนุมัติให้บริษัทย่อยแห่งหนึ่ง (บริษัท ที พาราก้อน โฮลดิ้ง จำกัด) จ่ายชำระค่าหุ้นเพิ่มทุนให้ </w:t>
      </w:r>
      <w:r w:rsidRPr="00AC4CA7">
        <w:rPr>
          <w:rFonts w:ascii="Angsana New" w:hAnsi="Angsana New" w:cs="Angsana New" w:hint="cs"/>
          <w:sz w:val="30"/>
          <w:szCs w:val="30"/>
        </w:rPr>
        <w:t xml:space="preserve">TVC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CB1159">
        <w:rPr>
          <w:rFonts w:ascii="Angsana New" w:hAnsi="Angsana New" w:cs="Angsana New"/>
          <w:sz w:val="30"/>
          <w:szCs w:val="30"/>
        </w:rPr>
        <w:t>434.09</w:t>
      </w:r>
      <w:r w:rsidRPr="00AC4CA7">
        <w:rPr>
          <w:rFonts w:ascii="Angsana New" w:hAnsi="Angsana New" w:cs="Angsana New" w:hint="cs"/>
          <w:sz w:val="30"/>
          <w:szCs w:val="30"/>
        </w:rPr>
        <w:t xml:space="preserve"> </w:t>
      </w:r>
      <w:r w:rsidRPr="00AC4CA7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01FCB5E3" w14:textId="77777777" w:rsidR="003D2707" w:rsidRDefault="003D2707" w:rsidP="00CA1532">
      <w:pPr>
        <w:pStyle w:val="ListParagraph"/>
        <w:tabs>
          <w:tab w:val="left" w:pos="540"/>
          <w:tab w:val="left" w:pos="630"/>
        </w:tabs>
        <w:ind w:left="450"/>
        <w:rPr>
          <w:rFonts w:ascii="Angsana New" w:hAnsi="Angsana New"/>
          <w:spacing w:val="-6"/>
          <w:sz w:val="30"/>
          <w:szCs w:val="30"/>
        </w:rPr>
      </w:pPr>
    </w:p>
    <w:p w14:paraId="6607ABF3" w14:textId="6F57873F" w:rsidR="00CA1532" w:rsidRPr="00B33D14" w:rsidRDefault="00CA1532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3D14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B33D14">
        <w:rPr>
          <w:rFonts w:asciiTheme="majorBidi" w:hAnsiTheme="majorBidi" w:cstheme="majorBidi"/>
          <w:sz w:val="30"/>
          <w:szCs w:val="30"/>
        </w:rPr>
        <w:t>(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B33D14">
        <w:rPr>
          <w:rFonts w:ascii="Angsana New" w:hAnsi="Angsana New" w:hint="cs"/>
          <w:sz w:val="30"/>
          <w:szCs w:val="30"/>
          <w:cs/>
        </w:rPr>
        <w:t>ไทย ฟู้ดส์ เซอร์วิส แอนด์ ซัพพลาย จำกัด</w:t>
      </w:r>
      <w:r w:rsidRPr="00B33D14">
        <w:rPr>
          <w:rFonts w:asciiTheme="majorBidi" w:hAnsiTheme="majorBidi" w:cstheme="majorBidi"/>
          <w:sz w:val="30"/>
          <w:szCs w:val="30"/>
        </w:rPr>
        <w:t xml:space="preserve">) </w:t>
      </w:r>
      <w:r w:rsidRPr="00B33D14">
        <w:rPr>
          <w:rFonts w:asciiTheme="majorBidi" w:hAnsiTheme="majorBidi" w:cstheme="majorBidi"/>
          <w:sz w:val="30"/>
          <w:szCs w:val="30"/>
          <w:cs/>
        </w:rPr>
        <w:t>เพิ่มขึ้นเป็นจำนวนเงิน</w:t>
      </w:r>
      <w:r w:rsidRPr="00B33D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6BFC">
        <w:rPr>
          <w:rFonts w:asciiTheme="majorBidi" w:hAnsiTheme="majorBidi" w:cstheme="majorBidi"/>
          <w:sz w:val="30"/>
          <w:szCs w:val="30"/>
        </w:rPr>
        <w:t>287.0</w:t>
      </w:r>
      <w:r w:rsidRPr="00B33D14">
        <w:rPr>
          <w:rFonts w:asciiTheme="majorBidi" w:hAnsiTheme="majorBidi" w:cstheme="majorBidi"/>
          <w:sz w:val="30"/>
          <w:szCs w:val="30"/>
        </w:rPr>
        <w:t xml:space="preserve">4 </w:t>
      </w:r>
      <w:r w:rsidRPr="00B33D14">
        <w:rPr>
          <w:rFonts w:asciiTheme="majorBidi" w:hAnsiTheme="majorBidi" w:cstheme="majorBidi"/>
          <w:sz w:val="30"/>
          <w:szCs w:val="30"/>
          <w:cs/>
        </w:rPr>
        <w:t>ล้านบาท โดยมีรายละเอียดดังนี้</w:t>
      </w:r>
    </w:p>
    <w:p w14:paraId="4F5C78FF" w14:textId="77777777" w:rsidR="00CA1532" w:rsidRPr="00B33D14" w:rsidRDefault="00CA1532" w:rsidP="00CA1532">
      <w:pPr>
        <w:tabs>
          <w:tab w:val="clear" w:pos="68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AA1CF" w14:textId="77777777" w:rsidR="00CA1532" w:rsidRPr="00B33D14" w:rsidRDefault="00CA1532" w:rsidP="00CB7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33D14">
        <w:rPr>
          <w:rFonts w:asciiTheme="majorBidi" w:hAnsiTheme="majorBidi" w:cstheme="majorBidi"/>
          <w:sz w:val="30"/>
          <w:szCs w:val="30"/>
        </w:rPr>
        <w:t xml:space="preserve">-  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เพิ่มทุนจดทะเบียนจาก </w:t>
      </w:r>
      <w:r w:rsidRPr="00B33D14">
        <w:rPr>
          <w:rFonts w:asciiTheme="majorBidi" w:hAnsiTheme="majorBidi" w:cstheme="majorBidi"/>
          <w:sz w:val="30"/>
          <w:szCs w:val="30"/>
        </w:rPr>
        <w:t>180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B33D14">
        <w:rPr>
          <w:rFonts w:asciiTheme="majorBidi" w:hAnsiTheme="majorBidi" w:cstheme="majorBidi"/>
          <w:sz w:val="30"/>
          <w:szCs w:val="30"/>
        </w:rPr>
        <w:t>500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ล้านบาทและให้เรียกชำระค่าหุ้นในอัตราร้อยละ </w:t>
      </w:r>
      <w:r w:rsidRPr="00B33D14">
        <w:rPr>
          <w:rFonts w:asciiTheme="majorBidi" w:hAnsiTheme="majorBidi" w:cstheme="majorBidi"/>
          <w:sz w:val="30"/>
          <w:szCs w:val="30"/>
        </w:rPr>
        <w:t>34.5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คิดเป็น</w:t>
      </w:r>
      <w:r w:rsidRPr="00B33D14">
        <w:rPr>
          <w:rFonts w:asciiTheme="majorBidi" w:hAnsiTheme="majorBidi" w:cstheme="majorBidi"/>
          <w:sz w:val="30"/>
          <w:szCs w:val="30"/>
        </w:rPr>
        <w:br/>
      </w:r>
      <w:r w:rsidRPr="00B33D14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B33D14">
        <w:rPr>
          <w:rFonts w:asciiTheme="majorBidi" w:hAnsiTheme="majorBidi" w:cstheme="majorBidi"/>
          <w:sz w:val="30"/>
          <w:szCs w:val="30"/>
        </w:rPr>
        <w:t xml:space="preserve"> 110.4</w:t>
      </w:r>
      <w:r w:rsidRPr="00B33D14">
        <w:rPr>
          <w:rFonts w:asciiTheme="majorBidi" w:hAnsiTheme="majorBidi" w:cstheme="majorBidi"/>
          <w:sz w:val="30"/>
          <w:szCs w:val="30"/>
          <w:cs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B33D14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616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67C">
        <w:rPr>
          <w:rFonts w:asciiTheme="majorBidi" w:hAnsiTheme="majorBidi" w:cstheme="majorBidi"/>
          <w:sz w:val="30"/>
          <w:szCs w:val="30"/>
        </w:rPr>
        <w:t>2564</w:t>
      </w:r>
      <w:r w:rsidRPr="00B33D14">
        <w:rPr>
          <w:rFonts w:asciiTheme="majorBidi" w:hAnsiTheme="majorBidi" w:cstheme="majorBidi"/>
          <w:sz w:val="30"/>
          <w:szCs w:val="30"/>
        </w:rPr>
        <w:t xml:space="preserve"> </w:t>
      </w:r>
    </w:p>
    <w:p w14:paraId="2C3E4D81" w14:textId="77777777" w:rsidR="00CA1532" w:rsidRPr="00B33D14" w:rsidRDefault="00CA1532" w:rsidP="00CA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D301664" w14:textId="77777777" w:rsidR="00CA1532" w:rsidRPr="00B33D14" w:rsidRDefault="00CA1532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B33D1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B33D14">
        <w:rPr>
          <w:rFonts w:ascii="Angsana New" w:hAnsi="Angsana New"/>
          <w:sz w:val="30"/>
          <w:szCs w:val="30"/>
        </w:rPr>
        <w:t>23.5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B33D14">
        <w:rPr>
          <w:rFonts w:ascii="Angsana New" w:hAnsi="Angsana New"/>
          <w:sz w:val="30"/>
          <w:szCs w:val="30"/>
        </w:rPr>
        <w:t>3,2</w:t>
      </w:r>
      <w:r w:rsidRPr="00B33D14">
        <w:rPr>
          <w:rFonts w:ascii="Angsana New" w:hAnsi="Angsana New" w:hint="cs"/>
          <w:sz w:val="30"/>
          <w:szCs w:val="30"/>
        </w:rPr>
        <w:t xml:space="preserve">00,000 </w:t>
      </w:r>
      <w:r w:rsidRPr="00B33D1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B33D1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B33D14">
        <w:rPr>
          <w:rFonts w:ascii="Angsana New" w:hAnsi="Angsana New"/>
          <w:sz w:val="30"/>
          <w:szCs w:val="30"/>
        </w:rPr>
        <w:t>75.20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>ล้านบาท</w:t>
      </w:r>
    </w:p>
    <w:p w14:paraId="68D7F3EF" w14:textId="77777777" w:rsidR="00CA1532" w:rsidRPr="00B33D14" w:rsidRDefault="00CA1532" w:rsidP="00CA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FB61089" w14:textId="069E5B5B" w:rsidR="00CA1532" w:rsidRDefault="00CA1532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33D14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B33D14">
        <w:rPr>
          <w:rFonts w:ascii="Angsana New" w:hAnsi="Angsana New"/>
          <w:sz w:val="30"/>
          <w:szCs w:val="30"/>
        </w:rPr>
        <w:t>8.2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B33D14">
        <w:rPr>
          <w:rFonts w:ascii="Angsana New" w:hAnsi="Angsana New"/>
          <w:sz w:val="30"/>
          <w:szCs w:val="30"/>
        </w:rPr>
        <w:t>3,2</w:t>
      </w:r>
      <w:r w:rsidRPr="00B33D14">
        <w:rPr>
          <w:rFonts w:ascii="Angsana New" w:hAnsi="Angsana New" w:hint="cs"/>
          <w:sz w:val="30"/>
          <w:szCs w:val="30"/>
        </w:rPr>
        <w:t xml:space="preserve">00,000 </w:t>
      </w:r>
      <w:r w:rsidRPr="00B33D1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B33D14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B33D14">
        <w:rPr>
          <w:rFonts w:ascii="Angsana New" w:hAnsi="Angsana New"/>
          <w:sz w:val="30"/>
          <w:szCs w:val="30"/>
        </w:rPr>
        <w:t>26.24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>ล้านบาท</w:t>
      </w:r>
    </w:p>
    <w:p w14:paraId="04236490" w14:textId="5CD5AC1F" w:rsidR="00816BFC" w:rsidRDefault="00816BFC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33C2CA5" w14:textId="7E14118C" w:rsidR="00816BFC" w:rsidRPr="00B33D14" w:rsidRDefault="00816BFC" w:rsidP="00816BFC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816BFC">
        <w:rPr>
          <w:rFonts w:ascii="Angsana New" w:hAnsi="Angsana New" w:hint="cs"/>
          <w:sz w:val="30"/>
          <w:szCs w:val="30"/>
          <w:cs/>
        </w:rPr>
        <w:t xml:space="preserve">-  เรียกชำระค่าหุ้นส่วนที่เหลือในราคาหุ้นละ </w:t>
      </w:r>
      <w:r w:rsidRPr="00816BFC">
        <w:rPr>
          <w:rFonts w:ascii="Angsana New" w:hAnsi="Angsana New"/>
          <w:sz w:val="30"/>
          <w:szCs w:val="30"/>
        </w:rPr>
        <w:t>23.5</w:t>
      </w:r>
      <w:r w:rsidRPr="00816BFC">
        <w:rPr>
          <w:rFonts w:ascii="Angsana New" w:hAnsi="Angsana New" w:hint="cs"/>
          <w:sz w:val="30"/>
          <w:szCs w:val="30"/>
        </w:rPr>
        <w:t xml:space="preserve"> </w:t>
      </w:r>
      <w:r w:rsidRPr="00816BF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816BFC">
        <w:rPr>
          <w:rFonts w:ascii="Angsana New" w:hAnsi="Angsana New"/>
          <w:sz w:val="30"/>
          <w:szCs w:val="30"/>
        </w:rPr>
        <w:t>3,2</w:t>
      </w:r>
      <w:r w:rsidRPr="00816BFC">
        <w:rPr>
          <w:rFonts w:ascii="Angsana New" w:hAnsi="Angsana New" w:hint="cs"/>
          <w:sz w:val="30"/>
          <w:szCs w:val="30"/>
        </w:rPr>
        <w:t xml:space="preserve">00,000 </w:t>
      </w:r>
      <w:r w:rsidRPr="00816BFC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  </w:t>
      </w:r>
      <w:r w:rsidRPr="00816BFC">
        <w:rPr>
          <w:rFonts w:ascii="Angsana New" w:hAnsi="Angsana New" w:hint="cs"/>
          <w:sz w:val="30"/>
          <w:szCs w:val="30"/>
          <w:cs/>
        </w:rPr>
        <w:br/>
        <w:t xml:space="preserve">   </w:t>
      </w:r>
      <w:r w:rsidRPr="00816BFC">
        <w:rPr>
          <w:rFonts w:ascii="Angsana New" w:hAnsi="Angsana New"/>
          <w:sz w:val="30"/>
          <w:szCs w:val="30"/>
        </w:rPr>
        <w:t>75.20</w:t>
      </w:r>
      <w:r w:rsidRPr="00816BFC">
        <w:rPr>
          <w:rFonts w:ascii="Angsana New" w:hAnsi="Angsana New" w:hint="cs"/>
          <w:sz w:val="30"/>
          <w:szCs w:val="30"/>
        </w:rPr>
        <w:t xml:space="preserve"> </w:t>
      </w:r>
      <w:r w:rsidRPr="00816BFC">
        <w:rPr>
          <w:rFonts w:ascii="Angsana New" w:hAnsi="Angsana New" w:hint="cs"/>
          <w:sz w:val="30"/>
          <w:szCs w:val="30"/>
          <w:cs/>
        </w:rPr>
        <w:t>ล้านบาท</w:t>
      </w:r>
    </w:p>
    <w:p w14:paraId="0C3909DD" w14:textId="55B8784A" w:rsidR="00816BFC" w:rsidRDefault="00816BFC" w:rsidP="00CA1532">
      <w:pPr>
        <w:pStyle w:val="ListParagraph"/>
        <w:tabs>
          <w:tab w:val="clear" w:pos="68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3C424EC" w14:textId="77777777" w:rsidR="00A618FE" w:rsidRDefault="00A6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0EB952A" w14:textId="68760C56" w:rsidR="00816BFC" w:rsidRPr="00816BFC" w:rsidRDefault="00816BFC" w:rsidP="00F666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18F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</w:t>
      </w:r>
    </w:p>
    <w:p w14:paraId="47973225" w14:textId="0CD7E766" w:rsidR="000D1702" w:rsidRDefault="000D1702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68DC810" w14:textId="4D1DF58C" w:rsidR="00A618FE" w:rsidRDefault="00A618FE" w:rsidP="00A618FE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t>2564</w:t>
      </w:r>
    </w:p>
    <w:p w14:paraId="6840FF40" w14:textId="77777777" w:rsidR="00A618FE" w:rsidRDefault="00A618FE" w:rsidP="00A618FE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08D3A9B" w14:textId="6D1F9F0C" w:rsidR="00A618FE" w:rsidRDefault="00A618FE" w:rsidP="00D84B42">
      <w:pPr>
        <w:pStyle w:val="ListParagraph"/>
        <w:tabs>
          <w:tab w:val="clear" w:pos="907"/>
          <w:tab w:val="left" w:pos="126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บริษัทลงทุนใน</w:t>
      </w:r>
      <w:r w:rsidR="00711015" w:rsidRPr="00711015">
        <w:rPr>
          <w:rFonts w:ascii="Angsana New" w:hAnsi="Angsana New" w:hint="cs"/>
          <w:sz w:val="30"/>
          <w:szCs w:val="30"/>
          <w:cs/>
        </w:rPr>
        <w:t>บริษัท</w:t>
      </w:r>
      <w:r w:rsidR="00711015" w:rsidRPr="00711015">
        <w:rPr>
          <w:rFonts w:ascii="Angsana New" w:hAnsi="Angsana New"/>
          <w:sz w:val="30"/>
          <w:szCs w:val="30"/>
          <w:cs/>
        </w:rPr>
        <w:t xml:space="preserve"> </w:t>
      </w:r>
      <w:r w:rsidR="00711015" w:rsidRPr="00711015">
        <w:rPr>
          <w:rFonts w:ascii="Angsana New" w:hAnsi="Angsana New" w:hint="cs"/>
          <w:sz w:val="30"/>
          <w:szCs w:val="30"/>
          <w:cs/>
        </w:rPr>
        <w:t>โลจิส</w:t>
      </w:r>
      <w:r w:rsidR="00711015" w:rsidRPr="00711015">
        <w:rPr>
          <w:rFonts w:ascii="Angsana New" w:hAnsi="Angsana New"/>
          <w:sz w:val="30"/>
          <w:szCs w:val="30"/>
          <w:cs/>
        </w:rPr>
        <w:t xml:space="preserve"> </w:t>
      </w:r>
      <w:r w:rsidR="00711015" w:rsidRPr="00711015">
        <w:rPr>
          <w:rFonts w:ascii="Angsana New" w:hAnsi="Angsana New" w:hint="cs"/>
          <w:sz w:val="30"/>
          <w:szCs w:val="30"/>
          <w:cs/>
        </w:rPr>
        <w:t>บอย</w:t>
      </w:r>
      <w:r w:rsidR="00711015" w:rsidRPr="00711015">
        <w:rPr>
          <w:rFonts w:ascii="Angsana New" w:hAnsi="Angsana New"/>
          <w:sz w:val="30"/>
          <w:szCs w:val="30"/>
          <w:cs/>
        </w:rPr>
        <w:t xml:space="preserve"> </w:t>
      </w:r>
      <w:r w:rsidR="00711015" w:rsidRPr="00711015">
        <w:rPr>
          <w:rFonts w:ascii="Angsana New" w:hAnsi="Angsana New" w:hint="cs"/>
          <w:sz w:val="30"/>
          <w:szCs w:val="30"/>
          <w:cs/>
        </w:rPr>
        <w:t>จำกัด</w:t>
      </w:r>
      <w:r w:rsidR="0071101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โดยการซื้อหุ้นสามัญจากผู้ถือหุ้นเดิมใน</w:t>
      </w:r>
      <w:r w:rsidRPr="0051230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24BFC" w:rsidRPr="0051230F">
        <w:rPr>
          <w:rFonts w:ascii="Angsana New" w:hAnsi="Angsana New"/>
          <w:sz w:val="30"/>
          <w:szCs w:val="30"/>
        </w:rPr>
        <w:t>29</w:t>
      </w:r>
      <w:r w:rsidRPr="0051230F">
        <w:rPr>
          <w:rFonts w:ascii="Angsana New" w:hAnsi="Angsana New"/>
          <w:sz w:val="30"/>
          <w:szCs w:val="30"/>
        </w:rPr>
        <w:t xml:space="preserve"> </w:t>
      </w:r>
      <w:r w:rsidR="00711015" w:rsidRPr="0051230F">
        <w:rPr>
          <w:rFonts w:ascii="Angsana New" w:hAnsi="Angsana New" w:hint="cs"/>
          <w:sz w:val="30"/>
          <w:szCs w:val="30"/>
          <w:cs/>
        </w:rPr>
        <w:t>ตุลาคม</w:t>
      </w:r>
      <w:r w:rsidRPr="0051230F">
        <w:rPr>
          <w:rFonts w:ascii="Angsana New" w:hAnsi="Angsana New" w:hint="cs"/>
          <w:sz w:val="30"/>
          <w:szCs w:val="30"/>
          <w:cs/>
        </w:rPr>
        <w:t xml:space="preserve"> </w:t>
      </w:r>
      <w:r w:rsidRPr="0051230F">
        <w:rPr>
          <w:rFonts w:ascii="Angsana New" w:hAnsi="Angsana New"/>
          <w:sz w:val="30"/>
          <w:szCs w:val="30"/>
        </w:rPr>
        <w:t>256</w:t>
      </w:r>
      <w:r w:rsidR="00711015" w:rsidRPr="0051230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11015">
        <w:rPr>
          <w:rFonts w:ascii="Angsana New" w:hAnsi="Angsana New"/>
          <w:sz w:val="30"/>
          <w:szCs w:val="30"/>
        </w:rPr>
        <w:t>9,599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711015">
        <w:rPr>
          <w:rFonts w:ascii="Angsana New" w:hAnsi="Angsana New"/>
          <w:sz w:val="30"/>
          <w:szCs w:val="30"/>
        </w:rPr>
        <w:t xml:space="preserve">833.3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711015">
        <w:rPr>
          <w:rFonts w:ascii="Angsana New" w:hAnsi="Angsana New"/>
          <w:sz w:val="30"/>
          <w:szCs w:val="30"/>
        </w:rPr>
        <w:t>8.0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ซึ่งคิดเป็นสัดส่วนการถือหุ้นร้อยละ </w:t>
      </w:r>
      <w:r w:rsidR="00711015">
        <w:rPr>
          <w:rFonts w:ascii="Angsana New" w:hAnsi="Angsana New"/>
          <w:sz w:val="30"/>
          <w:szCs w:val="30"/>
        </w:rPr>
        <w:t>96</w:t>
      </w:r>
      <w:r w:rsidR="0051230F">
        <w:rPr>
          <w:rFonts w:ascii="Angsana New" w:hAnsi="Angsana New"/>
          <w:sz w:val="30"/>
          <w:szCs w:val="30"/>
        </w:rPr>
        <w:t xml:space="preserve">.0 </w:t>
      </w:r>
      <w:r w:rsidR="00D33A1C" w:rsidRPr="00D33A1C">
        <w:rPr>
          <w:rFonts w:ascii="Angsana New" w:hAnsi="Angsana New" w:hint="cs"/>
          <w:sz w:val="30"/>
          <w:szCs w:val="30"/>
          <w:cs/>
        </w:rPr>
        <w:t>และ</w:t>
      </w:r>
      <w:r w:rsidR="00D33A1C" w:rsidRPr="00D33A1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</w:t>
      </w:r>
      <w:r w:rsidRPr="00700AF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11015" w:rsidRPr="00700AF7">
        <w:rPr>
          <w:rFonts w:ascii="Angsana New" w:hAnsi="Angsana New"/>
          <w:sz w:val="30"/>
          <w:szCs w:val="30"/>
        </w:rPr>
        <w:t xml:space="preserve">29 </w:t>
      </w:r>
      <w:r w:rsidR="00711015" w:rsidRPr="00700AF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11015" w:rsidRPr="00700AF7">
        <w:rPr>
          <w:rFonts w:ascii="Angsana New" w:hAnsi="Angsana New"/>
          <w:sz w:val="30"/>
          <w:szCs w:val="30"/>
        </w:rPr>
        <w:t>2564</w:t>
      </w:r>
    </w:p>
    <w:p w14:paraId="4E26847E" w14:textId="77777777" w:rsidR="00816BFC" w:rsidRPr="00CF1517" w:rsidRDefault="00816BFC" w:rsidP="008F5F29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220DF8C" w14:textId="65E92824" w:rsidR="00713F85" w:rsidRPr="00CF1517" w:rsidRDefault="00713F85" w:rsidP="00A6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022CC319" w14:textId="77777777" w:rsidR="00713F85" w:rsidRPr="007F4EB7" w:rsidRDefault="00713F85" w:rsidP="00713F85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454344" w14:textId="7FDE5DA4" w:rsidR="00713F85" w:rsidRPr="00CF1517" w:rsidRDefault="00713F85" w:rsidP="00713F85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517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มูลค่าที่คาดว่าจะได้รับคืนมาจากมูลค่าจากการใช้ ซึ่งวัดมูลค่าโดยการคิดลดกระแสเงินสดที่คาดว่าจะได้รับในอนาคต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กระแสเงินสดสำหรับรอบระยะเวลา </w:t>
      </w:r>
      <w:r w:rsidR="00360B44" w:rsidRPr="00360B44">
        <w:rPr>
          <w:rFonts w:ascii="Angsana New" w:hAnsi="Angsana New" w:cs="Angsana New"/>
          <w:spacing w:val="-2"/>
          <w:sz w:val="30"/>
          <w:szCs w:val="30"/>
        </w:rPr>
        <w:t>5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ปีได้นำมาคิดลดกระแสเงิน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สด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ข้อสมมติหลักในการประมาณการมูลค่าจากการใช้ ได้แก่ อัตราการเติบโตของกำไรก่อนค่าใช้จ่ายภาษีเงินได้ ค่าเสื่อมราคา และค่าตัดจำหน่าย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ซึ่งได้มาจากประมาณการรายได้ในอนาคต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โดยอาศัยประสบการณ์ในอดีตปรับปรุงด้วยรายได้ที่คาดว่าจะได้รับ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และอัตรา</w:t>
      </w:r>
      <w:r w:rsidRPr="00CF1517">
        <w:rPr>
          <w:rFonts w:ascii="Angsana New" w:hAnsi="Angsana New" w:cs="Angsana New"/>
          <w:sz w:val="30"/>
          <w:szCs w:val="30"/>
          <w:cs/>
        </w:rPr>
        <w:br/>
        <w:t>คิดลดซึ่งคำ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นวณจากต้นทุนถัวเฉลี่ย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และอัตราเติบโตสุดท้าย</w:t>
      </w:r>
    </w:p>
    <w:p w14:paraId="1E324F7D" w14:textId="77777777" w:rsidR="00713F85" w:rsidRPr="007F4EB7" w:rsidRDefault="00713F85" w:rsidP="00713F85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203955" w14:textId="6B7FDEF9" w:rsidR="00713F85" w:rsidRPr="00CF1517" w:rsidRDefault="00713F85" w:rsidP="00713F85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1517">
        <w:rPr>
          <w:rFonts w:ascii="Angsana New" w:hAnsi="Angsana New" w:cs="Angsana New"/>
          <w:sz w:val="30"/>
          <w:szCs w:val="30"/>
          <w:cs/>
        </w:rPr>
        <w:t>ทั้งนี้จากการทดสอบการด้อยค่า พบว่าประมาณการมูลค่าที่คาดว่าจะได้รับคืนมีมูลค่าต่ำกว่ามูลค่าตามบัญชีของ</w:t>
      </w:r>
      <w:r w:rsidR="00CB75DF">
        <w:rPr>
          <w:rFonts w:ascii="Angsana New" w:hAnsi="Angsana New" w:cs="Angsana New"/>
          <w:sz w:val="30"/>
          <w:szCs w:val="30"/>
        </w:rPr>
        <w:br/>
      </w:r>
      <w:r w:rsidRPr="00CF151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Pr="00CF1517">
        <w:rPr>
          <w:rFonts w:ascii="Angsana New" w:hAnsi="Angsana New" w:cs="Angsana New" w:hint="cs"/>
          <w:sz w:val="30"/>
          <w:szCs w:val="30"/>
          <w:cs/>
        </w:rPr>
        <w:t>บาง</w:t>
      </w:r>
      <w:r w:rsidRPr="00CF1517">
        <w:rPr>
          <w:rFonts w:ascii="Angsana New" w:hAnsi="Angsana New" w:cs="Angsana New"/>
          <w:sz w:val="30"/>
          <w:szCs w:val="30"/>
          <w:cs/>
        </w:rPr>
        <w:t>แห่ง ดังนั้นผู้บริหารจึงได้พิจารณาตั้งสำรองผลขาดทุนจากการด้อยค่าของเงินลงทุนใน</w:t>
      </w:r>
      <w:r w:rsidRPr="004B0B8A">
        <w:rPr>
          <w:rFonts w:ascii="Angsana New" w:hAnsi="Angsana New" w:cs="Angsana New"/>
          <w:sz w:val="30"/>
          <w:szCs w:val="30"/>
          <w:cs/>
        </w:rPr>
        <w:t>บริษัทย่อยเป็นจำนวน</w:t>
      </w:r>
      <w:r w:rsidRPr="00C35219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506DAA" w:rsidRPr="00C35219">
        <w:rPr>
          <w:rFonts w:ascii="Angsana New" w:hAnsi="Angsana New" w:cs="Angsana New"/>
          <w:sz w:val="30"/>
          <w:szCs w:val="30"/>
        </w:rPr>
        <w:t>7</w:t>
      </w:r>
      <w:r w:rsidR="005159EB" w:rsidRPr="00C35219">
        <w:rPr>
          <w:rFonts w:ascii="Angsana New" w:hAnsi="Angsana New" w:cs="Angsana New"/>
          <w:sz w:val="30"/>
          <w:szCs w:val="30"/>
        </w:rPr>
        <w:t>21</w:t>
      </w:r>
      <w:r w:rsidRPr="00C35219">
        <w:rPr>
          <w:rFonts w:ascii="Angsana New" w:hAnsi="Angsana New" w:cs="Angsana New"/>
          <w:sz w:val="30"/>
          <w:szCs w:val="30"/>
        </w:rPr>
        <w:t xml:space="preserve"> </w:t>
      </w:r>
      <w:r w:rsidRPr="00C35219">
        <w:rPr>
          <w:rFonts w:ascii="Angsana New" w:hAnsi="Angsana New" w:cs="Angsana New"/>
          <w:sz w:val="30"/>
          <w:szCs w:val="30"/>
          <w:cs/>
        </w:rPr>
        <w:t>ล้าน</w:t>
      </w:r>
      <w:r w:rsidRPr="004B0B8A">
        <w:rPr>
          <w:rFonts w:ascii="Angsana New" w:hAnsi="Angsana New" w:cs="Angsana New"/>
          <w:sz w:val="30"/>
          <w:szCs w:val="30"/>
          <w:cs/>
        </w:rPr>
        <w:t>บาท</w:t>
      </w:r>
      <w:r w:rsidRPr="004B0B8A">
        <w:rPr>
          <w:rFonts w:ascii="Angsana New" w:hAnsi="Angsana New" w:cs="Angsana New"/>
          <w:sz w:val="30"/>
          <w:szCs w:val="30"/>
        </w:rPr>
        <w:t xml:space="preserve"> </w:t>
      </w:r>
      <w:r w:rsidRPr="004B0B8A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4B0B8A">
        <w:rPr>
          <w:rFonts w:ascii="Angsana New" w:hAnsi="Angsana New" w:cs="Angsana New"/>
          <w:sz w:val="30"/>
          <w:szCs w:val="30"/>
        </w:rPr>
        <w:t>1</w:t>
      </w:r>
      <w:r w:rsidRPr="004B0B8A">
        <w:rPr>
          <w:rFonts w:ascii="Angsana New" w:hAnsi="Angsana New" w:cs="Angsana New"/>
          <w:sz w:val="30"/>
          <w:szCs w:val="30"/>
        </w:rPr>
        <w:t xml:space="preserve"> </w:t>
      </w:r>
      <w:r w:rsidRPr="004B0B8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86D0E" w:rsidRPr="004B0B8A">
        <w:rPr>
          <w:rFonts w:ascii="Angsana New" w:hAnsi="Angsana New" w:cs="Angsana New"/>
          <w:sz w:val="30"/>
          <w:szCs w:val="30"/>
        </w:rPr>
        <w:t>2</w:t>
      </w:r>
      <w:r w:rsidR="00360B44" w:rsidRPr="004B0B8A">
        <w:rPr>
          <w:rFonts w:ascii="Angsana New" w:hAnsi="Angsana New" w:cs="Angsana New"/>
          <w:sz w:val="30"/>
          <w:szCs w:val="30"/>
        </w:rPr>
        <w:t>56</w:t>
      </w:r>
      <w:r w:rsidR="00030052">
        <w:rPr>
          <w:rFonts w:ascii="Angsana New" w:hAnsi="Angsana New" w:cs="Angsana New"/>
          <w:sz w:val="30"/>
          <w:szCs w:val="30"/>
        </w:rPr>
        <w:t>4</w:t>
      </w:r>
      <w:r w:rsidRPr="004B0B8A">
        <w:rPr>
          <w:rFonts w:ascii="Angsana New" w:hAnsi="Angsana New" w:cs="Angsana New"/>
          <w:sz w:val="30"/>
          <w:szCs w:val="30"/>
        </w:rPr>
        <w:t xml:space="preserve"> </w:t>
      </w:r>
      <w:r w:rsidRPr="004B0B8A">
        <w:rPr>
          <w:rFonts w:ascii="Angsana New" w:hAnsi="Angsana New" w:cs="Angsana New"/>
          <w:i/>
          <w:iCs/>
          <w:sz w:val="30"/>
          <w:szCs w:val="30"/>
        </w:rPr>
        <w:t>(</w:t>
      </w:r>
      <w:r w:rsidR="00086D0E" w:rsidRPr="004B0B8A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4B0B8A">
        <w:rPr>
          <w:rFonts w:ascii="Angsana New" w:hAnsi="Angsana New" w:cs="Angsana New"/>
          <w:i/>
          <w:iCs/>
          <w:sz w:val="30"/>
          <w:szCs w:val="30"/>
        </w:rPr>
        <w:t>56</w:t>
      </w:r>
      <w:r w:rsidR="00030052">
        <w:rPr>
          <w:rFonts w:ascii="Angsana New" w:hAnsi="Angsana New" w:cs="Angsana New"/>
          <w:i/>
          <w:iCs/>
          <w:sz w:val="30"/>
          <w:szCs w:val="30"/>
        </w:rPr>
        <w:t>3</w:t>
      </w:r>
      <w:r w:rsidRPr="004B0B8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30052">
        <w:rPr>
          <w:rFonts w:ascii="Angsana New" w:hAnsi="Angsana New" w:cs="Angsana New"/>
          <w:i/>
          <w:iCs/>
          <w:sz w:val="30"/>
          <w:szCs w:val="30"/>
        </w:rPr>
        <w:t>4.4</w:t>
      </w:r>
      <w:r w:rsidRPr="004B0B8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</w:t>
      </w:r>
    </w:p>
    <w:p w14:paraId="22625B88" w14:textId="5E3AD4FE" w:rsidR="0018697F" w:rsidRDefault="0018697F" w:rsidP="0059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B0E68DC" w14:textId="77777777" w:rsidR="00CB75DF" w:rsidRDefault="00CB7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FE84F67" w14:textId="2A899463" w:rsidR="00CB75DF" w:rsidRDefault="00CB75DF" w:rsidP="0059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B75DF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รายละเอียดบริษัทย่อยทางอ้อมของบริษัท</w:t>
      </w:r>
      <w:r w:rsidRPr="00CB7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75DF">
        <w:rPr>
          <w:rFonts w:ascii="Angsana New" w:hAnsi="Angsana New" w:cs="Angsana New" w:hint="cs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B75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B7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75DF">
        <w:rPr>
          <w:rFonts w:ascii="Angsana New" w:hAnsi="Angsana New" w:cs="Angsana New"/>
          <w:sz w:val="30"/>
          <w:szCs w:val="30"/>
        </w:rPr>
        <w:t xml:space="preserve">31 </w:t>
      </w:r>
      <w:r w:rsidRPr="00CB75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B7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75DF">
        <w:rPr>
          <w:rFonts w:ascii="Angsana New" w:hAnsi="Angsana New" w:cs="Angsana New"/>
          <w:sz w:val="30"/>
          <w:szCs w:val="30"/>
        </w:rPr>
        <w:t xml:space="preserve">2564 </w:t>
      </w:r>
      <w:r w:rsidRPr="00CB75DF">
        <w:rPr>
          <w:rFonts w:ascii="Angsana New" w:hAnsi="Angsana New" w:cs="Angsana New" w:hint="cs"/>
          <w:sz w:val="30"/>
          <w:szCs w:val="30"/>
          <w:cs/>
        </w:rPr>
        <w:t>และ</w:t>
      </w:r>
      <w:r w:rsidRPr="00CB75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75DF">
        <w:rPr>
          <w:rFonts w:ascii="Angsana New" w:hAnsi="Angsana New" w:cs="Angsana New"/>
          <w:sz w:val="30"/>
          <w:szCs w:val="30"/>
        </w:rPr>
        <w:t xml:space="preserve">2563 </w:t>
      </w:r>
      <w:r w:rsidRPr="00CB75D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3659172" w14:textId="77777777" w:rsidR="00CB75DF" w:rsidRDefault="00CB75DF" w:rsidP="0059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2"/>
        <w:gridCol w:w="1954"/>
        <w:gridCol w:w="1243"/>
        <w:gridCol w:w="1065"/>
        <w:gridCol w:w="989"/>
      </w:tblGrid>
      <w:tr w:rsidR="00A327E2" w:rsidRPr="00CF1517" w14:paraId="4FBBBB9D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62EFF4F4" w14:textId="271BAC73" w:rsidR="00A327E2" w:rsidRPr="00CF1517" w:rsidRDefault="00CB75DF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B75DF">
              <w:rPr>
                <w:rFonts w:ascii="Angsana New" w:hAnsi="Angsana New" w:cs="Angsana New" w:hint="cs"/>
                <w:cs/>
              </w:rPr>
              <w:t>ชื่อ</w:t>
            </w:r>
            <w:r w:rsidR="00A327E2" w:rsidRPr="00CF1517">
              <w:rPr>
                <w:rFonts w:ascii="Angsana New" w:hAnsi="Angsana New" w:cs="Angsana New"/>
                <w:cs/>
                <w:lang w:val="en-US"/>
              </w:rPr>
              <w:t>กิจการ</w:t>
            </w:r>
          </w:p>
        </w:tc>
        <w:tc>
          <w:tcPr>
            <w:tcW w:w="1954" w:type="dxa"/>
          </w:tcPr>
          <w:p w14:paraId="2A951440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43" w:type="dxa"/>
          </w:tcPr>
          <w:p w14:paraId="3436AC66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54" w:type="dxa"/>
            <w:gridSpan w:val="2"/>
          </w:tcPr>
          <w:p w14:paraId="30809408" w14:textId="77777777" w:rsidR="00A327E2" w:rsidRPr="00CF1517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A327E2" w:rsidRPr="00CF1517" w14:paraId="29FB3041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70196587" w14:textId="77777777" w:rsidR="00A327E2" w:rsidRPr="00CF1517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4" w:type="dxa"/>
          </w:tcPr>
          <w:p w14:paraId="1958D0AD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F4A2E39" w14:textId="77777777" w:rsidR="00A327E2" w:rsidRPr="00CF1517" w:rsidRDefault="00574B4E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54" w:type="dxa"/>
            <w:gridSpan w:val="2"/>
          </w:tcPr>
          <w:p w14:paraId="5BDC3572" w14:textId="77777777" w:rsidR="00A327E2" w:rsidRPr="00CF1517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A327E2" w:rsidRPr="00CF1517" w14:paraId="3A548E98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2476FF4A" w14:textId="77777777" w:rsidR="00A327E2" w:rsidRPr="00CF1517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4" w:type="dxa"/>
          </w:tcPr>
          <w:p w14:paraId="042C6CEA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75AF4DF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770DAC4" w14:textId="399D8153" w:rsidR="00A327E2" w:rsidRPr="00CF1517" w:rsidRDefault="00030052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88" w:type="dxa"/>
          </w:tcPr>
          <w:p w14:paraId="7F855D2D" w14:textId="65168FBE" w:rsidR="00A327E2" w:rsidRPr="00CF1517" w:rsidRDefault="0003005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2563</w:t>
            </w:r>
          </w:p>
        </w:tc>
      </w:tr>
      <w:tr w:rsidR="00A327E2" w:rsidRPr="00CF1517" w14:paraId="7C2F470E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58EF31D0" w14:textId="77777777" w:rsidR="00A327E2" w:rsidRPr="00CF1517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4" w:type="dxa"/>
          </w:tcPr>
          <w:p w14:paraId="6B56D52C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D3CE64D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4" w:type="dxa"/>
            <w:gridSpan w:val="2"/>
          </w:tcPr>
          <w:p w14:paraId="245C18C7" w14:textId="77777777" w:rsidR="00A327E2" w:rsidRPr="00CF1517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327E2" w:rsidRPr="00CF1517" w14:paraId="79C451D7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3CC5F034" w14:textId="77777777" w:rsidR="00A327E2" w:rsidRPr="00CF1517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109CC825" w14:textId="77777777" w:rsidR="00A327E2" w:rsidRPr="00CF1517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4" w:type="dxa"/>
          </w:tcPr>
          <w:p w14:paraId="69B6F154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2A552511" w14:textId="77777777" w:rsidR="00A327E2" w:rsidRPr="00CF1517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F7BD931" w14:textId="77777777" w:rsidR="00A327E2" w:rsidRPr="00CF1517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6D47E25F" w14:textId="77777777" w:rsidR="00A327E2" w:rsidRPr="00CF1517" w:rsidRDefault="00A327E2" w:rsidP="005D4A8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3CFA" w:rsidRPr="00CF1517" w14:paraId="51FC1376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7B84A4B4" w14:textId="42F10387" w:rsidR="00233CFA" w:rsidRPr="00CF1517" w:rsidRDefault="00233CFA" w:rsidP="00233CF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CF1517">
              <w:rPr>
                <w:rFonts w:ascii="Angsana New" w:hAnsi="Angsana New" w:cs="Angsana New"/>
                <w:lang w:val="en-US"/>
              </w:rPr>
              <w:t xml:space="preserve">Thai Viet </w:t>
            </w:r>
            <w:r>
              <w:rPr>
                <w:rFonts w:ascii="Angsana New" w:hAnsi="Angsana New" w:cs="Angsana New"/>
                <w:lang w:val="en-US"/>
              </w:rPr>
              <w:t>Corporation</w:t>
            </w:r>
            <w:r w:rsidRPr="00CF1517">
              <w:rPr>
                <w:rFonts w:ascii="Angsana New" w:hAnsi="Angsana New" w:cs="Angsana New"/>
                <w:lang w:val="en-US"/>
              </w:rPr>
              <w:t xml:space="preserve"> Joint Stock</w:t>
            </w:r>
            <w:r>
              <w:rPr>
                <w:rFonts w:ascii="Angsana New" w:hAnsi="Angsana New" w:cs="Angsana New"/>
                <w:lang w:val="en-US"/>
              </w:rPr>
              <w:t xml:space="preserve"> Company</w:t>
            </w:r>
          </w:p>
        </w:tc>
        <w:tc>
          <w:tcPr>
            <w:tcW w:w="1954" w:type="dxa"/>
          </w:tcPr>
          <w:p w14:paraId="2AAF9A7B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43" w:type="dxa"/>
          </w:tcPr>
          <w:p w14:paraId="2DC63BB9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65" w:type="dxa"/>
          </w:tcPr>
          <w:p w14:paraId="28EDF649" w14:textId="61132A72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88" w:type="dxa"/>
          </w:tcPr>
          <w:p w14:paraId="4C0E0C56" w14:textId="049B0873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  <w:tr w:rsidR="00233CFA" w:rsidRPr="00CF1517" w14:paraId="36A73FB7" w14:textId="77777777" w:rsidTr="006C7462">
        <w:trPr>
          <w:cantSplit/>
          <w:trHeight w:hRule="exact" w:val="384"/>
          <w:tblHeader/>
        </w:trPr>
        <w:tc>
          <w:tcPr>
            <w:tcW w:w="4352" w:type="dxa"/>
          </w:tcPr>
          <w:p w14:paraId="4E837600" w14:textId="2CF741AD" w:rsidR="00233CFA" w:rsidRPr="006C7462" w:rsidRDefault="00B3140E" w:rsidP="00233CFA">
            <w:pPr>
              <w:pStyle w:val="a0"/>
              <w:ind w:right="-1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AC4CA7">
              <w:rPr>
                <w:rFonts w:ascii="Angsana New" w:hAnsi="Angsana New" w:cs="Angsana New" w:hint="cs"/>
                <w:cs/>
              </w:rPr>
              <w:t>เดิมชื่อ Thai Viet Swine Line Joint Stock Co., Ltd.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54" w:type="dxa"/>
          </w:tcPr>
          <w:p w14:paraId="2452B990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4A5A1CE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313D232B" w14:textId="77777777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117AFF77" w14:textId="77777777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3140E" w:rsidRPr="00CF1517" w14:paraId="28C7EB70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203A7E0E" w14:textId="77777777" w:rsidR="00B3140E" w:rsidRPr="00AC4CA7" w:rsidRDefault="00B3140E" w:rsidP="00233CFA">
            <w:pPr>
              <w:pStyle w:val="a0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954" w:type="dxa"/>
          </w:tcPr>
          <w:p w14:paraId="7F02A344" w14:textId="77777777" w:rsidR="00B3140E" w:rsidRPr="00CF1517" w:rsidRDefault="00B3140E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233E7326" w14:textId="77777777" w:rsidR="00B3140E" w:rsidRPr="00CF1517" w:rsidRDefault="00B3140E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2DD42DA1" w14:textId="77777777" w:rsidR="00B3140E" w:rsidRPr="00CF1517" w:rsidRDefault="00B3140E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3FE75580" w14:textId="77777777" w:rsidR="00B3140E" w:rsidRPr="00CF1517" w:rsidRDefault="00B3140E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33CFA" w:rsidRPr="00CF1517" w14:paraId="6989CC80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49440DE5" w14:textId="77777777" w:rsidR="00233CFA" w:rsidRPr="00CF1517" w:rsidRDefault="00233CFA" w:rsidP="00233CF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14:paraId="52D5EFCB" w14:textId="77777777" w:rsidR="00233CFA" w:rsidRPr="00CF1517" w:rsidRDefault="00233CFA" w:rsidP="00233CF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4" w:type="dxa"/>
          </w:tcPr>
          <w:p w14:paraId="745D2445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4456FFE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66E61FBD" w14:textId="77777777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255C85E8" w14:textId="77777777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233CFA" w:rsidRPr="00CF1517" w14:paraId="5C3CCAEA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667745AE" w14:textId="77777777" w:rsidR="00233CFA" w:rsidRPr="00CF1517" w:rsidRDefault="00233CFA" w:rsidP="00233CF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CF1517"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1954" w:type="dxa"/>
          </w:tcPr>
          <w:p w14:paraId="08B915BB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43" w:type="dxa"/>
          </w:tcPr>
          <w:p w14:paraId="3F836187" w14:textId="77777777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65" w:type="dxa"/>
          </w:tcPr>
          <w:p w14:paraId="2E415388" w14:textId="375034A0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Pr="00CF151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88" w:type="dxa"/>
          </w:tcPr>
          <w:p w14:paraId="1B2E59EE" w14:textId="7378CE9B" w:rsidR="00233CFA" w:rsidRPr="00CF1517" w:rsidRDefault="00233CFA" w:rsidP="00233CF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Pr="00CF151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</w:tr>
      <w:tr w:rsidR="00233CFA" w:rsidRPr="00CF1517" w14:paraId="493EFC4D" w14:textId="77777777" w:rsidTr="006C7462">
        <w:trPr>
          <w:cantSplit/>
          <w:trHeight w:hRule="exact" w:val="407"/>
          <w:tblHeader/>
        </w:trPr>
        <w:tc>
          <w:tcPr>
            <w:tcW w:w="4352" w:type="dxa"/>
          </w:tcPr>
          <w:p w14:paraId="577C8312" w14:textId="65784C1B" w:rsidR="00233CFA" w:rsidRPr="00CF1517" w:rsidRDefault="00233CFA" w:rsidP="00233CF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ไทย ฟู้ดส์ เฟรซ มาร์เก็ต จำกัด</w:t>
            </w:r>
          </w:p>
        </w:tc>
        <w:tc>
          <w:tcPr>
            <w:tcW w:w="1954" w:type="dxa"/>
          </w:tcPr>
          <w:p w14:paraId="5EBD3D74" w14:textId="7A310956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43" w:type="dxa"/>
          </w:tcPr>
          <w:p w14:paraId="1CEB64E8" w14:textId="46400FA5" w:rsidR="00233CFA" w:rsidRPr="00CF1517" w:rsidRDefault="00233CFA" w:rsidP="00233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65" w:type="dxa"/>
          </w:tcPr>
          <w:p w14:paraId="0D8AE2FD" w14:textId="1AFFB678" w:rsidR="00233CFA" w:rsidRPr="00CF1517" w:rsidRDefault="00233CFA" w:rsidP="00233CF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88" w:type="dxa"/>
          </w:tcPr>
          <w:p w14:paraId="2432BB0F" w14:textId="63D54356" w:rsidR="00233CFA" w:rsidRPr="00CF1517" w:rsidRDefault="00233CFA" w:rsidP="00233CF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Pr="00CF151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</w:tbl>
    <w:p w14:paraId="024C6FDE" w14:textId="77777777" w:rsidR="00974C56" w:rsidRDefault="00974C56" w:rsidP="00F666FE">
      <w:pPr>
        <w:tabs>
          <w:tab w:val="clear" w:pos="6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301CE88" w14:textId="325E327F" w:rsidR="00474F27" w:rsidRPr="00CF1517" w:rsidRDefault="00474F27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</w:t>
      </w:r>
      <w:r w:rsidR="00E96B4B" w:rsidRPr="00CF15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หน่วยสินทรัพย์ที่ก่อให้เกิด</w:t>
      </w: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</w:t>
      </w:r>
      <w:r w:rsidR="00E96B4B" w:rsidRPr="00CF15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สดที่มีค่าความนิยม</w:t>
      </w:r>
    </w:p>
    <w:p w14:paraId="175CE9E9" w14:textId="77777777" w:rsidR="00474F27" w:rsidRPr="00791A07" w:rsidRDefault="00474F27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4857D17" w14:textId="1733D311" w:rsidR="00E96B4B" w:rsidRPr="00CF1517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ค่าความนิยมส่วนใหญ่เกิดจากการที่บริษัทซื้อหุ้นในบริษัท ฟูด เบลสซิ่ง </w:t>
      </w:r>
      <w:r w:rsidRPr="00CF1517">
        <w:rPr>
          <w:rFonts w:ascii="Angsana New" w:hAnsi="Angsana New"/>
          <w:sz w:val="30"/>
          <w:szCs w:val="30"/>
        </w:rPr>
        <w:t>(</w:t>
      </w:r>
      <w:r w:rsidR="00360B44" w:rsidRPr="00360B44">
        <w:rPr>
          <w:rFonts w:ascii="Angsana New" w:hAnsi="Angsana New"/>
          <w:sz w:val="30"/>
          <w:szCs w:val="30"/>
        </w:rPr>
        <w:t>1988</w:t>
      </w:r>
      <w:r w:rsidRPr="00CF1517">
        <w:rPr>
          <w:rFonts w:ascii="Angsana New" w:hAnsi="Angsana New"/>
          <w:sz w:val="30"/>
          <w:szCs w:val="30"/>
        </w:rPr>
        <w:t xml:space="preserve">) </w:t>
      </w:r>
      <w:r w:rsidRPr="00CF1517">
        <w:rPr>
          <w:rFonts w:ascii="Angsana New" w:hAnsi="Angsana New" w:cs="Angsana New" w:hint="cs"/>
          <w:sz w:val="30"/>
          <w:szCs w:val="30"/>
          <w:cs/>
        </w:rPr>
        <w:t>จำกั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ด ในอัตราส่วนร้อยละ </w:t>
      </w:r>
      <w:r w:rsidR="00360B44" w:rsidRPr="00360B44">
        <w:rPr>
          <w:rFonts w:asciiTheme="majorBidi" w:hAnsiTheme="majorBidi" w:cstheme="majorBidi"/>
          <w:sz w:val="30"/>
          <w:szCs w:val="30"/>
        </w:rPr>
        <w:t>100</w:t>
      </w:r>
      <w:r w:rsidRPr="00CF1517">
        <w:rPr>
          <w:rFonts w:asciiTheme="majorBidi" w:hAnsiTheme="majorBidi" w:cstheme="majorBidi"/>
          <w:sz w:val="30"/>
          <w:szCs w:val="30"/>
        </w:rPr>
        <w:t xml:space="preserve"> </w:t>
      </w:r>
      <w:r w:rsidR="009A0951" w:rsidRPr="00CF1517">
        <w:rPr>
          <w:rFonts w:asciiTheme="majorBidi" w:hAnsiTheme="majorBidi" w:cstheme="majorBidi"/>
          <w:sz w:val="30"/>
          <w:szCs w:val="30"/>
        </w:rPr>
        <w:br/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ค่าความนิยมได้ถูกปันส่วนให้กับหน่วยสินทรัพย์ที่ก่อให้เกิดเงินสดของกลุ่มบริษัทคือ 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บริษัท ฟูด เบลสซิ่ง </w:t>
      </w:r>
      <w:r w:rsidRPr="00CF1517">
        <w:rPr>
          <w:rFonts w:ascii="Angsana New" w:hAnsi="Angsana New"/>
          <w:sz w:val="30"/>
          <w:szCs w:val="30"/>
        </w:rPr>
        <w:t>(</w:t>
      </w:r>
      <w:r w:rsidR="00360B44" w:rsidRPr="00360B44">
        <w:rPr>
          <w:rFonts w:ascii="Angsana New" w:hAnsi="Angsana New"/>
          <w:sz w:val="30"/>
          <w:szCs w:val="30"/>
        </w:rPr>
        <w:t>1988</w:t>
      </w:r>
      <w:r w:rsidRPr="00CF1517">
        <w:rPr>
          <w:rFonts w:ascii="Angsana New" w:hAnsi="Angsana New"/>
          <w:sz w:val="30"/>
          <w:szCs w:val="30"/>
        </w:rPr>
        <w:t xml:space="preserve">) </w:t>
      </w:r>
      <w:r w:rsidRPr="00CF1517">
        <w:rPr>
          <w:rFonts w:ascii="Angsana New" w:hAnsi="Angsana New" w:cs="Angsana New" w:hint="cs"/>
          <w:sz w:val="30"/>
          <w:szCs w:val="30"/>
          <w:cs/>
        </w:rPr>
        <w:t>จำกั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ด</w:t>
      </w:r>
    </w:p>
    <w:p w14:paraId="53253AB4" w14:textId="77777777" w:rsidR="00E96B4B" w:rsidRPr="00791A07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20"/>
          <w:cs/>
        </w:rPr>
      </w:pPr>
    </w:p>
    <w:p w14:paraId="62865374" w14:textId="02E1B73D" w:rsidR="00474F27" w:rsidRPr="00CF1517" w:rsidRDefault="00474F27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มูลค่าที่คาดว่าจะได้รับคืนมาจากมูลค่าจากการใช้ ซึ่งวัดมูลค่าโดยการคิดลดกระแสเงินสดที่คาดว่าจะได้รับในอนาคต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กระแสเงินสดสำหรับรอบระยะเวลา </w:t>
      </w:r>
      <w:r w:rsidR="00360B44" w:rsidRPr="00360B44">
        <w:rPr>
          <w:rFonts w:ascii="Angsana New" w:hAnsi="Angsana New" w:cs="Angsana New"/>
          <w:spacing w:val="-2"/>
          <w:sz w:val="30"/>
          <w:szCs w:val="30"/>
        </w:rPr>
        <w:t>5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ปีได้นำมาคิดลดกระแสเงิน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สด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ข้อสมมติหลักในการประมาณการมูลค่าจากการใช้ ได้แก่ อัตราการเติบโตของกำไรก่อนค่าใช้จ่ายภาษีเงินได้ ค่าเสื่อมราคา และค่าตัดจำหน่าย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ซึ่งได้มาจากประมาณการรายได้ในอนาคต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โดยอาศัยประสบการณ์ในอดีตปรับปรุงด้วยรายได้ที่คาดว่าจะได้รับ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และอัตรา</w:t>
      </w:r>
      <w:r w:rsidRPr="00CF1517">
        <w:rPr>
          <w:rFonts w:ascii="Angsana New" w:hAnsi="Angsana New" w:cs="Angsana New"/>
          <w:sz w:val="30"/>
          <w:szCs w:val="30"/>
          <w:cs/>
        </w:rPr>
        <w:br/>
        <w:t>คิดลดซึ่งคำ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นวณจากต้นทุนถัวเฉลี่ย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ถ่วงน้ำหนักของเงินทุน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และอัตราเติบโตสุดท้าย</w:t>
      </w:r>
    </w:p>
    <w:p w14:paraId="6C507594" w14:textId="65BB915F" w:rsidR="00E96B4B" w:rsidRPr="00791A07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7C4C4D9" w14:textId="33A2E8C3" w:rsidR="00E96B4B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 w:hint="cs"/>
          <w:sz w:val="30"/>
          <w:szCs w:val="30"/>
          <w:cs/>
        </w:rPr>
        <w:t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กลุ่มบริษัทจึงไม่รับรู้ขาดทุนจากการด้อยค่าในงบการเงิน</w:t>
      </w:r>
    </w:p>
    <w:p w14:paraId="0BC85CC8" w14:textId="7441B218" w:rsidR="00A618FE" w:rsidRDefault="00A6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9B1B6AD" w14:textId="77777777" w:rsidR="00974C56" w:rsidRPr="00CF1517" w:rsidRDefault="00974C56" w:rsidP="00974C5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เงินลงทุนในการร่วมค้า</w:t>
      </w:r>
    </w:p>
    <w:p w14:paraId="11B9E716" w14:textId="77777777" w:rsidR="00974C56" w:rsidRPr="007F4EB7" w:rsidRDefault="00974C56" w:rsidP="00974C56">
      <w:pPr>
        <w:pStyle w:val="acctfourfigures"/>
        <w:tabs>
          <w:tab w:val="clear" w:pos="765"/>
        </w:tabs>
        <w:spacing w:line="240" w:lineRule="atLeast"/>
        <w:ind w:left="518"/>
        <w:rPr>
          <w:rFonts w:ascii="Angsana New" w:hAnsi="Angsana New" w:cs="Angsana New"/>
          <w:sz w:val="20"/>
          <w:cs/>
          <w:lang w:bidi="th-TH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620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974C56" w:rsidRPr="00CF1517" w14:paraId="76CE48F2" w14:textId="77777777" w:rsidTr="00F577B6">
        <w:trPr>
          <w:cantSplit/>
          <w:trHeight w:val="317"/>
          <w:tblHeader/>
        </w:trPr>
        <w:tc>
          <w:tcPr>
            <w:tcW w:w="2070" w:type="dxa"/>
          </w:tcPr>
          <w:p w14:paraId="23E30179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6BC4790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0123988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2635BE32" w14:textId="77777777" w:rsidR="00974C56" w:rsidRPr="00CF1517" w:rsidRDefault="00974C56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74C56" w:rsidRPr="00CF1517" w14:paraId="4F9A3E05" w14:textId="77777777" w:rsidTr="00F577B6">
        <w:trPr>
          <w:cantSplit/>
          <w:trHeight w:val="726"/>
          <w:tblHeader/>
        </w:trPr>
        <w:tc>
          <w:tcPr>
            <w:tcW w:w="2070" w:type="dxa"/>
          </w:tcPr>
          <w:p w14:paraId="62D16260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620" w:type="dxa"/>
            <w:vAlign w:val="bottom"/>
          </w:tcPr>
          <w:p w14:paraId="15B7DD76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9B7B083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2250" w:type="dxa"/>
            <w:gridSpan w:val="3"/>
            <w:vAlign w:val="bottom"/>
          </w:tcPr>
          <w:p w14:paraId="26FB77B8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82C976D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01B9F250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591A600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74C56" w:rsidRPr="00CF1517" w14:paraId="0F7BDD3A" w14:textId="77777777" w:rsidTr="00F577B6">
        <w:trPr>
          <w:cantSplit/>
          <w:trHeight w:hRule="exact" w:val="288"/>
        </w:trPr>
        <w:tc>
          <w:tcPr>
            <w:tcW w:w="2070" w:type="dxa"/>
          </w:tcPr>
          <w:p w14:paraId="6B4A257F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68D779E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C32B340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1389B2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8965DA3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93063D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2632BB3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904E31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8147150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4BD6CB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D072B7" w:rsidRPr="00CF1517" w14:paraId="7D62481F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1DE2A562" w14:textId="11939DDB" w:rsidR="00D072B7" w:rsidRPr="00CF1517" w:rsidRDefault="00D072B7" w:rsidP="00EE09B9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AEF6AA2" w14:textId="1AB36D86" w:rsidR="00D072B7" w:rsidRPr="00CF1517" w:rsidRDefault="00D072B7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DDA8E02" w14:textId="77777777" w:rsidR="00D072B7" w:rsidRPr="00CF1517" w:rsidRDefault="00D072B7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202EF8EA" w14:textId="6BB7CB8C" w:rsidR="00D072B7" w:rsidRPr="00CF1517" w:rsidRDefault="00D072B7" w:rsidP="00D072B7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450FDA16" w14:textId="77777777" w:rsidR="00D072B7" w:rsidRPr="00CF1517" w:rsidRDefault="00D072B7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4676389" w14:textId="3E61EEC2" w:rsidR="00D072B7" w:rsidRPr="00CF1517" w:rsidRDefault="00D072B7" w:rsidP="00D072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74C56" w:rsidRPr="00CF1517" w14:paraId="0A208D33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3E75C6CC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620" w:type="dxa"/>
          </w:tcPr>
          <w:p w14:paraId="47584B90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157A9C8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1928A9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39AE6A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E4FC3C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AD80EF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382377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B599D9" w14:textId="77777777" w:rsidR="00974C56" w:rsidRPr="00CF1517" w:rsidRDefault="00974C56" w:rsidP="00EE09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DBD900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74C56" w:rsidRPr="00CF1517" w14:paraId="1161878E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1DD599D9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620" w:type="dxa"/>
          </w:tcPr>
          <w:p w14:paraId="267BD5C7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7C4F2C1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A1D08B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CA5D35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6685A3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216759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86B6D1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207466" w14:textId="77777777" w:rsidR="00974C56" w:rsidRPr="00CF1517" w:rsidRDefault="00974C56" w:rsidP="00EE09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1E4C4A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74C56" w:rsidRPr="00CF1517" w14:paraId="31763A25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659A0FCD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620" w:type="dxa"/>
          </w:tcPr>
          <w:p w14:paraId="625D14AC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EEE539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2DC9446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310FBB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354BA7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A433E4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676CCB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C5A614" w14:textId="77777777" w:rsidR="00974C56" w:rsidRPr="00CF1517" w:rsidRDefault="00974C56" w:rsidP="00EE09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810A55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74C56" w:rsidRPr="00CF1517" w14:paraId="031A74A7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1CBB871A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620" w:type="dxa"/>
          </w:tcPr>
          <w:p w14:paraId="613A9F59" w14:textId="77777777" w:rsidR="00974C56" w:rsidRPr="00CF1517" w:rsidRDefault="00974C56" w:rsidP="00EE09B9">
            <w:pPr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990" w:type="dxa"/>
          </w:tcPr>
          <w:p w14:paraId="21000E4C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080" w:type="dxa"/>
          </w:tcPr>
          <w:p w14:paraId="1A3141D8" w14:textId="1828320C" w:rsidR="00974C56" w:rsidRPr="00CF1517" w:rsidRDefault="0028299C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45.71</w:t>
            </w:r>
          </w:p>
        </w:tc>
        <w:tc>
          <w:tcPr>
            <w:tcW w:w="180" w:type="dxa"/>
          </w:tcPr>
          <w:p w14:paraId="6EB7B2D7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54C4DD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CF151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0711155A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6CC09D" w14:textId="0B53D9BC" w:rsidR="00974C56" w:rsidRPr="005F738F" w:rsidRDefault="005F738F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8,64</w:t>
            </w:r>
            <w:r w:rsidR="00F813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826133D" w14:textId="77777777" w:rsidR="00974C56" w:rsidRPr="00CF1517" w:rsidRDefault="00974C56" w:rsidP="00EE09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BCDA95" w14:textId="77777777" w:rsidR="00974C56" w:rsidRPr="00CF1517" w:rsidRDefault="00974C56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72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8,767</w:t>
            </w:r>
          </w:p>
        </w:tc>
      </w:tr>
      <w:tr w:rsidR="00974C56" w:rsidRPr="00CF1517" w14:paraId="2222D9B2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28F9DB13" w14:textId="2E6CF9C2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</w:p>
        </w:tc>
        <w:tc>
          <w:tcPr>
            <w:tcW w:w="1620" w:type="dxa"/>
          </w:tcPr>
          <w:p w14:paraId="1456286C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ตรวจวิเคราะห์และ</w:t>
            </w:r>
          </w:p>
        </w:tc>
        <w:tc>
          <w:tcPr>
            <w:tcW w:w="990" w:type="dxa"/>
          </w:tcPr>
          <w:p w14:paraId="48596A69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9541A4F" w14:textId="00AEA379" w:rsidR="00974C56" w:rsidRPr="00CF1517" w:rsidRDefault="0028299C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26.00</w:t>
            </w:r>
          </w:p>
        </w:tc>
        <w:tc>
          <w:tcPr>
            <w:tcW w:w="180" w:type="dxa"/>
          </w:tcPr>
          <w:p w14:paraId="1A820C36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A1B4059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360B4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CF151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360B4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28049CF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9C5BE0" w14:textId="6EEC7E2F" w:rsidR="00974C56" w:rsidRPr="00CF1517" w:rsidRDefault="005F738F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42,092</w:t>
            </w:r>
          </w:p>
        </w:tc>
        <w:tc>
          <w:tcPr>
            <w:tcW w:w="180" w:type="dxa"/>
            <w:vAlign w:val="bottom"/>
          </w:tcPr>
          <w:p w14:paraId="6F7D5366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5F564A5" w14:textId="77777777" w:rsidR="00974C56" w:rsidRPr="00CF1517" w:rsidRDefault="00974C56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974C56" w:rsidRPr="00CF1517" w14:paraId="7D96F39B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2E064DA5" w14:textId="484EC279" w:rsidR="00974C56" w:rsidRPr="00CF1517" w:rsidRDefault="00974C56" w:rsidP="00F577B6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F577B6"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620" w:type="dxa"/>
          </w:tcPr>
          <w:p w14:paraId="42DD6D76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การรักษาโรคที่</w:t>
            </w:r>
          </w:p>
        </w:tc>
        <w:tc>
          <w:tcPr>
            <w:tcW w:w="990" w:type="dxa"/>
          </w:tcPr>
          <w:p w14:paraId="43BD1C63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F6D79C" w14:textId="77777777" w:rsidR="00974C56" w:rsidRPr="00CF1517" w:rsidRDefault="00974C56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0BA46C0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5390DBD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8D0EB45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DE8737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F617F5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C01D6B6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74C56" w:rsidRPr="00CF1517" w14:paraId="458009D1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230C8C4D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6F3DB7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เกี่ยวข้องกับ</w:t>
            </w:r>
          </w:p>
        </w:tc>
        <w:tc>
          <w:tcPr>
            <w:tcW w:w="990" w:type="dxa"/>
          </w:tcPr>
          <w:p w14:paraId="4D9F63DB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6C6A23F" w14:textId="77777777" w:rsidR="00974C56" w:rsidRPr="00CF1517" w:rsidRDefault="00974C56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D4B34FC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93C892F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267772F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43F3D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0AAFB2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A0323C4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74C56" w:rsidRPr="00CF1517" w14:paraId="193EAB3D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5C057B2E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9536EE6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มะเร็งเม็ดเลือดขาว</w:t>
            </w:r>
          </w:p>
        </w:tc>
        <w:tc>
          <w:tcPr>
            <w:tcW w:w="990" w:type="dxa"/>
          </w:tcPr>
          <w:p w14:paraId="70D24990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5D1B9D" w14:textId="77777777" w:rsidR="00974C56" w:rsidRPr="00CF1517" w:rsidRDefault="00974C56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4F92B14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5F67E53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C590AC0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FE1E00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D1ACF6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E50D5F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74C56" w:rsidRPr="00CF1517" w14:paraId="11653E70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143BFFB5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บริษัท ทีเอฟ เทค</w:t>
            </w:r>
          </w:p>
        </w:tc>
        <w:tc>
          <w:tcPr>
            <w:tcW w:w="1620" w:type="dxa"/>
          </w:tcPr>
          <w:p w14:paraId="5CCD6D3D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4FE496A0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F734D52" w14:textId="6B7348AC" w:rsidR="00974C56" w:rsidRPr="00CF1517" w:rsidRDefault="00FD5AAD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556A0A6B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01E9D96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119060DB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E07178" w14:textId="5C508B88" w:rsidR="00974C56" w:rsidRPr="00CF1517" w:rsidRDefault="005F738F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51,68</w:t>
            </w:r>
            <w:r w:rsidR="00F813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F6E0679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AFB2FC9" w14:textId="77777777" w:rsidR="00974C56" w:rsidRPr="00CF1517" w:rsidRDefault="00974C56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41,428</w:t>
            </w:r>
          </w:p>
        </w:tc>
      </w:tr>
      <w:tr w:rsidR="00974C56" w:rsidRPr="00CF1517" w14:paraId="7235066E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74191172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6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โฮ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ลดิ้ง จำกัด</w:t>
            </w:r>
          </w:p>
        </w:tc>
        <w:tc>
          <w:tcPr>
            <w:tcW w:w="1620" w:type="dxa"/>
          </w:tcPr>
          <w:p w14:paraId="00BF3C8D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82A3B2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CEBF88" w14:textId="77777777" w:rsidR="00974C56" w:rsidRPr="00CF1517" w:rsidRDefault="00974C56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7967781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2738B6C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5B875DD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8E9200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83E770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7527A92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74C56" w:rsidRPr="00CF1517" w14:paraId="20AC6763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7744B087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บริษัท ไทยฟู้ดส์</w:t>
            </w:r>
          </w:p>
        </w:tc>
        <w:tc>
          <w:tcPr>
            <w:tcW w:w="1620" w:type="dxa"/>
          </w:tcPr>
          <w:p w14:paraId="213533F0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14:paraId="111652A3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06CDF87" w14:textId="6EAA059C" w:rsidR="00974C56" w:rsidRPr="00CF1517" w:rsidRDefault="00FD5AAD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50.00</w:t>
            </w:r>
          </w:p>
        </w:tc>
        <w:tc>
          <w:tcPr>
            <w:tcW w:w="180" w:type="dxa"/>
          </w:tcPr>
          <w:p w14:paraId="0BC80D3F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4B0DD24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43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50.00</w:t>
            </w:r>
          </w:p>
        </w:tc>
        <w:tc>
          <w:tcPr>
            <w:tcW w:w="180" w:type="dxa"/>
          </w:tcPr>
          <w:p w14:paraId="60206AD8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AFC638" w14:textId="6AE72C02" w:rsidR="00974C56" w:rsidRPr="00CF1517" w:rsidRDefault="005F738F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225,753</w:t>
            </w:r>
          </w:p>
        </w:tc>
        <w:tc>
          <w:tcPr>
            <w:tcW w:w="180" w:type="dxa"/>
            <w:vAlign w:val="bottom"/>
          </w:tcPr>
          <w:p w14:paraId="305445CF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C06EC85" w14:textId="77777777" w:rsidR="00974C56" w:rsidRPr="00CF1517" w:rsidRDefault="00974C56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29,028</w:t>
            </w:r>
          </w:p>
        </w:tc>
      </w:tr>
      <w:tr w:rsidR="00974C56" w:rsidRPr="00CF1517" w14:paraId="456C6B60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1106F5DE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นิวเคลียส จีเนติกส์</w:t>
            </w:r>
          </w:p>
        </w:tc>
        <w:tc>
          <w:tcPr>
            <w:tcW w:w="1620" w:type="dxa"/>
          </w:tcPr>
          <w:p w14:paraId="53130244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สุกรพันธุ์</w:t>
            </w:r>
          </w:p>
        </w:tc>
        <w:tc>
          <w:tcPr>
            <w:tcW w:w="990" w:type="dxa"/>
          </w:tcPr>
          <w:p w14:paraId="1B4AC286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E153DAA" w14:textId="77777777" w:rsidR="00974C56" w:rsidRPr="00CF1517" w:rsidRDefault="00974C56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EB51F7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1B434D6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95BFA38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9AEF37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D7E5A5" w14:textId="77777777" w:rsidR="00974C56" w:rsidRPr="00CF1517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91F4E2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74C56" w:rsidRPr="00CF1517" w14:paraId="6FFE991E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6B602394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pacing w:val="4"/>
                <w:sz w:val="26"/>
                <w:szCs w:val="26"/>
                <w:cs/>
              </w:rPr>
              <w:t>จำกัด</w:t>
            </w:r>
          </w:p>
        </w:tc>
        <w:tc>
          <w:tcPr>
            <w:tcW w:w="1620" w:type="dxa"/>
          </w:tcPr>
          <w:p w14:paraId="6241DF92" w14:textId="77777777" w:rsidR="00974C56" w:rsidRPr="00CF1517" w:rsidRDefault="00974C56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42AD928" w14:textId="77777777" w:rsidR="00974C56" w:rsidRPr="00CF1517" w:rsidRDefault="00974C56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D98356" w14:textId="77777777" w:rsidR="00974C56" w:rsidRPr="00CF1517" w:rsidRDefault="00974C56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5904FBD" w14:textId="77777777" w:rsidR="00974C56" w:rsidRPr="00CF1517" w:rsidRDefault="00974C56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C4FC2CD" w14:textId="77777777" w:rsidR="00974C56" w:rsidRPr="00CF1517" w:rsidRDefault="00974C56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AF114B3" w14:textId="77777777" w:rsidR="00974C56" w:rsidRPr="00CF1517" w:rsidRDefault="00974C56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B41C41" w14:textId="77777777" w:rsidR="00974C56" w:rsidRPr="00831AA6" w:rsidRDefault="00974C56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AC9B97" w14:textId="77777777" w:rsidR="00974C56" w:rsidRPr="00831AA6" w:rsidRDefault="00974C56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D9CF9D" w14:textId="77777777" w:rsidR="00974C56" w:rsidRPr="00831AA6" w:rsidRDefault="00974C56" w:rsidP="00EE09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072B7" w:rsidRPr="00CF1517" w14:paraId="43FF48FA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1FE93DB9" w14:textId="20599440" w:rsidR="00D072B7" w:rsidRPr="00CF1517" w:rsidRDefault="00D072B7" w:rsidP="00EE09B9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สไวน์ </w:t>
            </w:r>
          </w:p>
        </w:tc>
        <w:tc>
          <w:tcPr>
            <w:tcW w:w="1620" w:type="dxa"/>
          </w:tcPr>
          <w:p w14:paraId="51F1A3D8" w14:textId="640E9D76" w:rsidR="00D072B7" w:rsidRPr="00CF1517" w:rsidRDefault="00642AC5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2AC5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990" w:type="dxa"/>
          </w:tcPr>
          <w:p w14:paraId="3E2773CE" w14:textId="74C9814A" w:rsidR="00D072B7" w:rsidRPr="00CF1517" w:rsidRDefault="00642AC5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A92739D" w14:textId="68D3C192" w:rsidR="00D072B7" w:rsidRPr="00CF1517" w:rsidRDefault="0028299C" w:rsidP="0028299C">
            <w:pPr>
              <w:pStyle w:val="acctfourfigures"/>
              <w:tabs>
                <w:tab w:val="clear" w:pos="765"/>
              </w:tabs>
              <w:spacing w:line="240" w:lineRule="atLeast"/>
              <w:ind w:left="-79" w:right="-44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2F6A1658" w14:textId="77777777" w:rsidR="00D072B7" w:rsidRPr="00CF1517" w:rsidRDefault="00D072B7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3E7EC50" w14:textId="404B8C45" w:rsidR="00D072B7" w:rsidRDefault="00642AC5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617155" w14:textId="77777777" w:rsidR="00D072B7" w:rsidRPr="00CF1517" w:rsidRDefault="00D072B7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45B388" w14:textId="50442175" w:rsidR="00D072B7" w:rsidRPr="00CF1517" w:rsidRDefault="005F738F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180" w:type="dxa"/>
            <w:vAlign w:val="bottom"/>
          </w:tcPr>
          <w:p w14:paraId="6905203A" w14:textId="77777777" w:rsidR="00D072B7" w:rsidRPr="00CF1517" w:rsidRDefault="00D072B7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4B23747" w14:textId="1BB1E7AD" w:rsidR="00D072B7" w:rsidRDefault="00642AC5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072B7" w:rsidRPr="00CF1517" w14:paraId="5102034A" w14:textId="77777777" w:rsidTr="00F577B6">
        <w:trPr>
          <w:cantSplit/>
          <w:trHeight w:hRule="exact" w:val="331"/>
        </w:trPr>
        <w:tc>
          <w:tcPr>
            <w:tcW w:w="2070" w:type="dxa"/>
          </w:tcPr>
          <w:p w14:paraId="5822F88B" w14:textId="72098B39" w:rsidR="00D072B7" w:rsidRPr="00D072B7" w:rsidRDefault="00D072B7" w:rsidP="00D072B7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พร๊อพเพอร์ตี้ จำกัด</w:t>
            </w:r>
          </w:p>
        </w:tc>
        <w:tc>
          <w:tcPr>
            <w:tcW w:w="1620" w:type="dxa"/>
          </w:tcPr>
          <w:p w14:paraId="50A5C9DB" w14:textId="77777777" w:rsidR="00D072B7" w:rsidRPr="00CF1517" w:rsidRDefault="00D072B7" w:rsidP="00EE09B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3DBCD7" w14:textId="77777777" w:rsidR="00D072B7" w:rsidRPr="00CF1517" w:rsidRDefault="00D072B7" w:rsidP="00EE09B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823541" w14:textId="77777777" w:rsidR="00D072B7" w:rsidRPr="00CF1517" w:rsidRDefault="00D072B7" w:rsidP="00EE09B9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84204D1" w14:textId="77777777" w:rsidR="00D072B7" w:rsidRPr="00CF1517" w:rsidRDefault="00D072B7" w:rsidP="00EE09B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7BF7641" w14:textId="77777777" w:rsidR="00D072B7" w:rsidRDefault="00D072B7" w:rsidP="00EE09B9">
            <w:pPr>
              <w:pStyle w:val="acctfourfigures"/>
              <w:tabs>
                <w:tab w:val="clear" w:pos="765"/>
              </w:tabs>
              <w:spacing w:line="240" w:lineRule="atLeast"/>
              <w:ind w:left="-79" w:right="-16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7287B86" w14:textId="77777777" w:rsidR="00D072B7" w:rsidRPr="00CF1517" w:rsidRDefault="00D072B7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178A57" w14:textId="77777777" w:rsidR="00D072B7" w:rsidRPr="00CF1517" w:rsidRDefault="00D072B7" w:rsidP="00EE09B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22EA18" w14:textId="77777777" w:rsidR="00D072B7" w:rsidRPr="00CF1517" w:rsidRDefault="00D072B7" w:rsidP="00EE09B9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7B874A" w14:textId="77777777" w:rsidR="00D072B7" w:rsidRDefault="00D072B7" w:rsidP="00EE09B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74C56" w:rsidRPr="00CF1517" w14:paraId="01E30E7E" w14:textId="77777777" w:rsidTr="00F577B6">
        <w:trPr>
          <w:cantSplit/>
          <w:trHeight w:hRule="exact" w:val="360"/>
        </w:trPr>
        <w:tc>
          <w:tcPr>
            <w:tcW w:w="2070" w:type="dxa"/>
          </w:tcPr>
          <w:p w14:paraId="4549072C" w14:textId="77777777" w:rsidR="00974C56" w:rsidRPr="00CF1517" w:rsidRDefault="00974C56" w:rsidP="00EE09B9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14:paraId="1DA4F149" w14:textId="77777777" w:rsidR="00974C56" w:rsidRPr="00CF1517" w:rsidRDefault="00974C56" w:rsidP="00EE09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C9503D" w14:textId="77777777" w:rsidR="00974C56" w:rsidRPr="00CF1517" w:rsidRDefault="00974C56" w:rsidP="00EE09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82261" w14:textId="77777777" w:rsidR="00974C56" w:rsidRPr="00CF1517" w:rsidRDefault="00974C56" w:rsidP="00EE09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9EBC47F" w14:textId="77777777" w:rsidR="00974C56" w:rsidRPr="00CF1517" w:rsidRDefault="00974C56" w:rsidP="00EE09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DE0D23" w14:textId="77777777" w:rsidR="00974C56" w:rsidRPr="00CF1517" w:rsidRDefault="00974C56" w:rsidP="00EE09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AAB8C0" w14:textId="77777777" w:rsidR="00974C56" w:rsidRPr="00CF1517" w:rsidRDefault="00974C56" w:rsidP="00EE09B9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E9111" w14:textId="27EEE0A7" w:rsidR="00974C56" w:rsidRPr="006B6D62" w:rsidRDefault="005F738F" w:rsidP="000F3E7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328,</w:t>
            </w:r>
            <w:r w:rsidR="00F813C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3F90018F" w14:textId="77777777" w:rsidR="00974C56" w:rsidRPr="006B6D62" w:rsidRDefault="00974C56" w:rsidP="00EE09B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89043" w14:textId="77777777" w:rsidR="00974C56" w:rsidRPr="006B6D62" w:rsidRDefault="00974C56" w:rsidP="005F738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6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79,223</w:t>
            </w:r>
          </w:p>
        </w:tc>
      </w:tr>
    </w:tbl>
    <w:p w14:paraId="796B0903" w14:textId="3EB77933" w:rsidR="00A563F0" w:rsidRDefault="00A563F0" w:rsidP="00051544">
      <w:pPr>
        <w:pStyle w:val="block"/>
        <w:spacing w:after="0" w:line="240" w:lineRule="atLeast"/>
        <w:ind w:left="446"/>
        <w:contextualSpacing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900"/>
        <w:gridCol w:w="180"/>
        <w:gridCol w:w="360"/>
        <w:gridCol w:w="183"/>
        <w:gridCol w:w="1257"/>
        <w:gridCol w:w="183"/>
        <w:gridCol w:w="1077"/>
      </w:tblGrid>
      <w:tr w:rsidR="006B0D32" w14:paraId="768BFB4F" w14:textId="77777777" w:rsidTr="00B3140E">
        <w:trPr>
          <w:cantSplit/>
          <w:tblHeader/>
        </w:trPr>
        <w:tc>
          <w:tcPr>
            <w:tcW w:w="5220" w:type="dxa"/>
          </w:tcPr>
          <w:p w14:paraId="52492562" w14:textId="77777777" w:rsidR="006B0D32" w:rsidRPr="00D86ED9" w:rsidRDefault="006B0D32" w:rsidP="006B0D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D86ED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gridSpan w:val="3"/>
            <w:vAlign w:val="bottom"/>
          </w:tcPr>
          <w:p w14:paraId="5B2C0D79" w14:textId="77777777" w:rsidR="006B0D32" w:rsidRPr="00D86ED9" w:rsidRDefault="006B0D32" w:rsidP="006B0D3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440DB1E0" w14:textId="77777777" w:rsidR="006B0D32" w:rsidRPr="00D86ED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5C6DACD3" w14:textId="7D0A2C40" w:rsidR="006B0D32" w:rsidRPr="00D86ED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6B0D32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B0D32" w14:paraId="1CCFA28B" w14:textId="77777777" w:rsidTr="00B3140E">
        <w:trPr>
          <w:cantSplit/>
          <w:tblHeader/>
        </w:trPr>
        <w:tc>
          <w:tcPr>
            <w:tcW w:w="5220" w:type="dxa"/>
          </w:tcPr>
          <w:p w14:paraId="7334EBAD" w14:textId="77777777" w:rsidR="006B0D32" w:rsidRPr="00D86ED9" w:rsidRDefault="006B0D32" w:rsidP="006B0D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86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86E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50422DEE" w14:textId="77777777" w:rsidR="006B0D32" w:rsidRPr="00D86ED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E8D476" w14:textId="77777777" w:rsidR="006B0D32" w:rsidRPr="00D86ED9" w:rsidRDefault="006B0D32" w:rsidP="006B0D3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02B73E8" w14:textId="2055C1B9" w:rsidR="006B0D32" w:rsidRPr="00D86ED9" w:rsidRDefault="006B0D32" w:rsidP="006B0D3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3E0A583C" w14:textId="77777777" w:rsidR="006B0D32" w:rsidRPr="00D86ED9" w:rsidRDefault="006B0D32" w:rsidP="006B0D3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DE7BE2E" w14:textId="77777777" w:rsidR="006B0D32" w:rsidRPr="00D86ED9" w:rsidRDefault="006B0D32" w:rsidP="006B0D32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ED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3" w:type="dxa"/>
            <w:vAlign w:val="bottom"/>
          </w:tcPr>
          <w:p w14:paraId="2E77B005" w14:textId="77777777" w:rsidR="006B0D32" w:rsidRPr="00D86ED9" w:rsidRDefault="006B0D32" w:rsidP="006B0D3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0A88A54" w14:textId="77777777" w:rsidR="006B0D32" w:rsidRPr="00D86ED9" w:rsidRDefault="006B0D32" w:rsidP="006B0D3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86ED9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6B0D32" w14:paraId="5ADB2B42" w14:textId="77777777" w:rsidTr="00B3140E">
        <w:trPr>
          <w:cantSplit/>
        </w:trPr>
        <w:tc>
          <w:tcPr>
            <w:tcW w:w="5220" w:type="dxa"/>
          </w:tcPr>
          <w:p w14:paraId="649B62CB" w14:textId="77777777" w:rsidR="006B0D32" w:rsidRPr="00D86ED9" w:rsidRDefault="006B0D32" w:rsidP="006B0D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29FDB5" w14:textId="77777777" w:rsidR="006B0D32" w:rsidRPr="00D86ED9" w:rsidRDefault="006B0D32" w:rsidP="006B0D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DF6DB2D" w14:textId="77777777" w:rsidR="006B0D32" w:rsidRPr="00D86ED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431FB2" w14:textId="77777777" w:rsidR="006B0D32" w:rsidRPr="00D86ED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2423BB0B" w14:textId="77777777" w:rsidR="006B0D32" w:rsidRPr="00D86ED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09CB6480" w14:textId="44B9FA49" w:rsidR="006B0D32" w:rsidRPr="00D86ED9" w:rsidRDefault="006B0D32" w:rsidP="006B0D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6E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91A7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6E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83A90" w14:paraId="70748738" w14:textId="77777777" w:rsidTr="00B3140E">
        <w:trPr>
          <w:cantSplit/>
        </w:trPr>
        <w:tc>
          <w:tcPr>
            <w:tcW w:w="5220" w:type="dxa"/>
          </w:tcPr>
          <w:p w14:paraId="182ADBDE" w14:textId="1D336E89" w:rsidR="00C83A90" w:rsidRPr="00D33A1C" w:rsidRDefault="00C83A90" w:rsidP="00C83A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D86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666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DC03B4">
              <w:rPr>
                <w:rFonts w:asciiTheme="majorBidi" w:hAnsiTheme="majorBidi" w:cstheme="majorBidi"/>
                <w:sz w:val="30"/>
                <w:szCs w:val="30"/>
                <w:cs/>
              </w:rPr>
              <w:t>ไทยฟู้ดส์ นิวเคลียส จีเนติกส์ จำกัด</w:t>
            </w:r>
          </w:p>
        </w:tc>
        <w:tc>
          <w:tcPr>
            <w:tcW w:w="900" w:type="dxa"/>
          </w:tcPr>
          <w:p w14:paraId="3F41A505" w14:textId="77777777" w:rsidR="00C83A90" w:rsidRPr="00D33A1C" w:rsidRDefault="00C83A90" w:rsidP="00C83A9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546494B2" w14:textId="77777777" w:rsidR="00C83A90" w:rsidRPr="00D33A1C" w:rsidRDefault="00C83A90" w:rsidP="00C83A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31A94F60" w14:textId="77777777" w:rsidR="00C83A90" w:rsidRPr="00D33A1C" w:rsidRDefault="00C83A90" w:rsidP="00C83A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3" w:type="dxa"/>
          </w:tcPr>
          <w:p w14:paraId="4756E021" w14:textId="77777777" w:rsidR="00C83A90" w:rsidRPr="00D33A1C" w:rsidRDefault="00C83A90" w:rsidP="00C83A9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</w:tcPr>
          <w:p w14:paraId="6AE12C0D" w14:textId="797F9998" w:rsidR="00C83A90" w:rsidRPr="00D33A1C" w:rsidRDefault="00C83A90" w:rsidP="00FC01FB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="00591A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3" w:type="dxa"/>
          </w:tcPr>
          <w:p w14:paraId="5B63D54C" w14:textId="77777777" w:rsidR="00C83A90" w:rsidRPr="00D33A1C" w:rsidRDefault="00C83A90" w:rsidP="00C83A9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77" w:type="dxa"/>
          </w:tcPr>
          <w:p w14:paraId="1FFAB813" w14:textId="3DF991E6" w:rsidR="00C83A90" w:rsidRPr="00D33A1C" w:rsidRDefault="00C83A90" w:rsidP="00FC01F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02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8,750</w:t>
            </w:r>
          </w:p>
        </w:tc>
      </w:tr>
      <w:tr w:rsidR="00591A7B" w14:paraId="170956DC" w14:textId="77777777" w:rsidTr="00B3140E">
        <w:trPr>
          <w:cantSplit/>
        </w:trPr>
        <w:tc>
          <w:tcPr>
            <w:tcW w:w="5220" w:type="dxa"/>
          </w:tcPr>
          <w:p w14:paraId="3ED3042E" w14:textId="74612F40" w:rsidR="00591A7B" w:rsidRPr="00793CD1" w:rsidRDefault="00591A7B" w:rsidP="00591A7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</w:t>
            </w:r>
            <w:r w:rsidRPr="00793C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0D32">
              <w:rPr>
                <w:rFonts w:ascii="Angsana New" w:hAnsi="Angsana New" w:cs="Angsana New" w:hint="cs"/>
                <w:sz w:val="30"/>
                <w:szCs w:val="30"/>
                <w:cs/>
              </w:rPr>
              <w:t>เจเนพูติก</w:t>
            </w:r>
            <w:r w:rsidRPr="006B0D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0D32">
              <w:rPr>
                <w:rFonts w:ascii="Angsana New" w:hAnsi="Angsana New" w:cs="Angsana New" w:hint="cs"/>
                <w:sz w:val="30"/>
                <w:szCs w:val="30"/>
                <w:cs/>
              </w:rPr>
              <w:t>ไบโอ</w:t>
            </w:r>
            <w:r w:rsidRPr="006B0D3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0D32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40541D7F" w14:textId="77777777" w:rsidR="00591A7B" w:rsidRPr="00D33A1C" w:rsidRDefault="00591A7B" w:rsidP="00591A7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75FC613B" w14:textId="77777777" w:rsidR="00591A7B" w:rsidRPr="00D33A1C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6E2B1B4D" w14:textId="77777777" w:rsidR="00591A7B" w:rsidRPr="00D33A1C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3" w:type="dxa"/>
          </w:tcPr>
          <w:p w14:paraId="06C35761" w14:textId="77777777" w:rsidR="00591A7B" w:rsidRPr="00D33A1C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7" w:type="dxa"/>
          </w:tcPr>
          <w:p w14:paraId="0EFBE834" w14:textId="4F5EA9A1" w:rsidR="00591A7B" w:rsidRDefault="00591A7B" w:rsidP="00FC01FB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51,250</w:t>
            </w:r>
          </w:p>
        </w:tc>
        <w:tc>
          <w:tcPr>
            <w:tcW w:w="183" w:type="dxa"/>
          </w:tcPr>
          <w:p w14:paraId="7107BCB3" w14:textId="77777777" w:rsidR="00591A7B" w:rsidRPr="00D33A1C" w:rsidRDefault="00591A7B" w:rsidP="00591A7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077" w:type="dxa"/>
          </w:tcPr>
          <w:p w14:paraId="50DF0681" w14:textId="7D9E573B" w:rsidR="00591A7B" w:rsidRDefault="00591A7B" w:rsidP="00B3140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A7B" w14:paraId="51C60607" w14:textId="77777777" w:rsidTr="00B3140E">
        <w:trPr>
          <w:cantSplit/>
        </w:trPr>
        <w:tc>
          <w:tcPr>
            <w:tcW w:w="5220" w:type="dxa"/>
          </w:tcPr>
          <w:p w14:paraId="417452C6" w14:textId="32EBA61A" w:rsidR="00591A7B" w:rsidRPr="00D86ED9" w:rsidRDefault="00591A7B" w:rsidP="00591A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สไวน์ พร๊อพเพอร์ตี้ จำกัด</w:t>
            </w:r>
          </w:p>
        </w:tc>
        <w:tc>
          <w:tcPr>
            <w:tcW w:w="900" w:type="dxa"/>
          </w:tcPr>
          <w:p w14:paraId="26985145" w14:textId="77777777" w:rsidR="00591A7B" w:rsidRPr="00D86ED9" w:rsidRDefault="00591A7B" w:rsidP="00591A7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C7287A7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CAE55E" w14:textId="77777777" w:rsidR="00591A7B" w:rsidRPr="00D86ED9" w:rsidRDefault="00591A7B" w:rsidP="00591A7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2CDF681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27684E9" w14:textId="30275313" w:rsidR="00591A7B" w:rsidRPr="00191B81" w:rsidRDefault="0016412D" w:rsidP="00FC01FB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57D5B483" w14:textId="77777777" w:rsidR="00591A7B" w:rsidRPr="00D86ED9" w:rsidRDefault="00591A7B" w:rsidP="00591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7AE593" w14:textId="431D4D8C" w:rsidR="00591A7B" w:rsidRPr="00591A7B" w:rsidRDefault="00591A7B" w:rsidP="00B3140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1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A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A7B" w14:paraId="26E0DB76" w14:textId="77777777" w:rsidTr="00B3140E">
        <w:trPr>
          <w:cantSplit/>
        </w:trPr>
        <w:tc>
          <w:tcPr>
            <w:tcW w:w="5220" w:type="dxa"/>
          </w:tcPr>
          <w:p w14:paraId="34E21B47" w14:textId="1F82CB22" w:rsidR="00591A7B" w:rsidRPr="00D86ED9" w:rsidRDefault="00591A7B" w:rsidP="00591A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D86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666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ทีเอฟ เทค โฮลดิ้ง</w:t>
            </w:r>
            <w:r w:rsidRPr="00DC03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613D3960" w14:textId="77777777" w:rsidR="00591A7B" w:rsidRPr="00D86ED9" w:rsidRDefault="00591A7B" w:rsidP="00591A7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EF5C4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2B7042C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227C6A8" w14:textId="77777777" w:rsidR="00591A7B" w:rsidRPr="00D86ED9" w:rsidRDefault="00591A7B" w:rsidP="00591A7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AFCD720" w14:textId="77B79384" w:rsidR="00591A7B" w:rsidRPr="006B0D32" w:rsidRDefault="00591A7B" w:rsidP="00FC01FB">
            <w:pPr>
              <w:pStyle w:val="acctfourfigures"/>
              <w:tabs>
                <w:tab w:val="left" w:pos="632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0D5B406" w14:textId="77777777" w:rsidR="00591A7B" w:rsidRPr="006B0D32" w:rsidRDefault="00591A7B" w:rsidP="00591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077" w:type="dxa"/>
          </w:tcPr>
          <w:p w14:paraId="51683C5F" w14:textId="541DBA6A" w:rsidR="00591A7B" w:rsidRPr="00D86ED9" w:rsidRDefault="00591A7B" w:rsidP="00B3140E">
            <w:pPr>
              <w:pStyle w:val="acctfourfigures"/>
              <w:tabs>
                <w:tab w:val="clear" w:pos="765"/>
                <w:tab w:val="decimal" w:pos="97"/>
                <w:tab w:val="left" w:pos="187"/>
                <w:tab w:val="decimal" w:pos="632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F80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6A441C0C" w14:textId="77777777" w:rsidR="006B0D32" w:rsidRDefault="006B0D32" w:rsidP="00051544">
      <w:pPr>
        <w:pStyle w:val="block"/>
        <w:spacing w:after="0" w:line="240" w:lineRule="atLeast"/>
        <w:ind w:left="446"/>
        <w:contextualSpacing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3C8EEDE4" w14:textId="77777777" w:rsidR="006B0D32" w:rsidRDefault="006B0D32" w:rsidP="00051544">
      <w:pPr>
        <w:pStyle w:val="block"/>
        <w:spacing w:after="0" w:line="240" w:lineRule="atLeast"/>
        <w:ind w:left="446"/>
        <w:contextualSpacing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51A69167" w14:textId="77777777" w:rsidR="006B0D32" w:rsidRDefault="006B0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6F892BF" w14:textId="5570562B" w:rsidR="00AD52A5" w:rsidRPr="00DC03B4" w:rsidRDefault="00AD52A5" w:rsidP="00051544">
      <w:pPr>
        <w:pStyle w:val="block"/>
        <w:spacing w:after="0" w:line="240" w:lineRule="atLeast"/>
        <w:ind w:left="446"/>
        <w:contextualSpacing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DC03B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การซื้อเงินลงทุนในการร่วมค้า</w:t>
      </w:r>
    </w:p>
    <w:p w14:paraId="69228E03" w14:textId="77777777" w:rsidR="00AD52A5" w:rsidRPr="00DC03B4" w:rsidRDefault="00AD52A5" w:rsidP="00051544">
      <w:pPr>
        <w:pStyle w:val="block"/>
        <w:spacing w:after="0" w:line="240" w:lineRule="atLeast"/>
        <w:ind w:left="446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DAF071E" w14:textId="77777777" w:rsidR="00AD52A5" w:rsidRPr="00DC03B4" w:rsidRDefault="00AD52A5" w:rsidP="00051544">
      <w:pPr>
        <w:pStyle w:val="ListParagraph"/>
        <w:tabs>
          <w:tab w:val="left" w:pos="54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กลุ่มบริษัทลงทุนในการร่วมค้าในประเทศแห่งหนึ่ง</w:t>
      </w:r>
      <w:r w:rsidRPr="00DC03B4">
        <w:rPr>
          <w:rFonts w:ascii="Angsana New" w:hAnsi="Angsana New" w:hint="cs"/>
          <w:sz w:val="30"/>
          <w:szCs w:val="30"/>
        </w:rPr>
        <w:t xml:space="preserve"> (</w:t>
      </w:r>
      <w:r w:rsidRPr="00DC03B4">
        <w:rPr>
          <w:rFonts w:ascii="Angsana New" w:hAnsi="Angsana New" w:hint="cs"/>
          <w:sz w:val="30"/>
          <w:szCs w:val="30"/>
          <w:cs/>
        </w:rPr>
        <w:t>บริษัท เจเนพูติก ไบโอ จำกัด</w:t>
      </w:r>
      <w:r w:rsidRPr="00DC03B4">
        <w:rPr>
          <w:rFonts w:ascii="Angsana New" w:hAnsi="Angsana New" w:hint="cs"/>
          <w:sz w:val="30"/>
          <w:szCs w:val="30"/>
        </w:rPr>
        <w:t xml:space="preserve">) </w:t>
      </w:r>
      <w:r w:rsidRPr="00DC03B4">
        <w:rPr>
          <w:rFonts w:ascii="Angsana New" w:hAnsi="Angsana New" w:hint="cs"/>
          <w:sz w:val="30"/>
          <w:szCs w:val="30"/>
          <w:cs/>
        </w:rPr>
        <w:t>เพิ่มขึ้นเป็นจำนวนเงิน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51</w:t>
      </w:r>
      <w:r w:rsidRPr="00DC03B4">
        <w:rPr>
          <w:rFonts w:ascii="Angsana New" w:hAnsi="Angsana New" w:hint="cs"/>
          <w:sz w:val="30"/>
          <w:szCs w:val="30"/>
        </w:rPr>
        <w:t>.</w:t>
      </w:r>
      <w:r w:rsidRPr="006F080F">
        <w:rPr>
          <w:rFonts w:ascii="Angsana New" w:hAnsi="Angsana New" w:hint="cs"/>
          <w:sz w:val="30"/>
          <w:szCs w:val="30"/>
        </w:rPr>
        <w:t>25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 โดยมีรายละเอียดดังนี้</w:t>
      </w:r>
    </w:p>
    <w:p w14:paraId="6EB0F7AA" w14:textId="77777777" w:rsidR="00AD52A5" w:rsidRPr="00DC03B4" w:rsidRDefault="00AD52A5" w:rsidP="00051544">
      <w:pPr>
        <w:tabs>
          <w:tab w:val="clear" w:pos="680"/>
          <w:tab w:val="left" w:pos="540"/>
        </w:tabs>
        <w:ind w:left="446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61A3902" w14:textId="513036A8" w:rsidR="00AD52A5" w:rsidRDefault="00AD52A5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</w:rPr>
        <w:t xml:space="preserve">- 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 w:rsidRPr="006F080F">
        <w:rPr>
          <w:rFonts w:ascii="Angsana New" w:hAnsi="Angsana New" w:hint="cs"/>
          <w:sz w:val="30"/>
          <w:szCs w:val="30"/>
        </w:rPr>
        <w:t>10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6F080F">
        <w:rPr>
          <w:rFonts w:ascii="Angsana New" w:hAnsi="Angsana New" w:hint="cs"/>
          <w:sz w:val="30"/>
          <w:szCs w:val="30"/>
        </w:rPr>
        <w:t>180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ล้านบาทและให้เรียกชำระค่าหุ้นในอัตราร้อยละ</w:t>
      </w:r>
      <w:r w:rsidR="00F666FE">
        <w:rPr>
          <w:rFonts w:ascii="Angsana New" w:hAnsi="Angsana New" w:hint="cs"/>
          <w:sz w:val="30"/>
          <w:szCs w:val="30"/>
          <w:cs/>
        </w:rPr>
        <w:t xml:space="preserve"> </w:t>
      </w:r>
      <w:r w:rsidRPr="006F080F">
        <w:rPr>
          <w:rFonts w:ascii="Angsana New" w:hAnsi="Angsana New" w:hint="cs"/>
          <w:sz w:val="30"/>
          <w:szCs w:val="30"/>
        </w:rPr>
        <w:t>25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Pr="006F080F">
        <w:rPr>
          <w:rFonts w:ascii="Angsana New" w:hAnsi="Angsana New" w:hint="cs"/>
          <w:sz w:val="30"/>
          <w:szCs w:val="30"/>
        </w:rPr>
        <w:t>42</w:t>
      </w:r>
      <w:r w:rsidRPr="00DC03B4">
        <w:rPr>
          <w:rFonts w:ascii="Angsana New" w:hAnsi="Angsana New" w:hint="cs"/>
          <w:sz w:val="30"/>
          <w:szCs w:val="30"/>
        </w:rPr>
        <w:t>.</w:t>
      </w:r>
      <w:r w:rsidRPr="006F080F">
        <w:rPr>
          <w:rFonts w:ascii="Angsana New" w:hAnsi="Angsana New" w:hint="cs"/>
          <w:sz w:val="30"/>
          <w:szCs w:val="30"/>
        </w:rPr>
        <w:t>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คณะกรรมการของบริษัทได้อนุมัติให้กลุ่มบริษัทเข้าซื้อหุ้นเพิ่มทุนเป็นจำนวนเงิน </w:t>
      </w:r>
      <w:r w:rsidRPr="006F080F">
        <w:rPr>
          <w:rFonts w:ascii="Angsana New" w:hAnsi="Angsana New" w:hint="cs"/>
          <w:sz w:val="30"/>
          <w:szCs w:val="30"/>
        </w:rPr>
        <w:t>12</w:t>
      </w:r>
      <w:r w:rsidRPr="00DC03B4">
        <w:rPr>
          <w:rFonts w:ascii="Angsana New" w:hAnsi="Angsana New" w:hint="cs"/>
          <w:sz w:val="30"/>
          <w:szCs w:val="30"/>
        </w:rPr>
        <w:t>.</w:t>
      </w:r>
      <w:r w:rsidRPr="006F080F">
        <w:rPr>
          <w:rFonts w:ascii="Angsana New" w:hAnsi="Angsana New" w:hint="cs"/>
          <w:sz w:val="30"/>
          <w:szCs w:val="30"/>
        </w:rPr>
        <w:t>25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โดยภายหลังการซื้อหุ้นเพิ่มทุนดังกล่าว กลุ่มบริษัทมีสัดส่วนการลงทุนในการร่วมค้าดังกล่าวเปลี่ยนแปลงจากอัตราร้อยละ </w:t>
      </w:r>
      <w:r w:rsidRPr="006F080F">
        <w:rPr>
          <w:rFonts w:ascii="Angsana New" w:hAnsi="Angsana New" w:hint="cs"/>
          <w:sz w:val="30"/>
          <w:szCs w:val="30"/>
        </w:rPr>
        <w:t>30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6F080F">
        <w:rPr>
          <w:rFonts w:ascii="Angsana New" w:hAnsi="Angsana New" w:hint="cs"/>
          <w:sz w:val="30"/>
          <w:szCs w:val="30"/>
        </w:rPr>
        <w:t>28</w:t>
      </w:r>
      <w:r w:rsidRPr="00DC03B4">
        <w:rPr>
          <w:rFonts w:ascii="Angsana New" w:hAnsi="Angsana New" w:hint="cs"/>
          <w:sz w:val="30"/>
          <w:szCs w:val="30"/>
        </w:rPr>
        <w:t>.</w:t>
      </w:r>
      <w:r w:rsidRPr="006F080F">
        <w:rPr>
          <w:rFonts w:ascii="Angsana New" w:hAnsi="Angsana New" w:hint="cs"/>
          <w:sz w:val="30"/>
          <w:szCs w:val="30"/>
        </w:rPr>
        <w:t>89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ของทุนที่ชำระแล้ว การดำเนินการจดทะเบียนเพิ่มทุนดังกล่าวกับกระทรวงพาณิชย์ได้แล้วเสร็จเมื่อวันที่ </w:t>
      </w:r>
      <w:r w:rsidRPr="006F080F">
        <w:rPr>
          <w:rFonts w:ascii="Angsana New" w:hAnsi="Angsana New" w:hint="cs"/>
          <w:sz w:val="30"/>
          <w:szCs w:val="30"/>
        </w:rPr>
        <w:t>27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F080F">
        <w:rPr>
          <w:rFonts w:ascii="Angsana New" w:hAnsi="Angsana New" w:hint="cs"/>
          <w:sz w:val="30"/>
          <w:szCs w:val="30"/>
        </w:rPr>
        <w:t>2564</w:t>
      </w:r>
    </w:p>
    <w:p w14:paraId="41AD9FA0" w14:textId="77777777" w:rsidR="00591A7B" w:rsidRPr="00DC03B4" w:rsidRDefault="00591A7B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</w:p>
    <w:p w14:paraId="1DE8F5FE" w14:textId="77777777" w:rsidR="00AD52A5" w:rsidRDefault="00AD52A5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</w:rPr>
        <w:t xml:space="preserve">- 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 </w:t>
      </w:r>
      <w:r w:rsidRPr="006F080F">
        <w:rPr>
          <w:rFonts w:ascii="Angsana New" w:hAnsi="Angsana New" w:hint="cs"/>
          <w:sz w:val="30"/>
          <w:szCs w:val="30"/>
        </w:rPr>
        <w:t>180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6F080F">
        <w:rPr>
          <w:rFonts w:ascii="Angsana New" w:hAnsi="Angsana New" w:hint="cs"/>
          <w:sz w:val="30"/>
          <w:szCs w:val="30"/>
        </w:rPr>
        <w:t>200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 และให้เรียกชำระค่าหุ้นในอัตราร้อยละ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6F080F">
        <w:rPr>
          <w:rFonts w:ascii="Angsana New" w:hAnsi="Angsana New" w:hint="cs"/>
          <w:sz w:val="30"/>
          <w:szCs w:val="30"/>
        </w:rPr>
        <w:t>50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คิดเป็น</w:t>
      </w:r>
      <w:r>
        <w:rPr>
          <w:rFonts w:ascii="Angsana New" w:hAnsi="Angsana New"/>
          <w:sz w:val="30"/>
          <w:szCs w:val="30"/>
        </w:rPr>
        <w:br/>
      </w:r>
      <w:r w:rsidRPr="00DC03B4">
        <w:rPr>
          <w:rFonts w:ascii="Angsana New" w:hAnsi="Angsana New" w:hint="cs"/>
          <w:sz w:val="30"/>
          <w:szCs w:val="30"/>
          <w:cs/>
        </w:rPr>
        <w:t>จำนวนเงิน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6F080F">
        <w:rPr>
          <w:rFonts w:ascii="Angsana New" w:hAnsi="Angsana New" w:hint="cs"/>
          <w:sz w:val="30"/>
          <w:szCs w:val="30"/>
        </w:rPr>
        <w:t>100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ล้านบาท คณะกรรมการของบริษัทได้อนุมัติให้กลุ่มบริษัทเข้าซื้อหุ้นเพิ่มทุนเป็นจำนวนเงิน </w:t>
      </w:r>
      <w:r>
        <w:rPr>
          <w:rFonts w:ascii="Angsana New" w:hAnsi="Angsana New"/>
          <w:sz w:val="30"/>
          <w:szCs w:val="30"/>
        </w:rPr>
        <w:br/>
      </w:r>
      <w:r w:rsidRPr="006F080F">
        <w:rPr>
          <w:rFonts w:ascii="Angsana New" w:hAnsi="Angsana New" w:hint="cs"/>
          <w:sz w:val="30"/>
          <w:szCs w:val="30"/>
        </w:rPr>
        <w:t>13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ล้านบาท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โดยภายหลังการเพิ่มทุนดังกล่าว กลุ่มบริษัทมีสัดส่วนการลงทุนในการร่วมค้าดังกล่าวเปลี่ยนแปลงจากอัตราร้อยละ </w:t>
      </w:r>
      <w:r w:rsidRPr="006F080F">
        <w:rPr>
          <w:rFonts w:ascii="Angsana New" w:hAnsi="Angsana New" w:hint="cs"/>
          <w:sz w:val="30"/>
          <w:szCs w:val="30"/>
        </w:rPr>
        <w:t>28</w:t>
      </w:r>
      <w:r w:rsidRPr="00DC03B4">
        <w:rPr>
          <w:rFonts w:ascii="Angsana New" w:hAnsi="Angsana New" w:hint="cs"/>
          <w:sz w:val="30"/>
          <w:szCs w:val="30"/>
        </w:rPr>
        <w:t>.</w:t>
      </w:r>
      <w:r w:rsidRPr="006F080F">
        <w:rPr>
          <w:rFonts w:ascii="Angsana New" w:hAnsi="Angsana New" w:hint="cs"/>
          <w:sz w:val="30"/>
          <w:szCs w:val="30"/>
        </w:rPr>
        <w:t>89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6F080F">
        <w:rPr>
          <w:rFonts w:ascii="Angsana New" w:hAnsi="Angsana New" w:hint="cs"/>
          <w:sz w:val="30"/>
          <w:szCs w:val="30"/>
        </w:rPr>
        <w:t>26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ของทุนที่ชำระแล้ว การดำเนินการจดทะเบียนเพิ่มทุนดังกล่าวกับกระทรวงพาณิชย์ได้แล้วเสร็จเมื่อวันที่ </w:t>
      </w:r>
      <w:r w:rsidRPr="006F080F">
        <w:rPr>
          <w:rFonts w:ascii="Angsana New" w:hAnsi="Angsana New" w:hint="cs"/>
          <w:sz w:val="30"/>
          <w:szCs w:val="30"/>
        </w:rPr>
        <w:t>8</w:t>
      </w:r>
      <w:r w:rsidRPr="00DC03B4">
        <w:rPr>
          <w:rFonts w:ascii="Angsana New" w:hAnsi="Angsana New" w:hint="cs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F080F">
        <w:rPr>
          <w:rFonts w:ascii="Angsana New" w:hAnsi="Angsana New" w:hint="cs"/>
          <w:sz w:val="30"/>
          <w:szCs w:val="30"/>
        </w:rPr>
        <w:t>2564</w:t>
      </w:r>
    </w:p>
    <w:p w14:paraId="0D31C940" w14:textId="77777777" w:rsidR="00AD52A5" w:rsidRPr="00EE283B" w:rsidRDefault="00AD52A5" w:rsidP="00AD52A5">
      <w:pPr>
        <w:pStyle w:val="ListParagraph"/>
        <w:tabs>
          <w:tab w:val="left" w:pos="81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A0243A9" w14:textId="77777777" w:rsidR="00AD52A5" w:rsidRDefault="00AD52A5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</w:rPr>
        <w:t xml:space="preserve">- </w:t>
      </w:r>
      <w:r>
        <w:rPr>
          <w:rFonts w:ascii="Angsana New" w:hAnsi="Angsana New"/>
          <w:sz w:val="30"/>
          <w:szCs w:val="30"/>
        </w:rPr>
        <w:t xml:space="preserve"> </w:t>
      </w:r>
      <w:r w:rsidRPr="00F82AD4">
        <w:rPr>
          <w:rFonts w:ascii="Angsana New" w:hAnsi="Angsana New" w:hint="cs"/>
          <w:spacing w:val="4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Pr="00F82AD4">
        <w:rPr>
          <w:rFonts w:ascii="Angsana New" w:hAnsi="Angsana New"/>
          <w:spacing w:val="4"/>
          <w:sz w:val="30"/>
          <w:szCs w:val="30"/>
        </w:rPr>
        <w:t>50</w:t>
      </w:r>
      <w:r w:rsidRPr="00F82AD4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F82AD4">
        <w:rPr>
          <w:rFonts w:ascii="Angsana New" w:hAnsi="Angsana New" w:hint="cs"/>
          <w:spacing w:val="4"/>
          <w:sz w:val="30"/>
          <w:szCs w:val="30"/>
          <w:cs/>
        </w:rPr>
        <w:t xml:space="preserve">บาท สำหรับหุ้นสามัญจำนวน </w:t>
      </w:r>
      <w:r w:rsidRPr="00F82AD4">
        <w:rPr>
          <w:rFonts w:ascii="Angsana New" w:hAnsi="Angsana New"/>
          <w:spacing w:val="4"/>
          <w:sz w:val="30"/>
          <w:szCs w:val="30"/>
        </w:rPr>
        <w:t>52</w:t>
      </w:r>
      <w:r w:rsidRPr="00F82AD4">
        <w:rPr>
          <w:rFonts w:ascii="Angsana New" w:hAnsi="Angsana New" w:hint="cs"/>
          <w:spacing w:val="4"/>
          <w:sz w:val="30"/>
          <w:szCs w:val="30"/>
        </w:rPr>
        <w:t xml:space="preserve">0,000 </w:t>
      </w:r>
      <w:r w:rsidRPr="00F82AD4">
        <w:rPr>
          <w:rFonts w:ascii="Angsana New" w:hAnsi="Angsana New" w:hint="cs"/>
          <w:spacing w:val="4"/>
          <w:sz w:val="30"/>
          <w:szCs w:val="30"/>
          <w:cs/>
        </w:rPr>
        <w:t>หุ้น เป็นจำนวนเงินรว</w:t>
      </w:r>
      <w:r>
        <w:rPr>
          <w:rFonts w:ascii="Angsana New" w:hAnsi="Angsana New" w:hint="cs"/>
          <w:spacing w:val="4"/>
          <w:sz w:val="30"/>
          <w:szCs w:val="30"/>
          <w:cs/>
        </w:rPr>
        <w:t>ม</w:t>
      </w:r>
      <w:r w:rsidRPr="00F82AD4">
        <w:rPr>
          <w:rFonts w:ascii="Angsana New" w:hAnsi="Angsana New"/>
          <w:spacing w:val="4"/>
          <w:sz w:val="30"/>
          <w:szCs w:val="30"/>
        </w:rPr>
        <w:t>26</w:t>
      </w:r>
      <w:r w:rsidRPr="00B33D14">
        <w:rPr>
          <w:rFonts w:ascii="Angsana New" w:hAnsi="Angsana New" w:hint="cs"/>
          <w:sz w:val="30"/>
          <w:szCs w:val="30"/>
        </w:rPr>
        <w:t xml:space="preserve"> </w:t>
      </w:r>
      <w:r w:rsidRPr="00B33D14">
        <w:rPr>
          <w:rFonts w:ascii="Angsana New" w:hAnsi="Angsana New" w:hint="cs"/>
          <w:sz w:val="30"/>
          <w:szCs w:val="30"/>
          <w:cs/>
        </w:rPr>
        <w:t>ล้านบาท</w:t>
      </w:r>
    </w:p>
    <w:p w14:paraId="03B7CF22" w14:textId="77777777" w:rsidR="00AD52A5" w:rsidRDefault="00AD52A5" w:rsidP="00AD52A5">
      <w:pPr>
        <w:pStyle w:val="ListParagraph"/>
        <w:tabs>
          <w:tab w:val="left" w:pos="72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69FEDF84" w14:textId="36A2DF4F" w:rsidR="00AD52A5" w:rsidRDefault="00AD52A5" w:rsidP="00AD52A5">
      <w:pPr>
        <w:tabs>
          <w:tab w:val="left" w:pos="54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>คณะกรรมการของบริษัทได้อนุมัติให้บริษัทย่อยแห่งหนึ่ง (บริษัท ไทยฟู้ดส์</w:t>
      </w:r>
      <w:r w:rsidRPr="00D15583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>เซอร์วิส</w:t>
      </w:r>
      <w:r w:rsidRPr="00D15583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>แอนด์</w:t>
      </w:r>
      <w:r w:rsidRPr="00D15583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>ซัพพลาย</w:t>
      </w:r>
      <w:r w:rsidRPr="00D15583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="00D15583" w:rsidRPr="00D15583">
        <w:rPr>
          <w:rFonts w:ascii="Angsana New" w:hAnsi="Angsana New" w:cs="Angsana New" w:hint="cs"/>
          <w:spacing w:val="6"/>
          <w:sz w:val="30"/>
          <w:szCs w:val="30"/>
          <w:cs/>
        </w:rPr>
        <w:t>)</w:t>
      </w: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จัดตั้งการร่วมค้าในประเทศแห่งหนึ่ง (บริษัท สไวน์</w:t>
      </w:r>
      <w:r w:rsidRPr="00D15583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>พร๊อพเพอร์ตี้</w:t>
      </w:r>
      <w:r w:rsidRPr="00D15583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D15583">
        <w:rPr>
          <w:rFonts w:ascii="Angsana New" w:hAnsi="Angsana New" w:cs="Angsana New" w:hint="cs"/>
          <w:spacing w:val="6"/>
          <w:sz w:val="30"/>
          <w:szCs w:val="30"/>
          <w:cs/>
        </w:rPr>
        <w:t>จำกัด) โดยมีทุนจดทะเบียนเริ่มแรกเป็นจำนวนเงิน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Pr="006F080F">
        <w:rPr>
          <w:rFonts w:ascii="Angsana New" w:hAnsi="Angsana New" w:cs="Angsana New"/>
          <w:sz w:val="30"/>
          <w:szCs w:val="30"/>
        </w:rPr>
        <w:t>25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Pr="006F080F">
        <w:rPr>
          <w:rFonts w:ascii="Angsana New" w:hAnsi="Angsana New" w:cs="Angsana New"/>
          <w:sz w:val="30"/>
          <w:szCs w:val="30"/>
        </w:rPr>
        <w:t>0</w:t>
      </w:r>
      <w:r w:rsidRPr="00DC03B4">
        <w:rPr>
          <w:rFonts w:ascii="Angsana New" w:hAnsi="Angsana New" w:cs="Angsana New"/>
          <w:sz w:val="30"/>
          <w:szCs w:val="30"/>
        </w:rPr>
        <w:t>.</w:t>
      </w:r>
      <w:r w:rsidRPr="006F080F">
        <w:rPr>
          <w:rFonts w:ascii="Angsana New" w:hAnsi="Angsana New" w:cs="Angsana New"/>
          <w:sz w:val="30"/>
          <w:szCs w:val="30"/>
        </w:rPr>
        <w:t>25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ล้านบาท บริษัทมีสัดส่วนการลงทุนในการร่วมค้าดังกล่าวคิดเป็นอัตราร้อยละ </w:t>
      </w:r>
      <w:r w:rsidRPr="006F080F">
        <w:rPr>
          <w:rFonts w:ascii="Angsana New" w:hAnsi="Angsana New" w:cs="Angsana New"/>
          <w:sz w:val="30"/>
          <w:szCs w:val="30"/>
        </w:rPr>
        <w:t>40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>ของทุนที่ชำระแล้ว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Pr="006F080F">
        <w:rPr>
          <w:rFonts w:ascii="Angsana New" w:hAnsi="Angsana New" w:cs="Angsana New"/>
          <w:sz w:val="30"/>
          <w:szCs w:val="30"/>
        </w:rPr>
        <w:t>0</w:t>
      </w:r>
      <w:r w:rsidRPr="00DC03B4">
        <w:rPr>
          <w:rFonts w:ascii="Angsana New" w:hAnsi="Angsana New" w:cs="Angsana New"/>
          <w:sz w:val="30"/>
          <w:szCs w:val="30"/>
        </w:rPr>
        <w:t>.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ล้านบาท การดำเนินการจดทะเบียนหุ้นทุนเริ่มแรกของการร่วมค้าดังกล่าวกับกระทรวงพาณิชย์ได้แล้วเสร็จเมื่อวันที่ </w:t>
      </w:r>
      <w:r>
        <w:rPr>
          <w:rFonts w:ascii="Angsana New" w:hAnsi="Angsana New" w:cs="Angsana New"/>
          <w:sz w:val="30"/>
          <w:szCs w:val="30"/>
        </w:rPr>
        <w:br/>
      </w:r>
      <w:r w:rsidRPr="006F080F">
        <w:rPr>
          <w:rFonts w:ascii="Angsana New" w:hAnsi="Angsana New" w:cs="Angsana New"/>
          <w:sz w:val="30"/>
          <w:szCs w:val="30"/>
        </w:rPr>
        <w:t>20</w:t>
      </w:r>
      <w:r w:rsidRPr="00DC03B4">
        <w:rPr>
          <w:rFonts w:ascii="Angsana New" w:hAnsi="Angsana New" w:cs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6F080F">
        <w:rPr>
          <w:rFonts w:ascii="Angsana New" w:hAnsi="Angsana New" w:cs="Angsana New"/>
          <w:sz w:val="30"/>
          <w:szCs w:val="30"/>
        </w:rPr>
        <w:t>2564</w:t>
      </w:r>
    </w:p>
    <w:p w14:paraId="7CC8262D" w14:textId="77777777" w:rsidR="00591A7B" w:rsidRDefault="00591A7B" w:rsidP="00591A7B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FA6B38E" w14:textId="2332A950" w:rsidR="00AD52A5" w:rsidRPr="00591A7B" w:rsidRDefault="00AD52A5" w:rsidP="00591A7B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91A7B">
        <w:rPr>
          <w:rFonts w:ascii="Angsana New" w:hAnsi="Angsana New" w:cs="Angsana New" w:hint="cs"/>
          <w:sz w:val="30"/>
          <w:szCs w:val="30"/>
          <w:cs/>
        </w:rPr>
        <w:t>กลุ่มบริษัทลงทุนในการร่วมค้าในประเทศแห่งหนึ่ง</w:t>
      </w:r>
      <w:r w:rsidRPr="00591A7B">
        <w:rPr>
          <w:rFonts w:ascii="Angsana New" w:hAnsi="Angsana New"/>
          <w:sz w:val="30"/>
          <w:szCs w:val="30"/>
        </w:rPr>
        <w:t xml:space="preserve"> (</w:t>
      </w:r>
      <w:r w:rsidRPr="00591A7B">
        <w:rPr>
          <w:rFonts w:asciiTheme="majorBidi" w:hAnsiTheme="majorBidi" w:cstheme="majorBidi"/>
          <w:sz w:val="30"/>
          <w:szCs w:val="30"/>
          <w:cs/>
        </w:rPr>
        <w:t>บริษัท ไทยฟู้ดส์ นิวเคลียส จีเนติกส์ จำกัด</w:t>
      </w:r>
      <w:r w:rsidRPr="00591A7B">
        <w:rPr>
          <w:rFonts w:ascii="Angsana New" w:hAnsi="Angsana New"/>
          <w:sz w:val="30"/>
          <w:szCs w:val="30"/>
        </w:rPr>
        <w:t xml:space="preserve">) </w:t>
      </w:r>
      <w:r w:rsidRPr="00591A7B">
        <w:rPr>
          <w:rFonts w:ascii="Angsana New" w:hAnsi="Angsana New" w:cs="Angsana New" w:hint="cs"/>
          <w:sz w:val="30"/>
          <w:szCs w:val="30"/>
          <w:cs/>
        </w:rPr>
        <w:t>เพิ่มขึ้นเป็น</w:t>
      </w:r>
      <w:r w:rsidRPr="00591A7B">
        <w:rPr>
          <w:rFonts w:ascii="Angsana New" w:hAnsi="Angsana New"/>
          <w:sz w:val="30"/>
          <w:szCs w:val="30"/>
        </w:rPr>
        <w:br/>
      </w:r>
      <w:r w:rsidRPr="00591A7B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591A7B">
        <w:rPr>
          <w:rFonts w:ascii="Angsana New" w:hAnsi="Angsana New"/>
          <w:sz w:val="30"/>
          <w:szCs w:val="30"/>
        </w:rPr>
        <w:t xml:space="preserve"> </w:t>
      </w:r>
      <w:r w:rsidR="004F57C9" w:rsidRPr="00591A7B">
        <w:rPr>
          <w:rFonts w:ascii="Angsana New" w:hAnsi="Angsana New"/>
          <w:sz w:val="30"/>
          <w:szCs w:val="30"/>
        </w:rPr>
        <w:t>200</w:t>
      </w:r>
      <w:r w:rsidRPr="00591A7B">
        <w:rPr>
          <w:rFonts w:ascii="Angsana New" w:hAnsi="Angsana New"/>
          <w:sz w:val="30"/>
          <w:szCs w:val="30"/>
        </w:rPr>
        <w:t xml:space="preserve"> </w:t>
      </w:r>
      <w:r w:rsidRPr="00591A7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91A7B">
        <w:rPr>
          <w:rFonts w:ascii="Angsana New" w:hAnsi="Angsana New"/>
          <w:sz w:val="30"/>
          <w:szCs w:val="30"/>
          <w:cs/>
        </w:rPr>
        <w:t xml:space="preserve"> </w:t>
      </w:r>
      <w:r w:rsidRPr="00591A7B">
        <w:rPr>
          <w:rFonts w:ascii="Angsana New" w:hAnsi="Angsana New" w:cs="Angsana New" w:hint="cs"/>
          <w:sz w:val="30"/>
          <w:szCs w:val="30"/>
          <w:cs/>
        </w:rPr>
        <w:t>โดยมีรายละเอียดดังนี้</w:t>
      </w:r>
    </w:p>
    <w:p w14:paraId="29431086" w14:textId="3D85D181" w:rsidR="00AD52A5" w:rsidRDefault="00AD52A5" w:rsidP="00AD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C31F00" w14:textId="4589145F" w:rsidR="00591A7B" w:rsidRDefault="00591A7B" w:rsidP="00AD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DF6464" w14:textId="77777777" w:rsidR="00591A7B" w:rsidRPr="00DC03B4" w:rsidRDefault="00591A7B" w:rsidP="00AD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DB887" w14:textId="7FBBCB07" w:rsidR="00AD52A5" w:rsidRDefault="00AD52A5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  <w:r w:rsidRPr="00DC03B4">
        <w:rPr>
          <w:rFonts w:ascii="Angsana New" w:hAnsi="Angsana New"/>
          <w:sz w:val="30"/>
          <w:szCs w:val="30"/>
        </w:rPr>
        <w:t xml:space="preserve">-  </w:t>
      </w:r>
      <w:r w:rsidRPr="00DC03B4">
        <w:rPr>
          <w:rFonts w:ascii="Angsana New" w:hAnsi="Angsana New"/>
          <w:sz w:val="30"/>
          <w:szCs w:val="30"/>
          <w:cs/>
        </w:rPr>
        <w:t xml:space="preserve">เพิ่มทุนจดทะเบียนจาก </w:t>
      </w:r>
      <w:r w:rsidRPr="006F080F">
        <w:rPr>
          <w:rFonts w:asciiTheme="majorBidi" w:hAnsiTheme="majorBidi" w:cstheme="majorBidi"/>
          <w:sz w:val="30"/>
          <w:szCs w:val="30"/>
        </w:rPr>
        <w:t>235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6F080F">
        <w:rPr>
          <w:rFonts w:asciiTheme="majorBidi" w:hAnsiTheme="majorBidi" w:cstheme="majorBidi"/>
          <w:sz w:val="30"/>
          <w:szCs w:val="30"/>
        </w:rPr>
        <w:t>458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Pr="006F080F">
        <w:rPr>
          <w:rFonts w:asciiTheme="majorBidi" w:hAnsiTheme="majorBidi" w:cstheme="majorBidi"/>
          <w:sz w:val="30"/>
          <w:szCs w:val="30"/>
        </w:rPr>
        <w:t>75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03B4">
        <w:rPr>
          <w:rFonts w:ascii="Angsana New" w:hAnsi="Angsana New"/>
          <w:sz w:val="30"/>
          <w:szCs w:val="30"/>
          <w:cs/>
        </w:rPr>
        <w:t>และให้เรียกชำระค่าหุ้นในอัตราร้อยละ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6F080F">
        <w:rPr>
          <w:rFonts w:ascii="Angsana New" w:hAnsi="Angsana New"/>
          <w:sz w:val="30"/>
          <w:szCs w:val="30"/>
        </w:rPr>
        <w:t>25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>คิดเป็นจำนวนเงิน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6F080F">
        <w:rPr>
          <w:rFonts w:ascii="Angsana New" w:hAnsi="Angsana New"/>
          <w:sz w:val="30"/>
          <w:szCs w:val="30"/>
        </w:rPr>
        <w:t>55</w:t>
      </w:r>
      <w:r w:rsidRPr="00DC03B4">
        <w:rPr>
          <w:rFonts w:ascii="Angsana New" w:hAnsi="Angsana New"/>
          <w:sz w:val="30"/>
          <w:szCs w:val="30"/>
        </w:rPr>
        <w:t>.</w:t>
      </w:r>
      <w:r w:rsidRPr="006F080F">
        <w:rPr>
          <w:rFonts w:ascii="Angsana New" w:hAnsi="Angsana New"/>
          <w:sz w:val="30"/>
          <w:szCs w:val="30"/>
        </w:rPr>
        <w:t>94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>ล้านบาท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>บริษัทมี</w:t>
      </w:r>
      <w:r w:rsidRPr="00DC03B4">
        <w:rPr>
          <w:rFonts w:asciiTheme="majorBidi" w:hAnsiTheme="majorBidi" w:cstheme="majorBidi"/>
          <w:sz w:val="30"/>
          <w:szCs w:val="30"/>
          <w:cs/>
        </w:rPr>
        <w:t>สัดส่วนการลงทุน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ในการร่วมค้าดังกล่าว คิดเป็นอัตรา</w:t>
      </w:r>
      <w:r w:rsidRPr="00DC03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6F080F">
        <w:rPr>
          <w:rFonts w:asciiTheme="majorBidi" w:hAnsiTheme="majorBidi" w:cstheme="majorBidi"/>
          <w:sz w:val="30"/>
          <w:szCs w:val="30"/>
        </w:rPr>
        <w:t>50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 ของทุน</w:t>
      </w:r>
      <w:r w:rsidRPr="00DC03B4">
        <w:rPr>
          <w:rFonts w:asciiTheme="majorBidi" w:hAnsiTheme="majorBidi" w:cstheme="majorBidi"/>
          <w:sz w:val="30"/>
          <w:szCs w:val="30"/>
        </w:rPr>
        <w:br/>
      </w:r>
      <w:r w:rsidRPr="00DC03B4">
        <w:rPr>
          <w:rFonts w:asciiTheme="majorBidi" w:hAnsiTheme="majorBidi" w:cstheme="majorBidi" w:hint="cs"/>
          <w:sz w:val="30"/>
          <w:szCs w:val="30"/>
          <w:cs/>
        </w:rPr>
        <w:t xml:space="preserve">ที่ชำระแล้ว คิดเป็นจำนวนเงิน </w:t>
      </w:r>
      <w:r w:rsidRPr="006F080F">
        <w:rPr>
          <w:rFonts w:asciiTheme="majorBidi" w:hAnsiTheme="majorBidi" w:cstheme="majorBidi"/>
          <w:sz w:val="30"/>
          <w:szCs w:val="30"/>
        </w:rPr>
        <w:t>27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Pr="006F080F">
        <w:rPr>
          <w:rFonts w:asciiTheme="majorBidi" w:hAnsiTheme="majorBidi" w:cstheme="majorBidi"/>
          <w:sz w:val="30"/>
          <w:szCs w:val="30"/>
        </w:rPr>
        <w:t>97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C03B4">
        <w:rPr>
          <w:rFonts w:ascii="Angsana New" w:hAnsi="Angsana New" w:hint="cs"/>
          <w:sz w:val="30"/>
          <w:szCs w:val="30"/>
          <w:cs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 xml:space="preserve">การดำเนินการจดทะเบียนเพิ่มทุนดังกล่าวกับกระทรวงพาณิชย์ได้แล้วเสร็จเมื่อวันที่ </w:t>
      </w:r>
      <w:r w:rsidRPr="006F080F">
        <w:rPr>
          <w:rFonts w:ascii="Angsana New" w:hAnsi="Angsana New"/>
          <w:sz w:val="30"/>
          <w:szCs w:val="30"/>
        </w:rPr>
        <w:t>8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F080F">
        <w:rPr>
          <w:rFonts w:ascii="Angsana New" w:hAnsi="Angsana New"/>
          <w:sz w:val="30"/>
          <w:szCs w:val="30"/>
        </w:rPr>
        <w:t>2564</w:t>
      </w:r>
    </w:p>
    <w:p w14:paraId="6268BEDB" w14:textId="77777777" w:rsidR="00591A7B" w:rsidRPr="00DC03B4" w:rsidRDefault="00591A7B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6DD13D0B" w14:textId="04D3F85F" w:rsidR="00AD52A5" w:rsidRDefault="00AD52A5" w:rsidP="00CB7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</w:t>
      </w:r>
      <w:r w:rsidRPr="00DC03B4">
        <w:rPr>
          <w:rFonts w:ascii="Angsana New" w:hAnsi="Angsana New" w:cs="Angsana New" w:hint="cs"/>
          <w:sz w:val="30"/>
          <w:szCs w:val="30"/>
          <w:cs/>
        </w:rPr>
        <w:t>เรียกชำระค่าหุ้น</w:t>
      </w:r>
      <w:r>
        <w:rPr>
          <w:rFonts w:ascii="Angsana New" w:hAnsi="Angsana New" w:cs="Angsana New" w:hint="cs"/>
          <w:sz w:val="30"/>
          <w:szCs w:val="30"/>
          <w:cs/>
        </w:rPr>
        <w:t>ส่วนที่เหลือ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ในราคาหุ้นละ </w:t>
      </w:r>
      <w:r>
        <w:rPr>
          <w:rFonts w:ascii="Angsana New" w:hAnsi="Angsana New"/>
          <w:sz w:val="30"/>
          <w:szCs w:val="30"/>
        </w:rPr>
        <w:t>18.75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1,175,000</w:t>
      </w:r>
      <w:r w:rsidRPr="00915E7C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cs="Angsana New" w:hint="cs"/>
          <w:sz w:val="30"/>
          <w:szCs w:val="30"/>
          <w:cs/>
        </w:rPr>
        <w:t xml:space="preserve">หุ้นเป็นจำนวนเงินรวม </w:t>
      </w:r>
      <w:r w:rsidRPr="006F080F">
        <w:rPr>
          <w:rFonts w:asciiTheme="majorBidi" w:hAnsiTheme="majorBidi" w:cstheme="majorBidi"/>
          <w:sz w:val="30"/>
          <w:szCs w:val="30"/>
        </w:rPr>
        <w:t>22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Pr="006F080F">
        <w:rPr>
          <w:rFonts w:asciiTheme="majorBidi" w:hAnsiTheme="majorBidi" w:cstheme="majorBidi"/>
          <w:sz w:val="30"/>
          <w:szCs w:val="30"/>
        </w:rPr>
        <w:t>03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F1FCBFB" w14:textId="77777777" w:rsidR="00AD52A5" w:rsidRPr="00DC03B4" w:rsidRDefault="00AD52A5" w:rsidP="00AD5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E10EC2" w14:textId="1A99ABAF" w:rsidR="00AD52A5" w:rsidRDefault="00AD52A5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DC03B4">
        <w:rPr>
          <w:rFonts w:ascii="Angsana New" w:hAnsi="Angsana New" w:hint="cs"/>
          <w:sz w:val="30"/>
          <w:szCs w:val="30"/>
          <w:cs/>
        </w:rPr>
        <w:t>-  เรียกชำระค่าหุ้น</w:t>
      </w:r>
      <w:r>
        <w:rPr>
          <w:rFonts w:ascii="Angsana New" w:hAnsi="Angsana New" w:hint="cs"/>
          <w:sz w:val="30"/>
          <w:szCs w:val="30"/>
          <w:cs/>
        </w:rPr>
        <w:t>ส่วนที่เหลือ</w:t>
      </w:r>
      <w:r w:rsidRPr="00DC03B4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>
        <w:rPr>
          <w:rFonts w:ascii="Angsana New" w:hAnsi="Angsana New"/>
          <w:sz w:val="30"/>
          <w:szCs w:val="30"/>
        </w:rPr>
        <w:t>56.25</w:t>
      </w:r>
      <w:r w:rsidRPr="00DC03B4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1,175,000</w:t>
      </w:r>
      <w:r w:rsidRPr="00915E7C">
        <w:rPr>
          <w:rFonts w:ascii="Angsana New" w:hAnsi="Angsana New"/>
          <w:sz w:val="30"/>
          <w:szCs w:val="30"/>
        </w:rPr>
        <w:t xml:space="preserve"> </w:t>
      </w:r>
      <w:r w:rsidRPr="00DC03B4">
        <w:rPr>
          <w:rFonts w:ascii="Angsana New" w:hAnsi="Angsana New" w:hint="cs"/>
          <w:sz w:val="30"/>
          <w:szCs w:val="30"/>
          <w:cs/>
        </w:rPr>
        <w:t xml:space="preserve">หุ้นเป็นจำนวนเงินรวม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>66</w:t>
      </w:r>
      <w:r w:rsidRPr="00DC03B4">
        <w:rPr>
          <w:rFonts w:asciiTheme="majorBidi" w:hAnsiTheme="majorBidi" w:cstheme="majorBidi"/>
          <w:sz w:val="30"/>
          <w:szCs w:val="30"/>
        </w:rPr>
        <w:t>.</w:t>
      </w:r>
      <w:r w:rsidRPr="006F080F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9</w:t>
      </w:r>
      <w:r w:rsidRPr="00DC03B4">
        <w:rPr>
          <w:rFonts w:asciiTheme="majorBidi" w:hAnsiTheme="majorBidi" w:cstheme="majorBidi"/>
          <w:sz w:val="30"/>
          <w:szCs w:val="30"/>
        </w:rPr>
        <w:t xml:space="preserve"> </w:t>
      </w:r>
      <w:r w:rsidRPr="00DC03B4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45C0C47" w14:textId="77777777" w:rsidR="00EE283B" w:rsidRDefault="00EE283B" w:rsidP="00CB75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1FEF3" w14:textId="77777777" w:rsidR="00954122" w:rsidRDefault="00AD52A5" w:rsidP="009541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 </w:t>
      </w:r>
      <w:r w:rsidRPr="00915E7C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>7.96</w:t>
      </w:r>
      <w:r w:rsidRPr="00915E7C">
        <w:rPr>
          <w:rFonts w:ascii="Angsana New" w:hAnsi="Angsana New"/>
          <w:sz w:val="30"/>
          <w:szCs w:val="30"/>
        </w:rPr>
        <w:t xml:space="preserve"> </w:t>
      </w:r>
      <w:r w:rsidRPr="00915E7C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1,118,750</w:t>
      </w:r>
      <w:r w:rsidRPr="00915E7C">
        <w:rPr>
          <w:rFonts w:ascii="Angsana New" w:hAnsi="Angsana New"/>
          <w:sz w:val="30"/>
          <w:szCs w:val="30"/>
        </w:rPr>
        <w:t xml:space="preserve"> </w:t>
      </w:r>
      <w:r w:rsidRPr="00915E7C">
        <w:rPr>
          <w:rFonts w:ascii="Angsana New" w:hAnsi="Angsana New" w:hint="cs"/>
          <w:sz w:val="30"/>
          <w:szCs w:val="30"/>
          <w:cs/>
        </w:rPr>
        <w:t xml:space="preserve">หุ้นเป็นจำนวนเงินรวม </w:t>
      </w:r>
      <w:r>
        <w:rPr>
          <w:rFonts w:ascii="Angsana New" w:hAnsi="Angsana New"/>
          <w:sz w:val="30"/>
          <w:szCs w:val="30"/>
        </w:rPr>
        <w:t xml:space="preserve">8.91 </w:t>
      </w:r>
      <w:r w:rsidRPr="00915E7C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6871FE4B" w14:textId="77777777" w:rsidR="00954122" w:rsidRDefault="00954122" w:rsidP="009541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</w:p>
    <w:p w14:paraId="72CEA489" w14:textId="4140A7CB" w:rsidR="004F57C9" w:rsidRDefault="00954122" w:rsidP="009541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</w:t>
      </w:r>
      <w:r w:rsidR="004F57C9" w:rsidRPr="004F57C9">
        <w:rPr>
          <w:rFonts w:ascii="Angsana New" w:hAnsi="Angsana New" w:hint="cs"/>
          <w:sz w:val="30"/>
          <w:szCs w:val="30"/>
          <w:cs/>
        </w:rPr>
        <w:t>เรียกชำระค่าหุ้นส่วนที่เหลือในราคาหุ้นละ</w:t>
      </w:r>
      <w:r w:rsidR="004F57C9" w:rsidRPr="004F57C9">
        <w:rPr>
          <w:rFonts w:ascii="Angsana New" w:hAnsi="Angsana New"/>
          <w:sz w:val="30"/>
          <w:szCs w:val="30"/>
          <w:cs/>
        </w:rPr>
        <w:t xml:space="preserve"> </w:t>
      </w:r>
      <w:r w:rsidR="004F57C9">
        <w:rPr>
          <w:rFonts w:ascii="Angsana New" w:hAnsi="Angsana New"/>
          <w:sz w:val="30"/>
          <w:szCs w:val="30"/>
        </w:rPr>
        <w:t>67.</w:t>
      </w:r>
      <w:r w:rsidR="00591A7B">
        <w:rPr>
          <w:rFonts w:ascii="Angsana New" w:hAnsi="Angsana New"/>
          <w:sz w:val="30"/>
          <w:szCs w:val="30"/>
        </w:rPr>
        <w:t>04</w:t>
      </w:r>
      <w:r w:rsidR="004F57C9" w:rsidRPr="004F57C9">
        <w:rPr>
          <w:rFonts w:ascii="Angsana New" w:hAnsi="Angsana New"/>
          <w:sz w:val="30"/>
          <w:szCs w:val="30"/>
        </w:rPr>
        <w:t xml:space="preserve"> </w:t>
      </w:r>
      <w:r w:rsidR="004F57C9" w:rsidRPr="004F57C9">
        <w:rPr>
          <w:rFonts w:ascii="Angsana New" w:hAnsi="Angsana New" w:hint="cs"/>
          <w:sz w:val="30"/>
          <w:szCs w:val="30"/>
          <w:cs/>
        </w:rPr>
        <w:t>บาท</w:t>
      </w:r>
      <w:r w:rsidR="004F57C9" w:rsidRPr="004F57C9">
        <w:rPr>
          <w:rFonts w:ascii="Angsana New" w:hAnsi="Angsana New"/>
          <w:sz w:val="30"/>
          <w:szCs w:val="30"/>
          <w:cs/>
        </w:rPr>
        <w:t xml:space="preserve"> </w:t>
      </w:r>
      <w:r w:rsidR="004F57C9" w:rsidRPr="004F57C9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="004F57C9" w:rsidRPr="004F57C9">
        <w:rPr>
          <w:rFonts w:ascii="Angsana New" w:hAnsi="Angsana New"/>
          <w:sz w:val="30"/>
          <w:szCs w:val="30"/>
          <w:cs/>
        </w:rPr>
        <w:t xml:space="preserve"> </w:t>
      </w:r>
      <w:r w:rsidR="004F57C9" w:rsidRPr="004F57C9">
        <w:rPr>
          <w:rFonts w:ascii="Angsana New" w:hAnsi="Angsana New"/>
          <w:sz w:val="30"/>
          <w:szCs w:val="30"/>
        </w:rPr>
        <w:t xml:space="preserve">1,118,750 </w:t>
      </w:r>
      <w:r w:rsidR="004F57C9" w:rsidRPr="004F57C9">
        <w:rPr>
          <w:rFonts w:ascii="Angsana New" w:hAnsi="Angsana New" w:hint="cs"/>
          <w:sz w:val="30"/>
          <w:szCs w:val="30"/>
          <w:cs/>
        </w:rPr>
        <w:t>หุ้นเป็นจำนวนเงินรวม</w:t>
      </w:r>
      <w:r w:rsidR="004F57C9" w:rsidRPr="004F57C9">
        <w:rPr>
          <w:rFonts w:ascii="Angsana New" w:hAnsi="Angsana New"/>
          <w:sz w:val="30"/>
          <w:szCs w:val="30"/>
          <w:cs/>
        </w:rPr>
        <w:t xml:space="preserve"> </w:t>
      </w:r>
      <w:r w:rsidR="004F57C9">
        <w:rPr>
          <w:rFonts w:ascii="Angsana New" w:hAnsi="Angsana New"/>
          <w:sz w:val="30"/>
          <w:szCs w:val="30"/>
        </w:rPr>
        <w:t>75.00</w:t>
      </w:r>
      <w:r w:rsidR="004F57C9" w:rsidRPr="004F57C9">
        <w:rPr>
          <w:rFonts w:ascii="Angsana New" w:hAnsi="Angsana New"/>
          <w:sz w:val="30"/>
          <w:szCs w:val="30"/>
        </w:rPr>
        <w:t xml:space="preserve"> </w:t>
      </w:r>
      <w:r w:rsidR="004F57C9" w:rsidRPr="004F57C9">
        <w:rPr>
          <w:rFonts w:ascii="Angsana New" w:hAnsi="Angsana New" w:hint="cs"/>
          <w:sz w:val="30"/>
          <w:szCs w:val="30"/>
          <w:cs/>
        </w:rPr>
        <w:t>ล้านบาท</w:t>
      </w:r>
    </w:p>
    <w:p w14:paraId="4A2F234D" w14:textId="77777777" w:rsidR="008F0C4D" w:rsidRPr="00423390" w:rsidRDefault="008F0C4D" w:rsidP="00591A7B">
      <w:pPr>
        <w:pStyle w:val="block"/>
        <w:spacing w:after="0" w:line="240" w:lineRule="atLeast"/>
        <w:ind w:left="0"/>
        <w:rPr>
          <w:rFonts w:ascii="Angsana New" w:hAnsi="Angsana New" w:cs="Angsana New"/>
          <w:szCs w:val="22"/>
          <w:lang w:val="en-US" w:bidi="th-TH"/>
        </w:rPr>
      </w:pPr>
    </w:p>
    <w:p w14:paraId="6354275A" w14:textId="77777777" w:rsidR="003C52D0" w:rsidRPr="008A5A08" w:rsidRDefault="003C52D0" w:rsidP="003C52D0">
      <w:pPr>
        <w:pStyle w:val="block"/>
        <w:spacing w:after="0" w:line="240" w:lineRule="atLeast"/>
        <w:ind w:left="450"/>
        <w:rPr>
          <w:rFonts w:ascii="Angsana New" w:hAnsi="Angsana New" w:cs="Angsana New"/>
          <w:sz w:val="30"/>
          <w:szCs w:val="30"/>
          <w:lang w:val="en-US"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พิจารณาแล้วว่าไม่มีส่วนได้เสียในการร่วมค้ารายใดรายหนึ่งที่มีสาระสำคัญต่อกลุ่มบริษัท</w:t>
      </w:r>
    </w:p>
    <w:p w14:paraId="51F4B3C8" w14:textId="3C985030" w:rsidR="00B1111A" w:rsidRDefault="00B11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</w:p>
    <w:p w14:paraId="1C55E66C" w14:textId="3577DA0B" w:rsidR="00EE283B" w:rsidRPr="00EE283B" w:rsidRDefault="00EE283B" w:rsidP="00D823E5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EE283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การร่วมการค้าที่ไม่มีสาระสำคัญ</w:t>
      </w:r>
    </w:p>
    <w:p w14:paraId="029A05FC" w14:textId="77777777" w:rsidR="00EE283B" w:rsidRDefault="00EE283B" w:rsidP="00D823E5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0722325" w14:textId="6430C462" w:rsidR="005D699D" w:rsidRPr="005D699D" w:rsidRDefault="005D699D" w:rsidP="00D823E5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D699D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</w:t>
      </w:r>
      <w:r w:rsidR="00EE283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5D699D">
        <w:rPr>
          <w:rFonts w:ascii="Angsana New" w:hAnsi="Angsana New" w:cs="Angsana New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  <w:r w:rsidRPr="005D699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5BB1589" w14:textId="77777777" w:rsidR="005D699D" w:rsidRPr="00591A7B" w:rsidRDefault="005D699D" w:rsidP="005D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26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09"/>
        <w:gridCol w:w="961"/>
        <w:gridCol w:w="1710"/>
        <w:gridCol w:w="180"/>
        <w:gridCol w:w="1709"/>
      </w:tblGrid>
      <w:tr w:rsidR="005D699D" w:rsidRPr="005D699D" w14:paraId="51567E15" w14:textId="77777777" w:rsidTr="00D823E5">
        <w:trPr>
          <w:cantSplit/>
          <w:trHeight w:val="20"/>
          <w:tblHeader/>
        </w:trPr>
        <w:tc>
          <w:tcPr>
            <w:tcW w:w="4709" w:type="dxa"/>
          </w:tcPr>
          <w:p w14:paraId="25361378" w14:textId="77777777" w:rsidR="005D699D" w:rsidRPr="005D699D" w:rsidRDefault="005D699D" w:rsidP="00EE09B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770D6C2" w14:textId="77777777" w:rsidR="005D699D" w:rsidRPr="005D699D" w:rsidRDefault="005D699D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599" w:type="dxa"/>
            <w:gridSpan w:val="3"/>
          </w:tcPr>
          <w:p w14:paraId="1EEBA646" w14:textId="77777777" w:rsidR="005D699D" w:rsidRPr="005D699D" w:rsidRDefault="005D699D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5D699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5D699D" w:rsidRPr="005D699D" w14:paraId="7666A2E7" w14:textId="77777777" w:rsidTr="00D823E5">
        <w:trPr>
          <w:cantSplit/>
          <w:trHeight w:val="20"/>
          <w:tblHeader/>
        </w:trPr>
        <w:tc>
          <w:tcPr>
            <w:tcW w:w="4709" w:type="dxa"/>
          </w:tcPr>
          <w:p w14:paraId="7E2FBD5F" w14:textId="77777777" w:rsidR="005D699D" w:rsidRPr="005D699D" w:rsidRDefault="005D699D" w:rsidP="00EE09B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1979C599" w14:textId="77777777" w:rsidR="005D699D" w:rsidRPr="005D699D" w:rsidRDefault="005D699D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9E4B9B" w14:textId="77777777" w:rsidR="005D699D" w:rsidRPr="005D699D" w:rsidRDefault="005D699D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6C76F06" w14:textId="77777777" w:rsidR="005D699D" w:rsidRPr="005D699D" w:rsidRDefault="005D699D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4BFAFA71" w14:textId="77777777" w:rsidR="005D699D" w:rsidRPr="005D699D" w:rsidRDefault="005D699D" w:rsidP="00EE09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5D699D" w:rsidRPr="005D699D" w14:paraId="41B11975" w14:textId="77777777" w:rsidTr="00D823E5">
        <w:trPr>
          <w:cantSplit/>
          <w:trHeight w:val="20"/>
        </w:trPr>
        <w:tc>
          <w:tcPr>
            <w:tcW w:w="4709" w:type="dxa"/>
          </w:tcPr>
          <w:p w14:paraId="451B1146" w14:textId="559BCB0F" w:rsidR="005D699D" w:rsidRPr="005D699D" w:rsidRDefault="005D699D" w:rsidP="00EE09B9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4F821A33" w14:textId="77777777" w:rsidR="005D699D" w:rsidRPr="005D699D" w:rsidRDefault="005D699D" w:rsidP="00EE09B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99" w:type="dxa"/>
            <w:gridSpan w:val="3"/>
            <w:vAlign w:val="bottom"/>
          </w:tcPr>
          <w:p w14:paraId="799E1C50" w14:textId="315242DB" w:rsidR="005D699D" w:rsidRPr="005D699D" w:rsidRDefault="005D699D" w:rsidP="005D69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69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D69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D699D" w:rsidRPr="005D699D" w14:paraId="0E311278" w14:textId="77777777" w:rsidTr="00D823E5">
        <w:trPr>
          <w:cantSplit/>
          <w:trHeight w:val="20"/>
        </w:trPr>
        <w:tc>
          <w:tcPr>
            <w:tcW w:w="4709" w:type="dxa"/>
          </w:tcPr>
          <w:p w14:paraId="01426210" w14:textId="3DEAD3C5" w:rsidR="005D699D" w:rsidRPr="005D699D" w:rsidRDefault="005D699D" w:rsidP="00D823E5">
            <w:pPr>
              <w:tabs>
                <w:tab w:val="clear" w:pos="227"/>
                <w:tab w:val="left" w:pos="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มูลค่าตามบัญชีของส่วนได้เสียใน</w:t>
            </w:r>
          </w:p>
          <w:p w14:paraId="12D1117F" w14:textId="6AB89EAE" w:rsidR="005D699D" w:rsidRPr="005D699D" w:rsidRDefault="005D699D" w:rsidP="005D699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99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การร่ว</w:t>
            </w:r>
            <w:r w:rsidRPr="005D699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มค้าที่ไม่มีสาระสำคัญ</w:t>
            </w:r>
          </w:p>
        </w:tc>
        <w:tc>
          <w:tcPr>
            <w:tcW w:w="961" w:type="dxa"/>
            <w:vAlign w:val="bottom"/>
          </w:tcPr>
          <w:p w14:paraId="41512E7C" w14:textId="77777777" w:rsidR="005D699D" w:rsidRPr="005D699D" w:rsidRDefault="005D699D" w:rsidP="00EE09B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2711586" w14:textId="26052A6C" w:rsidR="005D699D" w:rsidRPr="008055D0" w:rsidRDefault="00FD5AAD" w:rsidP="008055D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5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328,</w:t>
            </w:r>
            <w:r w:rsidR="00B1111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2753A4A6" w14:textId="77777777" w:rsidR="005D699D" w:rsidRPr="005D699D" w:rsidRDefault="005D699D" w:rsidP="00EE09B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4EE04E85" w14:textId="509177EE" w:rsidR="005D699D" w:rsidRPr="005D699D" w:rsidRDefault="005D699D" w:rsidP="002342F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79,223</w:t>
            </w:r>
          </w:p>
        </w:tc>
      </w:tr>
      <w:tr w:rsidR="005D699D" w:rsidRPr="005D699D" w14:paraId="5A599781" w14:textId="77777777" w:rsidTr="00D823E5">
        <w:trPr>
          <w:cantSplit/>
          <w:trHeight w:val="20"/>
        </w:trPr>
        <w:tc>
          <w:tcPr>
            <w:tcW w:w="4709" w:type="dxa"/>
          </w:tcPr>
          <w:p w14:paraId="422A62AA" w14:textId="77777777" w:rsidR="005D699D" w:rsidRPr="005D699D" w:rsidRDefault="005D699D" w:rsidP="00EE09B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961" w:type="dxa"/>
          </w:tcPr>
          <w:p w14:paraId="6C9ED392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277031" w14:textId="77777777" w:rsidR="005D699D" w:rsidRPr="008055D0" w:rsidRDefault="005D699D" w:rsidP="008055D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07CDDD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E714463" w14:textId="77777777" w:rsidR="005D699D" w:rsidRPr="005D699D" w:rsidRDefault="005D699D" w:rsidP="00EE09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99D" w:rsidRPr="005D699D" w14:paraId="5D6FB34B" w14:textId="77777777" w:rsidTr="00D823E5">
        <w:trPr>
          <w:cantSplit/>
          <w:trHeight w:val="20"/>
        </w:trPr>
        <w:tc>
          <w:tcPr>
            <w:tcW w:w="4709" w:type="dxa"/>
          </w:tcPr>
          <w:p w14:paraId="3A160E59" w14:textId="77777777" w:rsidR="005D699D" w:rsidRPr="005D699D" w:rsidRDefault="005D699D" w:rsidP="00EE09B9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D699D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961" w:type="dxa"/>
          </w:tcPr>
          <w:p w14:paraId="75B0AF65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45BEE3" w14:textId="6077AD10" w:rsidR="005D699D" w:rsidRPr="008055D0" w:rsidRDefault="008055D0" w:rsidP="008055D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180" w:type="dxa"/>
          </w:tcPr>
          <w:p w14:paraId="0CB8D46C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29B9F16D" w14:textId="78C7D619" w:rsidR="005D699D" w:rsidRPr="002342F9" w:rsidRDefault="00B77D2B" w:rsidP="002342F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  <w:tr w:rsidR="005D699D" w:rsidRPr="005D699D" w14:paraId="63D3F6D3" w14:textId="77777777" w:rsidTr="00D823E5">
        <w:trPr>
          <w:cantSplit/>
          <w:trHeight w:val="20"/>
        </w:trPr>
        <w:tc>
          <w:tcPr>
            <w:tcW w:w="4709" w:type="dxa"/>
          </w:tcPr>
          <w:p w14:paraId="213E3624" w14:textId="77777777" w:rsidR="005D699D" w:rsidRPr="005D699D" w:rsidRDefault="005D699D" w:rsidP="00EE09B9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D699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61" w:type="dxa"/>
          </w:tcPr>
          <w:p w14:paraId="6F93C62E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326BC4A" w14:textId="73697181" w:rsidR="005D699D" w:rsidRPr="008055D0" w:rsidRDefault="008055D0" w:rsidP="008055D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5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(115)</w:t>
            </w:r>
          </w:p>
        </w:tc>
        <w:tc>
          <w:tcPr>
            <w:tcW w:w="180" w:type="dxa"/>
          </w:tcPr>
          <w:p w14:paraId="501213CF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08EDD7D" w14:textId="267C229D" w:rsidR="005D699D" w:rsidRPr="002342F9" w:rsidRDefault="005D699D" w:rsidP="002342F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42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</w:t>
            </w:r>
          </w:p>
        </w:tc>
      </w:tr>
      <w:tr w:rsidR="005D699D" w:rsidRPr="005D699D" w14:paraId="152C3FC1" w14:textId="77777777" w:rsidTr="00D823E5">
        <w:trPr>
          <w:cantSplit/>
          <w:trHeight w:val="20"/>
        </w:trPr>
        <w:tc>
          <w:tcPr>
            <w:tcW w:w="4709" w:type="dxa"/>
          </w:tcPr>
          <w:p w14:paraId="55B0E481" w14:textId="77777777" w:rsidR="005D699D" w:rsidRPr="005D699D" w:rsidRDefault="005D699D" w:rsidP="00EE09B9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D699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D699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961" w:type="dxa"/>
          </w:tcPr>
          <w:p w14:paraId="723D6F91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EDEF28" w14:textId="38D90E63" w:rsidR="005D699D" w:rsidRPr="008055D0" w:rsidRDefault="008055D0" w:rsidP="008055D0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77FCB781" w14:textId="77777777" w:rsidR="005D699D" w:rsidRPr="005D699D" w:rsidRDefault="005D699D" w:rsidP="00EE09B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3518D83C" w14:textId="299F5697" w:rsidR="005D699D" w:rsidRPr="002342F9" w:rsidRDefault="00B77D2B" w:rsidP="002342F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</w:tr>
    </w:tbl>
    <w:p w14:paraId="6A2C9D76" w14:textId="77777777" w:rsidR="001C592E" w:rsidRPr="00CF1517" w:rsidRDefault="001C592E" w:rsidP="00F147B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1C592E" w:rsidRPr="00CF1517" w:rsidSect="00457854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62"/>
          <w:cols w:space="720"/>
          <w:docGrid w:linePitch="360"/>
        </w:sectPr>
      </w:pPr>
    </w:p>
    <w:p w14:paraId="60BAAF78" w14:textId="3EA88FE1" w:rsidR="00804175" w:rsidRPr="00CF1517" w:rsidRDefault="00804175" w:rsidP="00E322B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  <w:r w:rsidRPr="00CF1517"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  <w:t xml:space="preserve"> </w:t>
      </w:r>
    </w:p>
    <w:p w14:paraId="74EA7BD6" w14:textId="77777777" w:rsidR="00FB5806" w:rsidRPr="00CF1517" w:rsidRDefault="00FB5806" w:rsidP="00FB5806">
      <w:pPr>
        <w:spacing w:line="240" w:lineRule="auto"/>
        <w:rPr>
          <w:rFonts w:ascii="Angsana New" w:hAnsi="Angsana New" w:cs="Angsana New"/>
        </w:rPr>
      </w:pP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47477D" w:rsidRPr="00CF1517" w14:paraId="2C4428BD" w14:textId="77777777" w:rsidTr="00C31D8A">
        <w:trPr>
          <w:cantSplit/>
          <w:trHeight w:hRule="exact" w:val="360"/>
        </w:trPr>
        <w:tc>
          <w:tcPr>
            <w:tcW w:w="3978" w:type="dxa"/>
          </w:tcPr>
          <w:p w14:paraId="629DBA80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427" w:type="dxa"/>
            <w:gridSpan w:val="15"/>
          </w:tcPr>
          <w:p w14:paraId="5E0D0227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341888C8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47477D" w:rsidRPr="00CF1517" w14:paraId="14E61753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DDBAA75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3C5807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C09C70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E244F9F" w14:textId="77777777" w:rsidR="0047477D" w:rsidRPr="00CF1517" w:rsidRDefault="0047477D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0F73F0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5DF6454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618AF75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7C0FC3D0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03D7F821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56BD51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0DA9902A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D0C5687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D604685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117E2F1E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0E23A5C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1E5B88E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180DB0D4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A1988D1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DD176B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2ED81853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3329E153" w14:textId="77777777" w:rsidR="0047477D" w:rsidRPr="00CF1517" w:rsidRDefault="0047477D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68B5F754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7DE4AFA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5EF1D28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113E5430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1F3061F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E2A56B6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594D36C4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023AF551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AE1DE6C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361E9F57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FD3AFBC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709A50E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2091CDBC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604564F8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8D2CF1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5E01FC88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0D41C53A" w14:textId="77777777" w:rsidR="0047477D" w:rsidRPr="00CF1517" w:rsidRDefault="0047477D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F37F10D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1027554B" w14:textId="77777777" w:rsidR="0047477D" w:rsidRPr="00CF1517" w:rsidRDefault="0047477D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4FFFE25B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269B9B2C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3A9C9FDB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5AD693B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08AAB9A7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8A0FE8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3507599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70BC6D8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7C2090B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9E1A55E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2C8B160F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148E5CD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B6C46E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179A926B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FEFE06D" w14:textId="77777777" w:rsidR="0047477D" w:rsidRPr="00CF1517" w:rsidRDefault="0047477D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508168FF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FA5EFB5" w14:textId="77777777" w:rsidR="0047477D" w:rsidRPr="00CF1517" w:rsidRDefault="0047477D" w:rsidP="00FB5806">
            <w:pPr>
              <w:pStyle w:val="BodyText"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6BE9A9E6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7E27D0C4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5880E4EA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DACCA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5BE944B5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EFDB623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06412327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0BEE38C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4D0416AF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30E717DC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7477D" w:rsidRPr="00CF1517" w14:paraId="667D25D5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6EDA0DB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427" w:type="dxa"/>
            <w:gridSpan w:val="15"/>
          </w:tcPr>
          <w:p w14:paraId="11438620" w14:textId="3AC36F40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47477D" w:rsidRPr="00CF1517" w14:paraId="3D2CC278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6A213CA9" w14:textId="61984A08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465F0971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46F9FC22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F4A7426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6C0CD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92F6100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8FF64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5A5043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AC5BEE8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399655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F4922BA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3C63054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3902F9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733D8FC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7FCCF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24A730E" w14:textId="77777777" w:rsidR="0047477D" w:rsidRPr="00CF1517" w:rsidRDefault="0047477D" w:rsidP="00FB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1DF1485F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792D3C06" w14:textId="3C8E21CC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4BA0BC6B" w14:textId="19E1E20C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96EBF">
              <w:rPr>
                <w:rFonts w:ascii="Angsana New" w:hAnsi="Angsana New" w:cs="Angsana New"/>
                <w:sz w:val="26"/>
                <w:szCs w:val="26"/>
              </w:rPr>
              <w:t>1,775,818</w:t>
            </w:r>
          </w:p>
        </w:tc>
        <w:tc>
          <w:tcPr>
            <w:tcW w:w="246" w:type="dxa"/>
          </w:tcPr>
          <w:p w14:paraId="70693C1F" w14:textId="7777777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03456A5" w14:textId="5308E7AA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4,517,997</w:t>
            </w:r>
          </w:p>
        </w:tc>
        <w:tc>
          <w:tcPr>
            <w:tcW w:w="270" w:type="dxa"/>
          </w:tcPr>
          <w:p w14:paraId="42ECA247" w14:textId="7777777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B1A4953" w14:textId="5B8079A1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1,955,903</w:t>
            </w:r>
          </w:p>
        </w:tc>
        <w:tc>
          <w:tcPr>
            <w:tcW w:w="236" w:type="dxa"/>
          </w:tcPr>
          <w:p w14:paraId="0A7BAC3A" w14:textId="7777777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58AF3F4" w14:textId="65B5CEE5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96EB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Pr="00F96EB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447</w:t>
            </w:r>
          </w:p>
        </w:tc>
        <w:tc>
          <w:tcPr>
            <w:tcW w:w="239" w:type="dxa"/>
          </w:tcPr>
          <w:p w14:paraId="7EBDAB08" w14:textId="7777777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57587A" w14:textId="62FCB42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96EBF">
              <w:rPr>
                <w:rFonts w:ascii="Angsana New" w:hAnsi="Angsana New" w:cs="Angsana New"/>
                <w:sz w:val="26"/>
                <w:szCs w:val="26"/>
              </w:rPr>
              <w:t>289,065</w:t>
            </w:r>
          </w:p>
        </w:tc>
        <w:tc>
          <w:tcPr>
            <w:tcW w:w="238" w:type="dxa"/>
          </w:tcPr>
          <w:p w14:paraId="2AEA22DA" w14:textId="7777777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347D990" w14:textId="736AFFB4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F96EB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237" w:type="dxa"/>
          </w:tcPr>
          <w:p w14:paraId="26725762" w14:textId="7777777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B8F1E00" w14:textId="4E688730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96EBF">
              <w:rPr>
                <w:rFonts w:ascii="Angsana New" w:hAnsi="Angsana New" w:cs="Angsana New"/>
                <w:sz w:val="26"/>
                <w:szCs w:val="26"/>
              </w:rPr>
              <w:t>458,135</w:t>
            </w:r>
          </w:p>
        </w:tc>
        <w:tc>
          <w:tcPr>
            <w:tcW w:w="236" w:type="dxa"/>
          </w:tcPr>
          <w:p w14:paraId="0C7E9FD9" w14:textId="77777777" w:rsidR="0047477D" w:rsidRPr="00F96EBF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0C703FF" w14:textId="3176E7F2" w:rsidR="0047477D" w:rsidRPr="00F96EBF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6EBF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4,666</w:t>
            </w:r>
            <w:r w:rsidRPr="00F96EBF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</w:tr>
      <w:tr w:rsidR="0047477D" w:rsidRPr="00CF1517" w14:paraId="282F7FC7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C722C5E" w14:textId="26AC3A30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8B2ADC8" w14:textId="22EDBFBE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C2E01">
              <w:rPr>
                <w:rFonts w:ascii="Angsana New" w:hAnsi="Angsana New" w:cs="Angsana New"/>
                <w:sz w:val="26"/>
                <w:szCs w:val="26"/>
              </w:rPr>
              <w:t>51,7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C2E0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46" w:type="dxa"/>
          </w:tcPr>
          <w:p w14:paraId="19C192B2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225839E" w14:textId="15E1A7A1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68,486</w:t>
            </w:r>
          </w:p>
        </w:tc>
        <w:tc>
          <w:tcPr>
            <w:tcW w:w="270" w:type="dxa"/>
          </w:tcPr>
          <w:p w14:paraId="64370CC7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F219F7" w14:textId="0CE88988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,088</w:t>
            </w:r>
          </w:p>
        </w:tc>
        <w:tc>
          <w:tcPr>
            <w:tcW w:w="236" w:type="dxa"/>
          </w:tcPr>
          <w:p w14:paraId="18DAF33F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2B27B8D" w14:textId="4FF0E92B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191,785</w:t>
            </w:r>
          </w:p>
        </w:tc>
        <w:tc>
          <w:tcPr>
            <w:tcW w:w="239" w:type="dxa"/>
          </w:tcPr>
          <w:p w14:paraId="343A8486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ADA47" w14:textId="682DEA64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27,78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8" w:type="dxa"/>
          </w:tcPr>
          <w:p w14:paraId="0994A838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7061854" w14:textId="4485DB04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37" w:type="dxa"/>
          </w:tcPr>
          <w:p w14:paraId="2FE019E5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34E35B1" w14:textId="5E2FF661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1,075,638</w:t>
            </w:r>
          </w:p>
        </w:tc>
        <w:tc>
          <w:tcPr>
            <w:tcW w:w="236" w:type="dxa"/>
          </w:tcPr>
          <w:p w14:paraId="2A6E966D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F8DA63E" w14:textId="710BBD7A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1,480,663</w:t>
            </w:r>
          </w:p>
        </w:tc>
      </w:tr>
      <w:tr w:rsidR="0047477D" w:rsidRPr="00CF1517" w14:paraId="4A4E6204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145B475" w14:textId="38411004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จากการตีราคาที่ดิน</w:t>
            </w:r>
          </w:p>
        </w:tc>
        <w:tc>
          <w:tcPr>
            <w:tcW w:w="1170" w:type="dxa"/>
          </w:tcPr>
          <w:p w14:paraId="7A03077D" w14:textId="6A70F425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11,983</w:t>
            </w:r>
          </w:p>
        </w:tc>
        <w:tc>
          <w:tcPr>
            <w:tcW w:w="246" w:type="dxa"/>
          </w:tcPr>
          <w:p w14:paraId="61434F14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E3D9817" w14:textId="0A530EFB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00A4CA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BEABBA" w14:textId="2F725700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CEF04F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DE5FC8F" w14:textId="50806E18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B16EF6F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EC6E56" w14:textId="6A0C796A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E519A35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B95A93C" w14:textId="7B9ACA85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78A55AA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1051FB1" w14:textId="7C58498C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9DA756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7296682" w14:textId="620A7C2A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11,983</w:t>
            </w:r>
          </w:p>
        </w:tc>
      </w:tr>
      <w:tr w:rsidR="0047477D" w:rsidRPr="00CF1517" w14:paraId="25ADE454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3BEDBA3C" w14:textId="3310355B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จากการตีราคาที่ดิน</w:t>
            </w:r>
          </w:p>
        </w:tc>
        <w:tc>
          <w:tcPr>
            <w:tcW w:w="1170" w:type="dxa"/>
          </w:tcPr>
          <w:p w14:paraId="040EB9E0" w14:textId="474A3E49" w:rsidR="0047477D" w:rsidRPr="001B0805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(23,695)</w:t>
            </w:r>
          </w:p>
        </w:tc>
        <w:tc>
          <w:tcPr>
            <w:tcW w:w="246" w:type="dxa"/>
          </w:tcPr>
          <w:p w14:paraId="43FD8371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FA86150" w14:textId="064446FF" w:rsidR="0047477D" w:rsidRPr="00360B44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AA1D0B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E2906E2" w14:textId="04645B43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FA0EC8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215B9BD" w14:textId="190DDCC7" w:rsidR="0047477D" w:rsidRPr="00360B44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6837282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CCBFD2" w14:textId="43DB840D" w:rsidR="0047477D" w:rsidRPr="00360B44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8E77F8E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4154120" w14:textId="5765C4AE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E7060F5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8448C6A" w14:textId="76373EDE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CBB0A0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943B61B" w14:textId="4073CDEC" w:rsidR="0047477D" w:rsidRPr="00360B44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(23,695)</w:t>
            </w:r>
          </w:p>
        </w:tc>
      </w:tr>
      <w:tr w:rsidR="0047477D" w:rsidRPr="00CF1517" w14:paraId="375D0822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3C1316A9" w14:textId="0FDBBDFA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4BF11018" w14:textId="35AFB991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159,610</w:t>
            </w:r>
          </w:p>
        </w:tc>
        <w:tc>
          <w:tcPr>
            <w:tcW w:w="246" w:type="dxa"/>
          </w:tcPr>
          <w:p w14:paraId="7A033F68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9A47F0D" w14:textId="316EB98E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,05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6AB02BE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9517E0" w14:textId="7FD15A2B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,069</w:t>
            </w:r>
          </w:p>
        </w:tc>
        <w:tc>
          <w:tcPr>
            <w:tcW w:w="236" w:type="dxa"/>
          </w:tcPr>
          <w:p w14:paraId="77C1D8F1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2AC9D52" w14:textId="1D7D1ECE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593,831</w:t>
            </w:r>
          </w:p>
        </w:tc>
        <w:tc>
          <w:tcPr>
            <w:tcW w:w="239" w:type="dxa"/>
          </w:tcPr>
          <w:p w14:paraId="131C31BA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AC655E" w14:textId="64138FFD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14:paraId="5FB994D9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D903088" w14:textId="5D87BDDE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FA2BA3B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0CF47C5" w14:textId="3B8BC923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(1,120,887)</w:t>
            </w:r>
          </w:p>
        </w:tc>
        <w:tc>
          <w:tcPr>
            <w:tcW w:w="236" w:type="dxa"/>
          </w:tcPr>
          <w:p w14:paraId="1B011E58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4F5DE47" w14:textId="7CB0153C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7477D" w:rsidRPr="00CF1517" w14:paraId="2A7E3509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070DDEFD" w14:textId="7C13D218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</w:tcPr>
          <w:p w14:paraId="6AF48359" w14:textId="0A2B909E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415FD389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442FF52" w14:textId="4457AD94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49AA61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A1A30EA" w14:textId="72AAD8BC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36D80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F1CC84D" w14:textId="1F499990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E3D1507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5C8C7A" w14:textId="6594E720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186037B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D405363" w14:textId="1C73B136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19,577</w:t>
            </w:r>
          </w:p>
        </w:tc>
        <w:tc>
          <w:tcPr>
            <w:tcW w:w="237" w:type="dxa"/>
          </w:tcPr>
          <w:p w14:paraId="17CBBE4E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E5078CB" w14:textId="1D621E64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37085E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A48EB79" w14:textId="5834978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19,577</w:t>
            </w:r>
          </w:p>
        </w:tc>
      </w:tr>
      <w:tr w:rsidR="0047477D" w:rsidRPr="00CF1517" w14:paraId="18EE6FD1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6C556F6" w14:textId="1F6FDE5A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497A7B64" w14:textId="74A5EE88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ADC8145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8581B04" w14:textId="1CBCC51B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(5,612)</w:t>
            </w:r>
          </w:p>
        </w:tc>
        <w:tc>
          <w:tcPr>
            <w:tcW w:w="270" w:type="dxa"/>
          </w:tcPr>
          <w:p w14:paraId="67115878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F7BE2B7" w14:textId="10E24D4A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(722)</w:t>
            </w:r>
          </w:p>
        </w:tc>
        <w:tc>
          <w:tcPr>
            <w:tcW w:w="236" w:type="dxa"/>
          </w:tcPr>
          <w:p w14:paraId="6EB54844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A244FA" w14:textId="54BBD75D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(68,9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7)</w:t>
            </w:r>
          </w:p>
        </w:tc>
        <w:tc>
          <w:tcPr>
            <w:tcW w:w="239" w:type="dxa"/>
          </w:tcPr>
          <w:p w14:paraId="5B3CF06D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E07BFC" w14:textId="4541EF90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,619)</w:t>
            </w:r>
          </w:p>
        </w:tc>
        <w:tc>
          <w:tcPr>
            <w:tcW w:w="238" w:type="dxa"/>
          </w:tcPr>
          <w:p w14:paraId="7E014C15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2D0C428" w14:textId="0D904CEB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,55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6E01F630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C4E9076" w14:textId="73E39288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08F6FA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BF7B52D" w14:textId="7C797053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7477D" w:rsidRPr="00CF1517" w14:paraId="7A754551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0E447122" w14:textId="21B1F172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1D5F80AB" w14:textId="59D72958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(98)</w:t>
            </w:r>
          </w:p>
        </w:tc>
        <w:tc>
          <w:tcPr>
            <w:tcW w:w="246" w:type="dxa"/>
          </w:tcPr>
          <w:p w14:paraId="73D7D099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96A6B6D" w14:textId="2E5A054A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,986)</w:t>
            </w:r>
          </w:p>
        </w:tc>
        <w:tc>
          <w:tcPr>
            <w:tcW w:w="270" w:type="dxa"/>
          </w:tcPr>
          <w:p w14:paraId="42A81987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5E81D38" w14:textId="4E89A613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(2,510)</w:t>
            </w:r>
          </w:p>
        </w:tc>
        <w:tc>
          <w:tcPr>
            <w:tcW w:w="236" w:type="dxa"/>
          </w:tcPr>
          <w:p w14:paraId="74B5CAA0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D2B61CB" w14:textId="11B4F79A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,581)</w:t>
            </w:r>
          </w:p>
        </w:tc>
        <w:tc>
          <w:tcPr>
            <w:tcW w:w="239" w:type="dxa"/>
          </w:tcPr>
          <w:p w14:paraId="0453AAC0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CA40EC" w14:textId="668B9A79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(2,765)</w:t>
            </w:r>
          </w:p>
        </w:tc>
        <w:tc>
          <w:tcPr>
            <w:tcW w:w="238" w:type="dxa"/>
          </w:tcPr>
          <w:p w14:paraId="222967EA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9844F1B" w14:textId="14B1F165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3DB8324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742EF18" w14:textId="09867694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DDB3E97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EFCFCA5" w14:textId="067FB8CD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(25,75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7477D" w:rsidRPr="00CF1517" w14:paraId="56425C5E" w14:textId="77777777" w:rsidTr="00C31D8A">
        <w:trPr>
          <w:cantSplit/>
          <w:trHeight w:hRule="exact" w:val="354"/>
        </w:trPr>
        <w:tc>
          <w:tcPr>
            <w:tcW w:w="3978" w:type="dxa"/>
          </w:tcPr>
          <w:p w14:paraId="1DADF332" w14:textId="390FF3D8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DDCDA8" w14:textId="77D4B530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07279168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4020180" w14:textId="3C75373B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004040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0ADAC4C" w14:textId="63BF498B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B7994E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B8119EE" w14:textId="7D73EFB1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2CC9C12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8C4BDC" w14:textId="17F71882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7471149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C6EF99C" w14:textId="6A354078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86A9237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4B7818D4" w14:textId="2357611C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5D567B" w14:textId="77777777" w:rsidR="0047477D" w:rsidRPr="00CF1517" w:rsidRDefault="0047477D" w:rsidP="00F96E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CCB81E0" w14:textId="58ED515E" w:rsidR="0047477D" w:rsidRPr="00CF1517" w:rsidRDefault="0047477D" w:rsidP="00F96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7477D" w:rsidRPr="00CF1517" w14:paraId="1D4B355C" w14:textId="77777777" w:rsidTr="00C31D8A">
        <w:trPr>
          <w:cantSplit/>
          <w:trHeight w:hRule="exact" w:val="353"/>
        </w:trPr>
        <w:tc>
          <w:tcPr>
            <w:tcW w:w="3978" w:type="dxa"/>
          </w:tcPr>
          <w:p w14:paraId="4C6FB9B8" w14:textId="19943D2E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86D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4 </w:t>
            </w:r>
          </w:p>
        </w:tc>
        <w:tc>
          <w:tcPr>
            <w:tcW w:w="1170" w:type="dxa"/>
            <w:vAlign w:val="bottom"/>
          </w:tcPr>
          <w:p w14:paraId="7F2008C3" w14:textId="042C43E2" w:rsidR="0047477D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1,975,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46" w:type="dxa"/>
            <w:vAlign w:val="bottom"/>
          </w:tcPr>
          <w:p w14:paraId="0AFD0AD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8969B06" w14:textId="3134E4D5" w:rsidR="0047477D" w:rsidRPr="004B0B8A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,750,938</w:t>
            </w:r>
          </w:p>
        </w:tc>
        <w:tc>
          <w:tcPr>
            <w:tcW w:w="270" w:type="dxa"/>
            <w:vAlign w:val="bottom"/>
          </w:tcPr>
          <w:p w14:paraId="34C60DB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D0A26B0" w14:textId="553B8DE7" w:rsidR="0047477D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2,199,828</w:t>
            </w:r>
          </w:p>
        </w:tc>
        <w:tc>
          <w:tcPr>
            <w:tcW w:w="236" w:type="dxa"/>
            <w:vAlign w:val="bottom"/>
          </w:tcPr>
          <w:p w14:paraId="797B00A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7ED51B3F" w14:textId="68BFBE8B" w:rsidR="0047477D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5,535</w:t>
            </w:r>
          </w:p>
        </w:tc>
        <w:tc>
          <w:tcPr>
            <w:tcW w:w="239" w:type="dxa"/>
            <w:vAlign w:val="bottom"/>
          </w:tcPr>
          <w:p w14:paraId="5083479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5DF72B" w14:textId="1EFDBC5B" w:rsidR="0047477D" w:rsidRPr="004B0B8A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8,788</w:t>
            </w:r>
          </w:p>
        </w:tc>
        <w:tc>
          <w:tcPr>
            <w:tcW w:w="238" w:type="dxa"/>
            <w:vAlign w:val="bottom"/>
          </w:tcPr>
          <w:p w14:paraId="4AE016D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11DA3238" w14:textId="072FAB14" w:rsidR="0047477D" w:rsidRPr="004B0B8A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,966</w:t>
            </w:r>
          </w:p>
        </w:tc>
        <w:tc>
          <w:tcPr>
            <w:tcW w:w="237" w:type="dxa"/>
            <w:vAlign w:val="bottom"/>
          </w:tcPr>
          <w:p w14:paraId="7AC55393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F24284F" w14:textId="4AC2E4B3" w:rsidR="0047477D" w:rsidRPr="004B0B8A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10,072</w:t>
            </w:r>
          </w:p>
        </w:tc>
        <w:tc>
          <w:tcPr>
            <w:tcW w:w="236" w:type="dxa"/>
            <w:vAlign w:val="bottom"/>
          </w:tcPr>
          <w:p w14:paraId="292B4CE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D32B4B3" w14:textId="31CC76FA" w:rsidR="0047477D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16,0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4,485</w:t>
            </w:r>
          </w:p>
        </w:tc>
      </w:tr>
      <w:tr w:rsidR="0047477D" w:rsidRPr="00CF1517" w14:paraId="5FBC1744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96F1D1B" w14:textId="7777777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1E2EC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48F4A3E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C402C6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37B2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C9439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32D46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00AE6A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D407FB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6FAB6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D0E684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CC4376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E8F283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505A05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405F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DC5939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7F8B9C2A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DD57EDE" w14:textId="7777777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105B50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2FFB3D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A37CE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FB611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C7970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F9B6D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E7508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4086A3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E065E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8B2FEA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5E11AE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7D2B50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9780A4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F819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28A527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62848AC3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29F2E2C8" w14:textId="7777777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16DAC9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78232D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8E4EE6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9A6A7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BF22B0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6A357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991E25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CA5ABE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BFA30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DDA6D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65696D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E699C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3A6BDB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C9CFF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F3BC1B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419401C5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11CC34AF" w14:textId="7777777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E05F7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4BBC330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DFD52C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5C821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9F78D3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F231A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E68B5D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2155DA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B6103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B987A7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3A051A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8691C5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3719AB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4A09A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B61CA2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6690ABE7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6614BBBB" w14:textId="7777777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53898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13CF57C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468654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2672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B3B2D0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3AA5A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CF0EDB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1DCC30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33925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E817AB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84E261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917DEC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3CA486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4804D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FEE5DC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3E7C5BE2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71FAC7C" w14:textId="7777777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71197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4DEB984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23D49F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4B335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FE5E3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70246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930D8B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1F6836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1CC71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00F673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9F6C3E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C64D7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4975C5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BE950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36901F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51F70E0A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3DDC511" w14:textId="7777777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C455D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F1D913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59A83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97957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04D81E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7DFB1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416C90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92B987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4F58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FCC364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84A18E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DAA461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84F909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6B899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B8B16D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31D8A" w:rsidRPr="00CF1517" w14:paraId="2341D18F" w14:textId="77777777" w:rsidTr="00EE09B9">
        <w:trPr>
          <w:cantSplit/>
          <w:trHeight w:hRule="exact" w:val="302"/>
        </w:trPr>
        <w:tc>
          <w:tcPr>
            <w:tcW w:w="3978" w:type="dxa"/>
          </w:tcPr>
          <w:p w14:paraId="0DD6310F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D24B429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A7AC64F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40883305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1A53C1E" w14:textId="1B2A4AE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B000772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5E0F1B3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0258100A" w14:textId="56E54DA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76C0AC1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91DABE3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E232FF1" w14:textId="5BCA409D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6F33879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A2C3CBF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91BEAE6" w14:textId="2DA83CAB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F0F6BD3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198AC70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B0177DA" w14:textId="35C5D56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25FF1A4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2776F9B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4CC3447" w14:textId="03F3FE82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8FE6EF8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DA9591A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098A9F65" w14:textId="0C56167C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6119A38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26095B" w14:textId="66BC7A26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C31D8A" w:rsidRPr="00CF1517" w14:paraId="00CD5541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2F112B33" w14:textId="5B054632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40B30B9C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FD12F79" w14:textId="4C3127D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0716F998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71FE62" w14:textId="62E564F6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0B38B7FE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73C34" w14:textId="7B4A4B58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3CCD61D2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E2E8158" w14:textId="128BCEA1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4924CE75" w14:textId="13DC896D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D8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24112EE7" w14:textId="548E0D71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424129F0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8F2A3BE" w14:textId="6E617921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6F809BC5" w14:textId="68A7CF4F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3E4B60D" w14:textId="08C8E963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28D056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31D8A" w:rsidRPr="00CF1517" w14:paraId="1922CBE0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604C4234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94A972" w14:textId="0E4FAF26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2A355694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B472F46" w14:textId="1AD0E8DB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54ED8385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6DB5F28" w14:textId="235C3084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DE5335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42ACB48" w14:textId="79BE24DD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18C55762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B6165A" w14:textId="6477FDFC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D8A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15846D0A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457D328" w14:textId="060840A6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84C53B1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3335C94" w14:textId="1AF659B3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4738B36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FB04A65" w14:textId="77DBED1C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31D8A" w:rsidRPr="00CF1517" w14:paraId="13BD0EDA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66F41947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7AAEE1" w14:textId="4D653561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2693D1C5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FE338DA" w14:textId="20E25E92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B08C536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A825D11" w14:textId="6B2E8A6F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363934B6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BA7F44C" w14:textId="23FF5082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0553DAB5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FA1616" w14:textId="3F9F5E0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D8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12E3D02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E748AD" w14:textId="05A4C8EB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DBCB40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F1104C8" w14:textId="4764568A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5AF13EC7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4023520" w14:textId="6F58CCA3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31D8A" w:rsidRPr="00CF1517" w14:paraId="3F15EBFF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4B27291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E21405" w14:textId="0DE49294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826DA82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5998D23" w14:textId="2B76CF61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5EC83E5F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30DA75E" w14:textId="4F8C1858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7DDA875A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3878F77" w14:textId="2F7CE231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4297A72A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4D56B" w14:textId="3CA7EAB9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D8A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21AC3793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6DCC3BD" w14:textId="68EF82C2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E4E127C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427FD4E" w14:textId="34F2A2B9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D2D8682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68DF5A7" w14:textId="0F4667B8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31D8A" w:rsidRPr="00CF1517" w14:paraId="118C4BA8" w14:textId="77777777" w:rsidTr="00EE09B9">
        <w:trPr>
          <w:cantSplit/>
          <w:trHeight w:hRule="exact" w:val="302"/>
        </w:trPr>
        <w:tc>
          <w:tcPr>
            <w:tcW w:w="3978" w:type="dxa"/>
          </w:tcPr>
          <w:p w14:paraId="470B77DE" w14:textId="77777777" w:rsidR="00C31D8A" w:rsidRPr="00CF1517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176179DA" w14:textId="45CA41FF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47477D" w:rsidRPr="00CF1517" w14:paraId="2B05F8BE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03D23AC" w14:textId="31EAD2F2" w:rsidR="0047477D" w:rsidRPr="00CF1517" w:rsidRDefault="0047477D" w:rsidP="00BF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74655510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E7D357B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4799476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1588B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0EEB8FF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BC2B6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CA9A32C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2E5B93C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FFFC00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4737799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CBFFC20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C3845C4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5D970DC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CB56C0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0CBF1C0" w14:textId="77777777" w:rsidR="0047477D" w:rsidRPr="00CF1517" w:rsidRDefault="0047477D" w:rsidP="00BF63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31D8A" w:rsidRPr="00CF1517" w14:paraId="332B120D" w14:textId="77777777" w:rsidTr="00EE09B9">
        <w:trPr>
          <w:cantSplit/>
          <w:trHeight w:hRule="exact" w:val="302"/>
        </w:trPr>
        <w:tc>
          <w:tcPr>
            <w:tcW w:w="3978" w:type="dxa"/>
          </w:tcPr>
          <w:p w14:paraId="4ABC01C0" w14:textId="688214DB" w:rsidR="00C31D8A" w:rsidRPr="00AF4172" w:rsidRDefault="00C31D8A" w:rsidP="00C3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F41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F41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AF41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F41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62FBFE95" w14:textId="2535B225" w:rsidR="00C31D8A" w:rsidRPr="00CF1517" w:rsidRDefault="00C31D8A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1,975,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46" w:type="dxa"/>
            <w:vAlign w:val="bottom"/>
          </w:tcPr>
          <w:p w14:paraId="7862856C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6A584A1" w14:textId="17FFF762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,750,938</w:t>
            </w:r>
          </w:p>
        </w:tc>
        <w:tc>
          <w:tcPr>
            <w:tcW w:w="270" w:type="dxa"/>
            <w:vAlign w:val="bottom"/>
          </w:tcPr>
          <w:p w14:paraId="46DE1331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0931EA2" w14:textId="51C21815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2,199,828</w:t>
            </w:r>
          </w:p>
        </w:tc>
        <w:tc>
          <w:tcPr>
            <w:tcW w:w="236" w:type="dxa"/>
            <w:vAlign w:val="bottom"/>
          </w:tcPr>
          <w:p w14:paraId="370B12E8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3EE110E5" w14:textId="1E22C149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5,535</w:t>
            </w:r>
          </w:p>
        </w:tc>
        <w:tc>
          <w:tcPr>
            <w:tcW w:w="239" w:type="dxa"/>
            <w:vAlign w:val="bottom"/>
          </w:tcPr>
          <w:p w14:paraId="5B51E706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18B61B" w14:textId="365DD753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8,788</w:t>
            </w:r>
          </w:p>
        </w:tc>
        <w:tc>
          <w:tcPr>
            <w:tcW w:w="238" w:type="dxa"/>
            <w:vAlign w:val="bottom"/>
          </w:tcPr>
          <w:p w14:paraId="7F0F1D58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1E5BCC6" w14:textId="491A61C5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,966</w:t>
            </w:r>
          </w:p>
        </w:tc>
        <w:tc>
          <w:tcPr>
            <w:tcW w:w="237" w:type="dxa"/>
            <w:vAlign w:val="bottom"/>
          </w:tcPr>
          <w:p w14:paraId="65879886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1DF3270C" w14:textId="14259B82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10,072</w:t>
            </w:r>
          </w:p>
        </w:tc>
        <w:tc>
          <w:tcPr>
            <w:tcW w:w="236" w:type="dxa"/>
            <w:vAlign w:val="bottom"/>
          </w:tcPr>
          <w:p w14:paraId="142DC417" w14:textId="77777777" w:rsidR="00C31D8A" w:rsidRPr="00CF1517" w:rsidRDefault="00C31D8A" w:rsidP="00C31D8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3AC859D5" w14:textId="01CB9502" w:rsidR="00C31D8A" w:rsidRPr="00CF1517" w:rsidRDefault="00C31D8A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16,0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4,485</w:t>
            </w:r>
          </w:p>
        </w:tc>
      </w:tr>
      <w:tr w:rsidR="0047477D" w:rsidRPr="00CF1517" w14:paraId="4249B26C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107DFD66" w14:textId="020493CE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4433145" w14:textId="7F0D6B5A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23,758</w:t>
            </w:r>
          </w:p>
        </w:tc>
        <w:tc>
          <w:tcPr>
            <w:tcW w:w="246" w:type="dxa"/>
          </w:tcPr>
          <w:p w14:paraId="30C5FBC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65A0293" w14:textId="0717D7CD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155,297</w:t>
            </w:r>
          </w:p>
        </w:tc>
        <w:tc>
          <w:tcPr>
            <w:tcW w:w="270" w:type="dxa"/>
          </w:tcPr>
          <w:p w14:paraId="36219B1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247AB74" w14:textId="7DFADEDD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70,859</w:t>
            </w:r>
          </w:p>
        </w:tc>
        <w:tc>
          <w:tcPr>
            <w:tcW w:w="236" w:type="dxa"/>
          </w:tcPr>
          <w:p w14:paraId="528962C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B9F1367" w14:textId="55F7F639" w:rsidR="0047477D" w:rsidRPr="00CF1517" w:rsidRDefault="004E65AB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9630D5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630D5">
              <w:rPr>
                <w:rFonts w:ascii="Angsana New" w:hAnsi="Angsana New" w:cs="Angsana New"/>
                <w:sz w:val="26"/>
                <w:szCs w:val="26"/>
              </w:rPr>
              <w:t>370</w:t>
            </w:r>
          </w:p>
        </w:tc>
        <w:tc>
          <w:tcPr>
            <w:tcW w:w="239" w:type="dxa"/>
          </w:tcPr>
          <w:p w14:paraId="20B84F9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D1AFAA" w14:textId="50F84C88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643</w:t>
            </w:r>
          </w:p>
        </w:tc>
        <w:tc>
          <w:tcPr>
            <w:tcW w:w="238" w:type="dxa"/>
          </w:tcPr>
          <w:p w14:paraId="5C4CF0D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EC11B8A" w14:textId="571BB6C6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4,301</w:t>
            </w:r>
          </w:p>
        </w:tc>
        <w:tc>
          <w:tcPr>
            <w:tcW w:w="237" w:type="dxa"/>
          </w:tcPr>
          <w:p w14:paraId="214A3B0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7C7305E" w14:textId="3B5E1D8A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2,449,299</w:t>
            </w:r>
          </w:p>
        </w:tc>
        <w:tc>
          <w:tcPr>
            <w:tcW w:w="236" w:type="dxa"/>
          </w:tcPr>
          <w:p w14:paraId="6F97622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D9D9AD5" w14:textId="58ED355A" w:rsidR="0047477D" w:rsidRPr="00CF1517" w:rsidRDefault="00FD2B5E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527</w:t>
            </w:r>
          </w:p>
        </w:tc>
      </w:tr>
      <w:tr w:rsidR="0047477D" w:rsidRPr="00970CC0" w14:paraId="71E37E0D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9FB35EF" w14:textId="0D1982CA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</w:t>
            </w:r>
            <w:r w:rsidR="00F81A32">
              <w:rPr>
                <w:rFonts w:ascii="Angsana New" w:hAnsi="Angsana New" w:cs="Angsana New" w:hint="cs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170" w:type="dxa"/>
          </w:tcPr>
          <w:p w14:paraId="60B7B907" w14:textId="40DC6796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342199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9DC5361" w14:textId="38BE976F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7797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67AE6A6" w14:textId="1C44C41E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EF5F2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121FD69" w14:textId="7475D6E0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39" w:type="dxa"/>
          </w:tcPr>
          <w:p w14:paraId="70037F5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39BA92" w14:textId="0DEC26FF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EB75E43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BA80768" w14:textId="5D3FA903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830FD2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A6D3309" w14:textId="24A01399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4BC6F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81DFF9A" w14:textId="26527627" w:rsidR="0047477D" w:rsidRPr="00CF1517" w:rsidRDefault="00FD2B5E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47477D" w:rsidRPr="00CF1517" w14:paraId="3C45E87B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7A660E0" w14:textId="08CC021B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จากการตีราคาที่ดิน</w:t>
            </w:r>
          </w:p>
        </w:tc>
        <w:tc>
          <w:tcPr>
            <w:tcW w:w="1170" w:type="dxa"/>
          </w:tcPr>
          <w:p w14:paraId="260D4661" w14:textId="59398A37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419</w:t>
            </w:r>
          </w:p>
        </w:tc>
        <w:tc>
          <w:tcPr>
            <w:tcW w:w="246" w:type="dxa"/>
          </w:tcPr>
          <w:p w14:paraId="6651AF0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6B5B8A6" w14:textId="02C44D80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79AF3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B43B4F0" w14:textId="152461E2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811A8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6E28CFE" w14:textId="67C13F2A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C47ED13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5ED509" w14:textId="618C866C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71F79B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D8DF55E" w14:textId="6E43C52F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A0AE95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FA6B8C5" w14:textId="2C1C8D9B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0B5BA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0C8A3EF" w14:textId="4FDF50F6" w:rsidR="0047477D" w:rsidRPr="00CF1517" w:rsidRDefault="00FD2B5E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93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419</w:t>
            </w:r>
          </w:p>
        </w:tc>
      </w:tr>
      <w:tr w:rsidR="0047477D" w:rsidRPr="00CF1517" w14:paraId="1839F2D4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523973C" w14:textId="50DCE59B" w:rsidR="0047477D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</w:t>
            </w:r>
            <w:r w:rsidR="00C55127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จากการตีราคา</w:t>
            </w:r>
            <w:r w:rsidR="008C5624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</w:tcPr>
          <w:p w14:paraId="7AFA4B66" w14:textId="0C11A765" w:rsidR="0047477D" w:rsidRPr="00CF1517" w:rsidRDefault="00C55127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8,221</w:t>
            </w:r>
          </w:p>
        </w:tc>
        <w:tc>
          <w:tcPr>
            <w:tcW w:w="246" w:type="dxa"/>
          </w:tcPr>
          <w:p w14:paraId="6F2B74E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1317F16" w14:textId="3FDDE89D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56AD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640EA6A" w14:textId="2FCBCA4F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6DA75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0B9B5B6" w14:textId="7BA12EC2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F7CB953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DE4D17" w14:textId="670DBE44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1403E13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89A4D1F" w14:textId="38F087E6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28D7F9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964C22F" w14:textId="5E712F8D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7A685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8023862" w14:textId="02B46974" w:rsidR="0047477D" w:rsidRPr="00CF1517" w:rsidRDefault="00C55127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8,221</w:t>
            </w:r>
          </w:p>
        </w:tc>
      </w:tr>
      <w:tr w:rsidR="0047477D" w:rsidRPr="00CF1517" w14:paraId="03242F60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4A93FFB1" w14:textId="1579814E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</w:t>
            </w: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จากการตีราคาที่ดิน</w:t>
            </w:r>
          </w:p>
        </w:tc>
        <w:tc>
          <w:tcPr>
            <w:tcW w:w="1170" w:type="dxa"/>
          </w:tcPr>
          <w:p w14:paraId="6594710A" w14:textId="032084DC" w:rsidR="0047477D" w:rsidRPr="00CF1517" w:rsidRDefault="00C55127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(2,333)</w:t>
            </w:r>
          </w:p>
        </w:tc>
        <w:tc>
          <w:tcPr>
            <w:tcW w:w="246" w:type="dxa"/>
          </w:tcPr>
          <w:p w14:paraId="0AC16BD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953F851" w14:textId="3F31A2F5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6A1F0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345290" w14:textId="381CFCCF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50390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5A9804A" w14:textId="718BB605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2AB655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5B4E8A" w14:textId="15491929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DE0C3BF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2C25865" w14:textId="7E9A44B6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4C5E4A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6E1727E" w14:textId="373A0F90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F242D6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5FAD759" w14:textId="6017B3A4" w:rsidR="0047477D" w:rsidRPr="00CF1517" w:rsidRDefault="00C55127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(2,333)</w:t>
            </w:r>
          </w:p>
        </w:tc>
      </w:tr>
      <w:tr w:rsidR="0047477D" w:rsidRPr="00CF1517" w14:paraId="6FD48949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363DB7AA" w14:textId="7162495A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58E30A64" w14:textId="461E21AF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130,848</w:t>
            </w:r>
          </w:p>
        </w:tc>
        <w:tc>
          <w:tcPr>
            <w:tcW w:w="246" w:type="dxa"/>
          </w:tcPr>
          <w:p w14:paraId="191276F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46ADD5C" w14:textId="261961D9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533,655</w:t>
            </w:r>
          </w:p>
        </w:tc>
        <w:tc>
          <w:tcPr>
            <w:tcW w:w="270" w:type="dxa"/>
          </w:tcPr>
          <w:p w14:paraId="42BB0763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C172946" w14:textId="4AE2056E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232,128</w:t>
            </w:r>
          </w:p>
        </w:tc>
        <w:tc>
          <w:tcPr>
            <w:tcW w:w="236" w:type="dxa"/>
          </w:tcPr>
          <w:p w14:paraId="3F9720C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D10434" w14:textId="2CEC50EF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263,288</w:t>
            </w:r>
          </w:p>
        </w:tc>
        <w:tc>
          <w:tcPr>
            <w:tcW w:w="239" w:type="dxa"/>
          </w:tcPr>
          <w:p w14:paraId="249B022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AF5688" w14:textId="1CE5FA20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14A78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238" w:type="dxa"/>
          </w:tcPr>
          <w:p w14:paraId="0697859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DED8237" w14:textId="7F4B093A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A9824D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0F88370" w14:textId="11786603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(1,183,243)</w:t>
            </w:r>
          </w:p>
        </w:tc>
        <w:tc>
          <w:tcPr>
            <w:tcW w:w="236" w:type="dxa"/>
          </w:tcPr>
          <w:p w14:paraId="68D733C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2E96BAD" w14:textId="14F26939" w:rsidR="0047477D" w:rsidRPr="00CF1517" w:rsidRDefault="00F14A78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7477D" w:rsidRPr="00CF1517" w14:paraId="334807CA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07AB03B" w14:textId="62A4EE7D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</w:tcPr>
          <w:p w14:paraId="41C74678" w14:textId="0CFF05B4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14E7390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5833CFA" w14:textId="36CB88F1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C6F33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6DB895" w14:textId="5BF73A94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4F150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E692C5" w14:textId="24F425D5" w:rsidR="0047477D" w:rsidRPr="00CF1517" w:rsidRDefault="001F68E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385,590</w:t>
            </w:r>
          </w:p>
        </w:tc>
        <w:tc>
          <w:tcPr>
            <w:tcW w:w="239" w:type="dxa"/>
          </w:tcPr>
          <w:p w14:paraId="4599789E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B51234" w14:textId="4220EFBF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C880F55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AC123CA" w14:textId="7CADF3DF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E86FC83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B91F84B" w14:textId="52EE3BC2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EF32C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87B0A54" w14:textId="155E5BAB" w:rsidR="0047477D" w:rsidRPr="00CF1517" w:rsidRDefault="001F68E5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385,590</w:t>
            </w:r>
          </w:p>
        </w:tc>
      </w:tr>
      <w:tr w:rsidR="0047477D" w:rsidRPr="00CF1517" w14:paraId="60FEAF8E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1C4588EA" w14:textId="6C5E27B8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1423E79E" w14:textId="2E8A76AD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40796739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79D2D9" w14:textId="0447DCFD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(2,56</w:t>
            </w:r>
            <w:r w:rsidR="00970CC0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89A79D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94110FD" w14:textId="17746C18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(943)</w:t>
            </w:r>
          </w:p>
        </w:tc>
        <w:tc>
          <w:tcPr>
            <w:tcW w:w="236" w:type="dxa"/>
          </w:tcPr>
          <w:p w14:paraId="70357241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D6D183B" w14:textId="06D0EEB5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(78,300)</w:t>
            </w:r>
          </w:p>
        </w:tc>
        <w:tc>
          <w:tcPr>
            <w:tcW w:w="239" w:type="dxa"/>
          </w:tcPr>
          <w:p w14:paraId="6D47699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A9F395" w14:textId="18F55FA1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(2,868)</w:t>
            </w:r>
          </w:p>
        </w:tc>
        <w:tc>
          <w:tcPr>
            <w:tcW w:w="238" w:type="dxa"/>
          </w:tcPr>
          <w:p w14:paraId="7DF28A8B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CB9FA85" w14:textId="0462A517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7,559</w:t>
            </w:r>
          </w:p>
        </w:tc>
        <w:tc>
          <w:tcPr>
            <w:tcW w:w="237" w:type="dxa"/>
          </w:tcPr>
          <w:p w14:paraId="65CC9C40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5933E94" w14:textId="187763EF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4B33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6EC4421" w14:textId="1DBBF2DB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(77,11</w:t>
            </w:r>
            <w:r w:rsidR="00970CC0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7477D" w:rsidRPr="00CF1517" w14:paraId="7F90B100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16BE0144" w14:textId="673644B7" w:rsidR="0047477D" w:rsidRPr="00CF1517" w:rsidRDefault="0047477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3D16661F" w14:textId="10F78BBD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1F5875B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FA91878" w14:textId="0EC6BF94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630D5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970CC0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51C7A67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0908DD9" w14:textId="37A24C10" w:rsidR="0047477D" w:rsidRPr="00CF1517" w:rsidRDefault="00A16F8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630D5">
              <w:rPr>
                <w:rFonts w:ascii="Angsana New" w:hAnsi="Angsana New" w:cs="Angsana New"/>
                <w:sz w:val="26"/>
                <w:szCs w:val="26"/>
              </w:rPr>
              <w:t>151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49E7BCC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F002344" w14:textId="6E394B35" w:rsidR="0047477D" w:rsidRPr="00CF1517" w:rsidRDefault="00757D85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(8,8</w:t>
            </w:r>
            <w:r w:rsidR="009630D5">
              <w:rPr>
                <w:rFonts w:ascii="Angsana New" w:hAnsi="Angsana New" w:cs="Angsana New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3355BF98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40687" w14:textId="7DC8154B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(277)</w:t>
            </w:r>
          </w:p>
        </w:tc>
        <w:tc>
          <w:tcPr>
            <w:tcW w:w="238" w:type="dxa"/>
          </w:tcPr>
          <w:p w14:paraId="5E9B60DA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9DF761F" w14:textId="576403CC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CC33E74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93FD503" w14:textId="0A735836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(1,237)</w:t>
            </w:r>
          </w:p>
        </w:tc>
        <w:tc>
          <w:tcPr>
            <w:tcW w:w="236" w:type="dxa"/>
          </w:tcPr>
          <w:p w14:paraId="30DBAB02" w14:textId="77777777" w:rsidR="0047477D" w:rsidRPr="00CF1517" w:rsidRDefault="0047477D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63C3A2C" w14:textId="67D4F84E" w:rsidR="0047477D" w:rsidRPr="00CF1517" w:rsidRDefault="00FD2B5E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</w:t>
            </w:r>
            <w:r w:rsidR="009630D5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970CC0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7477D" w:rsidRPr="00CF1517" w14:paraId="224818A1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7B1C1788" w14:textId="50B0BB72" w:rsidR="0047477D" w:rsidRPr="00CF1517" w:rsidRDefault="0047477D" w:rsidP="0066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7649A5BB" w14:textId="697F52A9" w:rsidR="0047477D" w:rsidRPr="00CF1517" w:rsidRDefault="0047477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267F08C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883D6D7" w14:textId="4843BB90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D5E7DA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D2C5656" w14:textId="5E5A9CE8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F8E74C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FCE4872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7BDFE3B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CED57A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FE0A46E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810D439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AA5463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9745752" w14:textId="0C95DDE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46BA48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7653FAA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477D" w:rsidRPr="00CF1517" w14:paraId="08626B8C" w14:textId="77777777" w:rsidTr="00C31D8A">
        <w:trPr>
          <w:cantSplit/>
          <w:trHeight w:hRule="exact" w:val="302"/>
        </w:trPr>
        <w:tc>
          <w:tcPr>
            <w:tcW w:w="3978" w:type="dxa"/>
          </w:tcPr>
          <w:p w14:paraId="54B08748" w14:textId="4B311B93" w:rsidR="0047477D" w:rsidRPr="00666E29" w:rsidRDefault="0047477D" w:rsidP="0066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2E510C" w14:textId="5A930D78" w:rsidR="0047477D" w:rsidRPr="00CF1517" w:rsidRDefault="004A4C0D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FE7FBD1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1B4858E" w14:textId="30433F36" w:rsidR="0047477D" w:rsidRPr="00CF1517" w:rsidRDefault="00A16F8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5,066</w:t>
            </w:r>
          </w:p>
        </w:tc>
        <w:tc>
          <w:tcPr>
            <w:tcW w:w="270" w:type="dxa"/>
          </w:tcPr>
          <w:p w14:paraId="0574392F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6C27413" w14:textId="116BFB4F" w:rsidR="0047477D" w:rsidRPr="00CF1517" w:rsidRDefault="00A16F8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EBEFFB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262611B" w14:textId="3AA7D918" w:rsidR="0047477D" w:rsidRPr="00CF1517" w:rsidRDefault="00757D85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1,626</w:t>
            </w:r>
          </w:p>
        </w:tc>
        <w:tc>
          <w:tcPr>
            <w:tcW w:w="239" w:type="dxa"/>
          </w:tcPr>
          <w:p w14:paraId="1333F219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DB5FC8" w14:textId="3D732EAE" w:rsidR="0047477D" w:rsidRPr="00CF1517" w:rsidRDefault="00FD2B5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1,258</w:t>
            </w:r>
          </w:p>
        </w:tc>
        <w:tc>
          <w:tcPr>
            <w:tcW w:w="238" w:type="dxa"/>
          </w:tcPr>
          <w:p w14:paraId="5CF65D10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5D0DBE" w14:textId="766AFE3D" w:rsidR="0047477D" w:rsidRPr="00CF1517" w:rsidRDefault="00FD2B5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549</w:t>
            </w:r>
          </w:p>
        </w:tc>
        <w:tc>
          <w:tcPr>
            <w:tcW w:w="237" w:type="dxa"/>
          </w:tcPr>
          <w:p w14:paraId="76E5378B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290C3B6" w14:textId="7B02E703" w:rsidR="0047477D" w:rsidRPr="00CF1517" w:rsidRDefault="00970CC0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6B0EC78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C6C78C9" w14:textId="64F899C7" w:rsidR="0047477D" w:rsidRPr="00CF1517" w:rsidRDefault="00FD2B5E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8,50</w:t>
            </w:r>
            <w:r w:rsidR="00970CC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7477D" w:rsidRPr="00CF1517" w14:paraId="66BAA40D" w14:textId="77777777" w:rsidTr="001F68E5">
        <w:trPr>
          <w:cantSplit/>
          <w:trHeight w:hRule="exact" w:val="302"/>
        </w:trPr>
        <w:tc>
          <w:tcPr>
            <w:tcW w:w="3978" w:type="dxa"/>
          </w:tcPr>
          <w:p w14:paraId="0D635F8C" w14:textId="2F3ED0BA" w:rsidR="0047477D" w:rsidRPr="00CF1517" w:rsidRDefault="0047477D" w:rsidP="0066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AF604" w14:textId="0C81BEE5" w:rsidR="0047477D" w:rsidRPr="00A16F8E" w:rsidRDefault="00A16F8E" w:rsidP="00A16F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16F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2,329,271</w:t>
            </w:r>
          </w:p>
        </w:tc>
        <w:tc>
          <w:tcPr>
            <w:tcW w:w="246" w:type="dxa"/>
          </w:tcPr>
          <w:p w14:paraId="149CD557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5FB134EF" w14:textId="20575D18" w:rsidR="0047477D" w:rsidRPr="001F68E5" w:rsidRDefault="00A16F8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5,442,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2C4895DC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7A9D503" w14:textId="56126D7F" w:rsidR="0047477D" w:rsidRPr="001F68E5" w:rsidRDefault="004E65AB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2,501,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721</w:t>
            </w:r>
          </w:p>
        </w:tc>
        <w:tc>
          <w:tcPr>
            <w:tcW w:w="236" w:type="dxa"/>
          </w:tcPr>
          <w:p w14:paraId="495DC7DB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2DC8E876" w14:textId="4329F84F" w:rsidR="0047477D" w:rsidRPr="001F68E5" w:rsidRDefault="00757D85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7,15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39" w:type="dxa"/>
          </w:tcPr>
          <w:p w14:paraId="0F8AD0C9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78614C" w14:textId="649683AC" w:rsidR="0047477D" w:rsidRPr="001F68E5" w:rsidRDefault="00FD2B5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522,868</w:t>
            </w:r>
          </w:p>
        </w:tc>
        <w:tc>
          <w:tcPr>
            <w:tcW w:w="238" w:type="dxa"/>
          </w:tcPr>
          <w:p w14:paraId="343975E1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B6C0757" w14:textId="7BD4AA4C" w:rsidR="0047477D" w:rsidRPr="001F68E5" w:rsidRDefault="00FD2B5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56,375</w:t>
            </w:r>
          </w:p>
        </w:tc>
        <w:tc>
          <w:tcPr>
            <w:tcW w:w="237" w:type="dxa"/>
          </w:tcPr>
          <w:p w14:paraId="1A625CD7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4A905B7A" w14:textId="7D361F26" w:rsidR="0047477D" w:rsidRPr="001F68E5" w:rsidRDefault="00FD2B5E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1,674,89</w:t>
            </w:r>
            <w:r w:rsidR="00970C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1F123A14" w14:textId="77777777" w:rsidR="0047477D" w:rsidRPr="00CF1517" w:rsidRDefault="0047477D" w:rsidP="00666E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94AD42E" w14:textId="4B8C49FB" w:rsidR="0047477D" w:rsidRPr="001F68E5" w:rsidRDefault="00FD2B5E" w:rsidP="00C551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0"/>
              </w:tabs>
              <w:spacing w:line="240" w:lineRule="auto"/>
              <w:ind w:left="-108" w:right="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19,68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1F68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</w:t>
            </w:r>
            <w:r w:rsidR="00970CC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</w:tbl>
    <w:p w14:paraId="54D6EEAC" w14:textId="77777777" w:rsidR="004A11CA" w:rsidRPr="00CF1517" w:rsidRDefault="004A11CA" w:rsidP="00403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4A11CA" w:rsidRPr="00CF1517" w:rsidSect="00F96EBF">
          <w:headerReference w:type="default" r:id="rId18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403965" w:rsidRPr="00CF1517" w14:paraId="32CC74CD" w14:textId="77777777" w:rsidTr="00A87B13">
        <w:trPr>
          <w:cantSplit/>
          <w:trHeight w:hRule="exact" w:val="317"/>
          <w:tblHeader/>
        </w:trPr>
        <w:tc>
          <w:tcPr>
            <w:tcW w:w="4023" w:type="dxa"/>
          </w:tcPr>
          <w:p w14:paraId="548F2E26" w14:textId="77777777" w:rsidR="00403965" w:rsidRPr="00CF1517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3EA56B4" w14:textId="77777777" w:rsidR="00403965" w:rsidRPr="00CF1517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00CE446" w14:textId="77777777" w:rsidR="00403965" w:rsidRPr="00CF1517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299E23B4" w14:textId="77777777" w:rsidR="00403965" w:rsidRPr="00CF1517" w:rsidRDefault="00403965" w:rsidP="00403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47C92" w:rsidRPr="00CF1517" w14:paraId="260D631C" w14:textId="77777777" w:rsidTr="00A87B13">
        <w:trPr>
          <w:cantSplit/>
          <w:trHeight w:hRule="exact" w:val="317"/>
          <w:tblHeader/>
        </w:trPr>
        <w:tc>
          <w:tcPr>
            <w:tcW w:w="4023" w:type="dxa"/>
          </w:tcPr>
          <w:p w14:paraId="68A9B017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50D55778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896CC3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A1E4A55" w14:textId="77777777" w:rsidR="00347C92" w:rsidRPr="00CF1517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68263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94CBD6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5C893D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109C159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4B6B85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E688E47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C272624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24EEFF95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CFBC0F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5F6E8FD9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2F91502C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74BD87BD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C92" w:rsidRPr="00CF1517" w14:paraId="5E30C929" w14:textId="77777777" w:rsidTr="00A87B13">
        <w:trPr>
          <w:cantSplit/>
          <w:trHeight w:hRule="exact" w:val="317"/>
          <w:tblHeader/>
        </w:trPr>
        <w:tc>
          <w:tcPr>
            <w:tcW w:w="4023" w:type="dxa"/>
          </w:tcPr>
          <w:p w14:paraId="6A9FEFFA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C63C9D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4101101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47690F28" w14:textId="77777777" w:rsidR="00347C92" w:rsidRPr="00CF1517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77496D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48908D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DDE1C4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CF0C72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C1630D0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A5B7434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185C428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63C3277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CEFB5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2F8E22E3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7ADD1ADB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F5C2CD6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C92" w:rsidRPr="00CF1517" w14:paraId="3C3DF5BC" w14:textId="77777777" w:rsidTr="00A87B13">
        <w:trPr>
          <w:cantSplit/>
          <w:trHeight w:hRule="exact" w:val="317"/>
          <w:tblHeader/>
        </w:trPr>
        <w:tc>
          <w:tcPr>
            <w:tcW w:w="4023" w:type="dxa"/>
          </w:tcPr>
          <w:p w14:paraId="10A2054F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32B27241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D5F731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578C287" w14:textId="77777777" w:rsidR="00347C92" w:rsidRPr="00CF1517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4CBA9E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4430E16" w14:textId="77777777" w:rsidR="00347C92" w:rsidRPr="00CF1517" w:rsidRDefault="00347C92" w:rsidP="003D2A7E">
            <w:pPr>
              <w:pStyle w:val="BodyText"/>
              <w:tabs>
                <w:tab w:val="clear" w:pos="6549"/>
                <w:tab w:val="left" w:pos="1123"/>
              </w:tabs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B806125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171BABB9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1B97A589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3B63DA1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167208F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0C58C3FA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62FFDF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24FEF4B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63FFD19F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819AE3B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C92" w:rsidRPr="00CF1517" w14:paraId="69FA5C0C" w14:textId="77777777" w:rsidTr="00A87B13">
        <w:trPr>
          <w:cantSplit/>
          <w:trHeight w:hRule="exact" w:val="317"/>
          <w:tblHeader/>
        </w:trPr>
        <w:tc>
          <w:tcPr>
            <w:tcW w:w="4023" w:type="dxa"/>
          </w:tcPr>
          <w:p w14:paraId="30090125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647DA5BB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34BE71A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1EDA710" w14:textId="77777777" w:rsidR="00347C92" w:rsidRPr="00CF1517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52EE9C1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CA5BE5" w14:textId="77777777" w:rsidR="00347C92" w:rsidRPr="00CF1517" w:rsidRDefault="00347C92" w:rsidP="00347C92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55341E4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4B7B866E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5CE0F99C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DD4B2BC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3D9A0B4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6EF6DB06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0F3D79E2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44797A97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0360C222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32044C92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C92" w:rsidRPr="00CF1517" w14:paraId="06F553FD" w14:textId="77777777" w:rsidTr="00A87B13">
        <w:trPr>
          <w:cantSplit/>
          <w:trHeight w:hRule="exact" w:val="317"/>
          <w:tblHeader/>
        </w:trPr>
        <w:tc>
          <w:tcPr>
            <w:tcW w:w="4023" w:type="dxa"/>
          </w:tcPr>
          <w:p w14:paraId="44AA1E7D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4D606AFD" w14:textId="77777777" w:rsidR="00347C92" w:rsidRPr="00CF1517" w:rsidRDefault="00347C92" w:rsidP="00347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87B13" w:rsidRPr="00CF1517" w14:paraId="0829BCAD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EA08398" w14:textId="6EF218C2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7EE54B03" w14:textId="2BC11B78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D7BA867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F84A10" w14:textId="197EAD0A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E2F11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A05E30" w14:textId="3CA4CDF9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4A4E6D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14:paraId="0BAF7029" w14:textId="4037EDA6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6E9016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009A88DE" w14:textId="46D04D72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15D34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4E16257" w14:textId="55BCCB4E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68FBA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644B087" w14:textId="299F0CDA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43522B4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45813060" w14:textId="6EA42151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7B13" w:rsidRPr="00CF1517" w14:paraId="440A43D9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E7ED405" w14:textId="60C6EE8A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4298AB98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BAFA5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538E4D71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DD5AC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3AF75D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05006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</w:tcPr>
          <w:p w14:paraId="657ADA95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07DA4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</w:tcPr>
          <w:p w14:paraId="3A80CB8E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DCB4B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E3CEBBC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2C964B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38E6CA1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9EA0482" w14:textId="77777777" w:rsidR="00A87B13" w:rsidRPr="00906FA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71BB932E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7B13" w:rsidRPr="00CF1517" w14:paraId="12B58927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F1C52D0" w14:textId="75ADD6A4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35" w:type="dxa"/>
          </w:tcPr>
          <w:p w14:paraId="1CA1B33B" w14:textId="2910491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65A4B8" w14:textId="7777777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06CE8DC" w14:textId="7AADD3E5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2DF460" w14:textId="7777777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04D70D" w14:textId="11352810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(76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FBACED5" w14:textId="7777777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C9DBBAA" w14:textId="0229D5DF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(2,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A352D05" w14:textId="7777777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50CDE80" w14:textId="16FF041F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(196,076)</w:t>
            </w:r>
          </w:p>
        </w:tc>
        <w:tc>
          <w:tcPr>
            <w:tcW w:w="270" w:type="dxa"/>
          </w:tcPr>
          <w:p w14:paraId="49C0AB7E" w14:textId="7777777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7FD630" w14:textId="1FF1FA8F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,7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48F256" w14:textId="7777777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785B3AC" w14:textId="575D562C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F4A8C92" w14:textId="77777777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9FFBAFE" w14:textId="42D314FC" w:rsidR="00A87B13" w:rsidRPr="00E322B5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E322B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2BB5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Pr="00E322B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87B13" w:rsidRPr="00CF1517" w14:paraId="1D9A3B31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437FE9B" w14:textId="024BED7E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332F5E45" w14:textId="7DE272B4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404E5D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D0B22B3" w14:textId="73575C19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(167,114)</w:t>
            </w:r>
          </w:p>
        </w:tc>
        <w:tc>
          <w:tcPr>
            <w:tcW w:w="270" w:type="dxa"/>
          </w:tcPr>
          <w:p w14:paraId="1F3EE97F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907704" w14:textId="79751CE5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(218,726)</w:t>
            </w:r>
          </w:p>
        </w:tc>
        <w:tc>
          <w:tcPr>
            <w:tcW w:w="270" w:type="dxa"/>
          </w:tcPr>
          <w:p w14:paraId="0032B20B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3E4FE74" w14:textId="1CE27A19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(580,433)</w:t>
            </w:r>
          </w:p>
        </w:tc>
        <w:tc>
          <w:tcPr>
            <w:tcW w:w="270" w:type="dxa"/>
          </w:tcPr>
          <w:p w14:paraId="7302734B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00DF397" w14:textId="3772E321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(28,602)</w:t>
            </w:r>
          </w:p>
        </w:tc>
        <w:tc>
          <w:tcPr>
            <w:tcW w:w="270" w:type="dxa"/>
          </w:tcPr>
          <w:p w14:paraId="7246BEB2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0EA083" w14:textId="4D803EDB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,828)</w:t>
            </w:r>
          </w:p>
        </w:tc>
        <w:tc>
          <w:tcPr>
            <w:tcW w:w="270" w:type="dxa"/>
          </w:tcPr>
          <w:p w14:paraId="0F308029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2B14BB5" w14:textId="4BF8378B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6B23C09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2EB62AF1" w14:textId="0C779D20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(999,703)</w:t>
            </w:r>
          </w:p>
        </w:tc>
      </w:tr>
      <w:tr w:rsidR="00A87B13" w:rsidRPr="00CF1517" w14:paraId="4250CC6D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0DD7FE5" w14:textId="35E2B212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35" w:type="dxa"/>
          </w:tcPr>
          <w:p w14:paraId="0C805DC5" w14:textId="63D38EFE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99FF6C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5E89632" w14:textId="46219338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2,862</w:t>
            </w:r>
          </w:p>
        </w:tc>
        <w:tc>
          <w:tcPr>
            <w:tcW w:w="270" w:type="dxa"/>
          </w:tcPr>
          <w:p w14:paraId="36D6CC57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69E6B7" w14:textId="1119A93B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</w:tcPr>
          <w:p w14:paraId="1EC4F4C4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4EEC777" w14:textId="207E06C4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(2,805)</w:t>
            </w:r>
          </w:p>
        </w:tc>
        <w:tc>
          <w:tcPr>
            <w:tcW w:w="270" w:type="dxa"/>
          </w:tcPr>
          <w:p w14:paraId="5766E5EA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18F1900" w14:textId="1DD647E0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6)</w:t>
            </w:r>
          </w:p>
        </w:tc>
        <w:tc>
          <w:tcPr>
            <w:tcW w:w="270" w:type="dxa"/>
          </w:tcPr>
          <w:p w14:paraId="09BEEA6C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33E767" w14:textId="40901878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416721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E1E61FC" w14:textId="730780FE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EA1EA45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4A53E38" w14:textId="01EC8278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7B13" w:rsidRPr="00CF1517" w14:paraId="5F2A36E6" w14:textId="77777777" w:rsidTr="00AB34AF">
        <w:trPr>
          <w:cantSplit/>
          <w:trHeight w:hRule="exact" w:val="317"/>
        </w:trPr>
        <w:tc>
          <w:tcPr>
            <w:tcW w:w="4023" w:type="dxa"/>
          </w:tcPr>
          <w:p w14:paraId="30BF4285" w14:textId="54D63854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035" w:type="dxa"/>
          </w:tcPr>
          <w:p w14:paraId="3467C8C0" w14:textId="6955E22D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8D3ED3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1AFECA9" w14:textId="1ED2B51D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16D839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71F1D4" w14:textId="147ADF12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5713E1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5A26B9E" w14:textId="48CC7E98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074DCF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A40EDFE" w14:textId="68216AE1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F7036A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4AC0B0" w14:textId="650E1586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44</w:t>
            </w:r>
            <w:r>
              <w:rPr>
                <w:rFonts w:ascii="Angsana New" w:hAnsi="Angsana New" w:cs="Angsana New"/>
                <w:sz w:val="26"/>
                <w:szCs w:val="26"/>
              </w:rPr>
              <w:t>5)</w:t>
            </w:r>
          </w:p>
        </w:tc>
        <w:tc>
          <w:tcPr>
            <w:tcW w:w="270" w:type="dxa"/>
          </w:tcPr>
          <w:p w14:paraId="20CF0F35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287340D" w14:textId="685CA313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7E4C1B8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7DE8985E" w14:textId="44E8F13C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44</w:t>
            </w:r>
            <w:r>
              <w:rPr>
                <w:rFonts w:ascii="Angsana New" w:hAnsi="Angsana New" w:cs="Angsana New"/>
                <w:sz w:val="26"/>
                <w:szCs w:val="26"/>
              </w:rPr>
              <w:t>5)</w:t>
            </w:r>
          </w:p>
        </w:tc>
      </w:tr>
      <w:tr w:rsidR="00A87B13" w:rsidRPr="00CF1517" w14:paraId="7872B4D9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188ECFE" w14:textId="393BCC8D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2CF8CB81" w14:textId="377B62C3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3D7D2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B9B89D4" w14:textId="1388B61F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9034B22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6604E8" w14:textId="7EBF9096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0AD722E8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A62E3F6" w14:textId="161AB5B8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</w:tcPr>
          <w:p w14:paraId="3ED051B9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8DBFBB3" w14:textId="19BA04A0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,65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A53E589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9974A3" w14:textId="10502B1F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</w:tcPr>
          <w:p w14:paraId="4D1C7013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046118" w14:textId="6E92F231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E0DA78A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4CE14075" w14:textId="166228E8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A87B13" w:rsidRPr="00CF1517" w14:paraId="341D2C8B" w14:textId="77777777" w:rsidTr="00AB34AF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390DBB2" w14:textId="4623157D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47492709" w14:textId="4EC7FD5C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6B6945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FB27694" w14:textId="694F8B49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C7BBE92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4AA05C" w14:textId="2B9F59B2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1,795</w:t>
            </w:r>
          </w:p>
        </w:tc>
        <w:tc>
          <w:tcPr>
            <w:tcW w:w="270" w:type="dxa"/>
          </w:tcPr>
          <w:p w14:paraId="13F6C18A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C6B95FC" w14:textId="1B40C3E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665CFFE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AE92F65" w14:textId="1EA83E46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ECC13A6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61ABEF8" w14:textId="3769D69A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CE6B7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ECBE447" w14:textId="725A9D3F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F0163E9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7362E5F7" w14:textId="194F68C9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,78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A87B13" w:rsidRPr="00AB1519" w14:paraId="6C62A8EC" w14:textId="77777777" w:rsidTr="0040772D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DB4AD76" w14:textId="1E82CB12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76F653B" w14:textId="0F7F9824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8B4859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156355DA" w14:textId="418B13B3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145AB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3A70CF" w14:textId="4A4E8682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69E2D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CEEEA2D" w14:textId="166F63A6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9ACBA3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1831FD4" w14:textId="32D7A8B1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8EC58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A3FCE34" w14:textId="6D215570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D65962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76300327" w14:textId="6FBAD243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AF5E76E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</w:tcBorders>
          </w:tcPr>
          <w:p w14:paraId="36BC2EF8" w14:textId="0794BA46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C1FB8" w:rsidRPr="00CF1517" w14:paraId="5C47E21E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96F34FC" w14:textId="670FF62A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86D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35" w:type="dxa"/>
          </w:tcPr>
          <w:p w14:paraId="4A5095B1" w14:textId="64B7C731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8B8198" w14:textId="77777777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2F752F9" w14:textId="7961A1BA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(1,0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3,260)</w:t>
            </w:r>
          </w:p>
        </w:tc>
        <w:tc>
          <w:tcPr>
            <w:tcW w:w="270" w:type="dxa"/>
          </w:tcPr>
          <w:p w14:paraId="7537017B" w14:textId="77777777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40C285" w14:textId="3186513C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(976,596)</w:t>
            </w:r>
          </w:p>
        </w:tc>
        <w:tc>
          <w:tcPr>
            <w:tcW w:w="270" w:type="dxa"/>
          </w:tcPr>
          <w:p w14:paraId="01734575" w14:textId="77777777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E3C4483" w14:textId="08E73D99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(2,628,027)</w:t>
            </w:r>
          </w:p>
        </w:tc>
        <w:tc>
          <w:tcPr>
            <w:tcW w:w="270" w:type="dxa"/>
          </w:tcPr>
          <w:p w14:paraId="291D3979" w14:textId="77777777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1329AC4" w14:textId="2A32BF0C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(217,925)</w:t>
            </w:r>
          </w:p>
        </w:tc>
        <w:tc>
          <w:tcPr>
            <w:tcW w:w="270" w:type="dxa"/>
          </w:tcPr>
          <w:p w14:paraId="6D6839CD" w14:textId="77777777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7E5D31" w14:textId="77D7E621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,61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C9F40C" w14:textId="77777777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2A442A1" w14:textId="30A477BA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29D0543" w14:textId="77777777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CDFAEF5" w14:textId="3091D83D" w:rsidR="000C1FB8" w:rsidRPr="00CF151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,899,421)</w:t>
            </w:r>
          </w:p>
        </w:tc>
      </w:tr>
      <w:tr w:rsidR="000C1FB8" w:rsidRPr="00CF1517" w14:paraId="2ABA2FC9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7D6603B" w14:textId="14AB6038" w:rsidR="000C1FB8" w:rsidRPr="005D2251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0636A49C" w14:textId="2B96B30D" w:rsidR="000C1FB8" w:rsidRPr="005D2251" w:rsidRDefault="00F81A32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559ABB" w14:textId="77777777" w:rsidR="000C1FB8" w:rsidRPr="005D2251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41E02A0" w14:textId="074BD785" w:rsidR="000C1FB8" w:rsidRPr="005D2251" w:rsidRDefault="00F81A32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(195,</w:t>
            </w:r>
            <w:r w:rsidR="00FB7839" w:rsidRPr="005D2251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5D22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E57965A" w14:textId="77777777" w:rsidR="000C1FB8" w:rsidRPr="005D2251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2FFFEB" w14:textId="63D82FF9" w:rsidR="000C1FB8" w:rsidRPr="005D2251" w:rsidRDefault="00843966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(253,</w:t>
            </w:r>
            <w:r w:rsidR="00FB7839" w:rsidRPr="005D2251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Pr="005D22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79B2B7" w14:textId="77777777" w:rsidR="000C1FB8" w:rsidRPr="005D2251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C9CFE0" w14:textId="7FC99013" w:rsidR="000C1FB8" w:rsidRPr="005D2251" w:rsidRDefault="00843966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(64</w:t>
            </w:r>
            <w:r w:rsidR="009630D5" w:rsidRPr="005D22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D22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630D5" w:rsidRPr="005D225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B7839" w:rsidRPr="005D2251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5D22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538A376" w14:textId="77777777" w:rsidR="000C1FB8" w:rsidRPr="005D2251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8E3ACAD" w14:textId="1362E51E" w:rsidR="000C1FB8" w:rsidRPr="005D2251" w:rsidRDefault="00AB3F4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(41,</w:t>
            </w:r>
            <w:r w:rsidR="00FB7839" w:rsidRPr="005D225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D2251">
              <w:rPr>
                <w:rFonts w:ascii="Angsana New" w:hAnsi="Angsana New" w:cs="Angsana New"/>
                <w:sz w:val="26"/>
                <w:szCs w:val="26"/>
              </w:rPr>
              <w:t>11)</w:t>
            </w:r>
          </w:p>
        </w:tc>
        <w:tc>
          <w:tcPr>
            <w:tcW w:w="270" w:type="dxa"/>
          </w:tcPr>
          <w:p w14:paraId="11643547" w14:textId="77777777" w:rsidR="000C1FB8" w:rsidRPr="005D2251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C5CA2C2" w14:textId="0C0FCA42" w:rsidR="000C1FB8" w:rsidRPr="005D2251" w:rsidRDefault="00AB3F4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(5,091)</w:t>
            </w:r>
          </w:p>
        </w:tc>
        <w:tc>
          <w:tcPr>
            <w:tcW w:w="270" w:type="dxa"/>
          </w:tcPr>
          <w:p w14:paraId="18DCCEA3" w14:textId="77777777" w:rsidR="000C1FB8" w:rsidRPr="005D2251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9EFF4BD" w14:textId="478C1399" w:rsidR="000C1FB8" w:rsidRPr="005D2251" w:rsidRDefault="00AB3F4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58CF956" w14:textId="77777777" w:rsidR="000C1FB8" w:rsidRPr="005D2251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7C4629B0" w14:textId="349DB585" w:rsidR="000C1FB8" w:rsidRPr="005D2251" w:rsidRDefault="00AB3F4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(1,1</w:t>
            </w:r>
            <w:r w:rsidR="009630D5" w:rsidRPr="005D225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D22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630D5" w:rsidRPr="005D22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B7839" w:rsidRPr="005D2251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5D22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B7839" w:rsidRPr="00CF1517" w14:paraId="2497E7F2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72D2E48" w14:textId="6AA6FC59" w:rsidR="00FB7839" w:rsidRPr="005D2251" w:rsidRDefault="00C55127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35" w:type="dxa"/>
          </w:tcPr>
          <w:p w14:paraId="3B554850" w14:textId="0397C796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C3FBD4" w14:textId="77777777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6A0DAE4" w14:textId="5D87226F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(86)</w:t>
            </w:r>
          </w:p>
        </w:tc>
        <w:tc>
          <w:tcPr>
            <w:tcW w:w="270" w:type="dxa"/>
          </w:tcPr>
          <w:p w14:paraId="43FA45BA" w14:textId="77777777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51D5CC" w14:textId="6BFE4DE2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(62)</w:t>
            </w:r>
          </w:p>
        </w:tc>
        <w:tc>
          <w:tcPr>
            <w:tcW w:w="270" w:type="dxa"/>
          </w:tcPr>
          <w:p w14:paraId="2583DC29" w14:textId="77777777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EA1DDD8" w14:textId="2FC294BA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70" w:type="dxa"/>
          </w:tcPr>
          <w:p w14:paraId="32C89637" w14:textId="77777777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437814A" w14:textId="21497CB8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67CE65" w14:textId="77777777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65E2B7" w14:textId="1B426AAC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B76138" w14:textId="77777777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A1979E8" w14:textId="5E031B6E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E66ADF2" w14:textId="77777777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42BEFB7" w14:textId="1621A474" w:rsidR="00FB7839" w:rsidRPr="005D2251" w:rsidRDefault="00FB7839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5D2251">
              <w:rPr>
                <w:rFonts w:ascii="Angsana New" w:hAnsi="Angsana New" w:cs="Angsana New"/>
                <w:sz w:val="26"/>
                <w:szCs w:val="26"/>
              </w:rPr>
              <w:t>(166)</w:t>
            </w:r>
          </w:p>
        </w:tc>
      </w:tr>
      <w:tr w:rsidR="00F81A32" w:rsidRPr="00CF1517" w14:paraId="1315A5CE" w14:textId="77777777" w:rsidTr="00E63799">
        <w:trPr>
          <w:cantSplit/>
          <w:trHeight w:hRule="exact" w:val="317"/>
        </w:trPr>
        <w:tc>
          <w:tcPr>
            <w:tcW w:w="4023" w:type="dxa"/>
          </w:tcPr>
          <w:p w14:paraId="26F7459F" w14:textId="09109DBC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035" w:type="dxa"/>
          </w:tcPr>
          <w:p w14:paraId="7736BF1F" w14:textId="76A52CDB" w:rsidR="00F81A32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4F0AB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55ACB1A" w14:textId="39B6BFAD" w:rsidR="00F81A32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2E55E6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A22DE6" w14:textId="32E41BE7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C7A620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D3CDDBB" w14:textId="64E66B09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53135368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7739C04" w14:textId="2CDEE8EC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351A20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537FAD8" w14:textId="54CF0C69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9EF34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FE8D213" w14:textId="63D8B7B6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CFFB8A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2F1D8C5" w14:textId="7517D839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</w:tr>
      <w:tr w:rsidR="00F81A32" w:rsidRPr="00CF1517" w14:paraId="780DB75C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647D165" w14:textId="0D96F460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35" w:type="dxa"/>
          </w:tcPr>
          <w:p w14:paraId="1C38E809" w14:textId="4F5FD522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2A5AAA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9E50AD7" w14:textId="33930DB0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DDC73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2FDB59" w14:textId="7A8FB1DE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63FECDDB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12C334F" w14:textId="7351321C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7B934F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732BF33" w14:textId="57B2C252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</w:t>
            </w:r>
            <w:r w:rsidR="00FB7839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DDF9F1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CA7A7B" w14:textId="261BE818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C971C4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31E1EB5" w14:textId="0C0CA6E0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58CC991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251D81EA" w14:textId="5D1A5AF6" w:rsidR="00F81A32" w:rsidRPr="00CF1517" w:rsidRDefault="00FB7839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81A32" w:rsidRPr="00CF1517" w14:paraId="0695D3F9" w14:textId="77777777" w:rsidTr="00A87B13">
        <w:trPr>
          <w:cantSplit/>
          <w:trHeight w:hRule="exact" w:val="317"/>
        </w:trPr>
        <w:tc>
          <w:tcPr>
            <w:tcW w:w="4023" w:type="dxa"/>
          </w:tcPr>
          <w:p w14:paraId="1D963A4E" w14:textId="0AAF3C1C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035" w:type="dxa"/>
          </w:tcPr>
          <w:p w14:paraId="2747912A" w14:textId="2A806A45" w:rsidR="00F81A32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98AF0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F7F9748" w14:textId="2B80DB1A" w:rsidR="00F81A32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B62D2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6AFEF0" w14:textId="4A6D6F72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C2FF5A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9CAE216" w14:textId="5080ABF2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(259,767)</w:t>
            </w:r>
          </w:p>
        </w:tc>
        <w:tc>
          <w:tcPr>
            <w:tcW w:w="270" w:type="dxa"/>
          </w:tcPr>
          <w:p w14:paraId="475016EC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68C26A9" w14:textId="156B3B63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B413D0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68D40C" w14:textId="17A3B34B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9BC71F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F32C65A" w14:textId="5C6A861D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9F05F96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58FBEC1" w14:textId="3A653264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(259,767)</w:t>
            </w:r>
          </w:p>
        </w:tc>
      </w:tr>
      <w:tr w:rsidR="00F81A32" w:rsidRPr="00CF1517" w14:paraId="1DD8B008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52F8CAC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2C3471AF" w14:textId="1B79A8A5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A2030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0B1B492" w14:textId="020E44CE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1,996</w:t>
            </w:r>
          </w:p>
        </w:tc>
        <w:tc>
          <w:tcPr>
            <w:tcW w:w="270" w:type="dxa"/>
          </w:tcPr>
          <w:p w14:paraId="3C690481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DE9CF0" w14:textId="773A6EA9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778</w:t>
            </w:r>
          </w:p>
        </w:tc>
        <w:tc>
          <w:tcPr>
            <w:tcW w:w="270" w:type="dxa"/>
          </w:tcPr>
          <w:p w14:paraId="2E375A7C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C9722D6" w14:textId="06E1312A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54,177</w:t>
            </w:r>
          </w:p>
        </w:tc>
        <w:tc>
          <w:tcPr>
            <w:tcW w:w="270" w:type="dxa"/>
          </w:tcPr>
          <w:p w14:paraId="6D2032C6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0748B744" w14:textId="2B6D085F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2,292</w:t>
            </w:r>
          </w:p>
        </w:tc>
        <w:tc>
          <w:tcPr>
            <w:tcW w:w="270" w:type="dxa"/>
          </w:tcPr>
          <w:p w14:paraId="0BAB5D62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2A3C7D" w14:textId="0012D0B1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(6,948)</w:t>
            </w:r>
          </w:p>
        </w:tc>
        <w:tc>
          <w:tcPr>
            <w:tcW w:w="270" w:type="dxa"/>
          </w:tcPr>
          <w:p w14:paraId="175F509E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EA482A2" w14:textId="7DA7DCD9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8345465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1A9694D7" w14:textId="47FB02D3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52,295</w:t>
            </w:r>
          </w:p>
        </w:tc>
      </w:tr>
      <w:tr w:rsidR="00F81A32" w:rsidRPr="00CF1517" w14:paraId="30D801B1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CE5F807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3D68E535" w14:textId="254771AC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2DF2B9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9C5A68F" w14:textId="51960D08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7E937F75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8D9E97" w14:textId="7A8C637F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030A0710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BD9C32" w14:textId="45DDFA6F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5,416</w:t>
            </w:r>
          </w:p>
        </w:tc>
        <w:tc>
          <w:tcPr>
            <w:tcW w:w="270" w:type="dxa"/>
          </w:tcPr>
          <w:p w14:paraId="2F1E0A8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E8697CA" w14:textId="487383E0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FB783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C79E371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1755B1" w14:textId="6CDCD58A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3F5A0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E6D28E4" w14:textId="2BD07AA0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C679CA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353AEE62" w14:textId="40A1E153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5,74</w:t>
            </w:r>
            <w:r w:rsidR="0054005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F81A32" w:rsidRPr="00CF1517" w14:paraId="5A53A15B" w14:textId="77777777" w:rsidTr="00E63799">
        <w:trPr>
          <w:cantSplit/>
          <w:trHeight w:hRule="exact" w:val="317"/>
        </w:trPr>
        <w:tc>
          <w:tcPr>
            <w:tcW w:w="4023" w:type="dxa"/>
          </w:tcPr>
          <w:p w14:paraId="60F86CE7" w14:textId="319053FB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3576B854" w14:textId="77777777" w:rsidR="00F81A32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8A434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1432587" w14:textId="77777777" w:rsidR="00F81A32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036AC2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236F9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CC8E6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633FF9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E1FEA1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FF24319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50368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76060DB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70949E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50229D3" w14:textId="1458F539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F0B2E8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2B042D89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1A32" w:rsidRPr="00CF1517" w14:paraId="6FFE7AA0" w14:textId="77777777" w:rsidTr="00E63799">
        <w:trPr>
          <w:cantSplit/>
          <w:trHeight w:hRule="exact" w:val="317"/>
        </w:trPr>
        <w:tc>
          <w:tcPr>
            <w:tcW w:w="4023" w:type="dxa"/>
          </w:tcPr>
          <w:p w14:paraId="66F7D16A" w14:textId="08F29260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4C29C67E" w14:textId="4F9B400D" w:rsidR="00F81A32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B0BAB1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BF72039" w14:textId="6CAF7596" w:rsidR="00F81A32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(1,383)</w:t>
            </w:r>
          </w:p>
        </w:tc>
        <w:tc>
          <w:tcPr>
            <w:tcW w:w="270" w:type="dxa"/>
          </w:tcPr>
          <w:p w14:paraId="229BF15E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8761A3" w14:textId="76D1EFFA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996CA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9DA7E6D" w14:textId="43AA8745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</w:t>
            </w:r>
            <w:r w:rsidR="00FB7839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E30FA8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8081291" w14:textId="7417A167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(825)</w:t>
            </w:r>
          </w:p>
        </w:tc>
        <w:tc>
          <w:tcPr>
            <w:tcW w:w="270" w:type="dxa"/>
          </w:tcPr>
          <w:p w14:paraId="28BD128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87C9450" w14:textId="26BDAD8C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(219)</w:t>
            </w:r>
          </w:p>
        </w:tc>
        <w:tc>
          <w:tcPr>
            <w:tcW w:w="270" w:type="dxa"/>
          </w:tcPr>
          <w:p w14:paraId="5E52C802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8CFD3D0" w14:textId="45DFC3D1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7FD994B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shd w:val="clear" w:color="auto" w:fill="auto"/>
          </w:tcPr>
          <w:p w14:paraId="66EEBE11" w14:textId="5577AF8E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(3,28</w:t>
            </w:r>
            <w:r w:rsidR="0054005C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81A32" w:rsidRPr="00CF1517" w14:paraId="13767AA5" w14:textId="77777777" w:rsidTr="00A87B13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9C59FD7" w14:textId="5798A26B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D91F251" w14:textId="40E0A202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9E6E4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DEB8E05" w14:textId="3002CB99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(1,238,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0B443D1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9A4EEB" w14:textId="41AD8DA2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(1,229,1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D2445F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3D95BBED" w14:textId="20EC803E" w:rsidR="00F81A32" w:rsidRPr="00CF1517" w:rsidRDefault="00843966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(3,47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  <w:r w:rsidR="00FB78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57594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6083F8D" w14:textId="2DB199FC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(258,0</w:t>
            </w:r>
            <w:r w:rsidR="00FB78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57AC064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13390B2" w14:textId="7223193C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(45,871)</w:t>
            </w:r>
          </w:p>
        </w:tc>
        <w:tc>
          <w:tcPr>
            <w:tcW w:w="270" w:type="dxa"/>
          </w:tcPr>
          <w:p w14:paraId="1242EAB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34019E" w14:textId="3467FCC6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22EE3A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FCADE" w14:textId="02AD3609" w:rsidR="00F81A32" w:rsidRPr="00CF1517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(6,244,</w:t>
            </w:r>
            <w:r w:rsidR="00601E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9630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="00FB78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F81A32" w:rsidRPr="00CF1517" w14:paraId="05C60204" w14:textId="77777777" w:rsidTr="00D823E5">
        <w:trPr>
          <w:cantSplit/>
          <w:trHeight w:hRule="exact" w:val="317"/>
        </w:trPr>
        <w:tc>
          <w:tcPr>
            <w:tcW w:w="4023" w:type="dxa"/>
          </w:tcPr>
          <w:p w14:paraId="04562510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35" w:type="dxa"/>
          </w:tcPr>
          <w:p w14:paraId="77D88EEE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F04289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1356833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B2B9F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F523FE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287B7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FCD330C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C3CB6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221D493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E51007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CA4A37F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213FDE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9BDD86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4F8E2829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BA78C81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1A32" w:rsidRPr="00CF1517" w14:paraId="4A09CCFC" w14:textId="77777777" w:rsidTr="00D823E5">
        <w:trPr>
          <w:cantSplit/>
          <w:trHeight w:hRule="exact" w:val="317"/>
        </w:trPr>
        <w:tc>
          <w:tcPr>
            <w:tcW w:w="4023" w:type="dxa"/>
          </w:tcPr>
          <w:p w14:paraId="3D6FCA53" w14:textId="136A0C44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4B1949E" w14:textId="6A61CE88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1,975,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70" w:type="dxa"/>
          </w:tcPr>
          <w:p w14:paraId="2B9F34C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15B7DBA2" w14:textId="582F317B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3,707,678</w:t>
            </w:r>
          </w:p>
        </w:tc>
        <w:tc>
          <w:tcPr>
            <w:tcW w:w="270" w:type="dxa"/>
          </w:tcPr>
          <w:p w14:paraId="49719192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4EA5EF7" w14:textId="3FDB2B29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1,223,232</w:t>
            </w:r>
          </w:p>
        </w:tc>
        <w:tc>
          <w:tcPr>
            <w:tcW w:w="270" w:type="dxa"/>
          </w:tcPr>
          <w:p w14:paraId="4E49E3C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3B5008D" w14:textId="471EA36C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3,707,508</w:t>
            </w:r>
          </w:p>
        </w:tc>
        <w:tc>
          <w:tcPr>
            <w:tcW w:w="270" w:type="dxa"/>
          </w:tcPr>
          <w:p w14:paraId="51E2C2D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035A877C" w14:textId="542943AA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100,863</w:t>
            </w:r>
          </w:p>
        </w:tc>
        <w:tc>
          <w:tcPr>
            <w:tcW w:w="270" w:type="dxa"/>
          </w:tcPr>
          <w:p w14:paraId="430C4270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85DAAD6" w14:textId="2F418CA3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10,353</w:t>
            </w:r>
          </w:p>
        </w:tc>
        <w:tc>
          <w:tcPr>
            <w:tcW w:w="270" w:type="dxa"/>
          </w:tcPr>
          <w:p w14:paraId="4C6FC00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261EFC" w14:textId="6FC086BE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10,072</w:t>
            </w:r>
          </w:p>
        </w:tc>
        <w:tc>
          <w:tcPr>
            <w:tcW w:w="270" w:type="dxa"/>
            <w:gridSpan w:val="3"/>
          </w:tcPr>
          <w:p w14:paraId="2F7F98F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4D1C1977" w14:textId="7A8A4C7E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11,135,064</w:t>
            </w:r>
          </w:p>
        </w:tc>
      </w:tr>
      <w:tr w:rsidR="00F81A32" w:rsidRPr="00CF1517" w14:paraId="56451D51" w14:textId="77777777" w:rsidTr="00D823E5">
        <w:trPr>
          <w:cantSplit/>
          <w:trHeight w:hRule="exact" w:val="317"/>
        </w:trPr>
        <w:tc>
          <w:tcPr>
            <w:tcW w:w="4023" w:type="dxa"/>
          </w:tcPr>
          <w:p w14:paraId="3C3A292B" w14:textId="77777777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1E4A2AEB" w14:textId="77777777" w:rsidR="00F81A32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5D3A1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98B1B9C" w14:textId="77777777" w:rsidR="00F81A32" w:rsidRPr="00676CE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F2EE6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A717E1" w14:textId="77777777" w:rsidR="00F81A32" w:rsidRPr="00676CE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BE2E9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64CEC1E" w14:textId="77777777" w:rsidR="00F81A32" w:rsidRPr="00676CE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B352F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39041056" w14:textId="77777777" w:rsidR="00F81A32" w:rsidRPr="00676CE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378EC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672F316" w14:textId="77777777" w:rsidR="00F81A32" w:rsidRPr="00676CE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E48EDA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48FE6A" w14:textId="77777777" w:rsidR="00F81A32" w:rsidRPr="004B0B8A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C54EB58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40D569B5" w14:textId="77777777" w:rsidR="00F81A32" w:rsidRPr="00676CE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81A32" w:rsidRPr="00CF1517" w14:paraId="4BF5291F" w14:textId="77777777" w:rsidTr="0027749A">
        <w:trPr>
          <w:cantSplit/>
          <w:trHeight w:hRule="exact" w:val="317"/>
        </w:trPr>
        <w:tc>
          <w:tcPr>
            <w:tcW w:w="4023" w:type="dxa"/>
          </w:tcPr>
          <w:p w14:paraId="260DD514" w14:textId="6F611996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BB42F3D" w14:textId="2516A3E6" w:rsidR="00F81A32" w:rsidRPr="00C139FF" w:rsidRDefault="00AB3F4F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2,329,271</w:t>
            </w:r>
          </w:p>
        </w:tc>
        <w:tc>
          <w:tcPr>
            <w:tcW w:w="270" w:type="dxa"/>
            <w:vAlign w:val="bottom"/>
          </w:tcPr>
          <w:p w14:paraId="4A85223B" w14:textId="77777777" w:rsidR="00F81A32" w:rsidRPr="00C139FF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07F2100" w14:textId="5E1A0E4B" w:rsidR="00F81A32" w:rsidRPr="00C139FF" w:rsidRDefault="00AB3F4F" w:rsidP="00F81A3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4,203,773</w:t>
            </w:r>
          </w:p>
        </w:tc>
        <w:tc>
          <w:tcPr>
            <w:tcW w:w="270" w:type="dxa"/>
            <w:vAlign w:val="bottom"/>
          </w:tcPr>
          <w:p w14:paraId="5821E899" w14:textId="77777777" w:rsidR="00F81A32" w:rsidRPr="00C139FF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7E50921" w14:textId="2D086A95" w:rsidR="00F81A32" w:rsidRPr="00C139FF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1,272,553</w:t>
            </w:r>
          </w:p>
        </w:tc>
        <w:tc>
          <w:tcPr>
            <w:tcW w:w="270" w:type="dxa"/>
            <w:vAlign w:val="bottom"/>
          </w:tcPr>
          <w:p w14:paraId="189BFEC6" w14:textId="77777777" w:rsidR="00F81A32" w:rsidRPr="00C139FF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3389A5DB" w14:textId="370504E4" w:rsidR="00F81A32" w:rsidRPr="00C139FF" w:rsidRDefault="00AB3F4F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3,680,98</w:t>
            </w:r>
            <w:r w:rsidR="002774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42AC97AD" w14:textId="77777777" w:rsidR="00F81A32" w:rsidRPr="00C139FF" w:rsidRDefault="00F81A32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7243AEDF" w14:textId="55169390" w:rsidR="00F81A32" w:rsidRPr="00C139FF" w:rsidRDefault="00AB3F4F" w:rsidP="002774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264,85</w:t>
            </w:r>
            <w:r w:rsidR="002774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299897DA" w14:textId="77777777" w:rsidR="00F81A32" w:rsidRPr="00C139FF" w:rsidRDefault="00F81A32" w:rsidP="00F81A3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5E063CF7" w14:textId="176D926C" w:rsidR="00F81A32" w:rsidRPr="00C139FF" w:rsidRDefault="00C139FF" w:rsidP="002774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10,504</w:t>
            </w:r>
          </w:p>
        </w:tc>
        <w:tc>
          <w:tcPr>
            <w:tcW w:w="270" w:type="dxa"/>
            <w:vAlign w:val="bottom"/>
          </w:tcPr>
          <w:p w14:paraId="305DC778" w14:textId="77777777" w:rsidR="00F81A32" w:rsidRPr="00C139FF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8BA041D" w14:textId="3D19FD72" w:rsidR="00F81A32" w:rsidRPr="00C139FF" w:rsidRDefault="00C139FF" w:rsidP="0027749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1,674,89</w:t>
            </w:r>
            <w:r w:rsidR="002774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3"/>
            <w:vAlign w:val="bottom"/>
          </w:tcPr>
          <w:p w14:paraId="333C84E2" w14:textId="77777777" w:rsidR="00F81A32" w:rsidRPr="00C139FF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spacing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33C29C5B" w14:textId="642A2345" w:rsidR="00F81A32" w:rsidRPr="00C139FF" w:rsidRDefault="00C139FF" w:rsidP="00F81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60" w:lineRule="exact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9F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13,436,841</w:t>
            </w:r>
          </w:p>
        </w:tc>
      </w:tr>
      <w:tr w:rsidR="00F81A32" w:rsidRPr="00CF1517" w14:paraId="174F9AC1" w14:textId="77777777" w:rsidTr="00D823E5">
        <w:trPr>
          <w:cantSplit/>
          <w:trHeight w:hRule="exact" w:val="300"/>
        </w:trPr>
        <w:tc>
          <w:tcPr>
            <w:tcW w:w="4023" w:type="dxa"/>
          </w:tcPr>
          <w:p w14:paraId="6531F3FB" w14:textId="0010C913" w:rsidR="00F81A32" w:rsidRPr="00CF1517" w:rsidRDefault="00F81A32" w:rsidP="00F8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4869BF5F" w14:textId="25859008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F7B87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67929F9D" w14:textId="10AF05FE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2455D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52C003E" w14:textId="05405950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1FCF3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5121D97B" w14:textId="54A2D132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13068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34CACEC3" w14:textId="2D4BEBD3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AE588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16F47251" w14:textId="5A774982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D25415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F08E7C" w14:textId="303E20A6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496F140" w14:textId="77777777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5DB22C05" w14:textId="25B51D9F" w:rsidR="00F81A32" w:rsidRPr="00CF1517" w:rsidRDefault="00F81A32" w:rsidP="00F81A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0"/>
              </w:tabs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71BE24BB" w14:textId="77777777" w:rsidR="00BF2C49" w:rsidRPr="00C76E6C" w:rsidRDefault="00BF2C49">
      <w:pPr>
        <w:rPr>
          <w:rFonts w:cstheme="minorBidi"/>
          <w:cs/>
        </w:rPr>
        <w:sectPr w:rsidR="00BF2C49" w:rsidRPr="00C76E6C" w:rsidSect="000B5009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58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5C62EC" w:rsidRPr="00CF1517" w14:paraId="4511E5A7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399A401A" w14:textId="1411C62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60" w:type="dxa"/>
            <w:gridSpan w:val="15"/>
          </w:tcPr>
          <w:p w14:paraId="6D99EC7A" w14:textId="77777777" w:rsidR="005C62EC" w:rsidRPr="00CF1517" w:rsidRDefault="00632C59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F23" w:rsidRPr="00CF1517" w14:paraId="2A339679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5AA40FB5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2FB7D00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75891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00D9E47" w14:textId="77777777" w:rsidR="007E5F23" w:rsidRPr="00CF1517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DB6FA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E15C9A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AA67DE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65FAD60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8B3449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A61AA77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FD557D1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96DCCB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4A138ED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4811CC7D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DDEC2EE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5E91767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CF1517" w14:paraId="79A99A7C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18206172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D4722D0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D0F5B95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1392AAF" w14:textId="77777777" w:rsidR="007E5F23" w:rsidRPr="00CF1517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9276752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B3966C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9E7AB5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DD66AE9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5D061E9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48E576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97B415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E49020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79F742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400FA4CC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33320FD6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2964389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CF1517" w14:paraId="6B0DA9E0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7A987E54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7336350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75C536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61B7797" w14:textId="77777777" w:rsidR="007E5F23" w:rsidRPr="00CF1517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C7C6ED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276197" w14:textId="77777777" w:rsidR="007E5F23" w:rsidRPr="00CF1517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26D7C27C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E4CE6B7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73BC1E4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89FF47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B130A27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795F53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4AAEDF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F2371F0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7DD6BE41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24DBB0D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5F23" w:rsidRPr="00CF1517" w14:paraId="412838EA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063AF382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E9C82E4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556354C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747A7F6" w14:textId="77777777" w:rsidR="007E5F23" w:rsidRPr="00CF1517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63034BE0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82C378" w14:textId="77777777" w:rsidR="007E5F23" w:rsidRPr="00CF1517" w:rsidRDefault="007E5F23" w:rsidP="007E5F23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03918613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0D13237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74801B01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198E9F3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12540CEF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80F7D4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7B0530A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26E63FF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FFF24C6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3A32926D" w14:textId="77777777" w:rsidR="007E5F23" w:rsidRPr="00CF1517" w:rsidRDefault="007E5F23" w:rsidP="007E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C62EC" w:rsidRPr="00CF1517" w14:paraId="090FA95F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3F1C3044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5"/>
          </w:tcPr>
          <w:p w14:paraId="37747094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C62EC" w:rsidRPr="00CF1517" w14:paraId="6A0F4233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38E15F8E" w14:textId="669B9232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="00AF417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992" w:type="dxa"/>
          </w:tcPr>
          <w:p w14:paraId="391B8D59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A6319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8B922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31B5A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AD28E8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7249F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14C785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371866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AFEE3B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2F392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571357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8DB3D1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B383024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BBF66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30AA2AB" w14:textId="77777777" w:rsidR="005C62EC" w:rsidRPr="00CF1517" w:rsidRDefault="005C62EC" w:rsidP="005C6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7B13" w:rsidRPr="00CF1517" w14:paraId="6EEA28C0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666B94B0" w14:textId="0AE200AD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48340EEF" w14:textId="03A5B358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254,986</w:t>
            </w:r>
          </w:p>
        </w:tc>
        <w:tc>
          <w:tcPr>
            <w:tcW w:w="270" w:type="dxa"/>
          </w:tcPr>
          <w:p w14:paraId="102DCF5A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87215" w14:textId="06DDF2D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919,182</w:t>
            </w:r>
          </w:p>
        </w:tc>
        <w:tc>
          <w:tcPr>
            <w:tcW w:w="270" w:type="dxa"/>
          </w:tcPr>
          <w:p w14:paraId="4FBD66EB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2236AA" w14:textId="2A358000" w:rsidR="00A87B13" w:rsidRPr="00A87B13" w:rsidRDefault="00A87B13" w:rsidP="00D271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B2F32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B2F32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  <w:tc>
          <w:tcPr>
            <w:tcW w:w="270" w:type="dxa"/>
          </w:tcPr>
          <w:p w14:paraId="2B97E3D0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0B640C" w14:textId="2E5D4A7C" w:rsidR="00A87B13" w:rsidRPr="00A87B13" w:rsidRDefault="00AF4172" w:rsidP="00AF41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1,565,600</w:t>
            </w:r>
          </w:p>
        </w:tc>
        <w:tc>
          <w:tcPr>
            <w:tcW w:w="270" w:type="dxa"/>
          </w:tcPr>
          <w:p w14:paraId="390A171F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25D65A" w14:textId="5D04F689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135,726</w:t>
            </w:r>
          </w:p>
        </w:tc>
        <w:tc>
          <w:tcPr>
            <w:tcW w:w="270" w:type="dxa"/>
          </w:tcPr>
          <w:p w14:paraId="6D9D2F95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374EC1" w14:textId="771E0206" w:rsidR="00A87B13" w:rsidRPr="00A87B13" w:rsidRDefault="00AF4172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2,528</w:t>
            </w:r>
          </w:p>
        </w:tc>
        <w:tc>
          <w:tcPr>
            <w:tcW w:w="270" w:type="dxa"/>
          </w:tcPr>
          <w:p w14:paraId="5ED5240B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1D4A359" w14:textId="2932FE11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323,825</w:t>
            </w:r>
          </w:p>
        </w:tc>
        <w:tc>
          <w:tcPr>
            <w:tcW w:w="236" w:type="dxa"/>
          </w:tcPr>
          <w:p w14:paraId="458B4FA5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C7B3D45" w14:textId="6CD7082E" w:rsidR="00A87B13" w:rsidRPr="00A87B13" w:rsidRDefault="00AF4172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3,706,765</w:t>
            </w:r>
          </w:p>
        </w:tc>
      </w:tr>
      <w:tr w:rsidR="00A87B13" w:rsidRPr="00CF1517" w14:paraId="08F20D53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282A3FCB" w14:textId="5AA860F1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77DE13E7" w14:textId="3F16034F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32D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6D0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B0B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60B4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DAE77DC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38FEF9" w14:textId="4A89D314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4570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A9A7E4F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EC6D1A" w14:textId="247376E4" w:rsidR="00A87B13" w:rsidRPr="002D6C77" w:rsidRDefault="00A87B13" w:rsidP="00D271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20222E1A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4F6300" w14:textId="7CA4CD62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  <w:tc>
          <w:tcPr>
            <w:tcW w:w="270" w:type="dxa"/>
          </w:tcPr>
          <w:p w14:paraId="3295E2BF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89ADE" w14:textId="59683085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F0D4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1FCA1C8E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B62843" w14:textId="0D1A4B5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</w:tcPr>
          <w:p w14:paraId="1233606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806A6B0" w14:textId="44C90718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Pr="004F0D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459</w:t>
            </w:r>
          </w:p>
        </w:tc>
        <w:tc>
          <w:tcPr>
            <w:tcW w:w="236" w:type="dxa"/>
          </w:tcPr>
          <w:p w14:paraId="12358229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9CF18AA" w14:textId="6F22104A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4F0D44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044</w:t>
            </w:r>
          </w:p>
        </w:tc>
      </w:tr>
      <w:tr w:rsidR="00A87B13" w:rsidRPr="00CF1517" w14:paraId="3F784753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089BD5D2" w14:textId="77777777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ทุนจากการตีราคาที่ดิน</w:t>
            </w:r>
          </w:p>
          <w:p w14:paraId="1AEA207E" w14:textId="77777777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2ED3241" w14:textId="08D7C84B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809</w:t>
            </w:r>
          </w:p>
        </w:tc>
        <w:tc>
          <w:tcPr>
            <w:tcW w:w="270" w:type="dxa"/>
          </w:tcPr>
          <w:p w14:paraId="00ADAF19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231080" w14:textId="592B9DD1" w:rsidR="00A87B13" w:rsidRPr="002D6C77" w:rsidRDefault="00A87B13" w:rsidP="00AF41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3CBDBE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47ECB0" w14:textId="79523A15" w:rsidR="00A87B13" w:rsidRPr="002D6C77" w:rsidRDefault="00A87B13" w:rsidP="00D271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500930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7D2378" w14:textId="628B2BB1" w:rsidR="00A87B13" w:rsidRPr="002D6C77" w:rsidRDefault="00A87B13" w:rsidP="00AF41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C692CE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FAA501" w14:textId="10180D14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98EBBC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986A03" w14:textId="05BA81B3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2798F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C24AF3F" w14:textId="5F0E63CD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63EA76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226A442" w14:textId="46179D05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809</w:t>
            </w:r>
          </w:p>
        </w:tc>
      </w:tr>
      <w:tr w:rsidR="00A87B13" w:rsidRPr="00CF1517" w14:paraId="2EB84088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045522B5" w14:textId="5D668BB7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</w:tcPr>
          <w:p w14:paraId="12EF91BA" w14:textId="77777777" w:rsidR="00A87B13" w:rsidRPr="00A45701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  <w:p w14:paraId="51212E47" w14:textId="611A23D2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9404D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2469AA" w14:textId="0BB635EF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10F69898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48CB92" w14:textId="683FCF7D" w:rsidR="00A87B13" w:rsidRPr="002D6C77" w:rsidRDefault="00A87B13" w:rsidP="00D271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6,811</w:t>
            </w:r>
          </w:p>
        </w:tc>
        <w:tc>
          <w:tcPr>
            <w:tcW w:w="270" w:type="dxa"/>
          </w:tcPr>
          <w:p w14:paraId="06B67D6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F59855" w14:textId="7307DB0E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23,932</w:t>
            </w:r>
          </w:p>
        </w:tc>
        <w:tc>
          <w:tcPr>
            <w:tcW w:w="270" w:type="dxa"/>
          </w:tcPr>
          <w:p w14:paraId="65E1CC65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6B1E87" w14:textId="0F6B90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27EE0BC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804EE8" w14:textId="2C91D9C2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60067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7E57240" w14:textId="725BA79D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564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888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85CEBB9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FCBF664" w14:textId="413A1E75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7B13" w:rsidRPr="00CF1517" w14:paraId="69230BC7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6D9071F4" w14:textId="420ACEB0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59708198" w14:textId="6DAF420C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288A0C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44C26E" w14:textId="7785B480" w:rsidR="00A87B13" w:rsidRPr="002D6C77" w:rsidRDefault="00A87B13" w:rsidP="00AF41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AE3C828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828A57" w14:textId="5F6A934D" w:rsidR="00A87B13" w:rsidRPr="002D6C77" w:rsidRDefault="00A87B13" w:rsidP="00D271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01DCF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877DEC" w14:textId="16A1D41B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0F6A092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7AF912" w14:textId="5952CF32" w:rsidR="00A87B13" w:rsidRPr="002D6C77" w:rsidRDefault="00A87B13" w:rsidP="00AF41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8B2274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9A368C" w14:textId="58E3A4A1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2B6B95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4CAFAFD" w14:textId="302F8ACF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0B76CE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4D98DD5" w14:textId="2AECE444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87B13" w:rsidRPr="00CF1517" w14:paraId="0735E76C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0087C49D" w14:textId="33A7FC4C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8E5D0D" w14:textId="5CFDDFF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94A766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6B3D1" w14:textId="1285E9B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8D48DF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3154B9" w14:textId="3663C2EF" w:rsidR="00A87B13" w:rsidRPr="002D6C77" w:rsidRDefault="00A87B13" w:rsidP="00D271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8C2282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4C53E" w14:textId="2C3A202B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DFCAA5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DDDCD" w14:textId="4CF0E730" w:rsidR="00A87B13" w:rsidRPr="002D6C77" w:rsidRDefault="00A87B13" w:rsidP="00AF41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6E2F4B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D2D1E5" w14:textId="50E206E9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CB07A0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F038E8" w14:textId="0A2FF6C2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C3BD1A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63A575B" w14:textId="6D1A2958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732DE0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8,86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732DE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87B13" w:rsidRPr="00CF1517" w14:paraId="0BE4B20C" w14:textId="77777777" w:rsidTr="00816C1C">
        <w:trPr>
          <w:cantSplit/>
          <w:trHeight w:hRule="exact" w:val="317"/>
        </w:trPr>
        <w:tc>
          <w:tcPr>
            <w:tcW w:w="3220" w:type="dxa"/>
          </w:tcPr>
          <w:p w14:paraId="372EDE35" w14:textId="42FE7065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0F6EFF" w14:textId="5A8F51B4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1FB04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A77BC8" w14:textId="6ABFC902" w:rsidR="00A87B13" w:rsidRPr="00AF4172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46B64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D8BCF5" w14:textId="47C1A410" w:rsidR="00A87B13" w:rsidRPr="00AF4172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D5F6E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6E6F35" w14:textId="0A49AEC0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D3C4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EEBC46" w14:textId="525E64B1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B997A8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FBD3C8" w14:textId="7F67F63C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89200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005C485" w14:textId="7F0F0CB8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50F6D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51A4562" w14:textId="7CEBD9CA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C1FB8" w:rsidRPr="00CF1517" w14:paraId="18F09BC2" w14:textId="77777777" w:rsidTr="00073815">
        <w:trPr>
          <w:cantSplit/>
          <w:trHeight w:hRule="exact" w:val="317"/>
        </w:trPr>
        <w:tc>
          <w:tcPr>
            <w:tcW w:w="3220" w:type="dxa"/>
          </w:tcPr>
          <w:p w14:paraId="13DA45F3" w14:textId="77933A63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86D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00C6ED90" w14:textId="38C6CD9F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</w:t>
            </w:r>
            <w:r w:rsidRPr="002D6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7BA2BFB" w14:textId="39EAD3AA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7C361891" w14:textId="3DCB2806" w:rsidR="000C1FB8" w:rsidRPr="00AF4172" w:rsidRDefault="000C1FB8" w:rsidP="00AF41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F41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1,066,644</w:t>
            </w:r>
          </w:p>
        </w:tc>
        <w:tc>
          <w:tcPr>
            <w:tcW w:w="270" w:type="dxa"/>
          </w:tcPr>
          <w:p w14:paraId="42597174" w14:textId="77777777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6255DD" w14:textId="35CB5129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A45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385009C" w14:textId="77777777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754E4C" w14:textId="53F569B6" w:rsidR="000C1FB8" w:rsidRPr="00522C3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1,910,757</w:t>
            </w:r>
          </w:p>
        </w:tc>
        <w:tc>
          <w:tcPr>
            <w:tcW w:w="270" w:type="dxa"/>
          </w:tcPr>
          <w:p w14:paraId="2F49631F" w14:textId="77777777" w:rsidR="000C1FB8" w:rsidRPr="00522C3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6C67DE" w14:textId="08E54077" w:rsidR="000C1FB8" w:rsidRPr="00522C3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149,031</w:t>
            </w:r>
          </w:p>
        </w:tc>
        <w:tc>
          <w:tcPr>
            <w:tcW w:w="270" w:type="dxa"/>
          </w:tcPr>
          <w:p w14:paraId="32D97931" w14:textId="77777777" w:rsidR="000C1FB8" w:rsidRPr="00522C3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5C0B1E36" w14:textId="5DE6C46F" w:rsidR="000C1FB8" w:rsidRPr="00522C3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1,975</w:t>
            </w:r>
          </w:p>
        </w:tc>
        <w:tc>
          <w:tcPr>
            <w:tcW w:w="270" w:type="dxa"/>
          </w:tcPr>
          <w:p w14:paraId="3192D1CD" w14:textId="77777777" w:rsidR="000C1FB8" w:rsidRPr="00522C3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</w:tcPr>
          <w:p w14:paraId="68876EE6" w14:textId="790AC0CB" w:rsidR="000C1FB8" w:rsidRPr="00522C3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30,621</w:t>
            </w:r>
          </w:p>
        </w:tc>
        <w:tc>
          <w:tcPr>
            <w:tcW w:w="236" w:type="dxa"/>
          </w:tcPr>
          <w:p w14:paraId="2EB66E0F" w14:textId="77777777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</w:tcPr>
          <w:p w14:paraId="27A8FCA2" w14:textId="2C933039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A45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010</w:t>
            </w:r>
            <w:r w:rsidRPr="00A45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996</w:t>
            </w:r>
          </w:p>
        </w:tc>
      </w:tr>
      <w:tr w:rsidR="000C1FB8" w:rsidRPr="00CF1517" w14:paraId="2B66927D" w14:textId="77777777" w:rsidTr="001C4351">
        <w:trPr>
          <w:cantSplit/>
          <w:trHeight w:hRule="exact" w:val="317"/>
        </w:trPr>
        <w:tc>
          <w:tcPr>
            <w:tcW w:w="3220" w:type="dxa"/>
          </w:tcPr>
          <w:p w14:paraId="241E7F7F" w14:textId="7FBB6B03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58DC2555" w14:textId="70F67F83" w:rsidR="000C1FB8" w:rsidRPr="00732DE0" w:rsidRDefault="00BF62BB" w:rsidP="001C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</w:t>
            </w:r>
            <w:r w:rsidR="00DC078D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410DDEEA" w14:textId="152C2034" w:rsidR="000C1FB8" w:rsidRPr="00A45701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4C2D7E30" w14:textId="7E749A72" w:rsidR="000C1FB8" w:rsidRPr="00DC078D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078D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</w:tcPr>
          <w:p w14:paraId="084EE6B6" w14:textId="77777777" w:rsidR="000C1FB8" w:rsidRPr="00A45701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F57D7A" w14:textId="57B8DE3D" w:rsidR="000C1FB8" w:rsidRPr="00A45701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14:paraId="45DB9559" w14:textId="77777777" w:rsidR="000C1FB8" w:rsidRPr="00A45701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FD63FB" w14:textId="6FF68B1A" w:rsidR="000C1FB8" w:rsidRPr="00A45701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9,915</w:t>
            </w:r>
          </w:p>
        </w:tc>
        <w:tc>
          <w:tcPr>
            <w:tcW w:w="270" w:type="dxa"/>
          </w:tcPr>
          <w:p w14:paraId="7AF15631" w14:textId="77777777" w:rsidR="000C1FB8" w:rsidRPr="00A45701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8496FB" w14:textId="2FC89416" w:rsidR="000C1FB8" w:rsidRPr="004F0D44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6,75</w:t>
            </w:r>
            <w:r w:rsidR="0084487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4A0D45A" w14:textId="77777777" w:rsidR="000C1FB8" w:rsidRPr="004F0D44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FF713D" w14:textId="1F1A1EA1" w:rsidR="000C1FB8" w:rsidRPr="004F0D44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</w:tcPr>
          <w:p w14:paraId="3AA80442" w14:textId="77777777" w:rsidR="000C1FB8" w:rsidRPr="004F0D44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AB81C4F" w14:textId="6038B759" w:rsidR="000C1FB8" w:rsidRPr="004F0D44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302,976</w:t>
            </w:r>
          </w:p>
        </w:tc>
        <w:tc>
          <w:tcPr>
            <w:tcW w:w="236" w:type="dxa"/>
          </w:tcPr>
          <w:p w14:paraId="6422F5B6" w14:textId="77777777" w:rsidR="000C1FB8" w:rsidRPr="004F0D44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C39405A" w14:textId="58711400" w:rsidR="000C1FB8" w:rsidRPr="004F0D44" w:rsidRDefault="003D209C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325,274</w:t>
            </w:r>
          </w:p>
        </w:tc>
      </w:tr>
      <w:tr w:rsidR="000C1FB8" w:rsidRPr="00CF1517" w14:paraId="0B2C0A41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540553B7" w14:textId="77777777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"/>
                <w:szCs w:val="2"/>
                <w:cs/>
              </w:rPr>
            </w:pPr>
            <w:r w:rsidRPr="00CF151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ทุนจากการตีราคาที่ดิน</w:t>
            </w:r>
          </w:p>
          <w:p w14:paraId="7EA294B7" w14:textId="77777777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5E2DDE" w14:textId="3B86AFF6" w:rsidR="000C1FB8" w:rsidRPr="00A45701" w:rsidRDefault="00DC078D" w:rsidP="001C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301D47" w14:textId="167B6854" w:rsidR="000C1FB8" w:rsidRPr="00A45701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56DFFCBE" w14:textId="5A5611BB" w:rsidR="000C1FB8" w:rsidRPr="00732DE0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FD798" w14:textId="77777777" w:rsidR="000C1FB8" w:rsidRPr="00732DE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2EC281" w14:textId="32F318C3" w:rsidR="000C1FB8" w:rsidRPr="00732DE0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891FF" w14:textId="77777777" w:rsidR="000C1FB8" w:rsidRPr="00732DE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35DA40" w14:textId="3309C4E9" w:rsidR="000C1FB8" w:rsidRPr="00732DE0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029155" w14:textId="77777777" w:rsidR="000C1FB8" w:rsidRPr="00732DE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8E39AE" w14:textId="18D3F0D8" w:rsidR="000C1FB8" w:rsidRPr="00732DE0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478CD9" w14:textId="77777777" w:rsidR="000C1FB8" w:rsidRPr="00732DE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F322FE" w14:textId="15CB4BEA" w:rsidR="000C1FB8" w:rsidRPr="00732DE0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925305" w14:textId="77777777" w:rsidR="000C1FB8" w:rsidRPr="00732DE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C87E49F" w14:textId="332C0163" w:rsidR="000C1FB8" w:rsidRPr="00732DE0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5A80B3" w14:textId="77777777" w:rsidR="000C1FB8" w:rsidRPr="00732DE0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F08442B" w14:textId="3A3E0157" w:rsidR="000C1FB8" w:rsidRPr="00732DE0" w:rsidRDefault="00DC078D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656F6" w:rsidRPr="00CF1517" w14:paraId="3128A409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64783D6D" w14:textId="2A1A8E3E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</w:tcPr>
          <w:p w14:paraId="73D970B6" w14:textId="57CFA9A7" w:rsidR="003656F6" w:rsidRDefault="003656F6" w:rsidP="001C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934</w:t>
            </w:r>
          </w:p>
        </w:tc>
        <w:tc>
          <w:tcPr>
            <w:tcW w:w="270" w:type="dxa"/>
          </w:tcPr>
          <w:p w14:paraId="77C5E874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7E73B188" w14:textId="54AC504C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63,003</w:t>
            </w:r>
          </w:p>
        </w:tc>
        <w:tc>
          <w:tcPr>
            <w:tcW w:w="270" w:type="dxa"/>
          </w:tcPr>
          <w:p w14:paraId="376EB74D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7AD96B" w14:textId="71914B46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33,274</w:t>
            </w:r>
          </w:p>
        </w:tc>
        <w:tc>
          <w:tcPr>
            <w:tcW w:w="270" w:type="dxa"/>
          </w:tcPr>
          <w:p w14:paraId="5CF3AC8B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2F4610" w14:textId="6E01AA32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109,050</w:t>
            </w:r>
          </w:p>
        </w:tc>
        <w:tc>
          <w:tcPr>
            <w:tcW w:w="270" w:type="dxa"/>
          </w:tcPr>
          <w:p w14:paraId="2F9F8711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0D53F2" w14:textId="50EB4469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2,202</w:t>
            </w:r>
          </w:p>
        </w:tc>
        <w:tc>
          <w:tcPr>
            <w:tcW w:w="270" w:type="dxa"/>
          </w:tcPr>
          <w:p w14:paraId="185A2A4E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15BF70" w14:textId="6CAC60E9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E0202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07FC3CC" w14:textId="2C0EB2A6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(208,463)</w:t>
            </w:r>
          </w:p>
        </w:tc>
        <w:tc>
          <w:tcPr>
            <w:tcW w:w="236" w:type="dxa"/>
          </w:tcPr>
          <w:p w14:paraId="40871E02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A9715B6" w14:textId="4AE84247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656F6" w:rsidRPr="00CF1517" w14:paraId="541BA880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79B61B43" w14:textId="08B3E990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992" w:type="dxa"/>
          </w:tcPr>
          <w:p w14:paraId="5A40CDED" w14:textId="261B13B4" w:rsidR="003656F6" w:rsidRDefault="003656F6" w:rsidP="001C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8EF38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546DDCF5" w14:textId="77CFB954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C283E4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4A86FC" w14:textId="7705BCA8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29647C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00DB50" w14:textId="1DF32221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385,590</w:t>
            </w:r>
          </w:p>
        </w:tc>
        <w:tc>
          <w:tcPr>
            <w:tcW w:w="270" w:type="dxa"/>
          </w:tcPr>
          <w:p w14:paraId="4EEA65FA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570077" w14:textId="4D5C726A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B98423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0F0150" w14:textId="6E9E1CD4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B248A8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19A32C4" w14:textId="42C4E66E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9A6BF5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62C7F47" w14:textId="52B422AE" w:rsidR="003656F6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385,590</w:t>
            </w:r>
          </w:p>
        </w:tc>
      </w:tr>
      <w:tr w:rsidR="003656F6" w:rsidRPr="00CF1517" w14:paraId="192A660A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621B6D21" w14:textId="157A5E23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714364C6" w14:textId="6998F137" w:rsidR="003656F6" w:rsidRPr="00732DE0" w:rsidRDefault="003656F6" w:rsidP="001C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367ED4" w14:textId="7B39BE38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C5DD0" w14:textId="4F9F52F1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97C364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2F8A19" w14:textId="643CDDB6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(465)</w:t>
            </w:r>
          </w:p>
        </w:tc>
        <w:tc>
          <w:tcPr>
            <w:tcW w:w="270" w:type="dxa"/>
          </w:tcPr>
          <w:p w14:paraId="30D1D8D2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7ADF4" w14:textId="1840F848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(51,445)</w:t>
            </w:r>
          </w:p>
        </w:tc>
        <w:tc>
          <w:tcPr>
            <w:tcW w:w="270" w:type="dxa"/>
          </w:tcPr>
          <w:p w14:paraId="73595649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50170B" w14:textId="327B9BF3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(1,294)</w:t>
            </w:r>
          </w:p>
        </w:tc>
        <w:tc>
          <w:tcPr>
            <w:tcW w:w="270" w:type="dxa"/>
          </w:tcPr>
          <w:p w14:paraId="2C90E9D3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66FB8C" w14:textId="137F601C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1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(333)</w:t>
            </w:r>
          </w:p>
        </w:tc>
        <w:tc>
          <w:tcPr>
            <w:tcW w:w="270" w:type="dxa"/>
          </w:tcPr>
          <w:p w14:paraId="5FCD1707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9F95A55" w14:textId="52C51658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0B5335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383FA69" w14:textId="058080DA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892"/>
              </w:tabs>
              <w:spacing w:line="360" w:lineRule="exact"/>
              <w:ind w:left="-18" w:right="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(53,537)</w:t>
            </w:r>
          </w:p>
        </w:tc>
      </w:tr>
      <w:tr w:rsidR="003656F6" w:rsidRPr="00CF1517" w14:paraId="0BDFB7C9" w14:textId="77777777" w:rsidTr="00A87B13">
        <w:trPr>
          <w:cantSplit/>
          <w:trHeight w:hRule="exact" w:val="317"/>
        </w:trPr>
        <w:tc>
          <w:tcPr>
            <w:tcW w:w="3220" w:type="dxa"/>
          </w:tcPr>
          <w:p w14:paraId="1F27376A" w14:textId="127A24A2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E8A113" w14:textId="2B6ACD6F" w:rsidR="003656F6" w:rsidRPr="00732DE0" w:rsidRDefault="003656F6" w:rsidP="001C4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858E83" w14:textId="7BF847D5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B9097D" w14:textId="40521110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(283)</w:t>
            </w:r>
          </w:p>
        </w:tc>
        <w:tc>
          <w:tcPr>
            <w:tcW w:w="270" w:type="dxa"/>
          </w:tcPr>
          <w:p w14:paraId="69ADC857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EB99D5" w14:textId="00CF369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(71)</w:t>
            </w:r>
          </w:p>
        </w:tc>
        <w:tc>
          <w:tcPr>
            <w:tcW w:w="270" w:type="dxa"/>
          </w:tcPr>
          <w:p w14:paraId="4B794D41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959E65" w14:textId="47929190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(1,407)</w:t>
            </w:r>
          </w:p>
        </w:tc>
        <w:tc>
          <w:tcPr>
            <w:tcW w:w="270" w:type="dxa"/>
          </w:tcPr>
          <w:p w14:paraId="11EA2BC3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9D8B9D" w14:textId="50C2D456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(178)</w:t>
            </w:r>
          </w:p>
        </w:tc>
        <w:tc>
          <w:tcPr>
            <w:tcW w:w="270" w:type="dxa"/>
          </w:tcPr>
          <w:p w14:paraId="3A01F395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EA6408" w14:textId="6D6298A9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0C7CFE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24004D" w14:textId="2109A373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(1,237)</w:t>
            </w:r>
          </w:p>
        </w:tc>
        <w:tc>
          <w:tcPr>
            <w:tcW w:w="236" w:type="dxa"/>
          </w:tcPr>
          <w:p w14:paraId="782C76B1" w14:textId="77777777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CD253A5" w14:textId="507A211F" w:rsidR="003656F6" w:rsidRPr="00732DE0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892"/>
              </w:tabs>
              <w:spacing w:line="360" w:lineRule="exact"/>
              <w:ind w:left="-18" w:right="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(3,176)</w:t>
            </w:r>
          </w:p>
        </w:tc>
      </w:tr>
      <w:tr w:rsidR="003656F6" w:rsidRPr="00CF1517" w14:paraId="2C2506F6" w14:textId="77777777" w:rsidTr="00A87B13">
        <w:trPr>
          <w:cantSplit/>
          <w:trHeight w:hRule="exact" w:val="363"/>
        </w:trPr>
        <w:tc>
          <w:tcPr>
            <w:tcW w:w="3220" w:type="dxa"/>
          </w:tcPr>
          <w:p w14:paraId="24232C37" w14:textId="687FEE22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57D6" w14:textId="48BC9CF5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276,088</w:t>
            </w:r>
          </w:p>
        </w:tc>
        <w:tc>
          <w:tcPr>
            <w:tcW w:w="270" w:type="dxa"/>
          </w:tcPr>
          <w:p w14:paraId="74640B33" w14:textId="07CFB701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0E9FD5" w14:textId="65AB4CCF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1,129,760</w:t>
            </w:r>
          </w:p>
        </w:tc>
        <w:tc>
          <w:tcPr>
            <w:tcW w:w="270" w:type="dxa"/>
          </w:tcPr>
          <w:p w14:paraId="75169567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6E8740" w14:textId="4CDFA524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614,610</w:t>
            </w:r>
          </w:p>
        </w:tc>
        <w:tc>
          <w:tcPr>
            <w:tcW w:w="270" w:type="dxa"/>
          </w:tcPr>
          <w:p w14:paraId="7147A5BF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AE8832" w14:textId="02D16EA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48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2,362,460</w:t>
            </w:r>
          </w:p>
        </w:tc>
        <w:tc>
          <w:tcPr>
            <w:tcW w:w="270" w:type="dxa"/>
          </w:tcPr>
          <w:p w14:paraId="16ABD117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811A8C" w14:textId="3158AFC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156,516</w:t>
            </w:r>
          </w:p>
        </w:tc>
        <w:tc>
          <w:tcPr>
            <w:tcW w:w="270" w:type="dxa"/>
          </w:tcPr>
          <w:p w14:paraId="6BE459BA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5331DA" w14:textId="6D93472B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1,816</w:t>
            </w:r>
          </w:p>
        </w:tc>
        <w:tc>
          <w:tcPr>
            <w:tcW w:w="270" w:type="dxa"/>
          </w:tcPr>
          <w:p w14:paraId="3CAC46A5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1F089A" w14:textId="24CD0892" w:rsidR="003656F6" w:rsidRPr="001C616B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8448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123,897</w:t>
            </w:r>
          </w:p>
        </w:tc>
        <w:tc>
          <w:tcPr>
            <w:tcW w:w="236" w:type="dxa"/>
          </w:tcPr>
          <w:p w14:paraId="1999BB90" w14:textId="77777777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BD3EF5" w14:textId="5BA4ED1D" w:rsidR="003656F6" w:rsidRPr="00A45701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7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4,665,147</w:t>
            </w:r>
          </w:p>
        </w:tc>
      </w:tr>
      <w:tr w:rsidR="003656F6" w:rsidRPr="00CF1517" w14:paraId="0FDCD259" w14:textId="77777777" w:rsidTr="00A87B13">
        <w:trPr>
          <w:cantSplit/>
          <w:trHeight w:hRule="exact" w:val="218"/>
        </w:trPr>
        <w:tc>
          <w:tcPr>
            <w:tcW w:w="3220" w:type="dxa"/>
            <w:vAlign w:val="bottom"/>
          </w:tcPr>
          <w:p w14:paraId="70484F86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87076C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1FB5C0" w14:textId="6A50D84E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8C5A25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  <w:tab w:val="decimal" w:pos="1062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1B6B1DA7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5D4BD5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3251C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239164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D8A96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0A6D7D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39173BD0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5E6783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7FB5FB55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377D78E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79516D0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D98F432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3656F6" w:rsidRPr="00CF1517" w14:paraId="198750C1" w14:textId="77777777" w:rsidTr="00A87B13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063D61A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11983CD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E23FF0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BBCCAE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613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7F7AB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D52765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3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54A72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15E1E3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7"/>
              </w:tabs>
              <w:ind w:left="-10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879FA7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048983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left="-108" w:right="7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C10C7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BC5FE2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22"/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B746C8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3232CCA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77A1BD2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528A2A58" w14:textId="77777777" w:rsidR="003656F6" w:rsidRPr="00CF151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02"/>
              </w:tabs>
              <w:ind w:left="-108" w:right="-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7D620D79" w14:textId="2032B12E" w:rsidR="00032891" w:rsidRDefault="00032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F17061E" w14:textId="77777777" w:rsidR="00307FA5" w:rsidRDefault="003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  <w:sectPr w:rsidR="00307FA5" w:rsidSect="00872F5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2D203E" w:rsidRPr="00CF1517" w14:paraId="351E4DFB" w14:textId="77777777" w:rsidTr="00477971">
        <w:trPr>
          <w:cantSplit/>
          <w:trHeight w:hRule="exact" w:val="317"/>
        </w:trPr>
        <w:tc>
          <w:tcPr>
            <w:tcW w:w="3220" w:type="dxa"/>
          </w:tcPr>
          <w:p w14:paraId="6639164B" w14:textId="77777777" w:rsidR="00307FA5" w:rsidRDefault="00307FA5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6035B76" w14:textId="7B0ABE72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br/>
            </w:r>
          </w:p>
        </w:tc>
        <w:tc>
          <w:tcPr>
            <w:tcW w:w="11360" w:type="dxa"/>
            <w:gridSpan w:val="15"/>
          </w:tcPr>
          <w:p w14:paraId="69D896CE" w14:textId="45F87BF9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AB168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AB1683"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</w:tr>
      <w:tr w:rsidR="002D203E" w:rsidRPr="00CF1517" w14:paraId="1C5694E1" w14:textId="77777777" w:rsidTr="00477971">
        <w:trPr>
          <w:cantSplit/>
          <w:trHeight w:hRule="exact" w:val="317"/>
        </w:trPr>
        <w:tc>
          <w:tcPr>
            <w:tcW w:w="3220" w:type="dxa"/>
          </w:tcPr>
          <w:p w14:paraId="66A2544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C88D7B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7E40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8430C5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FC6F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8FC91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216FE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8CE21B7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6F069E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1BCFD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601F7F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491F4A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6285A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4AF18B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C54CAC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BF4E08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03E" w:rsidRPr="00CF1517" w14:paraId="41E02CBD" w14:textId="77777777" w:rsidTr="00477971">
        <w:trPr>
          <w:cantSplit/>
          <w:trHeight w:hRule="exact" w:val="317"/>
        </w:trPr>
        <w:tc>
          <w:tcPr>
            <w:tcW w:w="3220" w:type="dxa"/>
          </w:tcPr>
          <w:p w14:paraId="409A3C8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811CBA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DBDDA9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7E3D7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2D6C9B27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A88FE2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8B405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D2F199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2F5E8E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EF5F74F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D1D6D7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FE1B7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6F9F6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54424A9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0E337FF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8C0A754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03E" w:rsidRPr="00CF1517" w14:paraId="57068726" w14:textId="77777777" w:rsidTr="00477971">
        <w:trPr>
          <w:cantSplit/>
          <w:trHeight w:hRule="exact" w:val="317"/>
        </w:trPr>
        <w:tc>
          <w:tcPr>
            <w:tcW w:w="3220" w:type="dxa"/>
          </w:tcPr>
          <w:p w14:paraId="502125BA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2B12CF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168B6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EF6E99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72BE8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04DEF7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33EAAF54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D54FE4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50AB148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3F3DC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B31169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53C73E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371EB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5CA1218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2C8F03F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598EE9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03E" w:rsidRPr="00CF1517" w14:paraId="04D06031" w14:textId="77777777" w:rsidTr="00477971">
        <w:trPr>
          <w:cantSplit/>
          <w:trHeight w:hRule="exact" w:val="317"/>
        </w:trPr>
        <w:tc>
          <w:tcPr>
            <w:tcW w:w="3220" w:type="dxa"/>
          </w:tcPr>
          <w:p w14:paraId="307BAAA7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34E871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6A1163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CDEBAF7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77B74DE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355FC7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70A837A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06CAE4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6466D01A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4A6E6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5D796AF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0A270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E881D7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6DE797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7FE6253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3B2E932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D203E" w:rsidRPr="00CF1517" w14:paraId="739EE944" w14:textId="77777777" w:rsidTr="00477971">
        <w:trPr>
          <w:cantSplit/>
          <w:trHeight w:hRule="exact" w:val="317"/>
        </w:trPr>
        <w:tc>
          <w:tcPr>
            <w:tcW w:w="3220" w:type="dxa"/>
          </w:tcPr>
          <w:p w14:paraId="4906F88A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5"/>
          </w:tcPr>
          <w:p w14:paraId="2B799D9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07FA5" w:rsidRPr="00CF1517" w14:paraId="4A820B70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3267BFE1" w14:textId="08A7D44F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5138DD0D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50C0D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2BF769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F42D2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735DA9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DD0165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8B7A32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BCFB2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BB98FC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E8D3AA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0CEB9D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7AB1F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F2C89DF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B20008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9B832D0" w14:textId="77777777" w:rsidR="00307FA5" w:rsidRPr="00CF1517" w:rsidRDefault="00307FA5" w:rsidP="003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7B13" w:rsidRPr="00CF1517" w14:paraId="4B627344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5795B8A9" w14:textId="2F926499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25DA0FBA" w14:textId="5C0ECB76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9A0E5D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25DDAD" w14:textId="3EA05AE3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(179,806)</w:t>
            </w:r>
          </w:p>
        </w:tc>
        <w:tc>
          <w:tcPr>
            <w:tcW w:w="270" w:type="dxa"/>
          </w:tcPr>
          <w:p w14:paraId="55B61229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E38057" w14:textId="7A62091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(19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BF7474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E360BA" w14:textId="56F3E99E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627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02B091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3C5ADB" w14:textId="29D33E0C" w:rsidR="00A87B13" w:rsidRPr="00A87B13" w:rsidRDefault="00A87B13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(99,678)</w:t>
            </w:r>
          </w:p>
        </w:tc>
        <w:tc>
          <w:tcPr>
            <w:tcW w:w="270" w:type="dxa"/>
          </w:tcPr>
          <w:p w14:paraId="3B765588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BC284F" w14:textId="101EC410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675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6339BC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FAAD5BD" w14:textId="24B02B9F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D67179" w14:textId="77777777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8CC2989" w14:textId="7D2ADDDF" w:rsidR="00A87B13" w:rsidRPr="00A87B13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A87B13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3E63">
              <w:rPr>
                <w:rFonts w:ascii="Angsana New" w:hAnsi="Angsana New" w:cs="Angsana New"/>
                <w:sz w:val="26"/>
                <w:szCs w:val="26"/>
              </w:rPr>
              <w:t>146</w:t>
            </w:r>
            <w:r w:rsidRPr="00A87B1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87B13" w:rsidRPr="00CF1517" w14:paraId="55CA20EE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0A749011" w14:textId="7F6238D5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34C79F63" w14:textId="5A90A6BC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3A702E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EE7F0A" w14:textId="7A5973C1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E967B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58C4C72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5D7287" w14:textId="54BA9DCF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7,207)</w:t>
            </w:r>
          </w:p>
        </w:tc>
        <w:tc>
          <w:tcPr>
            <w:tcW w:w="270" w:type="dxa"/>
            <w:vAlign w:val="bottom"/>
          </w:tcPr>
          <w:p w14:paraId="35FF8FF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42D84A" w14:textId="16450138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(202,191)</w:t>
            </w:r>
          </w:p>
        </w:tc>
        <w:tc>
          <w:tcPr>
            <w:tcW w:w="270" w:type="dxa"/>
            <w:vAlign w:val="bottom"/>
          </w:tcPr>
          <w:p w14:paraId="27705564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88B43F" w14:textId="704C6DD9" w:rsidR="00A87B13" w:rsidRPr="002D6C77" w:rsidRDefault="00A87B13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509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677A356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C1FAE7" w14:textId="3F1F19FD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25)</w:t>
            </w:r>
          </w:p>
        </w:tc>
        <w:tc>
          <w:tcPr>
            <w:tcW w:w="270" w:type="dxa"/>
            <w:vAlign w:val="bottom"/>
          </w:tcPr>
          <w:p w14:paraId="2AC32F89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D03566A" w14:textId="2734D800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16EA7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E2D956C" w14:textId="314F50B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(298,563)</w:t>
            </w:r>
          </w:p>
        </w:tc>
      </w:tr>
      <w:tr w:rsidR="00A87B13" w:rsidRPr="00CF1517" w14:paraId="66FB2036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65E3C5A" w14:textId="762B46BA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  <w:vAlign w:val="bottom"/>
          </w:tcPr>
          <w:p w14:paraId="283E2622" w14:textId="4AD858B8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49AD3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87AA31" w14:textId="68D05552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vAlign w:val="bottom"/>
          </w:tcPr>
          <w:p w14:paraId="2B98FA16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BEE134" w14:textId="1B6619C3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vAlign w:val="bottom"/>
          </w:tcPr>
          <w:p w14:paraId="03D25F1C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977922" w14:textId="36F701B1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60EDD8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554528" w14:textId="3D08B174" w:rsidR="00A87B13" w:rsidRPr="002D6C77" w:rsidRDefault="00A87B13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4AE374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049D66" w14:textId="118C73EE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173E19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B64270" w14:textId="54481B32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1F982F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11E0038" w14:textId="6D482DAB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87B13" w:rsidRPr="00CF1517" w14:paraId="13F10AE4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B0F967A" w14:textId="75453771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300C9E83" w14:textId="050CF78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29D969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867879" w14:textId="5D80BA00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343</w:t>
            </w:r>
          </w:p>
        </w:tc>
        <w:tc>
          <w:tcPr>
            <w:tcW w:w="270" w:type="dxa"/>
            <w:vAlign w:val="bottom"/>
          </w:tcPr>
          <w:p w14:paraId="48C88004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E3ECEC" w14:textId="2E6C888A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0500EA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00C90D" w14:textId="14BED740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692DF2D4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C999A4" w14:textId="78545FCE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270" w:type="dxa"/>
            <w:vAlign w:val="bottom"/>
          </w:tcPr>
          <w:p w14:paraId="2B17EE43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1C5755" w14:textId="57EC4C75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A4F2D4B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A899924" w14:textId="1F3E10A1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C506CC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0A27862" w14:textId="2B10A816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87B13" w:rsidRPr="00CF1517" w14:paraId="34988BC5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213B84A7" w14:textId="7B6CDD36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5CBA83" w14:textId="390D254A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6BDDC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27D8E3" w14:textId="485C64CB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33B83BC8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DA2DCA" w14:textId="1B93A294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44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61B78D1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F6F359" w14:textId="09D0D1A6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86D0E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vAlign w:val="bottom"/>
          </w:tcPr>
          <w:p w14:paraId="1AE255E8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065E13" w14:textId="2B07848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360B44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B0B8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2753F2F8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9CD581" w14:textId="5A7403DC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B7A5A8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95AF82C" w14:textId="2FC50071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EF772A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ABB7586" w14:textId="33AEA9A5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,519</w:t>
            </w:r>
          </w:p>
        </w:tc>
      </w:tr>
      <w:tr w:rsidR="00A87B13" w:rsidRPr="00CF1517" w14:paraId="653C2D39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779D7EC" w14:textId="38DC4F0E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816C1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85D5DE4" w14:textId="537D56D8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E7AFB2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4C1E85" w14:textId="4C1B6EFA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3BD2DE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1586D5" w14:textId="778BDFF3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E280B5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7065BD" w14:textId="2C774B2E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FBD02A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6DA030" w14:textId="18526848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A755D7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94CB14" w14:textId="12F33C06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FC464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F5DE932" w14:textId="1E433274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C81E33" w14:textId="77777777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83B47BF" w14:textId="539BE23D" w:rsidR="00A87B13" w:rsidRPr="002D6C7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C1FB8" w:rsidRPr="00CF1517" w14:paraId="3675865C" w14:textId="77777777" w:rsidTr="00477971">
        <w:trPr>
          <w:cantSplit/>
          <w:trHeight w:hRule="exact" w:val="317"/>
        </w:trPr>
        <w:tc>
          <w:tcPr>
            <w:tcW w:w="3220" w:type="dxa"/>
          </w:tcPr>
          <w:p w14:paraId="6ADE6176" w14:textId="6513788B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AE3E6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 </w:t>
            </w:r>
            <w:r w:rsidRPr="00AE3E6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E3E6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2" w:type="dxa"/>
            <w:vAlign w:val="bottom"/>
          </w:tcPr>
          <w:p w14:paraId="704DDD75" w14:textId="2E60EF41" w:rsidR="000C1FB8" w:rsidRPr="003D209C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20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35B96D" w14:textId="77777777" w:rsidR="000C1FB8" w:rsidRPr="002D6C7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178868" w14:textId="57C7601C" w:rsidR="000C1FB8" w:rsidRPr="003D10A2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FD8B05B" w14:textId="77777777" w:rsidR="000C1FB8" w:rsidRPr="002D6C7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F28433" w14:textId="16BF07AA" w:rsidR="000C1FB8" w:rsidRPr="00522C30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(244,366)</w:t>
            </w:r>
          </w:p>
        </w:tc>
        <w:tc>
          <w:tcPr>
            <w:tcW w:w="270" w:type="dxa"/>
            <w:vAlign w:val="bottom"/>
          </w:tcPr>
          <w:p w14:paraId="60C67D01" w14:textId="77777777" w:rsidR="000C1FB8" w:rsidRPr="00522C30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B67F75" w14:textId="3995B10B" w:rsidR="000C1FB8" w:rsidRPr="00522C30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(823,680)</w:t>
            </w:r>
          </w:p>
        </w:tc>
        <w:tc>
          <w:tcPr>
            <w:tcW w:w="270" w:type="dxa"/>
            <w:vAlign w:val="bottom"/>
          </w:tcPr>
          <w:p w14:paraId="29447B28" w14:textId="77777777" w:rsidR="000C1FB8" w:rsidRPr="00522C30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35643B" w14:textId="3EB5B3E2" w:rsidR="000C1FB8" w:rsidRPr="00AE51ED" w:rsidRDefault="000C1FB8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51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(111,228)</w:t>
            </w:r>
          </w:p>
        </w:tc>
        <w:tc>
          <w:tcPr>
            <w:tcW w:w="270" w:type="dxa"/>
            <w:vAlign w:val="bottom"/>
          </w:tcPr>
          <w:p w14:paraId="7252F5D6" w14:textId="77777777" w:rsidR="000C1FB8" w:rsidRPr="002D6C7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ADFABD" w14:textId="5BC2CA7A" w:rsidR="000C1FB8" w:rsidRPr="003D10A2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</w:t>
            </w: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479295B" w14:textId="77777777" w:rsidR="000C1FB8" w:rsidRPr="002D6C7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7347C45" w14:textId="5ADEA14E" w:rsidR="000C1FB8" w:rsidRPr="003D10A2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9058C7" w14:textId="77777777" w:rsidR="000C1FB8" w:rsidRPr="002D6C7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3AAB1D8" w14:textId="29DF1843" w:rsidR="000C1FB8" w:rsidRPr="003D10A2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95</w:t>
            </w: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96</w:t>
            </w:r>
            <w:r w:rsidRPr="003D10A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0C1FB8" w:rsidRPr="00CF1517" w14:paraId="182096F4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5D1BFA68" w14:textId="171D732B" w:rsidR="000C1FB8" w:rsidRPr="00CF1517" w:rsidRDefault="000C1FB8" w:rsidP="000C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15624BD0" w14:textId="085125CE" w:rsidR="000C1FB8" w:rsidRPr="003D209C" w:rsidRDefault="003D209C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20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0330D8" w14:textId="77777777" w:rsidR="000C1FB8" w:rsidRPr="002D6C77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75B6D8" w14:textId="5C760468" w:rsidR="000C1FB8" w:rsidRPr="003D209C" w:rsidRDefault="003D209C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3D209C">
              <w:rPr>
                <w:rFonts w:ascii="Angsana New" w:hAnsi="Angsana New" w:cs="Angsana New"/>
                <w:sz w:val="26"/>
                <w:szCs w:val="26"/>
              </w:rPr>
              <w:t>(39,00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D209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F4575B" w14:textId="77777777" w:rsidR="000C1FB8" w:rsidRPr="003D209C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C82490" w14:textId="5B3CA381" w:rsidR="000C1FB8" w:rsidRPr="003D209C" w:rsidRDefault="003D209C" w:rsidP="003D2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(52,236)</w:t>
            </w:r>
          </w:p>
        </w:tc>
        <w:tc>
          <w:tcPr>
            <w:tcW w:w="270" w:type="dxa"/>
            <w:vAlign w:val="bottom"/>
          </w:tcPr>
          <w:p w14:paraId="2F2F6E5F" w14:textId="77777777" w:rsidR="000C1FB8" w:rsidRPr="003D209C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AA05FB" w14:textId="59E78F04" w:rsidR="000C1FB8" w:rsidRPr="003D209C" w:rsidRDefault="0056691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(220,998)</w:t>
            </w:r>
          </w:p>
        </w:tc>
        <w:tc>
          <w:tcPr>
            <w:tcW w:w="270" w:type="dxa"/>
            <w:vAlign w:val="bottom"/>
          </w:tcPr>
          <w:p w14:paraId="1AB4555D" w14:textId="77777777" w:rsidR="000C1FB8" w:rsidRPr="003D209C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3B88D6" w14:textId="11C181CF" w:rsidR="000C1FB8" w:rsidRPr="00171579" w:rsidRDefault="0056691F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171579">
              <w:rPr>
                <w:rFonts w:ascii="Angsana New" w:hAnsi="Angsana New" w:cs="Angsana New"/>
                <w:sz w:val="26"/>
                <w:szCs w:val="26"/>
              </w:rPr>
              <w:t>(12,61</w:t>
            </w:r>
            <w:r w:rsidR="00171579" w:rsidRPr="00171579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17157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DFD281F" w14:textId="77777777" w:rsidR="000C1FB8" w:rsidRPr="003D209C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F917D0" w14:textId="228F0CC1" w:rsidR="000C1FB8" w:rsidRPr="003D209C" w:rsidRDefault="0056691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</w:t>
            </w:r>
            <w:r w:rsidR="00171579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613456E" w14:textId="77777777" w:rsidR="000C1FB8" w:rsidRPr="003D209C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C5B4FA6" w14:textId="558EF540" w:rsidR="000C1FB8" w:rsidRPr="003D209C" w:rsidRDefault="0056691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0B601B" w14:textId="77777777" w:rsidR="000C1FB8" w:rsidRPr="003D209C" w:rsidRDefault="000C1FB8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D72CC9D" w14:textId="1C17CB78" w:rsidR="000C1FB8" w:rsidRPr="003D209C" w:rsidRDefault="0056691F" w:rsidP="000C1F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(325,036)</w:t>
            </w:r>
          </w:p>
        </w:tc>
      </w:tr>
      <w:tr w:rsidR="003656F6" w:rsidRPr="00CF1517" w14:paraId="445B4764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64C2815E" w14:textId="27EF1A8E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2" w:type="dxa"/>
            <w:vAlign w:val="bottom"/>
          </w:tcPr>
          <w:p w14:paraId="14E9E292" w14:textId="1ADA8651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20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A5B255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B76907" w14:textId="4C5F84E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451F03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C39E65" w14:textId="077A6398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vAlign w:val="bottom"/>
          </w:tcPr>
          <w:p w14:paraId="5EA0362C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4B19A4" w14:textId="7D4B713E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3237262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E7F037" w14:textId="52444C1C" w:rsidR="003656F6" w:rsidRPr="00171579" w:rsidRDefault="003656F6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171579"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  <w:tc>
          <w:tcPr>
            <w:tcW w:w="270" w:type="dxa"/>
            <w:vAlign w:val="bottom"/>
          </w:tcPr>
          <w:p w14:paraId="69F76D48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28545F" w14:textId="2128C04A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39ABF6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186C1FB" w14:textId="3365A2DC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CC63D8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11F2F03" w14:textId="5D25B2CD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656F6" w:rsidRPr="00CF1517" w14:paraId="5F37FC4B" w14:textId="77777777" w:rsidTr="00682993">
        <w:trPr>
          <w:cantSplit/>
          <w:trHeight w:hRule="exact" w:val="317"/>
        </w:trPr>
        <w:tc>
          <w:tcPr>
            <w:tcW w:w="3220" w:type="dxa"/>
          </w:tcPr>
          <w:p w14:paraId="5C8BD99A" w14:textId="6EEB7B81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992" w:type="dxa"/>
            <w:vAlign w:val="bottom"/>
          </w:tcPr>
          <w:p w14:paraId="7C27C4BB" w14:textId="6B5E922F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B32755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F8A2DA" w14:textId="2910AA61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8C36CD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1F1364" w14:textId="7F65102B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37B0A7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0E1E3" w14:textId="1DC4AFBB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(259,767)</w:t>
            </w:r>
          </w:p>
        </w:tc>
        <w:tc>
          <w:tcPr>
            <w:tcW w:w="270" w:type="dxa"/>
            <w:vAlign w:val="bottom"/>
          </w:tcPr>
          <w:p w14:paraId="0366BEE6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B633BB" w14:textId="78AB5DD3" w:rsidR="003656F6" w:rsidRPr="00171579" w:rsidRDefault="003656F6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EB4CEC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2D838" w14:textId="613B5379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5DB80E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D6AD784" w14:textId="21BD246F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DAA20B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C875797" w14:textId="0C53C401" w:rsidR="003656F6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(259,767)</w:t>
            </w:r>
          </w:p>
        </w:tc>
      </w:tr>
      <w:tr w:rsidR="003656F6" w:rsidRPr="00CF1517" w14:paraId="70254037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7D8ADFD2" w14:textId="7CA588ED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53B97BB7" w14:textId="7AAE9C1B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20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CC0236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7D8637" w14:textId="17B77482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92D973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ACF914" w14:textId="1AB843C5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vAlign w:val="bottom"/>
          </w:tcPr>
          <w:p w14:paraId="6ADC481C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C73DD4" w14:textId="356766BF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30,840</w:t>
            </w:r>
          </w:p>
        </w:tc>
        <w:tc>
          <w:tcPr>
            <w:tcW w:w="270" w:type="dxa"/>
            <w:vAlign w:val="bottom"/>
          </w:tcPr>
          <w:p w14:paraId="399BB7F8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ED89A6" w14:textId="0438F760" w:rsidR="003656F6" w:rsidRPr="00171579" w:rsidRDefault="003656F6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171579">
              <w:rPr>
                <w:rFonts w:ascii="Angsana New" w:hAnsi="Angsana New" w:cs="Angsana New"/>
                <w:sz w:val="26"/>
                <w:szCs w:val="26"/>
              </w:rPr>
              <w:t>760</w:t>
            </w:r>
          </w:p>
        </w:tc>
        <w:tc>
          <w:tcPr>
            <w:tcW w:w="270" w:type="dxa"/>
            <w:vAlign w:val="bottom"/>
          </w:tcPr>
          <w:p w14:paraId="24C67601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A9CFE3" w14:textId="5DEB0945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vAlign w:val="bottom"/>
          </w:tcPr>
          <w:p w14:paraId="49993B43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68366AA" w14:textId="4E19201E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063BC2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C2F5D90" w14:textId="6103DC93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32,275</w:t>
            </w:r>
          </w:p>
        </w:tc>
      </w:tr>
      <w:tr w:rsidR="003656F6" w:rsidRPr="00CF1517" w14:paraId="40259384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56DDC0B5" w14:textId="7582F53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436BA1F" w14:textId="17A7A79B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3D20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28EECFD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266275" w14:textId="3693FCCC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vAlign w:val="bottom"/>
          </w:tcPr>
          <w:p w14:paraId="2B9BCCFD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13DF61" w14:textId="39CC6786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7C6D3B11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7FE92D" w14:textId="05BFE2AF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70" w:type="dxa"/>
            <w:vAlign w:val="bottom"/>
          </w:tcPr>
          <w:p w14:paraId="17210957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70059A" w14:textId="36ABBC6B" w:rsidR="003656F6" w:rsidRPr="00171579" w:rsidRDefault="003656F6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171579">
              <w:rPr>
                <w:rFonts w:ascii="Angsana New" w:hAnsi="Angsana New" w:cs="Angsana New"/>
                <w:sz w:val="26"/>
                <w:szCs w:val="26"/>
              </w:rPr>
              <w:t>158</w:t>
            </w:r>
          </w:p>
        </w:tc>
        <w:tc>
          <w:tcPr>
            <w:tcW w:w="270" w:type="dxa"/>
            <w:vAlign w:val="bottom"/>
          </w:tcPr>
          <w:p w14:paraId="0993CB3A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E8213A" w14:textId="7AA447E8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4F678B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243FF2F" w14:textId="34F1F31E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A1970C" w14:textId="77777777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32C938E" w14:textId="6C31EEF5" w:rsidR="003656F6" w:rsidRPr="003D209C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904</w:t>
            </w:r>
          </w:p>
        </w:tc>
      </w:tr>
      <w:tr w:rsidR="003656F6" w:rsidRPr="00CF1517" w14:paraId="46B07DEB" w14:textId="77777777" w:rsidTr="00B3140E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23B8BB26" w14:textId="3C062868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06777" w14:textId="15D59916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1BDFEB9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C56B" w14:textId="2EB625BF" w:rsidR="003656F6" w:rsidRPr="003D10A2" w:rsidRDefault="00891CA0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656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253,558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05F606B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2B018" w14:textId="624286CF" w:rsidR="003656F6" w:rsidRPr="00522C30" w:rsidRDefault="00891CA0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656F6"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296,17</w:t>
            </w:r>
            <w:r w:rsidR="003656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02A41F7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171E2" w14:textId="3E521B7D" w:rsidR="003656F6" w:rsidRPr="003D10A2" w:rsidRDefault="00891CA0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656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1,272,978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3EA93B7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9831" w14:textId="57A93632" w:rsidR="003656F6" w:rsidRPr="00171579" w:rsidRDefault="00891CA0" w:rsidP="00AE51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656F6" w:rsidRPr="001715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122,964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EA8674D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FE450" w14:textId="03903B24" w:rsidR="003656F6" w:rsidRPr="003D10A2" w:rsidRDefault="00891CA0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656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1,145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436CE1F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E34E2" w14:textId="4108A608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8F8FBB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9B34E" w14:textId="6B06FBCB" w:rsidR="003656F6" w:rsidRPr="0056691F" w:rsidRDefault="00891CA0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3656F6" w:rsidRPr="00522C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1,946,8</w:t>
            </w:r>
            <w:r w:rsidR="003656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3656F6" w:rsidRPr="00CF1517" w14:paraId="6C4E3622" w14:textId="77777777" w:rsidTr="00B3140E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42ACF6A8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07F6E17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AF20C7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894384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F00067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4C1854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4E2F18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1B12A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A6856E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599963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5E4F4B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14D267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D8914E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E4B6003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AF2489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619869F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656F6" w:rsidRPr="00CF1517" w14:paraId="40ACAC4A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09686BC9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5FBA5A9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0EFB3F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C951DD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566B0B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556415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ED405C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CAF53F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2F340C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EC991D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BA9E76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5E0629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1F1EF3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6F311C3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FD5C9B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3D655F7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656F6" w:rsidRPr="00CF1517" w14:paraId="5215095D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0A25B98F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644C669C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094955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4F39D7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6ABF88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427065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DE77B5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A32A41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98CEBD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3FFB4F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98C697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074DDF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4334A2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14715C6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1B2E7C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D337EB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656F6" w:rsidRPr="00CF1517" w14:paraId="679BB3A4" w14:textId="77777777" w:rsidTr="00477971">
        <w:trPr>
          <w:cantSplit/>
          <w:trHeight w:hRule="exact" w:val="317"/>
        </w:trPr>
        <w:tc>
          <w:tcPr>
            <w:tcW w:w="3220" w:type="dxa"/>
            <w:vAlign w:val="bottom"/>
          </w:tcPr>
          <w:p w14:paraId="2E5B45E5" w14:textId="77777777" w:rsidR="003656F6" w:rsidRPr="00CF1517" w:rsidRDefault="003656F6" w:rsidP="0036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E951C2F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67278B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64CBB3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E76174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92674C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91A560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823AC1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14C0A6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2F8588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229B75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B2A44E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562524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3DBC9FE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E0EF1E" w14:textId="77777777" w:rsidR="003656F6" w:rsidRPr="002D6C77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D41FD34" w14:textId="77777777" w:rsidR="003656F6" w:rsidRPr="003D10A2" w:rsidRDefault="003656F6" w:rsidP="003656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028EEA7C" w14:textId="3FC63878" w:rsidR="00307FA5" w:rsidRDefault="00307FA5"/>
    <w:p w14:paraId="4597F2CA" w14:textId="77777777" w:rsidR="00307FA5" w:rsidRPr="00AB1683" w:rsidRDefault="00307FA5">
      <w:pPr>
        <w:rPr>
          <w:rFonts w:cstheme="minorBidi"/>
        </w:rPr>
      </w:pPr>
    </w:p>
    <w:tbl>
      <w:tblPr>
        <w:tblW w:w="14580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2771"/>
        <w:gridCol w:w="1097"/>
        <w:gridCol w:w="270"/>
        <w:gridCol w:w="117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262"/>
        <w:gridCol w:w="236"/>
        <w:gridCol w:w="1294"/>
      </w:tblGrid>
      <w:tr w:rsidR="002D203E" w:rsidRPr="00CF1517" w14:paraId="25A2B060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74DB923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</w:rPr>
              <w:br w:type="page"/>
            </w:r>
            <w:r w:rsidRPr="00CF1517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97" w:type="dxa"/>
          </w:tcPr>
          <w:p w14:paraId="2685736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99A1F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8A97B0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EA218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1491F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31198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17AD5DF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  <w:tc>
          <w:tcPr>
            <w:tcW w:w="270" w:type="dxa"/>
          </w:tcPr>
          <w:p w14:paraId="70FA5AE4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F7DC354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BB59F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7C761FA7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AA95735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D836AB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03E" w:rsidRPr="00CF1517" w14:paraId="76842EEB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6D5512F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73C466A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A2795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150D3E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A9BDD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8E3E0E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37DFE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96510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B04447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93828A4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A7BF50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747C3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CD2B6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0D080DA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901833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A136E8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03E" w:rsidRPr="00CF1517" w14:paraId="39A64CE4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4808F39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1A74E7C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1ED936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23D3195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60A4066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F9799F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FAFAD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876D17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14EB2A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327694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9FEE21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234A4F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AA3175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438548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600ED47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3FADAB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03E" w:rsidRPr="00CF1517" w14:paraId="044193DE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3BE0A49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7" w:type="dxa"/>
          </w:tcPr>
          <w:p w14:paraId="34160B1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CB3747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87417D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EE8067E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64DDE73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45BB0FA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CA1407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131C575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D70D8E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3D3D964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BB918F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CC24B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3EAA685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2A727B7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4F69F15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203E" w:rsidRPr="00CF1517" w14:paraId="7B096748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62D257B4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97" w:type="dxa"/>
          </w:tcPr>
          <w:p w14:paraId="3A7B8D1A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0E0E9D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771327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56268E4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2DA5E5" w14:textId="77777777" w:rsidR="002D203E" w:rsidRPr="00CF1517" w:rsidRDefault="002D203E" w:rsidP="007E7990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12420315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7CFBA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1ACEB99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7B1B43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5C435A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990C09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38519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89F02AB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7363AC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3679D5B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D203E" w:rsidRPr="00CF1517" w14:paraId="426137B0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32CC3B2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809" w:type="dxa"/>
            <w:gridSpan w:val="15"/>
          </w:tcPr>
          <w:p w14:paraId="60053222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D203E" w:rsidRPr="00CF1517" w14:paraId="21C13188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3627741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14:paraId="229C67A0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0287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5E0233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62"/>
              </w:tabs>
              <w:spacing w:line="360" w:lineRule="exact"/>
              <w:ind w:left="-18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7409C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C67199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60" w:lineRule="exact"/>
              <w:ind w:left="-1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00B4A6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1F3BB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3B00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C4EBD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975A4A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6F868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899581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7395E3D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60" w:lineRule="exact"/>
              <w:ind w:left="-18" w:right="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124F8" w14:textId="77777777" w:rsidR="002D203E" w:rsidRPr="00CF1517" w:rsidRDefault="002D203E" w:rsidP="007E7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E5443FE" w14:textId="77777777" w:rsidR="002D203E" w:rsidRPr="00CF1517" w:rsidRDefault="002D203E" w:rsidP="005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360" w:lineRule="exact"/>
              <w:ind w:left="-18" w:right="7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87B13" w:rsidRPr="00CF1517" w14:paraId="2BC15800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044B82E9" w14:textId="55A37A53" w:rsidR="00A87B13" w:rsidRPr="00CF1517" w:rsidRDefault="002E1BE8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5FE9DB6A" w14:textId="68F84FBA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70</w:t>
            </w:r>
            <w:r w:rsidRPr="00CF15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993693F" w14:textId="77777777" w:rsidR="00A87B13" w:rsidRPr="00CF1517" w:rsidRDefault="00A87B13" w:rsidP="00A8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7395368" w14:textId="1917746E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ind w:left="-108" w:right="7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852,020</w:t>
            </w:r>
          </w:p>
        </w:tc>
        <w:tc>
          <w:tcPr>
            <w:tcW w:w="270" w:type="dxa"/>
          </w:tcPr>
          <w:p w14:paraId="0D417521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373D3F" w14:textId="33DA5BFB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1"/>
              </w:tabs>
              <w:ind w:left="-108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336,775</w:t>
            </w:r>
          </w:p>
        </w:tc>
        <w:tc>
          <w:tcPr>
            <w:tcW w:w="270" w:type="dxa"/>
          </w:tcPr>
          <w:p w14:paraId="19354D97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EE5A12" w14:textId="5B07729D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1,087,077</w:t>
            </w:r>
          </w:p>
        </w:tc>
        <w:tc>
          <w:tcPr>
            <w:tcW w:w="270" w:type="dxa"/>
          </w:tcPr>
          <w:p w14:paraId="4F023191" w14:textId="77777777" w:rsidR="00A87B13" w:rsidRPr="00CF1517" w:rsidRDefault="00A87B13" w:rsidP="00A8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45707" w14:textId="47C4E759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37,803</w:t>
            </w:r>
          </w:p>
        </w:tc>
        <w:tc>
          <w:tcPr>
            <w:tcW w:w="270" w:type="dxa"/>
          </w:tcPr>
          <w:p w14:paraId="4CFB68BB" w14:textId="77777777" w:rsidR="00A87B13" w:rsidRPr="00CF1517" w:rsidRDefault="00A87B13" w:rsidP="00A87B1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EDA8D2" w14:textId="67EC13E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677</w:t>
            </w:r>
          </w:p>
        </w:tc>
        <w:tc>
          <w:tcPr>
            <w:tcW w:w="270" w:type="dxa"/>
          </w:tcPr>
          <w:p w14:paraId="2F7266CB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2DE3FCE" w14:textId="66C46533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  <w:tab w:val="decimal" w:pos="1069"/>
              </w:tabs>
              <w:ind w:left="-108" w:right="7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0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086D0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342954F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C66B884" w14:textId="176B3F0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2"/>
              </w:tabs>
              <w:ind w:left="-108" w:right="7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76CE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2,615,800</w:t>
            </w:r>
          </w:p>
        </w:tc>
      </w:tr>
      <w:tr w:rsidR="00A62C45" w:rsidRPr="00CF1517" w14:paraId="4A7F18A6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312E4023" w14:textId="1C37F3DC" w:rsidR="00A62C45" w:rsidRPr="00CF1517" w:rsidRDefault="00A62C45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565F49DE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A1AA9C" w14:textId="77777777" w:rsidR="00A62C45" w:rsidRPr="00CF1517" w:rsidRDefault="00A62C45" w:rsidP="00A8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1AD7CB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1"/>
              </w:tabs>
              <w:ind w:left="-108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D57EA2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67D84F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1"/>
              </w:tabs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E1FECE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F8EFD8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5DE20" w14:textId="77777777" w:rsidR="00A62C45" w:rsidRPr="00CF1517" w:rsidRDefault="00A62C45" w:rsidP="00A8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F7555C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92604B" w14:textId="77777777" w:rsidR="00A62C45" w:rsidRPr="00CF1517" w:rsidRDefault="00A62C45" w:rsidP="00A87B1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850E16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7A50F7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580C796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  <w:tab w:val="decimal" w:pos="1069"/>
              </w:tabs>
              <w:ind w:left="-108" w:right="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756D48" w14:textId="77777777" w:rsidR="00A62C45" w:rsidRPr="00CF1517" w:rsidRDefault="00A62C45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BEE27F2" w14:textId="77777777" w:rsidR="00A62C45" w:rsidRPr="00CF1517" w:rsidRDefault="00A62C45" w:rsidP="00A8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 w:line="360" w:lineRule="exact"/>
              <w:ind w:left="-18" w:right="7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2C45" w:rsidRPr="00CF1517" w14:paraId="3103A40E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408B6D5D" w14:textId="6C2A8BD5" w:rsidR="00A62C45" w:rsidRPr="00CF1517" w:rsidRDefault="002E1BE8" w:rsidP="00A6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E96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86D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3FEF6D30" w14:textId="5D8CC812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276,088</w:t>
            </w:r>
          </w:p>
        </w:tc>
        <w:tc>
          <w:tcPr>
            <w:tcW w:w="270" w:type="dxa"/>
          </w:tcPr>
          <w:p w14:paraId="5F3CB38F" w14:textId="77777777" w:rsidR="00A62C45" w:rsidRPr="0056691F" w:rsidRDefault="00A62C45" w:rsidP="00A62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C16F15" w14:textId="2CFD859D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7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876,202</w:t>
            </w:r>
          </w:p>
        </w:tc>
        <w:tc>
          <w:tcPr>
            <w:tcW w:w="270" w:type="dxa"/>
            <w:tcBorders>
              <w:left w:val="nil"/>
            </w:tcBorders>
          </w:tcPr>
          <w:p w14:paraId="35CF5551" w14:textId="77777777" w:rsidR="00A62C45" w:rsidRPr="0056691F" w:rsidRDefault="00A62C45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8D259" w14:textId="7510845D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318,435</w:t>
            </w:r>
          </w:p>
        </w:tc>
        <w:tc>
          <w:tcPr>
            <w:tcW w:w="270" w:type="dxa"/>
          </w:tcPr>
          <w:p w14:paraId="637A9CF0" w14:textId="77777777" w:rsidR="00A62C45" w:rsidRPr="0056691F" w:rsidRDefault="00A62C45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E37FB9" w14:textId="4D2A6BF2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1,089,48</w:t>
            </w:r>
            <w:r w:rsidR="001B12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FA7C28F" w14:textId="77777777" w:rsidR="00A62C45" w:rsidRPr="0056691F" w:rsidRDefault="00A62C45" w:rsidP="00A62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DFC696" w14:textId="2561DA60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33,552</w:t>
            </w:r>
          </w:p>
        </w:tc>
        <w:tc>
          <w:tcPr>
            <w:tcW w:w="270" w:type="dxa"/>
          </w:tcPr>
          <w:p w14:paraId="20D22BC8" w14:textId="77777777" w:rsidR="00A62C45" w:rsidRPr="0056691F" w:rsidRDefault="00A62C45" w:rsidP="00A62C45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E64F7B" w14:textId="7A162ECF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671</w:t>
            </w:r>
          </w:p>
        </w:tc>
        <w:tc>
          <w:tcPr>
            <w:tcW w:w="270" w:type="dxa"/>
          </w:tcPr>
          <w:p w14:paraId="5383E186" w14:textId="77777777" w:rsidR="00A62C45" w:rsidRPr="0056691F" w:rsidRDefault="00A62C45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</w:tcBorders>
          </w:tcPr>
          <w:p w14:paraId="056FA23B" w14:textId="43F9BC23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123,897</w:t>
            </w:r>
          </w:p>
        </w:tc>
        <w:tc>
          <w:tcPr>
            <w:tcW w:w="236" w:type="dxa"/>
          </w:tcPr>
          <w:p w14:paraId="26AF6F07" w14:textId="77777777" w:rsidR="00A62C45" w:rsidRPr="0056691F" w:rsidRDefault="00A62C45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3431EDC" w14:textId="007FE21A" w:rsidR="00A62C45" w:rsidRPr="0056691F" w:rsidRDefault="0056691F" w:rsidP="00A62C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1"/>
              </w:tabs>
              <w:ind w:left="-108" w:right="7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9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2,718,32</w:t>
            </w:r>
            <w:r w:rsidR="001B12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A87B13" w:rsidRPr="00CF1517" w14:paraId="5C9A22B7" w14:textId="77777777" w:rsidTr="00477971">
        <w:trPr>
          <w:cantSplit/>
          <w:trHeight w:hRule="exact" w:val="317"/>
        </w:trPr>
        <w:tc>
          <w:tcPr>
            <w:tcW w:w="2771" w:type="dxa"/>
          </w:tcPr>
          <w:p w14:paraId="73B98786" w14:textId="77777777" w:rsidR="00A87B13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F9102BC" w14:textId="77777777" w:rsidR="00A87B13" w:rsidRPr="00CF1517" w:rsidRDefault="00A87B13" w:rsidP="00A8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6922C53B" w14:textId="77777777" w:rsidR="00A87B13" w:rsidRPr="00086D0E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54797" w14:textId="77777777" w:rsidR="00A87B13" w:rsidRPr="00CF1517" w:rsidRDefault="00A87B13" w:rsidP="00A8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C85FEB" w14:textId="77777777" w:rsidR="00A87B13" w:rsidRPr="00360B44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B14A225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9D553D" w14:textId="77777777" w:rsidR="00A87B13" w:rsidRPr="004B0B8A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BB8EF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52965F" w14:textId="77777777" w:rsidR="00A87B13" w:rsidRPr="00360B44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F836A" w14:textId="77777777" w:rsidR="00A87B13" w:rsidRPr="00CF1517" w:rsidRDefault="00A87B13" w:rsidP="00A8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9416F99" w14:textId="77777777" w:rsidR="00A87B13" w:rsidRPr="004B0B8A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2FE3F" w14:textId="77777777" w:rsidR="00A87B13" w:rsidRPr="00CF1517" w:rsidRDefault="00A87B13" w:rsidP="00A87B1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C0A388" w14:textId="77777777" w:rsidR="00A87B13" w:rsidRPr="00360B44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E80C7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</w:tcBorders>
          </w:tcPr>
          <w:p w14:paraId="49AF5378" w14:textId="77777777" w:rsidR="00A87B13" w:rsidRPr="004B0B8A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6220220" w14:textId="77777777" w:rsidR="00A87B13" w:rsidRPr="00CF1517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1B8762B" w14:textId="77777777" w:rsidR="00A87B13" w:rsidRPr="004B0B8A" w:rsidRDefault="00A87B13" w:rsidP="00A87B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196E8ED3" w14:textId="77777777" w:rsidR="002D203E" w:rsidRDefault="002D203E" w:rsidP="002D203E">
      <w:pPr>
        <w:rPr>
          <w:rFonts w:ascii="Angsana New" w:hAnsi="Angsana New" w:cs="Angsana New"/>
          <w:b/>
          <w:bCs/>
          <w:sz w:val="30"/>
          <w:szCs w:val="30"/>
        </w:rPr>
      </w:pPr>
    </w:p>
    <w:p w14:paraId="18739AB9" w14:textId="77777777" w:rsidR="002D203E" w:rsidRDefault="002D203E" w:rsidP="002D203E">
      <w:pPr>
        <w:rPr>
          <w:rFonts w:ascii="Angsana New" w:hAnsi="Angsana New" w:cs="Angsana New"/>
          <w:b/>
          <w:bCs/>
          <w:sz w:val="30"/>
          <w:szCs w:val="30"/>
        </w:rPr>
      </w:pPr>
    </w:p>
    <w:p w14:paraId="57C27699" w14:textId="4169F1F2" w:rsidR="002D203E" w:rsidRPr="002D203E" w:rsidRDefault="002D203E" w:rsidP="002D203E">
      <w:pPr>
        <w:rPr>
          <w:rFonts w:ascii="Angsana New" w:hAnsi="Angsana New" w:cs="Angsana New"/>
          <w:sz w:val="30"/>
          <w:szCs w:val="30"/>
          <w:cs/>
        </w:rPr>
        <w:sectPr w:rsidR="002D203E" w:rsidRPr="002D203E" w:rsidSect="000B5009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p w14:paraId="5A4CB920" w14:textId="6902C3C5" w:rsidR="00E54A40" w:rsidRPr="00CF1517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แต่กลุ่มบริษัทและบริษัทยังสามารถใช้ประโยชน์ในสินทรัพย์เหล่านั้น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ได้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4B0B8A" w:rsidRPr="004B0B8A">
        <w:rPr>
          <w:rFonts w:ascii="Angsana New" w:hAnsi="Angsana New" w:cs="Angsana New"/>
          <w:spacing w:val="-4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pacing w:val="-4"/>
          <w:sz w:val="30"/>
          <w:szCs w:val="30"/>
        </w:rPr>
        <w:t>1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086D0E" w:rsidRPr="00086D0E">
        <w:rPr>
          <w:rFonts w:ascii="Angsana New" w:hAnsi="Angsana New" w:cs="Angsana New"/>
          <w:spacing w:val="-4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pacing w:val="-4"/>
          <w:sz w:val="30"/>
          <w:szCs w:val="30"/>
        </w:rPr>
        <w:t>56</w:t>
      </w:r>
      <w:r w:rsidR="009E49AF">
        <w:rPr>
          <w:rFonts w:ascii="Angsana New" w:hAnsi="Angsana New" w:cs="Angsana New"/>
          <w:spacing w:val="-4"/>
          <w:sz w:val="30"/>
          <w:szCs w:val="30"/>
        </w:rPr>
        <w:t>4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B08BA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มีจำนวนเงินรวม </w:t>
      </w:r>
      <w:r w:rsidR="00ED3E5A">
        <w:rPr>
          <w:rFonts w:ascii="Angsana New" w:hAnsi="Angsana New" w:cs="Angsana New"/>
          <w:spacing w:val="-4"/>
          <w:sz w:val="30"/>
          <w:szCs w:val="30"/>
        </w:rPr>
        <w:t>1,216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sz w:val="30"/>
          <w:szCs w:val="30"/>
          <w:cs/>
        </w:rPr>
        <w:t>บาท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และ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247EB8">
        <w:rPr>
          <w:rFonts w:ascii="Angsana New" w:hAnsi="Angsana New" w:cs="Angsana New"/>
          <w:sz w:val="30"/>
          <w:szCs w:val="30"/>
        </w:rPr>
        <w:t>561</w:t>
      </w:r>
      <w:r w:rsidR="006C430F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ล้านบาท</w:t>
      </w:r>
      <w:r w:rsidR="00EA4BC0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4424FB" w:rsidRPr="00CF1517">
        <w:rPr>
          <w:rFonts w:ascii="Angsana New" w:hAnsi="Angsana New" w:cs="Angsana New"/>
          <w:i/>
          <w:iCs/>
          <w:sz w:val="30"/>
          <w:szCs w:val="30"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9E49AF">
        <w:rPr>
          <w:rFonts w:ascii="Angsana New" w:hAnsi="Angsana New" w:cs="Angsana New"/>
          <w:i/>
          <w:iCs/>
          <w:sz w:val="30"/>
          <w:szCs w:val="30"/>
        </w:rPr>
        <w:t>3</w:t>
      </w:r>
      <w:r w:rsidR="004424FB" w:rsidRPr="00CF151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65772">
        <w:rPr>
          <w:rFonts w:ascii="Angsana New" w:hAnsi="Angsana New" w:cs="Angsana New"/>
          <w:i/>
          <w:iCs/>
          <w:sz w:val="30"/>
          <w:szCs w:val="30"/>
        </w:rPr>
        <w:t>908</w:t>
      </w:r>
      <w:r w:rsidR="009E49A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424FB" w:rsidRPr="00CF151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4424FB" w:rsidRPr="00CF151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9E49AF">
        <w:rPr>
          <w:rFonts w:ascii="Angsana New" w:hAnsi="Angsana New" w:cs="Angsana New"/>
          <w:i/>
          <w:iCs/>
          <w:sz w:val="30"/>
          <w:szCs w:val="30"/>
        </w:rPr>
        <w:t>448</w:t>
      </w:r>
      <w:r w:rsidR="004424FB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424FB" w:rsidRPr="00CF151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AF205F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F205F" w:rsidRPr="00CF1517">
        <w:rPr>
          <w:rFonts w:ascii="Angsana New" w:hAnsi="Angsana New" w:cs="Angsana New"/>
          <w:i/>
          <w:iCs/>
          <w:sz w:val="30"/>
          <w:szCs w:val="30"/>
          <w:cs/>
        </w:rPr>
        <w:t>ตามลำดับ</w:t>
      </w:r>
      <w:r w:rsidR="004424FB"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4C66EFE5" w14:textId="77777777" w:rsidR="00E54A40" w:rsidRPr="00CF1517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99733" w14:textId="1A8A4ECB" w:rsidR="00E54A40" w:rsidRPr="00CF1517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สินทรัพย์ระหว่างก่อสร้างและติดตั้ง ณ 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963ED4">
        <w:rPr>
          <w:rFonts w:ascii="Angsana New" w:hAnsi="Angsana New" w:cs="Angsana New"/>
          <w:sz w:val="30"/>
          <w:szCs w:val="30"/>
        </w:rPr>
        <w:t>4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ของกลุ่มบริษัทและบริษัทมีจำนวนเงิน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ED3E5A">
        <w:rPr>
          <w:rFonts w:ascii="Angsana New" w:hAnsi="Angsana New" w:cs="Angsana New"/>
          <w:sz w:val="30"/>
          <w:szCs w:val="30"/>
        </w:rPr>
        <w:t>1,675</w:t>
      </w:r>
      <w:r w:rsidR="00721364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B67E72" w:rsidRPr="00CF1517">
        <w:rPr>
          <w:rFonts w:ascii="Angsana New" w:hAnsi="Angsana New" w:cs="Angsana New"/>
          <w:sz w:val="30"/>
          <w:szCs w:val="30"/>
        </w:rPr>
        <w:t xml:space="preserve"> </w:t>
      </w:r>
      <w:r w:rsidR="00247EB8">
        <w:rPr>
          <w:rFonts w:ascii="Angsana New" w:hAnsi="Angsana New" w:cs="Angsana New"/>
          <w:sz w:val="30"/>
          <w:szCs w:val="30"/>
        </w:rPr>
        <w:t>124</w:t>
      </w:r>
      <w:r w:rsidR="00963ED4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963ED4">
        <w:rPr>
          <w:rFonts w:ascii="Angsana New" w:hAnsi="Angsana New" w:cs="Angsana New"/>
          <w:i/>
          <w:iCs/>
          <w:sz w:val="30"/>
          <w:szCs w:val="30"/>
        </w:rPr>
        <w:t>3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63ED4">
        <w:rPr>
          <w:rFonts w:ascii="Angsana New" w:hAnsi="Angsana New" w:cs="Angsana New"/>
          <w:i/>
          <w:iCs/>
          <w:sz w:val="30"/>
          <w:szCs w:val="30"/>
        </w:rPr>
        <w:t>410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4B0B8A" w:rsidRPr="004B0B8A">
        <w:rPr>
          <w:rFonts w:ascii="Angsana New" w:hAnsi="Angsana New" w:cs="Angsana New"/>
          <w:i/>
          <w:iCs/>
          <w:sz w:val="30"/>
          <w:szCs w:val="30"/>
        </w:rPr>
        <w:t>3</w:t>
      </w:r>
      <w:r w:rsidR="00963ED4">
        <w:rPr>
          <w:rFonts w:ascii="Angsana New" w:hAnsi="Angsana New" w:cs="Angsana New"/>
          <w:i/>
          <w:iCs/>
          <w:sz w:val="30"/>
          <w:szCs w:val="30"/>
        </w:rPr>
        <w:t>1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)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ส่วนใหญ่เป็นต้นทุนการก่อสร้างอาคารโรงงาน เครื่องจักรและอุปกรณ์ รวมทั้งต้นทุนการติดตั้งที่เกี่ยวข้อง </w:t>
      </w:r>
    </w:p>
    <w:p w14:paraId="60BA680D" w14:textId="77777777" w:rsidR="00E54A40" w:rsidRPr="00CF1517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36A378" w14:textId="2C246D62" w:rsidR="00E54A40" w:rsidRPr="00CF1517" w:rsidRDefault="00E54A40" w:rsidP="00E54A4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ของกลุ่มบริษัทและบริษัทได้บันทึกเป็นส่วนหนึ่งของต้นทุนสินทรัพย์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จํานวน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D3E5A">
        <w:rPr>
          <w:rFonts w:ascii="Angsana New" w:hAnsi="Angsana New" w:cs="Angsana New"/>
          <w:spacing w:val="-4"/>
          <w:sz w:val="30"/>
          <w:szCs w:val="30"/>
        </w:rPr>
        <w:t>15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DC52A9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47EB8">
        <w:rPr>
          <w:rFonts w:ascii="Angsana New" w:hAnsi="Angsana New" w:cs="Angsana New"/>
          <w:spacing w:val="-4"/>
          <w:sz w:val="30"/>
          <w:szCs w:val="30"/>
        </w:rPr>
        <w:t>4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ตามลำดับ </w:t>
      </w:r>
      <w:r w:rsidRPr="00CF151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086D0E" w:rsidRPr="00086D0E">
        <w:rPr>
          <w:rFonts w:ascii="Angsana New" w:hAnsi="Angsana New" w:cs="Angsana New"/>
          <w:i/>
          <w:iCs/>
          <w:spacing w:val="-4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pacing w:val="-4"/>
          <w:sz w:val="30"/>
          <w:szCs w:val="30"/>
        </w:rPr>
        <w:t>56</w:t>
      </w:r>
      <w:r w:rsidR="00963ED4">
        <w:rPr>
          <w:rFonts w:ascii="Angsana New" w:hAnsi="Angsana New" w:cs="Angsana New"/>
          <w:i/>
          <w:iCs/>
          <w:spacing w:val="-4"/>
          <w:sz w:val="30"/>
          <w:szCs w:val="30"/>
        </w:rPr>
        <w:t>3</w:t>
      </w:r>
      <w:r w:rsidR="00863114" w:rsidRPr="00CF151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963ED4">
        <w:rPr>
          <w:rFonts w:ascii="Angsana New" w:hAnsi="Angsana New" w:cs="Angsana New"/>
          <w:i/>
          <w:iCs/>
          <w:spacing w:val="-4"/>
          <w:sz w:val="30"/>
          <w:szCs w:val="30"/>
        </w:rPr>
        <w:t>18</w:t>
      </w:r>
      <w:r w:rsidRPr="00CF151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863114" w:rsidRPr="00CF151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และ</w:t>
      </w:r>
      <w:r w:rsidRPr="00CF151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360B44" w:rsidRPr="00360B44">
        <w:rPr>
          <w:rFonts w:ascii="Angsana New" w:hAnsi="Angsana New" w:cs="Angsana New"/>
          <w:i/>
          <w:iCs/>
          <w:spacing w:val="-4"/>
          <w:sz w:val="30"/>
          <w:szCs w:val="30"/>
        </w:rPr>
        <w:t>1</w:t>
      </w:r>
      <w:r w:rsidR="00963ED4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CF1517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บาท ตามลำดับ)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2D421F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CF1517">
        <w:rPr>
          <w:rFonts w:ascii="Angsana New" w:hAnsi="Angsana New" w:cs="Angsana New"/>
          <w:sz w:val="30"/>
          <w:szCs w:val="30"/>
          <w:cs/>
        </w:rPr>
        <w:t>มีอัตราดอกเบี้ยที่รับรู้</w:t>
      </w:r>
      <w:r w:rsidR="00B42205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="00B42205" w:rsidRPr="00CF1517">
        <w:rPr>
          <w:rFonts w:ascii="Angsana New" w:hAnsi="Angsana New" w:cs="Angsana New"/>
          <w:sz w:val="30"/>
          <w:szCs w:val="30"/>
          <w:cs/>
        </w:rPr>
        <w:t>ร้อยล</w:t>
      </w:r>
      <w:r w:rsidR="000966D3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5930FD">
        <w:rPr>
          <w:rFonts w:ascii="Angsana New" w:hAnsi="Angsana New" w:cs="Angsana New"/>
          <w:sz w:val="30"/>
          <w:szCs w:val="30"/>
        </w:rPr>
        <w:t>1</w:t>
      </w:r>
      <w:r w:rsidR="00B42205">
        <w:rPr>
          <w:rFonts w:ascii="Angsana New" w:hAnsi="Angsana New" w:cs="Angsana New"/>
          <w:sz w:val="30"/>
          <w:szCs w:val="30"/>
        </w:rPr>
        <w:t>.</w:t>
      </w:r>
      <w:r w:rsidR="00634661">
        <w:rPr>
          <w:rFonts w:ascii="Angsana New" w:hAnsi="Angsana New" w:cs="Angsana New"/>
          <w:sz w:val="30"/>
          <w:szCs w:val="30"/>
        </w:rPr>
        <w:t>8</w:t>
      </w:r>
      <w:r w:rsidR="005930FD">
        <w:rPr>
          <w:rFonts w:ascii="Angsana New" w:hAnsi="Angsana New" w:cs="Angsana New"/>
          <w:sz w:val="30"/>
          <w:szCs w:val="30"/>
        </w:rPr>
        <w:t>0</w:t>
      </w:r>
      <w:r w:rsidR="00B4220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B42205" w:rsidRPr="00CF1517">
        <w:rPr>
          <w:rFonts w:ascii="Angsana New" w:hAnsi="Angsana New" w:cs="Angsana New"/>
          <w:sz w:val="30"/>
          <w:szCs w:val="30"/>
          <w:cs/>
        </w:rPr>
        <w:t>ถึงร้อยละ</w:t>
      </w:r>
      <w:r w:rsidR="00B4220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B42205">
        <w:rPr>
          <w:rFonts w:ascii="Angsana New" w:hAnsi="Angsana New" w:cs="Angsana New"/>
          <w:sz w:val="30"/>
          <w:szCs w:val="30"/>
        </w:rPr>
        <w:t>4.87</w:t>
      </w:r>
      <w:r w:rsidR="00B4220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B42205">
        <w:rPr>
          <w:rFonts w:ascii="Angsana New" w:hAnsi="Angsana New" w:cs="Angsana New" w:hint="cs"/>
          <w:sz w:val="30"/>
          <w:szCs w:val="30"/>
          <w:cs/>
        </w:rPr>
        <w:t>และ</w:t>
      </w:r>
      <w:r w:rsidRPr="00CF1517">
        <w:rPr>
          <w:rFonts w:ascii="Angsana New" w:hAnsi="Angsana New" w:cs="Angsana New"/>
          <w:sz w:val="30"/>
          <w:szCs w:val="30"/>
          <w:cs/>
        </w:rPr>
        <w:t>ระหว่างร้อยละ</w:t>
      </w:r>
      <w:r w:rsidR="00ED3E5A">
        <w:rPr>
          <w:rFonts w:ascii="Angsana New" w:hAnsi="Angsana New" w:cs="Angsana New"/>
          <w:sz w:val="30"/>
          <w:szCs w:val="30"/>
        </w:rPr>
        <w:t xml:space="preserve"> </w:t>
      </w:r>
      <w:r w:rsidR="0016412D">
        <w:rPr>
          <w:rFonts w:ascii="Angsana New" w:hAnsi="Angsana New" w:cs="Angsana New"/>
          <w:sz w:val="30"/>
          <w:szCs w:val="30"/>
        </w:rPr>
        <w:t>3.16</w:t>
      </w:r>
      <w:r w:rsidR="00ED3E5A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D3E5A" w:rsidRPr="00CF1517">
        <w:rPr>
          <w:rFonts w:ascii="Angsana New" w:hAnsi="Angsana New" w:cs="Angsana New"/>
          <w:sz w:val="30"/>
          <w:szCs w:val="30"/>
          <w:cs/>
        </w:rPr>
        <w:t>ถึงร้อยละ</w:t>
      </w:r>
      <w:r w:rsidR="00ED3E5A" w:rsidRPr="00CF1517">
        <w:rPr>
          <w:rFonts w:ascii="Angsana New" w:hAnsi="Angsana New" w:cs="Angsana New"/>
          <w:sz w:val="30"/>
          <w:szCs w:val="30"/>
        </w:rPr>
        <w:t xml:space="preserve"> </w:t>
      </w:r>
      <w:r w:rsidR="0016412D">
        <w:rPr>
          <w:rFonts w:ascii="Angsana New" w:hAnsi="Angsana New" w:cs="Angsana New"/>
          <w:sz w:val="30"/>
          <w:szCs w:val="30"/>
        </w:rPr>
        <w:t>4.87</w:t>
      </w:r>
      <w:r w:rsidR="00ED3E5A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2D421F">
        <w:rPr>
          <w:rFonts w:ascii="Angsana New" w:hAnsi="Angsana New" w:cs="Angsana New" w:hint="cs"/>
          <w:sz w:val="30"/>
          <w:szCs w:val="30"/>
          <w:cs/>
        </w:rPr>
        <w:t xml:space="preserve">                      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963ED4">
        <w:rPr>
          <w:rFonts w:ascii="Angsana New" w:hAnsi="Angsana New" w:cs="Angsana New"/>
          <w:i/>
          <w:iCs/>
          <w:sz w:val="30"/>
          <w:szCs w:val="30"/>
        </w:rPr>
        <w:t>3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EA4BC0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963ED4">
        <w:rPr>
          <w:rFonts w:ascii="Angsana New" w:hAnsi="Angsana New" w:cs="Angsana New"/>
          <w:i/>
          <w:iCs/>
          <w:sz w:val="30"/>
          <w:szCs w:val="30"/>
        </w:rPr>
        <w:t>1.80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963ED4">
        <w:rPr>
          <w:rFonts w:ascii="Angsana New" w:hAnsi="Angsana New" w:cs="Angsana New"/>
          <w:i/>
          <w:iCs/>
          <w:sz w:val="30"/>
          <w:szCs w:val="30"/>
        </w:rPr>
        <w:t>4.90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และ</w:t>
      </w:r>
      <w:r w:rsidR="00EA4BC0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963ED4">
        <w:rPr>
          <w:rFonts w:ascii="Angsana New" w:hAnsi="Angsana New" w:cs="Angsana New"/>
          <w:i/>
          <w:iCs/>
          <w:sz w:val="30"/>
          <w:szCs w:val="30"/>
        </w:rPr>
        <w:t>1.80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ถึงร้อยละ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B0B8A" w:rsidRPr="004B0B8A">
        <w:rPr>
          <w:rFonts w:ascii="Angsana New" w:hAnsi="Angsana New" w:cs="Angsana New"/>
          <w:i/>
          <w:iCs/>
          <w:sz w:val="30"/>
          <w:szCs w:val="30"/>
        </w:rPr>
        <w:t>4</w:t>
      </w:r>
      <w:r w:rsidR="00E21D0A" w:rsidRPr="00CF1517">
        <w:rPr>
          <w:rFonts w:ascii="Angsana New" w:hAnsi="Angsana New" w:cs="Angsana New"/>
          <w:i/>
          <w:iCs/>
          <w:sz w:val="30"/>
          <w:szCs w:val="30"/>
        </w:rPr>
        <w:t>.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90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ตามลำดับ)</w:t>
      </w:r>
    </w:p>
    <w:p w14:paraId="4D2A303F" w14:textId="77777777" w:rsidR="006F7F21" w:rsidRPr="00CF1517" w:rsidRDefault="006F7F21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9DDD62" w14:textId="4AA4E78F" w:rsidR="004A6E01" w:rsidRPr="004A6E01" w:rsidRDefault="004A6E01" w:rsidP="004A6E01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4A6E01">
        <w:rPr>
          <w:rFonts w:asciiTheme="majorBidi" w:hAnsiTheme="majorBidi" w:cstheme="majorBidi"/>
          <w:sz w:val="30"/>
          <w:szCs w:val="30"/>
        </w:rPr>
        <w:t xml:space="preserve">2564 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ที่ดินบางรายการ</w:t>
      </w:r>
      <w:r w:rsidRPr="004A6E01">
        <w:rPr>
          <w:rFonts w:ascii="Angsana New" w:hAnsi="Angsana New" w:cs="Angsana New"/>
          <w:sz w:val="30"/>
          <w:szCs w:val="30"/>
          <w:cs/>
        </w:rPr>
        <w:t>ของ</w:t>
      </w:r>
      <w:r w:rsidRPr="004A6E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A6E01">
        <w:rPr>
          <w:rFonts w:ascii="Angsana New" w:hAnsi="Angsana New" w:cs="Angsana New"/>
          <w:sz w:val="30"/>
          <w:szCs w:val="30"/>
          <w:cs/>
        </w:rPr>
        <w:t>บริษัท</w:t>
      </w:r>
      <w:r w:rsidRPr="004A6E01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4A6E01">
        <w:rPr>
          <w:rFonts w:ascii="Angsana New" w:hAnsi="Angsana New" w:cs="Angsana New"/>
          <w:sz w:val="30"/>
          <w:szCs w:val="30"/>
          <w:cs/>
        </w:rPr>
        <w:t>ใหม่</w:t>
      </w:r>
      <w:r w:rsidRPr="004A6E01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4A6E01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 w:rsidR="00763F7C">
        <w:rPr>
          <w:rFonts w:asciiTheme="majorBidi" w:hAnsiTheme="majorBidi" w:cstheme="majorBidi"/>
          <w:sz w:val="30"/>
          <w:szCs w:val="30"/>
        </w:rPr>
        <w:t xml:space="preserve"> </w:t>
      </w:r>
      <w:r w:rsidRPr="004A6E01">
        <w:rPr>
          <w:rFonts w:asciiTheme="majorBidi" w:hAnsiTheme="majorBidi" w:cstheme="majorBidi"/>
          <w:sz w:val="30"/>
          <w:szCs w:val="30"/>
          <w:cs/>
        </w:rPr>
        <w:t>3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4A6E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A6E01">
        <w:rPr>
          <w:rFonts w:ascii="Angsana New" w:hAnsi="Angsana New" w:cs="Angsana New"/>
          <w:sz w:val="30"/>
          <w:szCs w:val="30"/>
          <w:cs/>
        </w:rPr>
        <w:t>รับรู้</w:t>
      </w:r>
      <w:r w:rsidR="00C55127">
        <w:rPr>
          <w:rFonts w:ascii="Angsana New" w:hAnsi="Angsana New" w:cs="Angsana New" w:hint="cs"/>
          <w:sz w:val="30"/>
          <w:szCs w:val="30"/>
          <w:cs/>
        </w:rPr>
        <w:t xml:space="preserve">ผลขาดทุนจากการตีราคาที่ดินใหม่จำนวน </w:t>
      </w:r>
      <w:r w:rsidR="00C55127">
        <w:rPr>
          <w:rFonts w:ascii="Angsana New" w:hAnsi="Angsana New" w:cs="Angsana New"/>
          <w:sz w:val="30"/>
          <w:szCs w:val="30"/>
        </w:rPr>
        <w:t>2</w:t>
      </w:r>
      <w:r w:rsidR="005014AF">
        <w:rPr>
          <w:rFonts w:ascii="Angsana New" w:hAnsi="Angsana New" w:cs="Angsana New"/>
          <w:sz w:val="30"/>
          <w:szCs w:val="30"/>
        </w:rPr>
        <w:t>.3</w:t>
      </w:r>
      <w:r w:rsidR="00C5512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5014AF">
        <w:rPr>
          <w:rFonts w:ascii="Angsana New" w:hAnsi="Angsana New" w:cs="Angsana New" w:hint="cs"/>
          <w:sz w:val="30"/>
          <w:szCs w:val="30"/>
          <w:cs/>
        </w:rPr>
        <w:t xml:space="preserve">และกลับรายการผลขาดทุนจากการตีราคาที่ดินใหม่จำนวน </w:t>
      </w:r>
      <w:r w:rsidR="005014AF">
        <w:rPr>
          <w:rFonts w:ascii="Angsana New" w:hAnsi="Angsana New" w:cs="Angsana New"/>
          <w:sz w:val="30"/>
          <w:szCs w:val="30"/>
        </w:rPr>
        <w:t>8.2</w:t>
      </w:r>
      <w:r w:rsidR="005014AF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D70417">
        <w:rPr>
          <w:rFonts w:ascii="Angsana New" w:hAnsi="Angsana New" w:cs="Angsana New" w:hint="cs"/>
          <w:sz w:val="30"/>
          <w:szCs w:val="30"/>
          <w:cs/>
        </w:rPr>
        <w:t>ในกำไรขาดทุน</w:t>
      </w:r>
      <w:r w:rsidR="00C55127">
        <w:rPr>
          <w:rFonts w:ascii="Angsana New" w:hAnsi="Angsana New" w:cs="Angsana New" w:hint="cs"/>
          <w:sz w:val="30"/>
          <w:szCs w:val="30"/>
          <w:cs/>
        </w:rPr>
        <w:t>และ</w:t>
      </w:r>
      <w:r w:rsidR="00D70417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4A6E01">
        <w:rPr>
          <w:rFonts w:ascii="Angsana New" w:hAnsi="Angsana New" w:cs="Angsana New"/>
          <w:sz w:val="30"/>
          <w:szCs w:val="30"/>
          <w:cs/>
        </w:rPr>
        <w:t>สำรองการตีราคาสินทรัพย์ใหม่</w:t>
      </w:r>
      <w:r w:rsidR="00C55127">
        <w:rPr>
          <w:rFonts w:ascii="Angsana New" w:hAnsi="Angsana New" w:cs="Angsana New" w:hint="cs"/>
          <w:sz w:val="30"/>
          <w:szCs w:val="30"/>
          <w:cs/>
        </w:rPr>
        <w:t>สุทธิภาษีเงินได้</w:t>
      </w:r>
      <w:r w:rsidRPr="004A6E0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ED3E5A">
        <w:rPr>
          <w:rFonts w:ascii="Angsana New" w:hAnsi="Angsana New" w:cs="Angsana New"/>
          <w:sz w:val="30"/>
          <w:szCs w:val="30"/>
        </w:rPr>
        <w:t>1</w:t>
      </w:r>
      <w:r w:rsidR="00C55127">
        <w:rPr>
          <w:rFonts w:ascii="Angsana New" w:hAnsi="Angsana New" w:cs="Angsana New"/>
          <w:sz w:val="30"/>
          <w:szCs w:val="30"/>
        </w:rPr>
        <w:t>54.7</w:t>
      </w:r>
      <w:r w:rsidRPr="004A6E01">
        <w:rPr>
          <w:rFonts w:ascii="Angsana New" w:hAnsi="Angsana New" w:cs="Angsana New"/>
          <w:sz w:val="30"/>
          <w:szCs w:val="30"/>
        </w:rPr>
        <w:t xml:space="preserve"> </w:t>
      </w:r>
      <w:r w:rsidRPr="004A6E0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A6E01">
        <w:rPr>
          <w:rFonts w:asciiTheme="majorBidi" w:hAnsiTheme="majorBidi" w:cstheme="majorBidi"/>
          <w:sz w:val="30"/>
          <w:szCs w:val="30"/>
          <w:cs/>
        </w:rPr>
        <w:t>ใน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</w:t>
      </w:r>
      <w:r w:rsidRPr="004A6E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6E01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4A6E01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4A6E01">
        <w:rPr>
          <w:rFonts w:ascii="Angsana New" w:hAnsi="Angsana New" w:cs="Angsana New" w:hint="cs"/>
          <w:sz w:val="30"/>
          <w:szCs w:val="30"/>
          <w:cs/>
        </w:rPr>
        <w:t>และ</w:t>
      </w:r>
      <w:r w:rsidRPr="004A6E01">
        <w:rPr>
          <w:rFonts w:ascii="Angsana New" w:hAnsi="Angsana New" w:cs="Angsana New"/>
          <w:sz w:val="30"/>
          <w:szCs w:val="30"/>
          <w:cs/>
        </w:rPr>
        <w:t>บริษัทจะ</w:t>
      </w:r>
      <w:r w:rsidRPr="004A6E01">
        <w:rPr>
          <w:rFonts w:asciiTheme="majorBidi" w:hAnsiTheme="majorBidi" w:cstheme="majorBidi"/>
          <w:sz w:val="30"/>
          <w:szCs w:val="30"/>
          <w:cs/>
        </w:rPr>
        <w:t>มีมูลค่า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สุทธิทางบัญชี ณ วันที่ </w:t>
      </w:r>
      <w:r w:rsidRPr="004A6E01">
        <w:rPr>
          <w:rFonts w:asciiTheme="majorBidi" w:hAnsiTheme="majorBidi" w:cstheme="majorBidi"/>
          <w:sz w:val="30"/>
          <w:szCs w:val="30"/>
        </w:rPr>
        <w:t xml:space="preserve">31 </w:t>
      </w:r>
      <w:r w:rsidRPr="004A6E0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6E01">
        <w:rPr>
          <w:rFonts w:asciiTheme="majorBidi" w:hAnsiTheme="majorBidi" w:cstheme="majorBidi"/>
          <w:sz w:val="30"/>
          <w:szCs w:val="30"/>
        </w:rPr>
        <w:t xml:space="preserve">2564 </w:t>
      </w:r>
      <w:r w:rsidRPr="004A6E01">
        <w:rPr>
          <w:rFonts w:asciiTheme="majorBidi" w:hAnsiTheme="majorBidi" w:cstheme="majorBidi" w:hint="cs"/>
          <w:sz w:val="30"/>
          <w:szCs w:val="30"/>
          <w:cs/>
        </w:rPr>
        <w:t>เป็</w:t>
      </w:r>
      <w:r w:rsidRPr="00163BA1">
        <w:rPr>
          <w:rFonts w:asciiTheme="majorBidi" w:hAnsiTheme="majorBidi" w:cstheme="majorBidi" w:hint="cs"/>
          <w:sz w:val="30"/>
          <w:szCs w:val="30"/>
          <w:cs/>
        </w:rPr>
        <w:t>นจำนวน</w:t>
      </w:r>
      <w:r w:rsidR="00ED3E5A">
        <w:rPr>
          <w:rFonts w:asciiTheme="majorBidi" w:hAnsiTheme="majorBidi" w:cstheme="majorBidi"/>
          <w:sz w:val="30"/>
          <w:szCs w:val="30"/>
        </w:rPr>
        <w:t xml:space="preserve"> </w:t>
      </w:r>
      <w:r w:rsidR="00ED3E5A" w:rsidRPr="00ED3E5A">
        <w:rPr>
          <w:rFonts w:ascii="Angsana New" w:hAnsi="Angsana New" w:cs="Angsana New"/>
          <w:sz w:val="30"/>
          <w:szCs w:val="30"/>
        </w:rPr>
        <w:t>1,</w:t>
      </w:r>
      <w:r w:rsidR="00763F7C">
        <w:rPr>
          <w:rFonts w:ascii="Angsana New" w:hAnsi="Angsana New" w:cs="Angsana New"/>
          <w:sz w:val="30"/>
          <w:szCs w:val="30"/>
        </w:rPr>
        <w:t>1</w:t>
      </w:r>
      <w:r w:rsidR="00ED3E5A" w:rsidRPr="00ED3E5A">
        <w:rPr>
          <w:rFonts w:ascii="Angsana New" w:hAnsi="Angsana New" w:cs="Angsana New"/>
          <w:sz w:val="30"/>
          <w:szCs w:val="30"/>
        </w:rPr>
        <w:t>37.</w:t>
      </w:r>
      <w:r w:rsidR="00763F7C">
        <w:rPr>
          <w:rFonts w:ascii="Angsana New" w:hAnsi="Angsana New" w:cs="Angsana New"/>
          <w:sz w:val="30"/>
          <w:szCs w:val="30"/>
        </w:rPr>
        <w:t>7</w:t>
      </w:r>
      <w:r w:rsidRPr="00163BA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163BA1">
        <w:rPr>
          <w:rFonts w:ascii="Angsana New" w:hAnsi="Angsana New" w:cs="Angsana New" w:hint="cs"/>
          <w:sz w:val="30"/>
          <w:szCs w:val="30"/>
          <w:cs/>
        </w:rPr>
        <w:t>และ</w:t>
      </w:r>
      <w:r w:rsidRPr="00163BA1">
        <w:rPr>
          <w:rFonts w:ascii="Angsana New" w:hAnsi="Angsana New" w:cs="Angsana New"/>
          <w:sz w:val="30"/>
          <w:szCs w:val="30"/>
        </w:rPr>
        <w:t xml:space="preserve"> </w:t>
      </w:r>
      <w:r w:rsidR="00763F7C">
        <w:rPr>
          <w:rFonts w:ascii="Angsana New" w:hAnsi="Angsana New" w:cs="Angsana New"/>
          <w:sz w:val="30"/>
          <w:szCs w:val="30"/>
        </w:rPr>
        <w:t>87</w:t>
      </w:r>
      <w:r w:rsidR="00247EB8">
        <w:rPr>
          <w:rFonts w:ascii="Angsana New" w:hAnsi="Angsana New" w:cs="Angsana New"/>
          <w:sz w:val="30"/>
          <w:szCs w:val="30"/>
        </w:rPr>
        <w:t>.</w:t>
      </w:r>
      <w:r w:rsidR="00763F7C">
        <w:rPr>
          <w:rFonts w:ascii="Angsana New" w:hAnsi="Angsana New" w:cs="Angsana New"/>
          <w:sz w:val="30"/>
          <w:szCs w:val="30"/>
        </w:rPr>
        <w:t>4</w:t>
      </w:r>
      <w:r w:rsidRPr="00163BA1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Pr="00163B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3BA1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Pr="00163BA1">
        <w:rPr>
          <w:rFonts w:asciiTheme="majorBidi" w:hAnsiTheme="majorBidi" w:cstheme="majorBidi"/>
          <w:sz w:val="30"/>
          <w:szCs w:val="30"/>
        </w:rPr>
        <w:t xml:space="preserve"> </w:t>
      </w:r>
      <w:r w:rsidRPr="00163BA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63BA1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ED3E5A" w:rsidRPr="00ED3E5A">
        <w:rPr>
          <w:rFonts w:ascii="Angsana New" w:hAnsi="Angsana New" w:cs="Angsana New"/>
          <w:i/>
          <w:iCs/>
          <w:sz w:val="30"/>
          <w:szCs w:val="30"/>
        </w:rPr>
        <w:t>1</w:t>
      </w:r>
      <w:r w:rsidR="00D90CD4">
        <w:rPr>
          <w:rFonts w:ascii="Angsana New" w:hAnsi="Angsana New" w:cs="Angsana New"/>
          <w:i/>
          <w:iCs/>
          <w:sz w:val="30"/>
          <w:szCs w:val="30"/>
        </w:rPr>
        <w:t>,</w:t>
      </w:r>
      <w:r w:rsidR="00ED3E5A" w:rsidRPr="00ED3E5A">
        <w:rPr>
          <w:rFonts w:ascii="Angsana New" w:hAnsi="Angsana New" w:cs="Angsana New"/>
          <w:i/>
          <w:iCs/>
          <w:sz w:val="30"/>
          <w:szCs w:val="30"/>
        </w:rPr>
        <w:t>137.7</w:t>
      </w:r>
      <w:r w:rsidRPr="00163BA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163BA1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163BA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63F7C">
        <w:rPr>
          <w:rFonts w:ascii="Angsana New" w:hAnsi="Angsana New" w:cs="Angsana New"/>
          <w:i/>
          <w:iCs/>
          <w:sz w:val="30"/>
          <w:szCs w:val="30"/>
        </w:rPr>
        <w:t>87.</w:t>
      </w:r>
      <w:r w:rsidR="002329E6" w:rsidRPr="00163BA1">
        <w:rPr>
          <w:rFonts w:ascii="Angsana New" w:hAnsi="Angsana New" w:cs="Angsana New"/>
          <w:i/>
          <w:iCs/>
          <w:sz w:val="30"/>
          <w:szCs w:val="30"/>
        </w:rPr>
        <w:t>4</w:t>
      </w:r>
      <w:r w:rsidRPr="004A6E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4A6E0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4A6E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2F42D789" w14:textId="77777777" w:rsidR="004A6E01" w:rsidRPr="00116265" w:rsidRDefault="004A6E01" w:rsidP="004A6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670"/>
      </w:tblGrid>
      <w:tr w:rsidR="004A6E01" w:rsidRPr="004A6E01" w14:paraId="164BED99" w14:textId="77777777" w:rsidTr="00FC7C4C">
        <w:trPr>
          <w:trHeight w:val="63"/>
          <w:tblHeader/>
        </w:trPr>
        <w:tc>
          <w:tcPr>
            <w:tcW w:w="3870" w:type="dxa"/>
            <w:vAlign w:val="bottom"/>
          </w:tcPr>
          <w:p w14:paraId="325381EE" w14:textId="77777777" w:rsidR="004A6E01" w:rsidRPr="004A6E01" w:rsidRDefault="004A6E01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6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670" w:type="dxa"/>
            <w:vAlign w:val="bottom"/>
          </w:tcPr>
          <w:p w14:paraId="48AC5529" w14:textId="77777777" w:rsidR="004A6E01" w:rsidRPr="004A6E01" w:rsidRDefault="004A6E01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6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A6E01" w:rsidRPr="003D2E00" w14:paraId="268D6FEF" w14:textId="77777777" w:rsidTr="00FC7C4C">
        <w:trPr>
          <w:trHeight w:val="720"/>
        </w:trPr>
        <w:tc>
          <w:tcPr>
            <w:tcW w:w="3870" w:type="dxa"/>
          </w:tcPr>
          <w:p w14:paraId="79E6C90A" w14:textId="77777777" w:rsidR="004A6E01" w:rsidRPr="004A6E01" w:rsidRDefault="004A6E01" w:rsidP="00EE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6E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ราคาเสนอขายและราคาซื้อขายจริงของที่ดินเปรียบเทียบที่คล้ายคลึงกันปรับด้วยปัจจัยความต่างอื่นๆ</w:t>
            </w:r>
          </w:p>
        </w:tc>
        <w:tc>
          <w:tcPr>
            <w:tcW w:w="5670" w:type="dxa"/>
          </w:tcPr>
          <w:p w14:paraId="25BB8942" w14:textId="77777777" w:rsidR="004A6E01" w:rsidRPr="004A6E01" w:rsidRDefault="004A6E01" w:rsidP="00EE09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6E0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4A6E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ราคาตลาดที่ประมาณการไว้สูงขึ้น</w:t>
            </w:r>
            <w:r w:rsidRPr="004A6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4A6E0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4A6E0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6689D22D" w14:textId="77777777" w:rsidR="00DB4439" w:rsidRPr="004A6E01" w:rsidRDefault="00DB4439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BC0F9D" w14:textId="3B9A3E9D" w:rsidR="000D631A" w:rsidRPr="000D631A" w:rsidRDefault="00862B06" w:rsidP="0079700B">
      <w:pPr>
        <w:ind w:left="540" w:right="-360"/>
        <w:jc w:val="both"/>
        <w:rPr>
          <w:rFonts w:ascii="Angsana New" w:hAnsi="Angsana New" w:cs="Angsana New"/>
          <w:b/>
          <w:bCs/>
          <w:sz w:val="30"/>
          <w:szCs w:val="30"/>
        </w:rPr>
        <w:sectPr w:rsidR="000D631A" w:rsidRPr="000D631A" w:rsidSect="005014AF">
          <w:headerReference w:type="default" r:id="rId19"/>
          <w:footerReference w:type="default" r:id="rId20"/>
          <w:pgSz w:w="11909" w:h="16834" w:code="9"/>
          <w:pgMar w:top="1152" w:right="1199" w:bottom="1152" w:left="691" w:header="720" w:footer="720" w:gutter="0"/>
          <w:pgNumType w:start="76"/>
          <w:cols w:space="720"/>
          <w:docGrid w:linePitch="360"/>
        </w:sectPr>
      </w:pPr>
      <w:r w:rsidRPr="00CF151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254144E" w14:textId="1E130F90" w:rsidR="003B73D3" w:rsidRDefault="00DD770F" w:rsidP="003B73D3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5C48CA1C" w14:textId="6F7E7E9B" w:rsidR="003B73D3" w:rsidRPr="003B73D3" w:rsidRDefault="003B73D3" w:rsidP="003B73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3B73D3" w:rsidRPr="009573C6" w14:paraId="48C9F781" w14:textId="77777777" w:rsidTr="00073815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90CA843" w14:textId="059D3861" w:rsidR="003B73D3" w:rsidRPr="003B73D3" w:rsidRDefault="003B73D3" w:rsidP="000738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259FF1BA" w14:textId="08890BE3" w:rsidR="003B73D3" w:rsidRPr="003B73D3" w:rsidRDefault="003B73D3" w:rsidP="0007381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73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0928D1" w14:textId="77777777" w:rsidR="003B73D3" w:rsidRPr="003B73D3" w:rsidRDefault="003B73D3" w:rsidP="0007381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6E6F8EE6" w14:textId="752C840A" w:rsidR="003B73D3" w:rsidRPr="003B73D3" w:rsidRDefault="003B73D3" w:rsidP="0007381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73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73D3" w:rsidRPr="009573C6" w14:paraId="65D3DEBF" w14:textId="77777777" w:rsidTr="00073815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728E3B6" w14:textId="77777777" w:rsidR="003B73D3" w:rsidRPr="003B73D3" w:rsidRDefault="003B73D3" w:rsidP="000738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73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6B47A69" w14:textId="77777777" w:rsidR="003B73D3" w:rsidRPr="003B73D3" w:rsidRDefault="003B73D3" w:rsidP="000738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B73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4C8D7F4" w14:textId="77777777" w:rsidR="003B73D3" w:rsidRPr="003B73D3" w:rsidRDefault="003B73D3" w:rsidP="0007381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8115BE4" w14:textId="77777777" w:rsidR="003B73D3" w:rsidRPr="003B73D3" w:rsidRDefault="003B73D3" w:rsidP="0007381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73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4CFF3921" w14:textId="77777777" w:rsidR="003B73D3" w:rsidRPr="003B73D3" w:rsidRDefault="003B73D3" w:rsidP="0007381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63F9834" w14:textId="77777777" w:rsidR="003B73D3" w:rsidRPr="003B73D3" w:rsidRDefault="003B73D3" w:rsidP="000738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3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0BEEE58" w14:textId="77777777" w:rsidR="003B73D3" w:rsidRPr="003B73D3" w:rsidRDefault="003B73D3" w:rsidP="0007381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CA455D" w14:textId="77777777" w:rsidR="003B73D3" w:rsidRPr="003B73D3" w:rsidRDefault="003B73D3" w:rsidP="0007381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73D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B73D3" w:rsidRPr="00453B87" w14:paraId="25780527" w14:textId="77777777" w:rsidTr="00073815">
        <w:trPr>
          <w:cantSplit/>
          <w:trHeight w:val="20"/>
          <w:tblHeader/>
        </w:trPr>
        <w:tc>
          <w:tcPr>
            <w:tcW w:w="4050" w:type="dxa"/>
          </w:tcPr>
          <w:p w14:paraId="0C152227" w14:textId="2AA7FE0C" w:rsidR="003B73D3" w:rsidRPr="003B73D3" w:rsidRDefault="003B73D3" w:rsidP="00073815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21CBE0B3" w14:textId="77777777" w:rsidR="003B73D3" w:rsidRPr="003B73D3" w:rsidRDefault="003B73D3" w:rsidP="00073815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3B73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B73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B73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E1056" w:rsidRPr="009573C6" w14:paraId="3E616B04" w14:textId="77777777" w:rsidTr="00073815">
        <w:trPr>
          <w:cantSplit/>
          <w:trHeight w:val="20"/>
        </w:trPr>
        <w:tc>
          <w:tcPr>
            <w:tcW w:w="4050" w:type="dxa"/>
          </w:tcPr>
          <w:p w14:paraId="086A5FA5" w14:textId="4B47C981" w:rsidR="004E1056" w:rsidRPr="003B73D3" w:rsidRDefault="004E1056" w:rsidP="004E10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73E3F270" w14:textId="1CC59B55" w:rsidR="004E1056" w:rsidRPr="00641002" w:rsidRDefault="00641002" w:rsidP="0064100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2,460,929</w:t>
            </w:r>
          </w:p>
        </w:tc>
        <w:tc>
          <w:tcPr>
            <w:tcW w:w="178" w:type="dxa"/>
            <w:vAlign w:val="bottom"/>
          </w:tcPr>
          <w:p w14:paraId="0AD8A70E" w14:textId="77777777" w:rsidR="004E1056" w:rsidRPr="003B73D3" w:rsidRDefault="004E1056" w:rsidP="004E10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48D7B02" w14:textId="56BF7A65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815B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815B22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32B4DB09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43C3E8" w14:textId="5909EE2A" w:rsidR="004E1056" w:rsidRPr="003B73D3" w:rsidRDefault="00736327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  <w:tc>
          <w:tcPr>
            <w:tcW w:w="180" w:type="dxa"/>
            <w:vAlign w:val="bottom"/>
          </w:tcPr>
          <w:p w14:paraId="45BF7ABD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DD48E3C" w14:textId="134D2DBF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906</w:t>
            </w:r>
          </w:p>
        </w:tc>
      </w:tr>
      <w:tr w:rsidR="004E1056" w:rsidRPr="009573C6" w14:paraId="5100907F" w14:textId="77777777" w:rsidTr="00073815">
        <w:trPr>
          <w:cantSplit/>
          <w:trHeight w:val="20"/>
        </w:trPr>
        <w:tc>
          <w:tcPr>
            <w:tcW w:w="4050" w:type="dxa"/>
          </w:tcPr>
          <w:p w14:paraId="3A533C6A" w14:textId="1C0A26BE" w:rsidR="004E1056" w:rsidRPr="003B73D3" w:rsidRDefault="004E1056" w:rsidP="004E10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60" w:type="dxa"/>
            <w:vAlign w:val="bottom"/>
          </w:tcPr>
          <w:p w14:paraId="26417EAF" w14:textId="07399F62" w:rsidR="004E1056" w:rsidRPr="003B73D3" w:rsidRDefault="00641002" w:rsidP="0064100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7,547</w:t>
            </w:r>
          </w:p>
        </w:tc>
        <w:tc>
          <w:tcPr>
            <w:tcW w:w="178" w:type="dxa"/>
            <w:vAlign w:val="bottom"/>
          </w:tcPr>
          <w:p w14:paraId="39A5C0B0" w14:textId="77777777" w:rsidR="004E1056" w:rsidRPr="003B73D3" w:rsidRDefault="004E1056" w:rsidP="004E10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6DDF3DC" w14:textId="1AAF4DFF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</w:rPr>
              <w:t>11,082</w:t>
            </w:r>
          </w:p>
        </w:tc>
        <w:tc>
          <w:tcPr>
            <w:tcW w:w="180" w:type="dxa"/>
            <w:vAlign w:val="bottom"/>
          </w:tcPr>
          <w:p w14:paraId="2BE1032F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243E7C1" w14:textId="14C426FA" w:rsidR="004E1056" w:rsidRPr="003B73D3" w:rsidRDefault="00736327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2,485</w:t>
            </w:r>
          </w:p>
        </w:tc>
        <w:tc>
          <w:tcPr>
            <w:tcW w:w="180" w:type="dxa"/>
            <w:vAlign w:val="bottom"/>
          </w:tcPr>
          <w:p w14:paraId="321ED478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C9D516" w14:textId="12E0A905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</w:p>
        </w:tc>
      </w:tr>
      <w:tr w:rsidR="004E1056" w:rsidRPr="009573C6" w14:paraId="68C14B4E" w14:textId="77777777" w:rsidTr="00073815">
        <w:trPr>
          <w:cantSplit/>
          <w:trHeight w:val="20"/>
        </w:trPr>
        <w:tc>
          <w:tcPr>
            <w:tcW w:w="4050" w:type="dxa"/>
          </w:tcPr>
          <w:p w14:paraId="208F4CD0" w14:textId="4C7D13E6" w:rsidR="004E1056" w:rsidRPr="003B73D3" w:rsidRDefault="004E1056" w:rsidP="004E10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348288AD" w14:textId="1C61C1C0" w:rsidR="004E1056" w:rsidRPr="003B73D3" w:rsidRDefault="00641002" w:rsidP="0064100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367,722</w:t>
            </w:r>
          </w:p>
        </w:tc>
        <w:tc>
          <w:tcPr>
            <w:tcW w:w="178" w:type="dxa"/>
            <w:vAlign w:val="bottom"/>
          </w:tcPr>
          <w:p w14:paraId="0EC228C5" w14:textId="77777777" w:rsidR="004E1056" w:rsidRPr="003B73D3" w:rsidRDefault="004E1056" w:rsidP="004E10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9A2D1D3" w14:textId="524FE5CF" w:rsidR="004E1056" w:rsidRPr="00815B22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</w:rPr>
              <w:t>627,567</w:t>
            </w:r>
          </w:p>
        </w:tc>
        <w:tc>
          <w:tcPr>
            <w:tcW w:w="180" w:type="dxa"/>
            <w:vAlign w:val="bottom"/>
          </w:tcPr>
          <w:p w14:paraId="065877B4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AF4E506" w14:textId="7DD2C6A8" w:rsidR="004E1056" w:rsidRPr="003B73D3" w:rsidRDefault="00736327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240,099</w:t>
            </w:r>
          </w:p>
        </w:tc>
        <w:tc>
          <w:tcPr>
            <w:tcW w:w="180" w:type="dxa"/>
            <w:vAlign w:val="bottom"/>
          </w:tcPr>
          <w:p w14:paraId="7002C63B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7BC856" w14:textId="4FC0DF5F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876</w:t>
            </w:r>
          </w:p>
        </w:tc>
      </w:tr>
      <w:tr w:rsidR="004E1056" w:rsidRPr="009573C6" w14:paraId="43F9E96E" w14:textId="77777777" w:rsidTr="00073815">
        <w:trPr>
          <w:cantSplit/>
          <w:trHeight w:val="20"/>
        </w:trPr>
        <w:tc>
          <w:tcPr>
            <w:tcW w:w="4050" w:type="dxa"/>
          </w:tcPr>
          <w:p w14:paraId="6585F255" w14:textId="75714654" w:rsidR="004E1056" w:rsidRPr="003B73D3" w:rsidRDefault="004E1056" w:rsidP="004E10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5EAE8F67" w14:textId="1E776E72" w:rsidR="004E1056" w:rsidRPr="003B73D3" w:rsidRDefault="00641002" w:rsidP="0064100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78" w:type="dxa"/>
            <w:vAlign w:val="bottom"/>
          </w:tcPr>
          <w:p w14:paraId="69C04B2A" w14:textId="77777777" w:rsidR="004E1056" w:rsidRPr="003B73D3" w:rsidRDefault="004E1056" w:rsidP="004E10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11087EA" w14:textId="5E301C8D" w:rsidR="004E1056" w:rsidRPr="00815B22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1,288</w:t>
            </w:r>
          </w:p>
        </w:tc>
        <w:tc>
          <w:tcPr>
            <w:tcW w:w="180" w:type="dxa"/>
            <w:vAlign w:val="bottom"/>
          </w:tcPr>
          <w:p w14:paraId="423AE6F0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8BA513D" w14:textId="01D32A68" w:rsidR="004E1056" w:rsidRPr="003B73D3" w:rsidRDefault="00736327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80" w:type="dxa"/>
            <w:vAlign w:val="bottom"/>
          </w:tcPr>
          <w:p w14:paraId="4ECB7903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EE387C" w14:textId="35462AB3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</w:tr>
      <w:tr w:rsidR="004E1056" w:rsidRPr="009573C6" w14:paraId="14C286A3" w14:textId="77777777" w:rsidTr="00073815">
        <w:trPr>
          <w:cantSplit/>
          <w:trHeight w:val="20"/>
        </w:trPr>
        <w:tc>
          <w:tcPr>
            <w:tcW w:w="4050" w:type="dxa"/>
          </w:tcPr>
          <w:p w14:paraId="2EC75867" w14:textId="32A27077" w:rsidR="004E1056" w:rsidRPr="003B73D3" w:rsidRDefault="004E1056" w:rsidP="004E10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97301A" w14:textId="56116E94" w:rsidR="004E1056" w:rsidRPr="003B73D3" w:rsidRDefault="00641002" w:rsidP="0064100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92,304</w:t>
            </w:r>
          </w:p>
        </w:tc>
        <w:tc>
          <w:tcPr>
            <w:tcW w:w="178" w:type="dxa"/>
            <w:vAlign w:val="bottom"/>
          </w:tcPr>
          <w:p w14:paraId="331D1044" w14:textId="77777777" w:rsidR="004E1056" w:rsidRPr="003B73D3" w:rsidRDefault="004E1056" w:rsidP="004E105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D05CABB" w14:textId="52CAE039" w:rsidR="004E1056" w:rsidRPr="003B73D3" w:rsidRDefault="00043ACD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90,600</w:t>
            </w:r>
          </w:p>
        </w:tc>
        <w:tc>
          <w:tcPr>
            <w:tcW w:w="180" w:type="dxa"/>
            <w:vAlign w:val="bottom"/>
          </w:tcPr>
          <w:p w14:paraId="623F5374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2717C28" w14:textId="4649C5BD" w:rsidR="004E1056" w:rsidRPr="00165CC7" w:rsidRDefault="00736327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</w:t>
            </w:r>
            <w:r w:rsidR="00165C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46B4DD67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39E8E37" w14:textId="5FE0D5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695</w:t>
            </w:r>
          </w:p>
        </w:tc>
      </w:tr>
      <w:tr w:rsidR="004E1056" w:rsidRPr="009573C6" w14:paraId="3DDD2793" w14:textId="77777777" w:rsidTr="00073815">
        <w:trPr>
          <w:cantSplit/>
          <w:trHeight w:val="20"/>
        </w:trPr>
        <w:tc>
          <w:tcPr>
            <w:tcW w:w="4050" w:type="dxa"/>
          </w:tcPr>
          <w:p w14:paraId="05B3C69A" w14:textId="77777777" w:rsidR="004E1056" w:rsidRPr="003B73D3" w:rsidRDefault="004E1056" w:rsidP="004E10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6BBF0" w14:textId="14483641" w:rsidR="004E1056" w:rsidRPr="003B73D3" w:rsidRDefault="00641002" w:rsidP="0064100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2,928,932</w:t>
            </w:r>
          </w:p>
        </w:tc>
        <w:tc>
          <w:tcPr>
            <w:tcW w:w="178" w:type="dxa"/>
            <w:vAlign w:val="bottom"/>
          </w:tcPr>
          <w:p w14:paraId="34F4D6A8" w14:textId="77777777" w:rsidR="004E1056" w:rsidRPr="003B73D3" w:rsidRDefault="004E1056" w:rsidP="004E1056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BB729" w14:textId="7FC43AA2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1,693,995</w:t>
            </w:r>
          </w:p>
        </w:tc>
        <w:tc>
          <w:tcPr>
            <w:tcW w:w="180" w:type="dxa"/>
            <w:vAlign w:val="bottom"/>
          </w:tcPr>
          <w:p w14:paraId="1B0E685A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610FA" w14:textId="39948B2B" w:rsidR="004E1056" w:rsidRPr="003B73D3" w:rsidRDefault="00736327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258,46</w:t>
            </w:r>
            <w:r w:rsidR="00165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385F6D9" w14:textId="77777777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55BCD3B" w14:textId="4F6A1829" w:rsidR="004E1056" w:rsidRPr="003B73D3" w:rsidRDefault="004E1056" w:rsidP="004E105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67BB8F51" w14:textId="77777777" w:rsidR="002E2583" w:rsidRPr="00E71D5A" w:rsidRDefault="002E2583" w:rsidP="002E258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9F10DA7" w14:textId="73FA9EE3" w:rsidR="003B73D3" w:rsidRPr="004F49E9" w:rsidRDefault="003B73D3" w:rsidP="003B73D3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B73D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3B73D3">
        <w:rPr>
          <w:rFonts w:asciiTheme="majorBidi" w:hAnsiTheme="majorBidi" w:cstheme="majorBidi"/>
          <w:sz w:val="30"/>
          <w:szCs w:val="30"/>
        </w:rPr>
        <w:t xml:space="preserve">2564 </w:t>
      </w:r>
      <w:r w:rsidRPr="003B73D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043ACD">
        <w:rPr>
          <w:rFonts w:asciiTheme="majorBidi" w:hAnsiTheme="majorBidi" w:cstheme="majorBidi"/>
          <w:sz w:val="30"/>
          <w:szCs w:val="30"/>
        </w:rPr>
        <w:t xml:space="preserve"> </w:t>
      </w:r>
      <w:r w:rsidR="00641002">
        <w:rPr>
          <w:rFonts w:asciiTheme="majorBidi" w:hAnsiTheme="majorBidi" w:cstheme="majorBidi"/>
          <w:sz w:val="30"/>
          <w:szCs w:val="30"/>
        </w:rPr>
        <w:t>1,</w:t>
      </w:r>
      <w:r w:rsidR="008D5BA7">
        <w:rPr>
          <w:rFonts w:asciiTheme="majorBidi" w:hAnsiTheme="majorBidi" w:cstheme="majorBidi"/>
          <w:sz w:val="30"/>
          <w:szCs w:val="30"/>
        </w:rPr>
        <w:t>465</w:t>
      </w:r>
      <w:r w:rsidR="006547FD">
        <w:rPr>
          <w:rFonts w:asciiTheme="majorBidi" w:hAnsiTheme="majorBidi" w:cstheme="majorBidi"/>
          <w:sz w:val="30"/>
          <w:szCs w:val="30"/>
        </w:rPr>
        <w:t>.</w:t>
      </w:r>
      <w:r w:rsidR="008D5BA7">
        <w:rPr>
          <w:rFonts w:asciiTheme="majorBidi" w:hAnsiTheme="majorBidi" w:cstheme="majorBidi"/>
          <w:sz w:val="30"/>
          <w:szCs w:val="30"/>
        </w:rPr>
        <w:t>8</w:t>
      </w:r>
      <w:r w:rsidRPr="00043ACD">
        <w:rPr>
          <w:rFonts w:asciiTheme="majorBidi" w:hAnsiTheme="majorBidi" w:cstheme="majorBidi"/>
          <w:sz w:val="30"/>
          <w:szCs w:val="30"/>
        </w:rPr>
        <w:t xml:space="preserve"> </w:t>
      </w:r>
      <w:r w:rsidRPr="00043ACD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2D421F">
        <w:rPr>
          <w:rFonts w:asciiTheme="majorBidi" w:hAnsiTheme="majorBidi" w:cstheme="majorBidi"/>
          <w:sz w:val="30"/>
          <w:szCs w:val="30"/>
        </w:rPr>
        <w:t>22.8</w:t>
      </w:r>
      <w:r w:rsidRPr="00043ACD">
        <w:rPr>
          <w:rFonts w:asciiTheme="majorBidi" w:hAnsiTheme="majorBidi" w:cstheme="majorBidi"/>
          <w:sz w:val="30"/>
          <w:szCs w:val="30"/>
        </w:rPr>
        <w:t xml:space="preserve"> </w:t>
      </w:r>
      <w:r w:rsidRPr="00043ACD">
        <w:rPr>
          <w:rFonts w:asciiTheme="majorBidi" w:hAnsiTheme="majorBidi" w:cstheme="majorBidi"/>
          <w:sz w:val="30"/>
          <w:szCs w:val="30"/>
          <w:cs/>
        </w:rPr>
        <w:t>ล้าน</w:t>
      </w:r>
      <w:r w:rsidRPr="003B73D3">
        <w:rPr>
          <w:rFonts w:asciiTheme="majorBidi" w:hAnsiTheme="majorBidi" w:cstheme="majorBidi"/>
          <w:sz w:val="30"/>
          <w:szCs w:val="30"/>
          <w:cs/>
        </w:rPr>
        <w:t>บาท</w:t>
      </w:r>
      <w:r w:rsidRPr="003B73D3">
        <w:rPr>
          <w:rFonts w:asciiTheme="majorBidi" w:hAnsiTheme="majorBidi" w:cstheme="majorBidi"/>
          <w:sz w:val="30"/>
          <w:szCs w:val="30"/>
        </w:rPr>
        <w:t xml:space="preserve"> </w:t>
      </w:r>
      <w:r w:rsidRPr="003B73D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4F49E9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="00043ACD">
        <w:rPr>
          <w:rFonts w:asciiTheme="majorBidi" w:hAnsiTheme="majorBidi" w:cstheme="majorBidi"/>
          <w:i/>
          <w:iCs/>
          <w:sz w:val="30"/>
          <w:szCs w:val="30"/>
        </w:rPr>
        <w:t>697.5</w:t>
      </w:r>
      <w:r w:rsidRPr="004F49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F49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043ACD">
        <w:rPr>
          <w:rFonts w:asciiTheme="majorBidi" w:hAnsiTheme="majorBidi" w:cstheme="majorBidi"/>
          <w:i/>
          <w:iCs/>
          <w:sz w:val="30"/>
          <w:szCs w:val="30"/>
        </w:rPr>
        <w:t>58.4</w:t>
      </w:r>
      <w:r w:rsidRPr="004F49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F49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ตามลำดับ) </w:t>
      </w:r>
    </w:p>
    <w:p w14:paraId="4BC0BC32" w14:textId="77777777" w:rsidR="003B73D3" w:rsidRDefault="003B73D3" w:rsidP="003B73D3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60CD1" w14:textId="748DE0B5" w:rsidR="002E2583" w:rsidRPr="00CF1517" w:rsidRDefault="000554F0" w:rsidP="003B73D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512F8E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A71F3C">
        <w:rPr>
          <w:rFonts w:ascii="Angsana New" w:hAnsi="Angsana New" w:cs="Angsana New" w:hint="cs"/>
          <w:sz w:val="30"/>
          <w:szCs w:val="30"/>
          <w:cs/>
          <w:lang w:bidi="th-TH"/>
        </w:rPr>
        <w:t>ได้ทำสัญญา</w:t>
      </w:r>
      <w:r w:rsidR="002E2583" w:rsidRPr="00512F8E">
        <w:rPr>
          <w:rFonts w:ascii="Angsana New" w:hAnsi="Angsana New" w:cs="Angsana New" w:hint="cs"/>
          <w:sz w:val="30"/>
          <w:szCs w:val="30"/>
          <w:cs/>
          <w:lang w:bidi="th-TH"/>
        </w:rPr>
        <w:t>เช่า</w:t>
      </w:r>
      <w:r w:rsidR="00A71F3C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</w:t>
      </w:r>
      <w:r w:rsidR="002E2583" w:rsidRPr="00512F8E">
        <w:rPr>
          <w:rFonts w:ascii="Angsana New" w:hAnsi="Angsana New" w:cs="Angsana New" w:hint="cs"/>
          <w:sz w:val="30"/>
          <w:szCs w:val="30"/>
          <w:cs/>
          <w:lang w:bidi="th-TH"/>
        </w:rPr>
        <w:t>หลาย</w:t>
      </w:r>
      <w:r w:rsidR="00A71F3C">
        <w:rPr>
          <w:rFonts w:ascii="Angsana New" w:hAnsi="Angsana New" w:cs="Angsana New" w:hint="cs"/>
          <w:sz w:val="30"/>
          <w:szCs w:val="30"/>
          <w:cs/>
          <w:lang w:bidi="th-TH"/>
        </w:rPr>
        <w:t>ประเภท โดยสัญญาเช่าส่วนใหญ่เป็นสัญญาเช่าอาคารและฟาร์ม สัญญาเช่าเหล่านี้มีกำหนด</w:t>
      </w:r>
      <w:r w:rsidR="002E2583" w:rsidRPr="0073632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ระยะเวลา </w:t>
      </w:r>
      <w:r w:rsidR="00E32A72">
        <w:rPr>
          <w:rFonts w:ascii="Angsana New" w:hAnsi="Angsana New" w:cs="Angsana New"/>
          <w:sz w:val="30"/>
          <w:szCs w:val="30"/>
          <w:lang w:val="en-US"/>
        </w:rPr>
        <w:t>1</w:t>
      </w:r>
      <w:r w:rsidR="00A71F3C" w:rsidRPr="0073632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 </w:t>
      </w:r>
      <w:r w:rsidR="00A71F3C" w:rsidRPr="00736327">
        <w:rPr>
          <w:rFonts w:ascii="Angsana New" w:hAnsi="Angsana New" w:cs="Angsana New"/>
          <w:sz w:val="30"/>
          <w:szCs w:val="30"/>
          <w:lang w:val="en-US"/>
        </w:rPr>
        <w:t>1</w:t>
      </w:r>
      <w:r w:rsidR="008C5D7B" w:rsidRPr="00736327">
        <w:rPr>
          <w:rFonts w:ascii="Angsana New" w:hAnsi="Angsana New" w:cs="Angsana New"/>
          <w:sz w:val="30"/>
          <w:szCs w:val="30"/>
          <w:lang w:val="en-US"/>
        </w:rPr>
        <w:t>5</w:t>
      </w:r>
      <w:r w:rsidR="002E2583" w:rsidRPr="0073632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ปี โดยมี</w:t>
      </w:r>
      <w:r w:rsidR="00A71F3C" w:rsidRPr="00736327">
        <w:rPr>
          <w:rFonts w:ascii="Angsana New" w:hAnsi="Angsana New" w:cs="Angsana New" w:hint="cs"/>
          <w:sz w:val="30"/>
          <w:szCs w:val="30"/>
          <w:cs/>
          <w:lang w:bidi="th-TH"/>
        </w:rPr>
        <w:t>ระยะเวลา</w:t>
      </w:r>
      <w:r w:rsidR="002E2583" w:rsidRPr="00736327">
        <w:rPr>
          <w:rFonts w:ascii="Angsana New" w:hAnsi="Angsana New" w:cs="Angsana New" w:hint="cs"/>
          <w:sz w:val="30"/>
          <w:szCs w:val="30"/>
          <w:cs/>
          <w:lang w:bidi="th-TH"/>
        </w:rPr>
        <w:t>สิ้นสุด</w:t>
      </w:r>
      <w:r w:rsidR="00A71F3C" w:rsidRPr="00736327">
        <w:rPr>
          <w:rFonts w:ascii="Angsana New" w:hAnsi="Angsana New" w:cs="Angsana New" w:hint="cs"/>
          <w:sz w:val="30"/>
          <w:szCs w:val="30"/>
          <w:cs/>
          <w:lang w:bidi="th-TH"/>
        </w:rPr>
        <w:t>แตกต่างกันจนถึงเดือน</w:t>
      </w:r>
      <w:r w:rsidR="007E3347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A71F3C" w:rsidRPr="0073632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71F3C" w:rsidRPr="00736327">
        <w:rPr>
          <w:rFonts w:ascii="Angsana New" w:hAnsi="Angsana New" w:cs="Angsana New"/>
          <w:sz w:val="30"/>
          <w:szCs w:val="30"/>
          <w:lang w:val="en-US" w:bidi="th-TH"/>
        </w:rPr>
        <w:t>257</w:t>
      </w:r>
      <w:r w:rsidR="008C5D7B" w:rsidRPr="00736327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A71F3C" w:rsidRPr="0073632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71F3C" w:rsidRPr="0073632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และมี</w:t>
      </w:r>
      <w:r w:rsidR="00A71F3C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สิทธิต่อ</w:t>
      </w:r>
      <w:r w:rsidR="002E2583" w:rsidRPr="00CF1517">
        <w:rPr>
          <w:rFonts w:ascii="Angsana New" w:hAnsi="Angsana New" w:cs="Angsana New" w:hint="cs"/>
          <w:sz w:val="30"/>
          <w:szCs w:val="30"/>
          <w:cs/>
          <w:lang w:bidi="th-TH"/>
        </w:rPr>
        <w:t>อายุสัญญา</w:t>
      </w:r>
      <w:r w:rsidR="00A71F3C">
        <w:rPr>
          <w:rFonts w:ascii="Angsana New" w:hAnsi="Angsana New" w:cs="Angsana New" w:hint="cs"/>
          <w:sz w:val="30"/>
          <w:szCs w:val="30"/>
          <w:cs/>
          <w:lang w:bidi="th-TH"/>
        </w:rPr>
        <w:t>เช่าเมื่อสิ้นสุดอายุสัญญา</w:t>
      </w:r>
      <w:r w:rsidR="002E2583" w:rsidRPr="00CF151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</w:p>
    <w:p w14:paraId="77B19D87" w14:textId="77777777" w:rsidR="002E2583" w:rsidRPr="00CF1517" w:rsidRDefault="002E2583" w:rsidP="002E258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3F536D5" w14:textId="77777777" w:rsidR="002E2583" w:rsidRPr="00CF1517" w:rsidRDefault="002E2583" w:rsidP="002E258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1456DB6" w14:textId="77777777" w:rsidR="002E2583" w:rsidRPr="00CF1517" w:rsidRDefault="002E2583" w:rsidP="002E258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CC7EBDC" w14:textId="31BFF88A" w:rsidR="0089648D" w:rsidRPr="00C90DE7" w:rsidRDefault="00C90DE7" w:rsidP="002E258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0DE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6ACF6214" w14:textId="2CAE9B7A" w:rsidR="003F38FC" w:rsidRDefault="003F38FC" w:rsidP="002E258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8F6CE3" w14:textId="36512AF0" w:rsidR="00C90DE7" w:rsidRDefault="00C90DE7" w:rsidP="002E258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E9174C" w14:textId="232F9DD8" w:rsidR="00C90DE7" w:rsidRDefault="00C90DE7" w:rsidP="002E258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C73C23" w14:textId="1A5AEE4C" w:rsidR="00C90DE7" w:rsidRDefault="00C90DE7" w:rsidP="002E258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749C86" w14:textId="77777777" w:rsidR="00C90DE7" w:rsidRPr="00CF1517" w:rsidRDefault="00C90DE7" w:rsidP="002E258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2E2583" w:rsidRPr="00CF1517" w14:paraId="27289921" w14:textId="77777777" w:rsidTr="00227944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5536321F" w14:textId="77777777" w:rsidR="002E2583" w:rsidRPr="00CF1517" w:rsidRDefault="002E2583" w:rsidP="001D1A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B2DAF06" w14:textId="1C845E41" w:rsidR="002E2583" w:rsidRPr="00CF1517" w:rsidRDefault="002E2583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A031E7" w14:textId="77777777" w:rsidR="002E2583" w:rsidRPr="00CF1517" w:rsidRDefault="002E2583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6A731A7" w14:textId="726B7B76" w:rsidR="002E2583" w:rsidRPr="00CF1517" w:rsidRDefault="002E2583" w:rsidP="001D1A41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2583" w:rsidRPr="00CF1517" w14:paraId="6AE6F864" w14:textId="77777777" w:rsidTr="00227944">
        <w:trPr>
          <w:cantSplit/>
          <w:tblHeader/>
        </w:trPr>
        <w:tc>
          <w:tcPr>
            <w:tcW w:w="4500" w:type="dxa"/>
          </w:tcPr>
          <w:p w14:paraId="5B874913" w14:textId="04B11EA8" w:rsidR="002E2583" w:rsidRPr="00CF1517" w:rsidRDefault="002E2583" w:rsidP="001D1A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4B0B8A" w:rsidRPr="004B0B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E967B9" w:rsidRPr="00E967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00B3FAE" w14:textId="62ECF42E" w:rsidR="002E2583" w:rsidRPr="00CF1517" w:rsidRDefault="00227944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A96F7FC" w14:textId="77777777" w:rsidR="002E2583" w:rsidRPr="00CF1517" w:rsidRDefault="002E2583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46F78" w14:textId="47C9A034" w:rsidR="002E2583" w:rsidRPr="00CF1517" w:rsidRDefault="00227944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124F7E2" w14:textId="77777777" w:rsidR="002E2583" w:rsidRPr="00CF1517" w:rsidRDefault="002E2583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64FCE" w14:textId="2C2C8656" w:rsidR="002E2583" w:rsidRPr="00CF1517" w:rsidRDefault="00227944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E7035E0" w14:textId="77777777" w:rsidR="002E2583" w:rsidRPr="00CF1517" w:rsidRDefault="002E2583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FC5E1" w14:textId="7D1C1927" w:rsidR="002E2583" w:rsidRPr="00CF1517" w:rsidRDefault="00227944" w:rsidP="001D1A4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E2583" w:rsidRPr="00CF1517" w14:paraId="2EDF0635" w14:textId="77777777" w:rsidTr="00227944">
        <w:trPr>
          <w:cantSplit/>
          <w:tblHeader/>
        </w:trPr>
        <w:tc>
          <w:tcPr>
            <w:tcW w:w="4500" w:type="dxa"/>
          </w:tcPr>
          <w:p w14:paraId="39D40240" w14:textId="7CB02FA2" w:rsidR="002E2583" w:rsidRPr="00CF1517" w:rsidRDefault="002E2583" w:rsidP="001D1A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56716B6" w14:textId="3881536A" w:rsidR="002E2583" w:rsidRPr="00CF1517" w:rsidRDefault="002E2583" w:rsidP="001D1A4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89648D"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E2583" w:rsidRPr="00CF1517" w14:paraId="3A5A7D82" w14:textId="77777777" w:rsidTr="00227944">
        <w:trPr>
          <w:cantSplit/>
        </w:trPr>
        <w:tc>
          <w:tcPr>
            <w:tcW w:w="4500" w:type="dxa"/>
          </w:tcPr>
          <w:p w14:paraId="3CFDDAAC" w14:textId="77777777" w:rsidR="002E2583" w:rsidRPr="00CF1517" w:rsidRDefault="002E2583" w:rsidP="001D1A4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1BAD3E5" w14:textId="77777777" w:rsidR="002E2583" w:rsidRPr="00CF1517" w:rsidRDefault="002E2583" w:rsidP="001D1A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5FE91C" w14:textId="77777777" w:rsidR="002E2583" w:rsidRPr="00CF1517" w:rsidRDefault="002E2583" w:rsidP="001D1A41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7EA6D3" w14:textId="77777777" w:rsidR="002E2583" w:rsidRPr="00CF1517" w:rsidRDefault="002E2583" w:rsidP="001D1A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D2A35B" w14:textId="77777777" w:rsidR="002E2583" w:rsidRPr="00CF1517" w:rsidRDefault="002E2583" w:rsidP="001D1A41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17E19" w14:textId="77777777" w:rsidR="002E2583" w:rsidRPr="00CF1517" w:rsidRDefault="002E2583" w:rsidP="001D1A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DF6D15" w14:textId="77777777" w:rsidR="002E2583" w:rsidRPr="00CF1517" w:rsidRDefault="002E2583" w:rsidP="001D1A41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89CF7" w14:textId="77777777" w:rsidR="002E2583" w:rsidRPr="00CF1517" w:rsidRDefault="002E2583" w:rsidP="001D1A4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7944" w:rsidRPr="00CF1517" w14:paraId="798C986C" w14:textId="77777777" w:rsidTr="00AB34AF">
        <w:trPr>
          <w:cantSplit/>
        </w:trPr>
        <w:tc>
          <w:tcPr>
            <w:tcW w:w="4500" w:type="dxa"/>
          </w:tcPr>
          <w:p w14:paraId="3C8DAC88" w14:textId="77777777" w:rsidR="00227944" w:rsidRPr="00CF1517" w:rsidRDefault="00227944" w:rsidP="002279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</w:tcPr>
          <w:p w14:paraId="2220C21D" w14:textId="3DE40E39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C38ACE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B0EA7C" w14:textId="500B8F08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20753B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3E3EA2" w14:textId="6ADB13A9" w:rsidR="00227944" w:rsidRPr="00CF1517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8,642</w:t>
            </w:r>
          </w:p>
        </w:tc>
        <w:tc>
          <w:tcPr>
            <w:tcW w:w="180" w:type="dxa"/>
            <w:vAlign w:val="bottom"/>
          </w:tcPr>
          <w:p w14:paraId="09F5C3C4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63F3CC" w14:textId="61B71B2C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</w:tr>
      <w:tr w:rsidR="00227944" w:rsidRPr="00CF1517" w14:paraId="7605CE7E" w14:textId="77777777" w:rsidTr="00AB34AF">
        <w:trPr>
          <w:cantSplit/>
        </w:trPr>
        <w:tc>
          <w:tcPr>
            <w:tcW w:w="4500" w:type="dxa"/>
          </w:tcPr>
          <w:p w14:paraId="21C053BC" w14:textId="77777777" w:rsidR="00227944" w:rsidRPr="00CF1517" w:rsidRDefault="00227944" w:rsidP="002279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A59075F" w14:textId="77777777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7CAA90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85B75" w14:textId="77777777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C98F29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861B3E" w14:textId="20904590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D00366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1F2CC7" w14:textId="77777777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27944" w:rsidRPr="00CF1517" w14:paraId="2AB12369" w14:textId="77777777" w:rsidTr="00AB34AF">
        <w:trPr>
          <w:cantSplit/>
        </w:trPr>
        <w:tc>
          <w:tcPr>
            <w:tcW w:w="4500" w:type="dxa"/>
          </w:tcPr>
          <w:p w14:paraId="57CFAFE2" w14:textId="1E354F7D" w:rsidR="00227944" w:rsidRPr="00CF1517" w:rsidRDefault="00227944" w:rsidP="00227944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F1517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559B5189" w14:textId="74C1CB64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272,893</w:t>
            </w:r>
          </w:p>
        </w:tc>
        <w:tc>
          <w:tcPr>
            <w:tcW w:w="180" w:type="dxa"/>
            <w:vAlign w:val="bottom"/>
          </w:tcPr>
          <w:p w14:paraId="4293C5D8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9B77A" w14:textId="184D4D14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190,759</w:t>
            </w:r>
          </w:p>
        </w:tc>
        <w:tc>
          <w:tcPr>
            <w:tcW w:w="180" w:type="dxa"/>
            <w:vAlign w:val="bottom"/>
          </w:tcPr>
          <w:p w14:paraId="07A08C28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D7CED" w14:textId="550715BD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8,577</w:t>
            </w:r>
          </w:p>
        </w:tc>
        <w:tc>
          <w:tcPr>
            <w:tcW w:w="180" w:type="dxa"/>
            <w:vAlign w:val="bottom"/>
          </w:tcPr>
          <w:p w14:paraId="2D1E51E3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38375F" w14:textId="65057EA9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9,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</w:tr>
      <w:tr w:rsidR="00227944" w:rsidRPr="00CF1517" w14:paraId="695C7213" w14:textId="77777777" w:rsidTr="00AB34AF">
        <w:trPr>
          <w:cantSplit/>
        </w:trPr>
        <w:tc>
          <w:tcPr>
            <w:tcW w:w="4500" w:type="dxa"/>
          </w:tcPr>
          <w:p w14:paraId="346FE55B" w14:textId="7E371F1C" w:rsidR="00227944" w:rsidRPr="00CF1517" w:rsidRDefault="00227944" w:rsidP="00227944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080" w:type="dxa"/>
            <w:vAlign w:val="bottom"/>
          </w:tcPr>
          <w:p w14:paraId="43BE99D1" w14:textId="71C64DFC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3,535</w:t>
            </w:r>
          </w:p>
        </w:tc>
        <w:tc>
          <w:tcPr>
            <w:tcW w:w="180" w:type="dxa"/>
            <w:vAlign w:val="bottom"/>
          </w:tcPr>
          <w:p w14:paraId="021FC4E4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D109C4" w14:textId="5EE75D47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2,956</w:t>
            </w:r>
          </w:p>
        </w:tc>
        <w:tc>
          <w:tcPr>
            <w:tcW w:w="180" w:type="dxa"/>
            <w:vAlign w:val="bottom"/>
          </w:tcPr>
          <w:p w14:paraId="49705AC1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67195" w14:textId="70354AE9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2,070</w:t>
            </w:r>
          </w:p>
        </w:tc>
        <w:tc>
          <w:tcPr>
            <w:tcW w:w="180" w:type="dxa"/>
            <w:vAlign w:val="bottom"/>
          </w:tcPr>
          <w:p w14:paraId="6D50484D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F2B6D2" w14:textId="0836A596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</w:p>
        </w:tc>
      </w:tr>
      <w:tr w:rsidR="00227944" w:rsidRPr="00CF1517" w14:paraId="372ABC32" w14:textId="77777777" w:rsidTr="00AB34AF">
        <w:trPr>
          <w:cantSplit/>
        </w:trPr>
        <w:tc>
          <w:tcPr>
            <w:tcW w:w="4500" w:type="dxa"/>
          </w:tcPr>
          <w:p w14:paraId="68A83C33" w14:textId="6A527139" w:rsidR="00227944" w:rsidRPr="00CF1517" w:rsidRDefault="00227944" w:rsidP="00227944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CF151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191A4E31" w14:textId="76A7DA71" w:rsidR="00227944" w:rsidRPr="00CF1517" w:rsidRDefault="00641002" w:rsidP="006410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150,374</w:t>
            </w:r>
          </w:p>
        </w:tc>
        <w:tc>
          <w:tcPr>
            <w:tcW w:w="180" w:type="dxa"/>
            <w:vAlign w:val="bottom"/>
          </w:tcPr>
          <w:p w14:paraId="2136633A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896F1A" w14:textId="296F19C7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161,568</w:t>
            </w:r>
          </w:p>
        </w:tc>
        <w:tc>
          <w:tcPr>
            <w:tcW w:w="180" w:type="dxa"/>
            <w:vAlign w:val="bottom"/>
          </w:tcPr>
          <w:p w14:paraId="397819C7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81BF42" w14:textId="28021D3E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117,307</w:t>
            </w:r>
          </w:p>
        </w:tc>
        <w:tc>
          <w:tcPr>
            <w:tcW w:w="180" w:type="dxa"/>
            <w:vAlign w:val="bottom"/>
          </w:tcPr>
          <w:p w14:paraId="3F932A42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C8F34E" w14:textId="1793486C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127,791</w:t>
            </w:r>
          </w:p>
        </w:tc>
      </w:tr>
      <w:tr w:rsidR="00227944" w:rsidRPr="00CF1517" w14:paraId="30954AB0" w14:textId="77777777" w:rsidTr="00AB34AF">
        <w:trPr>
          <w:cantSplit/>
        </w:trPr>
        <w:tc>
          <w:tcPr>
            <w:tcW w:w="4500" w:type="dxa"/>
          </w:tcPr>
          <w:p w14:paraId="7D82A13A" w14:textId="0C0C4DEF" w:rsidR="00227944" w:rsidRPr="00CF1517" w:rsidRDefault="00227944" w:rsidP="00227944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177030D3" w14:textId="195118E6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180" w:type="dxa"/>
            <w:vAlign w:val="bottom"/>
          </w:tcPr>
          <w:p w14:paraId="460DC0C8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A97FFE" w14:textId="02C192ED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180" w:type="dxa"/>
            <w:vAlign w:val="bottom"/>
          </w:tcPr>
          <w:p w14:paraId="399FE3C1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F12A98" w14:textId="5CB19C0C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180" w:type="dxa"/>
            <w:vAlign w:val="bottom"/>
          </w:tcPr>
          <w:p w14:paraId="4FFBEDFF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E6353E" w14:textId="349BFE30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858</w:t>
            </w:r>
          </w:p>
        </w:tc>
      </w:tr>
      <w:tr w:rsidR="00227944" w:rsidRPr="00CF1517" w14:paraId="5356B1D7" w14:textId="77777777" w:rsidTr="00AB34AF">
        <w:trPr>
          <w:cantSplit/>
        </w:trPr>
        <w:tc>
          <w:tcPr>
            <w:tcW w:w="4500" w:type="dxa"/>
          </w:tcPr>
          <w:p w14:paraId="6A5F207F" w14:textId="0650B8F1" w:rsidR="00227944" w:rsidRPr="00CF1517" w:rsidRDefault="00227944" w:rsidP="00227944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CF151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E6E8AD1" w14:textId="203AABDF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45,502</w:t>
            </w:r>
          </w:p>
        </w:tc>
        <w:tc>
          <w:tcPr>
            <w:tcW w:w="180" w:type="dxa"/>
            <w:vAlign w:val="bottom"/>
          </w:tcPr>
          <w:p w14:paraId="51D0563B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88FB43" w14:textId="23D8BE9D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,976</w:t>
            </w:r>
          </w:p>
        </w:tc>
        <w:tc>
          <w:tcPr>
            <w:tcW w:w="180" w:type="dxa"/>
            <w:vAlign w:val="bottom"/>
          </w:tcPr>
          <w:p w14:paraId="621C0D68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3B4757" w14:textId="5DF26E08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9,057</w:t>
            </w:r>
          </w:p>
        </w:tc>
        <w:tc>
          <w:tcPr>
            <w:tcW w:w="180" w:type="dxa"/>
            <w:vAlign w:val="bottom"/>
          </w:tcPr>
          <w:p w14:paraId="222CB869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AB6BE3" w14:textId="63F0FA42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8,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</w:p>
        </w:tc>
      </w:tr>
      <w:tr w:rsidR="002D421F" w:rsidRPr="00CF1517" w14:paraId="4C766F1E" w14:textId="77777777" w:rsidTr="00AB34AF">
        <w:trPr>
          <w:cantSplit/>
        </w:trPr>
        <w:tc>
          <w:tcPr>
            <w:tcW w:w="4500" w:type="dxa"/>
          </w:tcPr>
          <w:p w14:paraId="776E31EE" w14:textId="7F11E7D6" w:rsidR="002D421F" w:rsidRPr="002D421F" w:rsidRDefault="002D421F" w:rsidP="002D421F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962A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ขาดทุนจากการตัดจำหน่ายสินทรัพย์สิทธิการใช้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97E7065" w14:textId="47FE03B6" w:rsidR="002D421F" w:rsidRPr="006962A5" w:rsidRDefault="006962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62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17,447</w:t>
            </w:r>
          </w:p>
        </w:tc>
        <w:tc>
          <w:tcPr>
            <w:tcW w:w="180" w:type="dxa"/>
            <w:vAlign w:val="bottom"/>
          </w:tcPr>
          <w:p w14:paraId="62AAB31F" w14:textId="77777777" w:rsidR="002D421F" w:rsidRPr="006962A5" w:rsidRDefault="002D421F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A6A3B2" w14:textId="520D244A" w:rsidR="002D421F" w:rsidRPr="006962A5" w:rsidRDefault="006962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10,679</w:t>
            </w:r>
          </w:p>
        </w:tc>
        <w:tc>
          <w:tcPr>
            <w:tcW w:w="180" w:type="dxa"/>
            <w:vAlign w:val="bottom"/>
          </w:tcPr>
          <w:p w14:paraId="18E2D209" w14:textId="77777777" w:rsidR="002D421F" w:rsidRPr="006962A5" w:rsidRDefault="002D421F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A06C19" w14:textId="4A770EF2" w:rsidR="002D421F" w:rsidRPr="006962A5" w:rsidRDefault="006962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55FEA34" w14:textId="77777777" w:rsidR="002D421F" w:rsidRPr="006962A5" w:rsidRDefault="002D421F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A88EAE" w14:textId="4BF94851" w:rsidR="002D421F" w:rsidRPr="006962A5" w:rsidRDefault="006962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227944" w:rsidRPr="00CF1517" w14:paraId="562A618B" w14:textId="77777777" w:rsidTr="00AB34AF">
        <w:trPr>
          <w:cantSplit/>
        </w:trPr>
        <w:tc>
          <w:tcPr>
            <w:tcW w:w="4500" w:type="dxa"/>
          </w:tcPr>
          <w:p w14:paraId="3FF15ECC" w14:textId="77777777" w:rsidR="00227944" w:rsidRPr="00CF1517" w:rsidRDefault="00227944" w:rsidP="002279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9CE7BD9" w14:textId="3CC5A7F8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132,948</w:t>
            </w:r>
          </w:p>
        </w:tc>
        <w:tc>
          <w:tcPr>
            <w:tcW w:w="180" w:type="dxa"/>
            <w:vAlign w:val="bottom"/>
          </w:tcPr>
          <w:p w14:paraId="7171EF19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E85EC" w14:textId="473E2663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,990</w:t>
            </w:r>
          </w:p>
        </w:tc>
        <w:tc>
          <w:tcPr>
            <w:tcW w:w="180" w:type="dxa"/>
            <w:vAlign w:val="bottom"/>
          </w:tcPr>
          <w:p w14:paraId="6B9481AD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FCCF9" w14:textId="49297DD7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10,624</w:t>
            </w:r>
          </w:p>
        </w:tc>
        <w:tc>
          <w:tcPr>
            <w:tcW w:w="180" w:type="dxa"/>
            <w:vAlign w:val="bottom"/>
          </w:tcPr>
          <w:p w14:paraId="19A74181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8AB8F" w14:textId="3D98A4AE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Pr="00815B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5B22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227944" w:rsidRPr="00CF1517" w14:paraId="228F6367" w14:textId="77777777" w:rsidTr="00AB34AF">
        <w:trPr>
          <w:cantSplit/>
        </w:trPr>
        <w:tc>
          <w:tcPr>
            <w:tcW w:w="4500" w:type="dxa"/>
          </w:tcPr>
          <w:p w14:paraId="32ECEE1C" w14:textId="77777777" w:rsidR="00227944" w:rsidRPr="00CF1517" w:rsidRDefault="00227944" w:rsidP="002279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6776F21" w14:textId="24F62F0F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23,838</w:t>
            </w:r>
          </w:p>
        </w:tc>
        <w:tc>
          <w:tcPr>
            <w:tcW w:w="180" w:type="dxa"/>
            <w:vAlign w:val="bottom"/>
          </w:tcPr>
          <w:p w14:paraId="6EEF1F59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29BC8" w14:textId="3A678C85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15,168</w:t>
            </w:r>
          </w:p>
        </w:tc>
        <w:tc>
          <w:tcPr>
            <w:tcW w:w="180" w:type="dxa"/>
            <w:vAlign w:val="bottom"/>
          </w:tcPr>
          <w:p w14:paraId="216F2AA4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C38708" w14:textId="1A120FA6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1,379</w:t>
            </w:r>
          </w:p>
        </w:tc>
        <w:tc>
          <w:tcPr>
            <w:tcW w:w="180" w:type="dxa"/>
            <w:vAlign w:val="bottom"/>
          </w:tcPr>
          <w:p w14:paraId="28201340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F53D1" w14:textId="269040F4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bidi="th-TH"/>
              </w:rPr>
              <w:t>1,209</w:t>
            </w:r>
          </w:p>
        </w:tc>
      </w:tr>
      <w:tr w:rsidR="00227944" w:rsidRPr="00CF1517" w14:paraId="544F0284" w14:textId="77777777" w:rsidTr="00227944">
        <w:trPr>
          <w:cantSplit/>
        </w:trPr>
        <w:tc>
          <w:tcPr>
            <w:tcW w:w="4500" w:type="dxa"/>
          </w:tcPr>
          <w:p w14:paraId="71E51E3D" w14:textId="751AED3A" w:rsidR="00227944" w:rsidRPr="00CF1517" w:rsidRDefault="00227944" w:rsidP="00227944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7DC5F05C" w14:textId="4857989B" w:rsidR="00227944" w:rsidRPr="00CF1517" w:rsidRDefault="00641002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1,178</w:t>
            </w:r>
          </w:p>
        </w:tc>
        <w:tc>
          <w:tcPr>
            <w:tcW w:w="180" w:type="dxa"/>
            <w:vAlign w:val="bottom"/>
          </w:tcPr>
          <w:p w14:paraId="2DA2F056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AD0E8" w14:textId="140F92D2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180" w:type="dxa"/>
            <w:vAlign w:val="bottom"/>
          </w:tcPr>
          <w:p w14:paraId="715D40ED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0AC7A" w14:textId="7D39298E" w:rsidR="00227944" w:rsidRPr="00815B22" w:rsidRDefault="00EA49A5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180" w:type="dxa"/>
            <w:vAlign w:val="bottom"/>
          </w:tcPr>
          <w:p w14:paraId="463578D8" w14:textId="77777777" w:rsidR="00227944" w:rsidRPr="00CF1517" w:rsidRDefault="00227944" w:rsidP="0022794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69DCF9" w14:textId="53B67761" w:rsidR="00227944" w:rsidRPr="00CF1517" w:rsidRDefault="00227944" w:rsidP="002279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B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</w:tr>
    </w:tbl>
    <w:p w14:paraId="03D9980D" w14:textId="77777777" w:rsidR="002E2583" w:rsidRPr="00CF1517" w:rsidRDefault="002E2583" w:rsidP="002E258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44B85D" w14:textId="122C714A" w:rsidR="00DD770F" w:rsidRDefault="002E2583" w:rsidP="00C9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086D0E" w:rsidRPr="00086D0E">
        <w:rPr>
          <w:rFonts w:ascii="Angsana New" w:hAnsi="Angsana New" w:cs="Angsana New" w:hint="cs"/>
          <w:sz w:val="30"/>
          <w:szCs w:val="30"/>
        </w:rPr>
        <w:t>2</w:t>
      </w:r>
      <w:r w:rsidR="00360B44" w:rsidRPr="00360B44">
        <w:rPr>
          <w:rFonts w:ascii="Angsana New" w:hAnsi="Angsana New" w:cs="Angsana New" w:hint="cs"/>
          <w:sz w:val="30"/>
          <w:szCs w:val="30"/>
        </w:rPr>
        <w:t>56</w:t>
      </w:r>
      <w:r w:rsidR="00227944">
        <w:rPr>
          <w:rFonts w:ascii="Angsana New" w:hAnsi="Angsana New" w:cs="Angsana New"/>
          <w:sz w:val="30"/>
          <w:szCs w:val="30"/>
        </w:rPr>
        <w:t>4</w:t>
      </w:r>
      <w:r w:rsidRPr="00CF1517">
        <w:rPr>
          <w:rFonts w:ascii="Angsana New" w:hAnsi="Angsana New" w:cs="Angsana New" w:hint="cs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</w:t>
      </w:r>
      <w:r w:rsidR="0089648D" w:rsidRPr="00E71D5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324A9A" w:rsidRPr="00E71D5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 มีจำนวน </w:t>
      </w:r>
      <w:r w:rsidR="00B63DAF">
        <w:rPr>
          <w:rFonts w:ascii="Angsana New" w:hAnsi="Angsana New" w:cs="Angsana New"/>
          <w:sz w:val="30"/>
          <w:szCs w:val="30"/>
        </w:rPr>
        <w:t>643.4</w:t>
      </w:r>
      <w:r w:rsidRPr="00CF1517">
        <w:rPr>
          <w:rFonts w:ascii="Angsana New" w:hAnsi="Angsana New" w:cs="Angsana New" w:hint="cs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F1517">
        <w:rPr>
          <w:rFonts w:ascii="Angsana New" w:hAnsi="Angsana New" w:cs="Angsana New" w:hint="cs"/>
          <w:sz w:val="30"/>
          <w:szCs w:val="30"/>
        </w:rPr>
        <w:t xml:space="preserve"> </w:t>
      </w:r>
      <w:r w:rsidRPr="00E71D5A">
        <w:rPr>
          <w:rFonts w:ascii="Angsana New" w:hAnsi="Angsana New" w:cs="Angsana New" w:hint="cs"/>
          <w:sz w:val="30"/>
          <w:szCs w:val="30"/>
          <w:cs/>
        </w:rPr>
        <w:t>แล</w:t>
      </w:r>
      <w:r w:rsidR="009E0B29">
        <w:rPr>
          <w:rFonts w:ascii="Angsana New" w:hAnsi="Angsana New" w:cs="Angsana New" w:hint="cs"/>
          <w:sz w:val="30"/>
          <w:szCs w:val="30"/>
          <w:cs/>
        </w:rPr>
        <w:t>ะ</w:t>
      </w:r>
      <w:r w:rsidR="009E0B29">
        <w:rPr>
          <w:rFonts w:ascii="Angsana New" w:hAnsi="Angsana New" w:cs="Angsana New"/>
          <w:sz w:val="30"/>
          <w:szCs w:val="30"/>
        </w:rPr>
        <w:t xml:space="preserve"> </w:t>
      </w:r>
      <w:r w:rsidR="00EA49A5">
        <w:rPr>
          <w:rFonts w:ascii="Angsana New" w:hAnsi="Angsana New" w:cs="Angsana New"/>
          <w:sz w:val="30"/>
          <w:szCs w:val="30"/>
        </w:rPr>
        <w:t>198</w:t>
      </w:r>
      <w:r w:rsidR="003F38FC">
        <w:rPr>
          <w:rFonts w:ascii="Angsana New" w:hAnsi="Angsana New" w:cs="Angsana New"/>
          <w:sz w:val="30"/>
          <w:szCs w:val="30"/>
        </w:rPr>
        <w:t xml:space="preserve"> </w:t>
      </w:r>
      <w:r w:rsidRPr="00E71D5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C90DE7">
        <w:rPr>
          <w:rFonts w:ascii="Angsana New" w:hAnsi="Angsana New" w:cs="Angsana New"/>
          <w:sz w:val="30"/>
          <w:szCs w:val="30"/>
        </w:rPr>
        <w:t xml:space="preserve"> </w:t>
      </w:r>
      <w:r w:rsidR="00C90DE7" w:rsidRPr="004F49E9">
        <w:rPr>
          <w:rFonts w:ascii="Angsana New" w:hAnsi="Angsana New" w:cs="Angsana New"/>
          <w:i/>
          <w:iCs/>
          <w:sz w:val="30"/>
          <w:szCs w:val="30"/>
        </w:rPr>
        <w:t xml:space="preserve">(2563: 546.7 </w:t>
      </w:r>
      <w:r w:rsidR="00C90DE7" w:rsidRPr="004F49E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C90DE7" w:rsidRPr="004F49E9">
        <w:rPr>
          <w:rFonts w:ascii="Angsana New" w:hAnsi="Angsana New" w:cs="Angsana New"/>
          <w:i/>
          <w:iCs/>
          <w:sz w:val="30"/>
          <w:szCs w:val="30"/>
        </w:rPr>
        <w:t>230.1</w:t>
      </w:r>
      <w:r w:rsidR="001315E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90DE7" w:rsidRPr="004F49E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ตามลำดับ)</w:t>
      </w:r>
    </w:p>
    <w:p w14:paraId="700AFD0D" w14:textId="77777777" w:rsidR="00FC7C4C" w:rsidRPr="00C730B6" w:rsidRDefault="00FC7C4C" w:rsidP="00FC7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9AD720" w14:textId="07807914" w:rsidR="00FC7C4C" w:rsidRPr="00E322B5" w:rsidRDefault="00FC7C4C" w:rsidP="00FC7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C7C4C">
        <w:rPr>
          <w:rFonts w:ascii="Angsana New" w:hAnsi="Angsana New" w:cs="Angsana New"/>
          <w:sz w:val="30"/>
          <w:szCs w:val="30"/>
          <w:cs/>
        </w:rPr>
        <w:t>กลุ่มบริษัทและบริษัทได้ทำสัญญาขายและเช่ากลับคืน</w:t>
      </w:r>
      <w:r w:rsidR="00D413E6">
        <w:rPr>
          <w:rFonts w:ascii="Angsana New" w:hAnsi="Angsana New" w:cs="Angsana New" w:hint="cs"/>
          <w:sz w:val="30"/>
          <w:szCs w:val="30"/>
          <w:cs/>
        </w:rPr>
        <w:t xml:space="preserve">อาคารและส่วนปรับปรุงอาคาร </w:t>
      </w:r>
      <w:r w:rsidR="00F35F12">
        <w:rPr>
          <w:rFonts w:ascii="Angsana New" w:hAnsi="Angsana New" w:cs="Angsana New" w:hint="cs"/>
          <w:sz w:val="30"/>
          <w:szCs w:val="30"/>
          <w:cs/>
        </w:rPr>
        <w:t xml:space="preserve">ระบบสาธารณูปโภค </w:t>
      </w:r>
      <w:r w:rsidRPr="00FC7C4C">
        <w:rPr>
          <w:rFonts w:ascii="Angsana New" w:hAnsi="Angsana New" w:cs="Angsana New"/>
          <w:sz w:val="30"/>
          <w:szCs w:val="30"/>
          <w:cs/>
        </w:rPr>
        <w:t>เครื่องจักร</w:t>
      </w:r>
      <w:r w:rsidR="00D413E6">
        <w:rPr>
          <w:rFonts w:ascii="Angsana New" w:hAnsi="Angsana New" w:cs="Angsana New"/>
          <w:sz w:val="30"/>
          <w:szCs w:val="30"/>
        </w:rPr>
        <w:t xml:space="preserve"> </w:t>
      </w:r>
      <w:r w:rsidR="00D413E6">
        <w:rPr>
          <w:rFonts w:ascii="Angsana New" w:hAnsi="Angsana New" w:cs="Angsana New" w:hint="cs"/>
          <w:sz w:val="30"/>
          <w:szCs w:val="30"/>
          <w:cs/>
        </w:rPr>
        <w:t>และ</w:t>
      </w:r>
      <w:r w:rsidRPr="00FC7C4C">
        <w:rPr>
          <w:rFonts w:ascii="Angsana New" w:hAnsi="Angsana New" w:cs="Angsana New"/>
          <w:sz w:val="30"/>
          <w:szCs w:val="30"/>
          <w:cs/>
        </w:rPr>
        <w:t xml:space="preserve">ยานพาหนะจำนวนเงิน </w:t>
      </w:r>
      <w:r w:rsidR="00E96922">
        <w:rPr>
          <w:rFonts w:ascii="Angsana New" w:hAnsi="Angsana New" w:cs="Angsana New"/>
          <w:sz w:val="30"/>
          <w:szCs w:val="30"/>
        </w:rPr>
        <w:t>690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="00E96922">
        <w:rPr>
          <w:rFonts w:ascii="Angsana New" w:hAnsi="Angsana New" w:cs="Angsana New"/>
          <w:sz w:val="30"/>
          <w:szCs w:val="30"/>
        </w:rPr>
        <w:t>53</w:t>
      </w:r>
      <w:r w:rsidR="00EA49A5">
        <w:rPr>
          <w:rFonts w:ascii="Angsana New" w:hAnsi="Angsana New" w:cs="Angsana New"/>
          <w:sz w:val="30"/>
          <w:szCs w:val="30"/>
        </w:rPr>
        <w:t>1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>ล้านบาท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(2563: 1,026 </w:t>
      </w:r>
      <w:r w:rsidRPr="00FC7C4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7C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857 </w:t>
      </w:r>
      <w:r w:rsidR="00D413E6">
        <w:rPr>
          <w:rFonts w:ascii="Angsana New" w:hAnsi="Angsana New" w:cs="Angsana New"/>
          <w:i/>
          <w:iCs/>
          <w:sz w:val="30"/>
          <w:szCs w:val="30"/>
        </w:rPr>
        <w:t xml:space="preserve">         </w:t>
      </w:r>
      <w:r w:rsidRPr="00FC7C4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Pr="00FC7C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>และ ณ วันที่</w:t>
      </w:r>
      <w:r w:rsidR="00F35F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7C4C">
        <w:rPr>
          <w:rFonts w:ascii="Angsana New" w:hAnsi="Angsana New" w:cs="Angsana New"/>
          <w:sz w:val="30"/>
          <w:szCs w:val="30"/>
        </w:rPr>
        <w:t xml:space="preserve">31 </w:t>
      </w:r>
      <w:r w:rsidRPr="00FC7C4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7C4C">
        <w:rPr>
          <w:rFonts w:ascii="Angsana New" w:hAnsi="Angsana New" w:cs="Angsana New"/>
          <w:sz w:val="30"/>
          <w:szCs w:val="30"/>
        </w:rPr>
        <w:t>2564</w:t>
      </w:r>
      <w:r w:rsidR="00D413E6">
        <w:rPr>
          <w:rFonts w:ascii="Angsana New" w:hAnsi="Angsana New" w:cs="Angsana New" w:hint="cs"/>
          <w:sz w:val="30"/>
          <w:szCs w:val="30"/>
          <w:cs/>
        </w:rPr>
        <w:t xml:space="preserve"> อาคารและส่วนปรับปรุงอาคาร ระบบสาธารณูปโภค </w:t>
      </w:r>
      <w:r w:rsidR="00D413E6" w:rsidRPr="00FC7C4C">
        <w:rPr>
          <w:rFonts w:ascii="Angsana New" w:hAnsi="Angsana New" w:cs="Angsana New"/>
          <w:sz w:val="30"/>
          <w:szCs w:val="30"/>
          <w:cs/>
        </w:rPr>
        <w:t>เครื่องจักร</w:t>
      </w:r>
      <w:r w:rsidR="00D413E6">
        <w:rPr>
          <w:rFonts w:ascii="Angsana New" w:hAnsi="Angsana New" w:cs="Angsana New"/>
          <w:sz w:val="30"/>
          <w:szCs w:val="30"/>
        </w:rPr>
        <w:t xml:space="preserve"> </w:t>
      </w:r>
      <w:r w:rsidR="00D413E6">
        <w:rPr>
          <w:rFonts w:ascii="Angsana New" w:hAnsi="Angsana New" w:cs="Angsana New" w:hint="cs"/>
          <w:sz w:val="30"/>
          <w:szCs w:val="30"/>
          <w:cs/>
        </w:rPr>
        <w:t>และ</w:t>
      </w:r>
      <w:r w:rsidR="00D413E6" w:rsidRPr="00FC7C4C">
        <w:rPr>
          <w:rFonts w:ascii="Angsana New" w:hAnsi="Angsana New" w:cs="Angsana New"/>
          <w:sz w:val="30"/>
          <w:szCs w:val="30"/>
          <w:cs/>
        </w:rPr>
        <w:t>ยานพาหนะ</w:t>
      </w:r>
      <w:r w:rsidRPr="00FC7C4C">
        <w:rPr>
          <w:rFonts w:ascii="Angsana New" w:hAnsi="Angsana New" w:cs="Angsana New"/>
          <w:sz w:val="30"/>
          <w:szCs w:val="30"/>
          <w:cs/>
        </w:rPr>
        <w:t xml:space="preserve">ภายใต้สัญญาเช่าและซื้อกลับคืนดังกล่าว มีมูลค่าตามบัญชีสุทธิจำนวนเงิน </w:t>
      </w:r>
      <w:r w:rsidR="0016412D">
        <w:rPr>
          <w:rFonts w:ascii="Angsana New" w:hAnsi="Angsana New" w:cs="Angsana New"/>
          <w:sz w:val="30"/>
          <w:szCs w:val="30"/>
        </w:rPr>
        <w:t>522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413E6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="003065BE">
        <w:rPr>
          <w:rFonts w:ascii="Angsana New" w:hAnsi="Angsana New" w:cs="Angsana New"/>
          <w:sz w:val="30"/>
          <w:szCs w:val="30"/>
        </w:rPr>
        <w:t>243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>ล้านบาท</w:t>
      </w:r>
      <w:r w:rsidRPr="00FC7C4C">
        <w:rPr>
          <w:rFonts w:ascii="Angsana New" w:hAnsi="Angsana New" w:cs="Angsana New"/>
          <w:sz w:val="30"/>
          <w:szCs w:val="30"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>ตามลำดั</w:t>
      </w:r>
      <w:r w:rsidR="00F35F12">
        <w:rPr>
          <w:rFonts w:ascii="Angsana New" w:hAnsi="Angsana New" w:cs="Angsana New" w:hint="cs"/>
          <w:sz w:val="30"/>
          <w:szCs w:val="30"/>
          <w:cs/>
        </w:rPr>
        <w:t xml:space="preserve">บ </w:t>
      </w:r>
      <w:r w:rsidRPr="00FC7C4C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2563: </w:t>
      </w:r>
      <w:r w:rsidR="0016412D">
        <w:rPr>
          <w:rFonts w:ascii="Angsana New" w:hAnsi="Angsana New" w:cs="Angsana New"/>
          <w:i/>
          <w:iCs/>
          <w:sz w:val="30"/>
          <w:szCs w:val="30"/>
        </w:rPr>
        <w:t>798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7C4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7C4C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41073">
        <w:rPr>
          <w:rFonts w:ascii="Angsana New" w:hAnsi="Angsana New" w:cs="Angsana New"/>
          <w:i/>
          <w:iCs/>
          <w:sz w:val="30"/>
          <w:szCs w:val="30"/>
        </w:rPr>
        <w:t>4</w:t>
      </w:r>
      <w:r w:rsidR="00F35F12">
        <w:rPr>
          <w:rFonts w:ascii="Angsana New" w:hAnsi="Angsana New" w:cs="Angsana New"/>
          <w:i/>
          <w:iCs/>
          <w:sz w:val="30"/>
          <w:szCs w:val="30"/>
        </w:rPr>
        <w:t>71</w:t>
      </w:r>
      <w:r w:rsidRPr="00FC7C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7C4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 w:rsidRPr="00FC7C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7C4C">
        <w:rPr>
          <w:rFonts w:ascii="Angsana New" w:hAnsi="Angsana New" w:cs="Angsana New"/>
          <w:sz w:val="30"/>
          <w:szCs w:val="30"/>
          <w:cs/>
        </w:rPr>
        <w:t>และได้ถูกนำไปวางเป็นหลักประกันสำหรับหนี้สินภายใต้สัญญาเช่าทางการเงิน</w:t>
      </w:r>
    </w:p>
    <w:p w14:paraId="4D3F8543" w14:textId="6C00A6C6" w:rsidR="00FC7C4C" w:rsidRPr="00C90DE7" w:rsidRDefault="00FC7C4C" w:rsidP="00C9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FC7C4C" w:rsidRPr="00C90DE7" w:rsidSect="000B5009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2B12323" w14:textId="03BE1D39" w:rsidR="00086424" w:rsidRPr="00CF1517" w:rsidRDefault="00086424" w:rsidP="005533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สินทรัพย์ไม่มีตัวตนอื่น</w:t>
      </w:r>
    </w:p>
    <w:p w14:paraId="509DD10D" w14:textId="77777777" w:rsidR="00B212BF" w:rsidRPr="00CF1517" w:rsidRDefault="00B212BF" w:rsidP="00B212BF">
      <w:pPr>
        <w:rPr>
          <w:rFonts w:ascii="Angsana New" w:hAnsi="Angsana New" w:cs="Angsana New"/>
          <w:cs/>
          <w:lang w:val="th-TH"/>
        </w:rPr>
      </w:pPr>
    </w:p>
    <w:tbl>
      <w:tblPr>
        <w:tblW w:w="141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591"/>
        <w:gridCol w:w="1353"/>
        <w:gridCol w:w="1887"/>
        <w:gridCol w:w="263"/>
        <w:gridCol w:w="1444"/>
        <w:gridCol w:w="257"/>
        <w:gridCol w:w="1543"/>
        <w:gridCol w:w="322"/>
        <w:gridCol w:w="1568"/>
        <w:gridCol w:w="274"/>
        <w:gridCol w:w="1625"/>
      </w:tblGrid>
      <w:tr w:rsidR="005B43B9" w:rsidRPr="00CF1517" w14:paraId="7CFDB701" w14:textId="1689084F" w:rsidTr="00A82CBB">
        <w:trPr>
          <w:trHeight w:hRule="exact" w:val="389"/>
          <w:tblHeader/>
        </w:trPr>
        <w:tc>
          <w:tcPr>
            <w:tcW w:w="1271" w:type="pct"/>
            <w:vAlign w:val="bottom"/>
          </w:tcPr>
          <w:p w14:paraId="5169C9AC" w14:textId="77777777" w:rsidR="005B43B9" w:rsidRPr="00CF1517" w:rsidRDefault="005B43B9" w:rsidP="00553336">
            <w:pPr>
              <w:tabs>
                <w:tab w:val="clear" w:pos="907"/>
                <w:tab w:val="decimal" w:pos="1602"/>
              </w:tabs>
              <w:spacing w:line="380" w:lineRule="exact"/>
              <w:ind w:left="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626A9F2D" w14:textId="77777777" w:rsidR="005B43B9" w:rsidRPr="00CF1517" w:rsidRDefault="005B43B9" w:rsidP="000F1DBB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50" w:type="pct"/>
            <w:gridSpan w:val="9"/>
          </w:tcPr>
          <w:p w14:paraId="2210868F" w14:textId="0C97BF93" w:rsidR="005B43B9" w:rsidRPr="00CF1517" w:rsidRDefault="005B43B9" w:rsidP="000F1DB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5C25" w:rsidRPr="00CF1517" w14:paraId="5B4DE0AF" w14:textId="6F06D6D7" w:rsidTr="00A82CBB">
        <w:trPr>
          <w:trHeight w:hRule="exact" w:val="389"/>
          <w:tblHeader/>
        </w:trPr>
        <w:tc>
          <w:tcPr>
            <w:tcW w:w="1271" w:type="pct"/>
            <w:vAlign w:val="bottom"/>
          </w:tcPr>
          <w:p w14:paraId="2C629D99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5E44B05A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0C2E4843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696E477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" w:type="pct"/>
            <w:vAlign w:val="bottom"/>
          </w:tcPr>
          <w:p w14:paraId="45C796ED" w14:textId="0A8E7CD8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pct"/>
            <w:vAlign w:val="bottom"/>
          </w:tcPr>
          <w:p w14:paraId="14F5D8F1" w14:textId="77777777" w:rsidR="005B5C25" w:rsidRPr="00CF1517" w:rsidRDefault="005B5C25" w:rsidP="005B5C2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6905D09" w14:textId="28FFC306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14:paraId="55BC6330" w14:textId="77777777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14:paraId="7FF3AD4C" w14:textId="68DD1D38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7" w:type="pct"/>
          </w:tcPr>
          <w:p w14:paraId="36DB8D16" w14:textId="77777777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46CED77" w14:textId="1A43D1FD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5C25" w:rsidRPr="00CF1517" w14:paraId="5F05B83B" w14:textId="11DED5B6" w:rsidTr="00A82CBB">
        <w:trPr>
          <w:trHeight w:hRule="exact" w:val="389"/>
          <w:tblHeader/>
        </w:trPr>
        <w:tc>
          <w:tcPr>
            <w:tcW w:w="1271" w:type="pct"/>
            <w:vAlign w:val="bottom"/>
          </w:tcPr>
          <w:p w14:paraId="55B17F2D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1568C6E1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14:paraId="6FA25DEF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3" w:type="pct"/>
          </w:tcPr>
          <w:p w14:paraId="42FA7C81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" w:type="pct"/>
            <w:vAlign w:val="bottom"/>
          </w:tcPr>
          <w:p w14:paraId="1E87433F" w14:textId="0B8BAEDC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91" w:type="pct"/>
            <w:vAlign w:val="bottom"/>
          </w:tcPr>
          <w:p w14:paraId="462B8E52" w14:textId="77777777" w:rsidR="005B5C25" w:rsidRPr="00CF1517" w:rsidRDefault="005B5C25" w:rsidP="005B5C2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0FFFAFBE" w14:textId="394ED469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14" w:type="pct"/>
          </w:tcPr>
          <w:p w14:paraId="3035961E" w14:textId="77777777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14:paraId="01C00992" w14:textId="507442B4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7" w:type="pct"/>
          </w:tcPr>
          <w:p w14:paraId="2E232FAB" w14:textId="77777777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CB954C0" w14:textId="1FC044FC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5C25" w:rsidRPr="00CF1517" w14:paraId="6289219C" w14:textId="5CF514FA" w:rsidTr="00A82CBB">
        <w:trPr>
          <w:trHeight w:hRule="exact" w:val="389"/>
          <w:tblHeader/>
        </w:trPr>
        <w:tc>
          <w:tcPr>
            <w:tcW w:w="1271" w:type="pct"/>
          </w:tcPr>
          <w:p w14:paraId="79798FB7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78B48FB" w14:textId="27893554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14:paraId="457B956F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31208B68" w14:textId="77777777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" w:type="pct"/>
          </w:tcPr>
          <w:p w14:paraId="4890E494" w14:textId="16C171BA" w:rsidR="005B5C25" w:rsidRPr="00CF1517" w:rsidRDefault="005B5C25" w:rsidP="005B5C25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</w:p>
        </w:tc>
        <w:tc>
          <w:tcPr>
            <w:tcW w:w="91" w:type="pct"/>
            <w:vAlign w:val="bottom"/>
          </w:tcPr>
          <w:p w14:paraId="799DECC3" w14:textId="77777777" w:rsidR="005B5C25" w:rsidRPr="00CF1517" w:rsidRDefault="005B5C25" w:rsidP="005B5C2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A90DD5E" w14:textId="7392D6FF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114" w:type="pct"/>
          </w:tcPr>
          <w:p w14:paraId="56F526BA" w14:textId="77777777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5" w:type="pct"/>
          </w:tcPr>
          <w:p w14:paraId="784AB526" w14:textId="1EB90F6E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7" w:type="pct"/>
          </w:tcPr>
          <w:p w14:paraId="72BC67CE" w14:textId="77777777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132A2BF" w14:textId="16E88ED6" w:rsidR="005B5C25" w:rsidRPr="00CF1517" w:rsidRDefault="005B5C25" w:rsidP="005B5C25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B43B9" w:rsidRPr="00CF1517" w14:paraId="0A632520" w14:textId="4E9A50C1" w:rsidTr="00A82CBB">
        <w:trPr>
          <w:trHeight w:hRule="exact" w:val="389"/>
          <w:tblHeader/>
        </w:trPr>
        <w:tc>
          <w:tcPr>
            <w:tcW w:w="1271" w:type="pct"/>
          </w:tcPr>
          <w:p w14:paraId="41DB3BEF" w14:textId="77777777" w:rsidR="005B43B9" w:rsidRPr="00CF1517" w:rsidRDefault="005B43B9" w:rsidP="00493C89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129706A2" w14:textId="77777777" w:rsidR="005B43B9" w:rsidRPr="00CF1517" w:rsidRDefault="005B43B9" w:rsidP="00493C89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50" w:type="pct"/>
            <w:gridSpan w:val="9"/>
            <w:vAlign w:val="bottom"/>
          </w:tcPr>
          <w:p w14:paraId="1118CE03" w14:textId="735F028A" w:rsidR="005B43B9" w:rsidRPr="00CF1517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CCA" w:rsidRPr="00CF1517" w14:paraId="2483B3F0" w14:textId="7FA41104" w:rsidTr="00AB34AF">
        <w:trPr>
          <w:trHeight w:hRule="exact" w:val="389"/>
        </w:trPr>
        <w:tc>
          <w:tcPr>
            <w:tcW w:w="1271" w:type="pct"/>
          </w:tcPr>
          <w:p w14:paraId="1893F86C" w14:textId="77777777" w:rsidR="005B43B9" w:rsidRPr="00CF1517" w:rsidRDefault="005B43B9" w:rsidP="0055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79" w:type="pct"/>
          </w:tcPr>
          <w:p w14:paraId="7FADF8C2" w14:textId="77777777" w:rsidR="005B43B9" w:rsidRPr="00CF1517" w:rsidRDefault="005B43B9" w:rsidP="0049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668" w:type="pct"/>
          </w:tcPr>
          <w:p w14:paraId="502D2D27" w14:textId="77777777" w:rsidR="005B43B9" w:rsidRPr="00CF1517" w:rsidRDefault="005B43B9" w:rsidP="00493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702A029D" w14:textId="77777777" w:rsidR="005B43B9" w:rsidRPr="00CF1517" w:rsidRDefault="005B43B9" w:rsidP="00493C8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16B32BE3" w14:textId="77777777" w:rsidR="005B43B9" w:rsidRPr="00CF1517" w:rsidRDefault="005B43B9" w:rsidP="00493C8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72A757D6" w14:textId="77777777" w:rsidR="005B43B9" w:rsidRPr="00CF1517" w:rsidRDefault="005B43B9" w:rsidP="00493C89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18E1ABAC" w14:textId="77777777" w:rsidR="005B43B9" w:rsidRPr="00CF1517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0692AB2A" w14:textId="77777777" w:rsidR="005B43B9" w:rsidRPr="00CF1517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0B558EA" w14:textId="77777777" w:rsidR="005B43B9" w:rsidRPr="00CF1517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0DE87932" w14:textId="77777777" w:rsidR="005B43B9" w:rsidRPr="00CF1517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2DD50A" w14:textId="34612580" w:rsidR="005B43B9" w:rsidRPr="00CF1517" w:rsidRDefault="005B43B9" w:rsidP="00493C8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4AF" w:rsidRPr="00CF1517" w14:paraId="7072B100" w14:textId="7D52D3F2" w:rsidTr="00AB34AF">
        <w:trPr>
          <w:trHeight w:hRule="exact" w:val="389"/>
        </w:trPr>
        <w:tc>
          <w:tcPr>
            <w:tcW w:w="1271" w:type="pct"/>
          </w:tcPr>
          <w:p w14:paraId="6B9AB87B" w14:textId="2BD3C9D1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79" w:type="pct"/>
            <w:vAlign w:val="bottom"/>
          </w:tcPr>
          <w:p w14:paraId="29A42CAA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1A52317A" w14:textId="3D56EDA6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219,262</w:t>
            </w:r>
          </w:p>
        </w:tc>
        <w:tc>
          <w:tcPr>
            <w:tcW w:w="93" w:type="pct"/>
            <w:vAlign w:val="bottom"/>
          </w:tcPr>
          <w:p w14:paraId="5E40E63E" w14:textId="77777777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7ACDB8F4" w14:textId="4AE7BD7D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11,256</w:t>
            </w:r>
          </w:p>
        </w:tc>
        <w:tc>
          <w:tcPr>
            <w:tcW w:w="91" w:type="pct"/>
            <w:vAlign w:val="bottom"/>
          </w:tcPr>
          <w:p w14:paraId="413D6014" w14:textId="77777777" w:rsidR="00AB34AF" w:rsidRPr="00AB34AF" w:rsidRDefault="00AB34AF" w:rsidP="00AB34AF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A9BA76B" w14:textId="375D497D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2,044</w:t>
            </w:r>
          </w:p>
        </w:tc>
        <w:tc>
          <w:tcPr>
            <w:tcW w:w="114" w:type="pct"/>
          </w:tcPr>
          <w:p w14:paraId="466D2686" w14:textId="77777777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44EC69B" w14:textId="10D91B87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3,559</w:t>
            </w:r>
          </w:p>
        </w:tc>
        <w:tc>
          <w:tcPr>
            <w:tcW w:w="97" w:type="pct"/>
          </w:tcPr>
          <w:p w14:paraId="435861DD" w14:textId="77777777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401B8B8" w14:textId="77777777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236,121</w:t>
            </w:r>
          </w:p>
          <w:p w14:paraId="6D99D9A8" w14:textId="5C40B571" w:rsidR="00AB34AF" w:rsidRPr="00AB34AF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34AF" w:rsidRPr="00CF1517" w14:paraId="325341B9" w14:textId="423FEDDA" w:rsidTr="00AB34AF">
        <w:trPr>
          <w:trHeight w:hRule="exact" w:val="389"/>
        </w:trPr>
        <w:tc>
          <w:tcPr>
            <w:tcW w:w="1271" w:type="pct"/>
          </w:tcPr>
          <w:p w14:paraId="7AFD33E0" w14:textId="10D31ABF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9" w:type="pct"/>
            <w:vAlign w:val="bottom"/>
          </w:tcPr>
          <w:p w14:paraId="5EBC0159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6D8C9F9A" w14:textId="01187145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93" w:type="pct"/>
          </w:tcPr>
          <w:p w14:paraId="46D3C2D8" w14:textId="77777777" w:rsidR="00AB34AF" w:rsidRPr="00CF1517" w:rsidRDefault="00AB34AF" w:rsidP="00AB34AF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44E6A186" w14:textId="21BE1273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5ECF6F57" w14:textId="77777777" w:rsidR="00AB34AF" w:rsidRPr="00CF1517" w:rsidRDefault="00AB34AF" w:rsidP="00AB34AF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6EF3864" w14:textId="13D689F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15513ECD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117BB38A" w14:textId="287792F3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987</w:t>
            </w:r>
          </w:p>
        </w:tc>
        <w:tc>
          <w:tcPr>
            <w:tcW w:w="97" w:type="pct"/>
          </w:tcPr>
          <w:p w14:paraId="4D50B5E4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994ACB9" w14:textId="0E4D37AE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AB34AF" w:rsidRPr="00CF1517" w14:paraId="62993611" w14:textId="47B2F798" w:rsidTr="00AB34AF">
        <w:trPr>
          <w:trHeight w:hRule="exact" w:val="389"/>
        </w:trPr>
        <w:tc>
          <w:tcPr>
            <w:tcW w:w="1271" w:type="pct"/>
          </w:tcPr>
          <w:p w14:paraId="3F0D378A" w14:textId="0DB5BCA0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79" w:type="pct"/>
            <w:vAlign w:val="bottom"/>
          </w:tcPr>
          <w:p w14:paraId="79188118" w14:textId="30F90BF9" w:rsidR="00AB34AF" w:rsidRPr="00291FB2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3C1D7F5D" w14:textId="435DBD4E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93" w:type="pct"/>
          </w:tcPr>
          <w:p w14:paraId="52ABE02F" w14:textId="77777777" w:rsidR="00AB34AF" w:rsidRPr="00CF1517" w:rsidRDefault="00AB34AF" w:rsidP="00AB34AF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26C45D44" w14:textId="7E34262C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563ACCA6" w14:textId="77777777" w:rsidR="00AB34AF" w:rsidRPr="00CF1517" w:rsidRDefault="00AB34AF" w:rsidP="00AB34AF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28C9D911" w14:textId="31A95D6C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6596C6E1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4500197" w14:textId="4971C064" w:rsidR="00AB34AF" w:rsidRPr="00CF1517" w:rsidRDefault="00AB34AF" w:rsidP="00574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4ADAA268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37D15983" w14:textId="2BEE9319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34AF" w:rsidRPr="00CF1517" w14:paraId="75F1537C" w14:textId="7563C184" w:rsidTr="00AB34AF">
        <w:trPr>
          <w:trHeight w:hRule="exact" w:val="389"/>
        </w:trPr>
        <w:tc>
          <w:tcPr>
            <w:tcW w:w="1271" w:type="pct"/>
          </w:tcPr>
          <w:p w14:paraId="2ABC22A9" w14:textId="1011F230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9" w:type="pct"/>
            <w:vAlign w:val="bottom"/>
          </w:tcPr>
          <w:p w14:paraId="0E8A8A3C" w14:textId="1C7EA1F4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3E5D54B" w14:textId="7A8DE698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3" w:type="pct"/>
          </w:tcPr>
          <w:p w14:paraId="5334929C" w14:textId="77777777" w:rsidR="00AB34AF" w:rsidRPr="00CF1517" w:rsidRDefault="00AB34AF" w:rsidP="00AB34AF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22E947F6" w14:textId="30D43E1F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6A7A614F" w14:textId="77777777" w:rsidR="00AB34AF" w:rsidRPr="00CF1517" w:rsidRDefault="00AB34AF" w:rsidP="00AB34AF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73F415B2" w14:textId="595FEA20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33AFD097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7FA9B4A" w14:textId="4FA5B6AD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384AA08D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F03D75F" w14:textId="235DD7A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34AF" w:rsidRPr="00CF1517" w14:paraId="5D1979E1" w14:textId="216A1913" w:rsidTr="00AB34AF">
        <w:trPr>
          <w:trHeight w:hRule="exact" w:val="389"/>
        </w:trPr>
        <w:tc>
          <w:tcPr>
            <w:tcW w:w="1271" w:type="pct"/>
          </w:tcPr>
          <w:p w14:paraId="461CA5C5" w14:textId="1B84C76C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9" w:type="pct"/>
            <w:vAlign w:val="bottom"/>
          </w:tcPr>
          <w:p w14:paraId="54105BCB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129E63CC" w14:textId="6226DC1C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3" w:type="pct"/>
          </w:tcPr>
          <w:p w14:paraId="616755E9" w14:textId="77777777" w:rsidR="00AB34AF" w:rsidRPr="00CF1517" w:rsidRDefault="00AB34AF" w:rsidP="00AB34AF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5457AC73" w14:textId="07D7121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427FABB1" w14:textId="77777777" w:rsidR="00AB34AF" w:rsidRPr="00CF1517" w:rsidRDefault="00AB34AF" w:rsidP="00AB34AF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6EA7F11" w14:textId="60DDAFC1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4DB29579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21FBAAA" w14:textId="33AC702E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8AF5109" w14:textId="77777777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E50C544" w14:textId="79587238" w:rsidR="00AB34AF" w:rsidRPr="00CF1517" w:rsidRDefault="00AB34AF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82CBB" w:rsidRPr="00CF1517" w14:paraId="6BCBFCC7" w14:textId="7BACB9F6" w:rsidTr="00681F1D">
        <w:trPr>
          <w:trHeight w:hRule="exact" w:val="389"/>
        </w:trPr>
        <w:tc>
          <w:tcPr>
            <w:tcW w:w="1271" w:type="pct"/>
          </w:tcPr>
          <w:p w14:paraId="35658A40" w14:textId="4051CE66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79" w:type="pct"/>
            <w:vAlign w:val="bottom"/>
          </w:tcPr>
          <w:p w14:paraId="1375871B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CBFB9" w14:textId="57EB383E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3" w:type="pct"/>
            <w:vAlign w:val="bottom"/>
          </w:tcPr>
          <w:p w14:paraId="2FE3D66D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5F29B" w14:textId="75D999A8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91" w:type="pct"/>
            <w:vAlign w:val="bottom"/>
          </w:tcPr>
          <w:p w14:paraId="43590A70" w14:textId="77777777" w:rsidR="00A82CBB" w:rsidRPr="00CF1517" w:rsidRDefault="00A82CBB" w:rsidP="00A82CB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3444" w14:textId="37E8BAE4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14" w:type="pct"/>
          </w:tcPr>
          <w:p w14:paraId="12B891DB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21282" w14:textId="7656963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97" w:type="pct"/>
          </w:tcPr>
          <w:p w14:paraId="5665303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00BD" w14:textId="72CDB091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A82CBB" w:rsidRPr="00CF1517" w14:paraId="1964DF83" w14:textId="77777777" w:rsidTr="00681F1D">
        <w:trPr>
          <w:trHeight w:hRule="exact" w:val="389"/>
        </w:trPr>
        <w:tc>
          <w:tcPr>
            <w:tcW w:w="1271" w:type="pct"/>
          </w:tcPr>
          <w:p w14:paraId="5FFD7BE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1A86CE1F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409E2B2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0EE9E08B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D57ED8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713FC38E" w14:textId="77777777" w:rsidR="00A82CBB" w:rsidRPr="00CF1517" w:rsidRDefault="00A82CBB" w:rsidP="00A82CB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363E204A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08697A8C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518F0129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762C537D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1D8BDB32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2CBB" w:rsidRPr="00CF1517" w14:paraId="7564D56B" w14:textId="77777777" w:rsidTr="00A82CBB">
        <w:trPr>
          <w:trHeight w:hRule="exact" w:val="389"/>
        </w:trPr>
        <w:tc>
          <w:tcPr>
            <w:tcW w:w="1271" w:type="pct"/>
          </w:tcPr>
          <w:p w14:paraId="40C95C5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07E7C8BA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620C429D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0B645FF9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24C28C41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568B6750" w14:textId="77777777" w:rsidR="00A82CBB" w:rsidRPr="00CF1517" w:rsidRDefault="00A82CBB" w:rsidP="00A82CB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D074FC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C8BD4AA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B6A5C0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3A58F2A0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160B0A2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2CBB" w:rsidRPr="00CF1517" w14:paraId="79CC2DA4" w14:textId="77777777" w:rsidTr="00A82CBB">
        <w:trPr>
          <w:trHeight w:hRule="exact" w:val="389"/>
        </w:trPr>
        <w:tc>
          <w:tcPr>
            <w:tcW w:w="1271" w:type="pct"/>
          </w:tcPr>
          <w:p w14:paraId="68136DA5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C624369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0C0DF45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324248E3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33F2F8D1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0B40474A" w14:textId="77777777" w:rsidR="00A82CBB" w:rsidRPr="00CF1517" w:rsidRDefault="00A82CBB" w:rsidP="00A82CB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BFBA1CC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3F7AE6A0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8EE67F5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1D17080F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79CEA10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2CBB" w:rsidRPr="00CF1517" w14:paraId="7B250B94" w14:textId="77777777" w:rsidTr="00A82CBB">
        <w:trPr>
          <w:trHeight w:hRule="exact" w:val="389"/>
        </w:trPr>
        <w:tc>
          <w:tcPr>
            <w:tcW w:w="1271" w:type="pct"/>
          </w:tcPr>
          <w:p w14:paraId="41CF1951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10B0E98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603BB2B6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6D43D39F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5E1A5CFE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346E5B35" w14:textId="77777777" w:rsidR="00A82CBB" w:rsidRPr="00CF1517" w:rsidRDefault="00A82CBB" w:rsidP="00A82CB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08ADDF6B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1160B336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45C7DFF4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1FE77C78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0E9EBF7E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2CBB" w:rsidRPr="00CF1517" w14:paraId="71E1BFD7" w14:textId="77777777" w:rsidTr="00A82CBB">
        <w:trPr>
          <w:trHeight w:hRule="exact" w:val="389"/>
        </w:trPr>
        <w:tc>
          <w:tcPr>
            <w:tcW w:w="1271" w:type="pct"/>
          </w:tcPr>
          <w:p w14:paraId="564B673D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25C46B53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B5612A9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3016D07C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7648FEE2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69671C22" w14:textId="77777777" w:rsidR="00A82CBB" w:rsidRPr="00CF1517" w:rsidRDefault="00A82CBB" w:rsidP="00A82CB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3AF4441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65DA4DC6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2E68ECF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62014190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53D0B27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2CBB" w:rsidRPr="00CF1517" w14:paraId="4B3C0DB7" w14:textId="77777777" w:rsidTr="00A82CBB">
        <w:trPr>
          <w:trHeight w:hRule="exact" w:val="389"/>
        </w:trPr>
        <w:tc>
          <w:tcPr>
            <w:tcW w:w="1271" w:type="pct"/>
          </w:tcPr>
          <w:p w14:paraId="39278268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3BC2976A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333789DC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74B09A48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361BA26F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5D3353EA" w14:textId="77777777" w:rsidR="00A82CBB" w:rsidRPr="00CF1517" w:rsidRDefault="00A82CBB" w:rsidP="00A82CBB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15271ED0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18D5CD22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D2B5456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624F4FEA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7B9BAB2" w14:textId="77777777" w:rsidR="00A82CBB" w:rsidRPr="00CF1517" w:rsidRDefault="00A82CBB" w:rsidP="00A82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B626CE1" w14:textId="23A95DE1" w:rsidR="00A82CBB" w:rsidRDefault="00A82CBB">
      <w:pPr>
        <w:rPr>
          <w:rFonts w:cstheme="minorBidi"/>
        </w:rPr>
      </w:pPr>
    </w:p>
    <w:p w14:paraId="33834E4A" w14:textId="77777777" w:rsidR="00D15990" w:rsidRPr="00D15990" w:rsidRDefault="00D15990">
      <w:pPr>
        <w:rPr>
          <w:rFonts w:cstheme="minorBidi"/>
        </w:rPr>
      </w:pPr>
    </w:p>
    <w:tbl>
      <w:tblPr>
        <w:tblW w:w="1412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592"/>
        <w:gridCol w:w="1353"/>
        <w:gridCol w:w="1887"/>
        <w:gridCol w:w="263"/>
        <w:gridCol w:w="1444"/>
        <w:gridCol w:w="257"/>
        <w:gridCol w:w="1543"/>
        <w:gridCol w:w="322"/>
        <w:gridCol w:w="1568"/>
        <w:gridCol w:w="274"/>
        <w:gridCol w:w="1610"/>
        <w:gridCol w:w="14"/>
      </w:tblGrid>
      <w:tr w:rsidR="00D15990" w:rsidRPr="00CF1517" w14:paraId="61978FFA" w14:textId="77777777" w:rsidTr="00D15990">
        <w:trPr>
          <w:trHeight w:hRule="exact" w:val="389"/>
          <w:tblHeader/>
        </w:trPr>
        <w:tc>
          <w:tcPr>
            <w:tcW w:w="1271" w:type="pct"/>
            <w:vAlign w:val="bottom"/>
          </w:tcPr>
          <w:p w14:paraId="05044E72" w14:textId="77777777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11420C3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50" w:type="pct"/>
            <w:gridSpan w:val="10"/>
          </w:tcPr>
          <w:p w14:paraId="08272A89" w14:textId="214CBF4D" w:rsidR="00D15990" w:rsidRPr="00086D0E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</w:tr>
      <w:tr w:rsidR="00D15990" w:rsidRPr="00CF1517" w14:paraId="5247917C" w14:textId="77777777" w:rsidTr="00D15990">
        <w:trPr>
          <w:trHeight w:hRule="exact" w:val="389"/>
          <w:tblHeader/>
        </w:trPr>
        <w:tc>
          <w:tcPr>
            <w:tcW w:w="1271" w:type="pct"/>
            <w:vAlign w:val="bottom"/>
          </w:tcPr>
          <w:p w14:paraId="20FB938E" w14:textId="77777777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6E58631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4FDF0FAC" w14:textId="77777777" w:rsidR="00D15990" w:rsidRPr="00D15990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pct"/>
            <w:vAlign w:val="center"/>
          </w:tcPr>
          <w:p w14:paraId="3B6925E8" w14:textId="77777777" w:rsidR="00D15990" w:rsidRPr="00D15990" w:rsidRDefault="00D15990" w:rsidP="00D15990">
            <w:pPr>
              <w:tabs>
                <w:tab w:val="clear" w:pos="907"/>
                <w:tab w:val="decimal" w:pos="1141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center"/>
          </w:tcPr>
          <w:p w14:paraId="4BE008C0" w14:textId="77777777" w:rsidR="00D15990" w:rsidRPr="00D15990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pct"/>
            <w:vAlign w:val="center"/>
          </w:tcPr>
          <w:p w14:paraId="6CBC94ED" w14:textId="77777777" w:rsidR="00D15990" w:rsidRPr="00D15990" w:rsidRDefault="00D15990" w:rsidP="00D15990">
            <w:pPr>
              <w:pStyle w:val="block"/>
              <w:tabs>
                <w:tab w:val="left" w:pos="227"/>
                <w:tab w:val="left" w:pos="454"/>
                <w:tab w:val="left" w:pos="680"/>
                <w:tab w:val="decimal" w:pos="16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center"/>
          </w:tcPr>
          <w:p w14:paraId="19AA2683" w14:textId="77777777" w:rsidR="00D15990" w:rsidRPr="00D15990" w:rsidRDefault="00D15990" w:rsidP="00D15990">
            <w:pPr>
              <w:tabs>
                <w:tab w:val="clear" w:pos="907"/>
                <w:tab w:val="decimal" w:pos="1354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  <w:vAlign w:val="center"/>
          </w:tcPr>
          <w:p w14:paraId="2F941DF9" w14:textId="77777777" w:rsidR="00D15990" w:rsidRPr="00D15990" w:rsidRDefault="00D15990" w:rsidP="00D15990">
            <w:pPr>
              <w:tabs>
                <w:tab w:val="clear" w:pos="907"/>
                <w:tab w:val="decimal" w:pos="97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604E9DA4" w14:textId="17B8C12B" w:rsidR="00D15990" w:rsidRPr="00D15990" w:rsidRDefault="00D15990" w:rsidP="00D15990">
            <w:pPr>
              <w:tabs>
                <w:tab w:val="clear" w:pos="907"/>
                <w:tab w:val="decimal" w:pos="1279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7" w:type="pct"/>
            <w:vAlign w:val="center"/>
          </w:tcPr>
          <w:p w14:paraId="430281A8" w14:textId="77777777" w:rsidR="00D15990" w:rsidRPr="00D15990" w:rsidRDefault="00D15990" w:rsidP="00D15990">
            <w:pPr>
              <w:tabs>
                <w:tab w:val="clear" w:pos="907"/>
                <w:tab w:val="decimal" w:pos="97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5234E525" w14:textId="77777777" w:rsidR="00D15990" w:rsidRPr="00D15990" w:rsidRDefault="00D15990" w:rsidP="00D15990">
            <w:pPr>
              <w:tabs>
                <w:tab w:val="clear" w:pos="907"/>
                <w:tab w:val="decimal" w:pos="134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5990" w:rsidRPr="00CF1517" w14:paraId="613EFDA2" w14:textId="77777777" w:rsidTr="00D15990">
        <w:trPr>
          <w:trHeight w:hRule="exact" w:val="389"/>
          <w:tblHeader/>
        </w:trPr>
        <w:tc>
          <w:tcPr>
            <w:tcW w:w="1271" w:type="pct"/>
            <w:vAlign w:val="bottom"/>
          </w:tcPr>
          <w:p w14:paraId="01A8EB61" w14:textId="77777777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85AA1A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57F7A2F0" w14:textId="25D7543B" w:rsidR="00D15990" w:rsidRPr="00D15990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93" w:type="pct"/>
            <w:vAlign w:val="center"/>
          </w:tcPr>
          <w:p w14:paraId="5232A362" w14:textId="77777777" w:rsidR="00D15990" w:rsidRPr="00D15990" w:rsidRDefault="00D15990" w:rsidP="00D15990">
            <w:pPr>
              <w:tabs>
                <w:tab w:val="clear" w:pos="907"/>
                <w:tab w:val="decimal" w:pos="1141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center"/>
          </w:tcPr>
          <w:p w14:paraId="7BB2CA67" w14:textId="50C72B75" w:rsidR="00D15990" w:rsidRPr="00D15990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91" w:type="pct"/>
            <w:vAlign w:val="center"/>
          </w:tcPr>
          <w:p w14:paraId="150BCF86" w14:textId="77777777" w:rsidR="00D15990" w:rsidRPr="00D15990" w:rsidRDefault="00D15990" w:rsidP="00D15990">
            <w:pPr>
              <w:pStyle w:val="block"/>
              <w:tabs>
                <w:tab w:val="left" w:pos="227"/>
                <w:tab w:val="left" w:pos="454"/>
                <w:tab w:val="left" w:pos="680"/>
                <w:tab w:val="decimal" w:pos="16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center"/>
          </w:tcPr>
          <w:p w14:paraId="01251622" w14:textId="03DB010C" w:rsidR="00D15990" w:rsidRPr="00D15990" w:rsidRDefault="00D15990" w:rsidP="00D15990">
            <w:pPr>
              <w:tabs>
                <w:tab w:val="clear" w:pos="907"/>
                <w:tab w:val="decimal" w:pos="1354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14" w:type="pct"/>
            <w:vAlign w:val="center"/>
          </w:tcPr>
          <w:p w14:paraId="06CED0A6" w14:textId="77777777" w:rsidR="00D15990" w:rsidRPr="00D15990" w:rsidRDefault="00D15990" w:rsidP="00D15990">
            <w:pPr>
              <w:tabs>
                <w:tab w:val="clear" w:pos="907"/>
                <w:tab w:val="decimal" w:pos="97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47272FEB" w14:textId="03C3DF29" w:rsidR="00D15990" w:rsidRPr="00D15990" w:rsidRDefault="00D15990" w:rsidP="00D15990">
            <w:pPr>
              <w:tabs>
                <w:tab w:val="clear" w:pos="907"/>
                <w:tab w:val="decimal" w:pos="1279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7" w:type="pct"/>
            <w:vAlign w:val="center"/>
          </w:tcPr>
          <w:p w14:paraId="456637E1" w14:textId="77777777" w:rsidR="00D15990" w:rsidRPr="00D15990" w:rsidRDefault="00D15990" w:rsidP="00D15990">
            <w:pPr>
              <w:tabs>
                <w:tab w:val="clear" w:pos="907"/>
                <w:tab w:val="decimal" w:pos="97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7D7A8B4D" w14:textId="77777777" w:rsidR="00D15990" w:rsidRPr="00D15990" w:rsidRDefault="00D15990" w:rsidP="00D15990">
            <w:pPr>
              <w:tabs>
                <w:tab w:val="clear" w:pos="907"/>
                <w:tab w:val="decimal" w:pos="134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5990" w:rsidRPr="00CF1517" w14:paraId="250571DF" w14:textId="77777777" w:rsidTr="00D15990">
        <w:trPr>
          <w:trHeight w:hRule="exact" w:val="389"/>
          <w:tblHeader/>
        </w:trPr>
        <w:tc>
          <w:tcPr>
            <w:tcW w:w="1271" w:type="pct"/>
          </w:tcPr>
          <w:p w14:paraId="5FA89D2F" w14:textId="77777777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62A3028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2A4781E" w14:textId="0C54EB69" w:rsidR="00D15990" w:rsidRPr="00D15990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  <w:vAlign w:val="center"/>
          </w:tcPr>
          <w:p w14:paraId="1AA0DB89" w14:textId="77777777" w:rsidR="00D15990" w:rsidRPr="00D15990" w:rsidRDefault="00D15990" w:rsidP="00D15990">
            <w:pPr>
              <w:tabs>
                <w:tab w:val="clear" w:pos="907"/>
                <w:tab w:val="decimal" w:pos="1141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center"/>
          </w:tcPr>
          <w:p w14:paraId="2812D8EF" w14:textId="30D7C182" w:rsidR="00D15990" w:rsidRPr="00D15990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</w:p>
        </w:tc>
        <w:tc>
          <w:tcPr>
            <w:tcW w:w="91" w:type="pct"/>
            <w:vAlign w:val="center"/>
          </w:tcPr>
          <w:p w14:paraId="76190B35" w14:textId="77777777" w:rsidR="00D15990" w:rsidRPr="00D15990" w:rsidRDefault="00D15990" w:rsidP="00D15990">
            <w:pPr>
              <w:pStyle w:val="block"/>
              <w:tabs>
                <w:tab w:val="left" w:pos="227"/>
                <w:tab w:val="left" w:pos="454"/>
                <w:tab w:val="left" w:pos="680"/>
                <w:tab w:val="decimal" w:pos="16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center"/>
          </w:tcPr>
          <w:p w14:paraId="39CFEDE9" w14:textId="60277210" w:rsidR="00D15990" w:rsidRPr="00D15990" w:rsidRDefault="00D15990" w:rsidP="00D15990">
            <w:pPr>
              <w:tabs>
                <w:tab w:val="clear" w:pos="907"/>
                <w:tab w:val="decimal" w:pos="1354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114" w:type="pct"/>
            <w:vAlign w:val="center"/>
          </w:tcPr>
          <w:p w14:paraId="78E6CEA5" w14:textId="77777777" w:rsidR="00D15990" w:rsidRPr="00D15990" w:rsidRDefault="00D15990" w:rsidP="00D15990">
            <w:pPr>
              <w:tabs>
                <w:tab w:val="clear" w:pos="907"/>
                <w:tab w:val="decimal" w:pos="97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49928953" w14:textId="644FC7D9" w:rsidR="00D15990" w:rsidRPr="00D15990" w:rsidRDefault="00D15990" w:rsidP="00D15990">
            <w:pPr>
              <w:tabs>
                <w:tab w:val="clear" w:pos="907"/>
                <w:tab w:val="decimal" w:pos="1279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7" w:type="pct"/>
            <w:vAlign w:val="center"/>
          </w:tcPr>
          <w:p w14:paraId="15AB18E3" w14:textId="77777777" w:rsidR="00D15990" w:rsidRPr="00D15990" w:rsidRDefault="00D15990" w:rsidP="00D15990">
            <w:pPr>
              <w:tabs>
                <w:tab w:val="clear" w:pos="907"/>
                <w:tab w:val="decimal" w:pos="97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5FE666DF" w14:textId="63B2A938" w:rsidR="00D15990" w:rsidRPr="00D15990" w:rsidRDefault="00D15990" w:rsidP="00D15990">
            <w:pPr>
              <w:tabs>
                <w:tab w:val="clear" w:pos="907"/>
                <w:tab w:val="decimal" w:pos="1340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15990" w:rsidRPr="00CF1517" w14:paraId="591949D9" w14:textId="77777777" w:rsidTr="00D15990">
        <w:trPr>
          <w:trHeight w:hRule="exact" w:val="389"/>
          <w:tblHeader/>
        </w:trPr>
        <w:tc>
          <w:tcPr>
            <w:tcW w:w="1271" w:type="pct"/>
          </w:tcPr>
          <w:p w14:paraId="2F5BBABF" w14:textId="77777777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6D18062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50" w:type="pct"/>
            <w:gridSpan w:val="10"/>
            <w:vAlign w:val="center"/>
          </w:tcPr>
          <w:p w14:paraId="31A66FBC" w14:textId="5899AB91" w:rsidR="00D15990" w:rsidRPr="00D15990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990" w:rsidRPr="00CF1517" w14:paraId="22D69F95" w14:textId="06941B92" w:rsidTr="00AB34AF">
        <w:trPr>
          <w:trHeight w:hRule="exact" w:val="389"/>
        </w:trPr>
        <w:tc>
          <w:tcPr>
            <w:tcW w:w="1271" w:type="pct"/>
          </w:tcPr>
          <w:p w14:paraId="0BAD4399" w14:textId="62C1D20A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79" w:type="pct"/>
            <w:vAlign w:val="bottom"/>
          </w:tcPr>
          <w:p w14:paraId="11070E3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56BA02D7" w14:textId="770A863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3" w:type="pct"/>
            <w:vAlign w:val="bottom"/>
          </w:tcPr>
          <w:p w14:paraId="390BD34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5B587EA" w14:textId="69CAD0E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91" w:type="pct"/>
            <w:vAlign w:val="bottom"/>
          </w:tcPr>
          <w:p w14:paraId="702BE12A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E69FB32" w14:textId="24BC21E1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14" w:type="pct"/>
          </w:tcPr>
          <w:p w14:paraId="5F9D2857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8A44E39" w14:textId="606C7BE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97" w:type="pct"/>
          </w:tcPr>
          <w:p w14:paraId="5AEEC699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bottom"/>
          </w:tcPr>
          <w:p w14:paraId="7AF25965" w14:textId="3CDAD5A4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D15990" w:rsidRPr="00CF1517" w14:paraId="1E40D19E" w14:textId="3E5C8216" w:rsidTr="00AB34AF">
        <w:trPr>
          <w:trHeight w:hRule="exact" w:val="389"/>
        </w:trPr>
        <w:tc>
          <w:tcPr>
            <w:tcW w:w="1271" w:type="pct"/>
          </w:tcPr>
          <w:p w14:paraId="1EB4D89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9" w:type="pct"/>
            <w:vAlign w:val="bottom"/>
          </w:tcPr>
          <w:p w14:paraId="1AE6F5C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29706921" w14:textId="0613B510" w:rsidR="00D15990" w:rsidRPr="00CF1517" w:rsidRDefault="009F1748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D1599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0417"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  <w:tc>
          <w:tcPr>
            <w:tcW w:w="93" w:type="pct"/>
          </w:tcPr>
          <w:p w14:paraId="587DDE8B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6FCF663E" w14:textId="7344B0A9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02923A02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EC81E57" w14:textId="06C5487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3CB93F5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4A52FC21" w14:textId="6D77E81A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D70417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97" w:type="pct"/>
          </w:tcPr>
          <w:p w14:paraId="2EFD3106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bottom"/>
          </w:tcPr>
          <w:p w14:paraId="7DF74C59" w14:textId="78D26A23" w:rsidR="00D15990" w:rsidRPr="00D704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7041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43A2D" w:rsidRPr="00D7041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704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70417" w:rsidRPr="00D70417">
              <w:rPr>
                <w:rFonts w:ascii="Angsana New" w:hAnsi="Angsana New" w:cs="Angsana New"/>
                <w:sz w:val="30"/>
                <w:szCs w:val="30"/>
              </w:rPr>
              <w:t>479</w:t>
            </w:r>
          </w:p>
        </w:tc>
      </w:tr>
      <w:tr w:rsidR="00D15990" w:rsidRPr="00CF1517" w14:paraId="2C8E9E22" w14:textId="77777777" w:rsidTr="00AB34AF">
        <w:trPr>
          <w:trHeight w:hRule="exact" w:val="389"/>
        </w:trPr>
        <w:tc>
          <w:tcPr>
            <w:tcW w:w="1271" w:type="pct"/>
          </w:tcPr>
          <w:p w14:paraId="36F6701F" w14:textId="731B6C64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479" w:type="pct"/>
            <w:vAlign w:val="bottom"/>
          </w:tcPr>
          <w:p w14:paraId="27383193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31D2A5DA" w14:textId="1B2FD7B2" w:rsidR="00D15990" w:rsidRPr="00420881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93" w:type="pct"/>
          </w:tcPr>
          <w:p w14:paraId="793160AD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7656CDCC" w14:textId="2D3A47F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7B21FC2C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1D427EE" w14:textId="597961B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230CD0B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DAFF4F7" w14:textId="6C859943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255849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bottom"/>
          </w:tcPr>
          <w:p w14:paraId="45CB8A8A" w14:textId="64DBB559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D15990" w:rsidRPr="00CF1517" w14:paraId="58BDDC79" w14:textId="2DF3CDC9" w:rsidTr="00AB34AF">
        <w:trPr>
          <w:trHeight w:hRule="exact" w:val="389"/>
        </w:trPr>
        <w:tc>
          <w:tcPr>
            <w:tcW w:w="1271" w:type="pct"/>
          </w:tcPr>
          <w:p w14:paraId="37B654F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79" w:type="pct"/>
            <w:vAlign w:val="bottom"/>
          </w:tcPr>
          <w:p w14:paraId="68E76FC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1B75D5D" w14:textId="7BC0B3D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43A2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43A2D"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  <w:tc>
          <w:tcPr>
            <w:tcW w:w="93" w:type="pct"/>
          </w:tcPr>
          <w:p w14:paraId="4285843D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72EEEA1" w14:textId="2FE6CED4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7E85617D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DF9F1CB" w14:textId="20A729B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0475BCA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F49DA08" w14:textId="585B515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(13,845)</w:t>
            </w:r>
          </w:p>
        </w:tc>
        <w:tc>
          <w:tcPr>
            <w:tcW w:w="97" w:type="pct"/>
          </w:tcPr>
          <w:p w14:paraId="2EC8719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bottom"/>
          </w:tcPr>
          <w:p w14:paraId="7D2A566E" w14:textId="34061244" w:rsidR="00D15990" w:rsidRPr="00CF1517" w:rsidRDefault="00243A2D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5990" w:rsidRPr="00CF1517" w14:paraId="1505F67F" w14:textId="5C42C5ED" w:rsidTr="00420881">
        <w:trPr>
          <w:trHeight w:hRule="exact" w:val="389"/>
        </w:trPr>
        <w:tc>
          <w:tcPr>
            <w:tcW w:w="1271" w:type="pct"/>
          </w:tcPr>
          <w:p w14:paraId="0667F070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9" w:type="pct"/>
            <w:vAlign w:val="bottom"/>
          </w:tcPr>
          <w:p w14:paraId="5C7FAB43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28DA1A7C" w14:textId="2BBACF2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D70417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3" w:type="pct"/>
          </w:tcPr>
          <w:p w14:paraId="5236C529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A36A5FD" w14:textId="4499728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3D8AAA8F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0BBE0D04" w14:textId="47F8F33A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6E0B0B7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255F2EB" w14:textId="424C15C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A4306F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bottom"/>
          </w:tcPr>
          <w:p w14:paraId="08AFFAA1" w14:textId="21B145A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D70417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15990" w:rsidRPr="00CF1517" w14:paraId="7F21E2CD" w14:textId="77777777" w:rsidTr="00420881">
        <w:trPr>
          <w:trHeight w:hRule="exact" w:val="389"/>
        </w:trPr>
        <w:tc>
          <w:tcPr>
            <w:tcW w:w="1271" w:type="pct"/>
          </w:tcPr>
          <w:p w14:paraId="243B4AA8" w14:textId="0B2F1CE1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9" w:type="pct"/>
            <w:vAlign w:val="bottom"/>
          </w:tcPr>
          <w:p w14:paraId="11ABCB5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06A4F7A4" w14:textId="2E9238B0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(202)</w:t>
            </w:r>
          </w:p>
        </w:tc>
        <w:tc>
          <w:tcPr>
            <w:tcW w:w="93" w:type="pct"/>
          </w:tcPr>
          <w:p w14:paraId="01BD0E0C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4CD09011" w14:textId="4DCBAB3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7833AE5F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71B56D51" w14:textId="3497E16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582FB18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8BAD160" w14:textId="7BEC3C5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1FF2C55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bottom"/>
          </w:tcPr>
          <w:p w14:paraId="6554BEA0" w14:textId="42264C3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(202)</w:t>
            </w:r>
          </w:p>
        </w:tc>
      </w:tr>
      <w:tr w:rsidR="00D15990" w:rsidRPr="00CF1517" w14:paraId="34D571F1" w14:textId="77777777" w:rsidTr="00420881">
        <w:trPr>
          <w:trHeight w:hRule="exact" w:val="389"/>
        </w:trPr>
        <w:tc>
          <w:tcPr>
            <w:tcW w:w="1271" w:type="pct"/>
          </w:tcPr>
          <w:p w14:paraId="7CE5C7F6" w14:textId="27908C84" w:rsidR="00D15990" w:rsidRPr="00420881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08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479" w:type="pct"/>
            <w:vAlign w:val="bottom"/>
          </w:tcPr>
          <w:p w14:paraId="16352FC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11762E60" w14:textId="77777777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DDDC6E1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402393C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2FEA3F99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48968A6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52495A2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313785B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7CFD2920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vAlign w:val="bottom"/>
          </w:tcPr>
          <w:p w14:paraId="171FAA50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5990" w:rsidRPr="00CF1517" w14:paraId="276B9FAA" w14:textId="77777777" w:rsidTr="00740A46">
        <w:trPr>
          <w:trHeight w:hRule="exact" w:val="389"/>
        </w:trPr>
        <w:tc>
          <w:tcPr>
            <w:tcW w:w="1271" w:type="pct"/>
          </w:tcPr>
          <w:p w14:paraId="75A2D5F0" w14:textId="6F6B7207" w:rsidR="00D15990" w:rsidRPr="00420881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08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479" w:type="pct"/>
            <w:vAlign w:val="bottom"/>
          </w:tcPr>
          <w:p w14:paraId="02F63BE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57738" w14:textId="6702CBB8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3" w:type="pct"/>
          </w:tcPr>
          <w:p w14:paraId="3E9B78D0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D768965" w14:textId="3EBAE59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7781CC9E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4993BD03" w14:textId="0BC8013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43C7006B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4467EB07" w14:textId="30D3FFFE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61B0436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  <w:vAlign w:val="bottom"/>
          </w:tcPr>
          <w:p w14:paraId="4217D5A3" w14:textId="30C8C34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15990" w:rsidRPr="00CF1517" w14:paraId="5913C999" w14:textId="77777777" w:rsidTr="00740A46">
        <w:trPr>
          <w:trHeight w:hRule="exact" w:val="389"/>
        </w:trPr>
        <w:tc>
          <w:tcPr>
            <w:tcW w:w="1271" w:type="pct"/>
          </w:tcPr>
          <w:p w14:paraId="02930266" w14:textId="3A97ABC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79" w:type="pct"/>
            <w:vAlign w:val="bottom"/>
          </w:tcPr>
          <w:p w14:paraId="5CCFB8B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DAD55" w14:textId="2C02FE4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spacing w:line="380" w:lineRule="exact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262,62</w:t>
            </w:r>
            <w:r w:rsidR="00243A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3" w:type="pct"/>
            <w:vAlign w:val="bottom"/>
          </w:tcPr>
          <w:p w14:paraId="641F5B7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59A70" w14:textId="5F79A8D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11,256</w:t>
            </w:r>
          </w:p>
        </w:tc>
        <w:tc>
          <w:tcPr>
            <w:tcW w:w="91" w:type="pct"/>
            <w:vAlign w:val="bottom"/>
          </w:tcPr>
          <w:p w14:paraId="4C026DDD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D9373" w14:textId="1E9C195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2,044</w:t>
            </w:r>
          </w:p>
        </w:tc>
        <w:tc>
          <w:tcPr>
            <w:tcW w:w="114" w:type="pct"/>
          </w:tcPr>
          <w:p w14:paraId="194E664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6F19B" w14:textId="5635363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23,251</w:t>
            </w:r>
          </w:p>
        </w:tc>
        <w:tc>
          <w:tcPr>
            <w:tcW w:w="97" w:type="pct"/>
          </w:tcPr>
          <w:p w14:paraId="585FC78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5BE56" w14:textId="791B3B1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80" w:lineRule="exact"/>
              <w:ind w:left="-108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299,174</w:t>
            </w:r>
          </w:p>
        </w:tc>
      </w:tr>
      <w:tr w:rsidR="00D15990" w:rsidRPr="00CF1517" w14:paraId="63DF3FE7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53D6077B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54E9E368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5" w:type="pct"/>
            <w:gridSpan w:val="9"/>
            <w:vAlign w:val="bottom"/>
          </w:tcPr>
          <w:p w14:paraId="2BC5F1F0" w14:textId="4C45C746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5990" w:rsidRPr="00CF1517" w14:paraId="4C3D837D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73A0CE26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7B117EF0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5" w:type="pct"/>
            <w:gridSpan w:val="9"/>
            <w:vAlign w:val="bottom"/>
          </w:tcPr>
          <w:p w14:paraId="693FB632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5990" w:rsidRPr="00CF1517" w14:paraId="3874835A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55C7D337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6DFEC077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5" w:type="pct"/>
            <w:gridSpan w:val="9"/>
            <w:vAlign w:val="bottom"/>
          </w:tcPr>
          <w:p w14:paraId="612A8D1D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5990" w:rsidRPr="00CF1517" w14:paraId="64B7DDAA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70875724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1326E1DD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5" w:type="pct"/>
            <w:gridSpan w:val="9"/>
            <w:vAlign w:val="bottom"/>
          </w:tcPr>
          <w:p w14:paraId="55B39069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5990" w:rsidRPr="00CF1517" w14:paraId="5FD6C146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6B6CFD09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F342121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5" w:type="pct"/>
            <w:gridSpan w:val="9"/>
            <w:vAlign w:val="bottom"/>
          </w:tcPr>
          <w:p w14:paraId="1DE7C755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5990" w:rsidRPr="00CF1517" w14:paraId="5E64366C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781FFEB1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7E7AD531" w14:textId="77777777" w:rsidR="00D15990" w:rsidRPr="00CF1517" w:rsidRDefault="00D15990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5" w:type="pct"/>
            <w:gridSpan w:val="9"/>
            <w:vAlign w:val="bottom"/>
          </w:tcPr>
          <w:p w14:paraId="4951B39C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25C38" w:rsidRPr="00CF1517" w14:paraId="6119CA99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5CD5B355" w14:textId="77777777" w:rsidR="00925C38" w:rsidRPr="00CF1517" w:rsidRDefault="00925C38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0D4DA883" w14:textId="77777777" w:rsidR="00925C38" w:rsidRPr="00CF1517" w:rsidRDefault="00925C38" w:rsidP="00D15990">
            <w:pPr>
              <w:tabs>
                <w:tab w:val="clear" w:pos="907"/>
                <w:tab w:val="decimal" w:pos="1602"/>
              </w:tabs>
              <w:spacing w:line="380" w:lineRule="exact"/>
              <w:ind w:left="-108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5" w:type="pct"/>
            <w:gridSpan w:val="9"/>
            <w:vAlign w:val="bottom"/>
          </w:tcPr>
          <w:p w14:paraId="77465AE4" w14:textId="77777777" w:rsidR="00925C38" w:rsidRPr="00CF1517" w:rsidRDefault="00925C38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7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15990" w:rsidRPr="00CF1517" w14:paraId="0F8563E5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06A37835" w14:textId="09A25851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479" w:type="pct"/>
          </w:tcPr>
          <w:p w14:paraId="48474353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EE9839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position w:val="8"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0C52B114" w14:textId="77777777" w:rsidR="00D15990" w:rsidRPr="00CF1517" w:rsidRDefault="00D15990" w:rsidP="00D1599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B60152B" w14:textId="77777777" w:rsidR="00D15990" w:rsidRPr="00CF1517" w:rsidRDefault="00D15990" w:rsidP="00D1599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101908B6" w14:textId="77777777" w:rsidR="00D15990" w:rsidRPr="00CF1517" w:rsidRDefault="00D15990" w:rsidP="00D1599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2B6FEBC9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7FB5444C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80A2658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686DFF38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EE4EDD8" w14:textId="77777777" w:rsidR="00D15990" w:rsidRPr="00CF1517" w:rsidRDefault="00D15990" w:rsidP="00D1599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5990" w:rsidRPr="00CF1517" w14:paraId="6E2FF419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0B55F54D" w14:textId="6535EAE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79" w:type="pct"/>
            <w:vAlign w:val="bottom"/>
          </w:tcPr>
          <w:p w14:paraId="7BB04BC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35583C6E" w14:textId="255FF005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(128,389)</w:t>
            </w:r>
          </w:p>
        </w:tc>
        <w:tc>
          <w:tcPr>
            <w:tcW w:w="93" w:type="pct"/>
            <w:vAlign w:val="bottom"/>
          </w:tcPr>
          <w:p w14:paraId="15131CB5" w14:textId="77777777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9410FF1" w14:textId="6C87B9D8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700D4F43" w14:textId="77777777" w:rsidR="00D15990" w:rsidRPr="00AB34AF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49A6BED1" w14:textId="2DF18A7E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1CF32CF9" w14:textId="77777777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38110627" w14:textId="265ADF1D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025DAC4" w14:textId="77777777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7464773" w14:textId="072E1F20" w:rsidR="00D15990" w:rsidRPr="00AB34AF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AB34AF">
              <w:rPr>
                <w:rFonts w:ascii="Angsana New" w:hAnsi="Angsana New" w:cs="Angsana New"/>
                <w:sz w:val="30"/>
                <w:szCs w:val="30"/>
              </w:rPr>
              <w:t>(128,389)</w:t>
            </w:r>
          </w:p>
        </w:tc>
      </w:tr>
      <w:tr w:rsidR="00D15990" w:rsidRPr="00CF1517" w14:paraId="2408D189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40B44BD5" w14:textId="7423EEB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79" w:type="pct"/>
            <w:vAlign w:val="bottom"/>
          </w:tcPr>
          <w:p w14:paraId="5FCE01D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D28AE27" w14:textId="0F6CBBF6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vAlign w:val="bottom"/>
          </w:tcPr>
          <w:p w14:paraId="1CADF858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591D0A47" w14:textId="59737BB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4A203C7B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1BD09BB" w14:textId="3E5E3A41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5C2B3CF9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1CF07D5" w14:textId="3FEDA57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E6C350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83AD4F7" w14:textId="1AF23FA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15990" w:rsidRPr="00CF1517" w14:paraId="355D7BA2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4E8B41F1" w14:textId="21897D2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9" w:type="pct"/>
            <w:vAlign w:val="bottom"/>
          </w:tcPr>
          <w:p w14:paraId="4F6D8E5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38F9BC7A" w14:textId="5A8150B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93" w:type="pct"/>
            <w:vAlign w:val="bottom"/>
          </w:tcPr>
          <w:p w14:paraId="5FC0623E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7285E120" w14:textId="2E03901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151A8B74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6649A50" w14:textId="59BCBBD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4C80B93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14F52A0" w14:textId="387F2B5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B21621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ABD25BD" w14:textId="01AF0C64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D15990" w:rsidRPr="00CF1517" w14:paraId="4724E89B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015B4B64" w14:textId="3293347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9" w:type="pct"/>
            <w:vAlign w:val="bottom"/>
          </w:tcPr>
          <w:p w14:paraId="2667EDE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C1EA80F" w14:textId="337B130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3" w:type="pct"/>
            <w:vAlign w:val="bottom"/>
          </w:tcPr>
          <w:p w14:paraId="3F22376E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EB54F74" w14:textId="1394A319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2CB5DC79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7D7E4CC" w14:textId="4841B41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107153F5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6AE9C6B" w14:textId="1BA7F263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3B39A79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C39F97D" w14:textId="150A93B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D15990" w:rsidRPr="00CF1517" w14:paraId="7B80F22E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76166F0F" w14:textId="6436E17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79" w:type="pct"/>
            <w:vAlign w:val="bottom"/>
          </w:tcPr>
          <w:p w14:paraId="55AF84A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49805A86" w14:textId="1A84D7A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5C1DA37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7813FAF1" w14:textId="72A40C9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318EE809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52687E1B" w14:textId="2EE7188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0DBAADA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4DA56D7C" w14:textId="6FF897DE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5E660B4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0BCABB52" w14:textId="687F1FE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5990" w:rsidRPr="00CF1517" w14:paraId="58958E62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1CD7D429" w14:textId="2E47817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79" w:type="pct"/>
            <w:vAlign w:val="bottom"/>
          </w:tcPr>
          <w:p w14:paraId="1EF2EFB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68E298D1" w14:textId="785B71C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3" w:type="pct"/>
            <w:vAlign w:val="bottom"/>
          </w:tcPr>
          <w:p w14:paraId="580D6E4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64B95C6" w14:textId="672811B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0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6CBD7E74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3CA92AD1" w14:textId="073D8004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0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40DC6560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229D85C" w14:textId="5D64D2B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0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A5E1C0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76569B9" w14:textId="7FF3EE2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</w:t>
            </w:r>
            <w:r w:rsidRPr="00A304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15990" w:rsidRPr="00CF1517" w14:paraId="4DFE6C15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7C843DEF" w14:textId="27016B5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79" w:type="pct"/>
            <w:vAlign w:val="bottom"/>
          </w:tcPr>
          <w:p w14:paraId="7848EF15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2109032C" w14:textId="59DE472E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</w:t>
            </w:r>
            <w:r w:rsidR="00243A2D">
              <w:rPr>
                <w:rFonts w:ascii="Angsana New" w:hAnsi="Angsana New" w:cs="Angsana New"/>
                <w:sz w:val="30"/>
                <w:szCs w:val="30"/>
              </w:rPr>
              <w:t>272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vAlign w:val="bottom"/>
          </w:tcPr>
          <w:p w14:paraId="71CB8347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277821E5" w14:textId="5950527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46B925A2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47E590B7" w14:textId="658579E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4CEDA6A7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541F3D44" w14:textId="526E646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4D7E496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0D38769" w14:textId="7BC92BD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</w:t>
            </w:r>
            <w:r w:rsidR="00243A2D">
              <w:rPr>
                <w:rFonts w:ascii="Angsana New" w:hAnsi="Angsana New" w:cs="Angsana New"/>
                <w:sz w:val="30"/>
                <w:szCs w:val="30"/>
              </w:rPr>
              <w:t>272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15990" w:rsidRPr="00CF1517" w14:paraId="5B2CCFF5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61CACDE9" w14:textId="313F1B0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479" w:type="pct"/>
            <w:vAlign w:val="bottom"/>
          </w:tcPr>
          <w:p w14:paraId="3C4A60C6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0C6F72CF" w14:textId="17168BAB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(48)</w:t>
            </w:r>
          </w:p>
        </w:tc>
        <w:tc>
          <w:tcPr>
            <w:tcW w:w="93" w:type="pct"/>
            <w:vAlign w:val="bottom"/>
          </w:tcPr>
          <w:p w14:paraId="2A9431BD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244DE87" w14:textId="7978AF2A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7719A3BA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2DAB09BD" w14:textId="4CA31F9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15A1522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68DA833A" w14:textId="700E9DA1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1E9441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CE57E59" w14:textId="67479D7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(48)</w:t>
            </w:r>
          </w:p>
        </w:tc>
      </w:tr>
      <w:tr w:rsidR="00D15990" w:rsidRPr="00CF1517" w14:paraId="298CA4DC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09F0A250" w14:textId="74223294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โอนระหว่างบัญชี </w:t>
            </w:r>
          </w:p>
        </w:tc>
        <w:tc>
          <w:tcPr>
            <w:tcW w:w="479" w:type="pct"/>
            <w:vAlign w:val="bottom"/>
          </w:tcPr>
          <w:p w14:paraId="6F8F86D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035C824" w14:textId="538CABBD" w:rsidR="00D15990" w:rsidRDefault="00243A2D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vAlign w:val="bottom"/>
          </w:tcPr>
          <w:p w14:paraId="5A4BF0A8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2E5C464F" w14:textId="25E4DBD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2502000B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8C87A70" w14:textId="29008B73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1E0E0FB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1C7E21C6" w14:textId="7BC21E0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2DE25C2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FF733D7" w14:textId="10D8B038" w:rsidR="00D15990" w:rsidRPr="00CF1517" w:rsidRDefault="00243A2D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15990" w:rsidRPr="00CF1517" w14:paraId="00F6FF96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33EFC4EB" w14:textId="79ADA4B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9" w:type="pct"/>
            <w:vAlign w:val="bottom"/>
          </w:tcPr>
          <w:p w14:paraId="10624AE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25E07076" w14:textId="4B4D62D1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3" w:type="pct"/>
            <w:vAlign w:val="bottom"/>
          </w:tcPr>
          <w:p w14:paraId="2E4731F7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vAlign w:val="bottom"/>
          </w:tcPr>
          <w:p w14:paraId="7C549510" w14:textId="57D28B1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53E779D4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bottom"/>
          </w:tcPr>
          <w:p w14:paraId="72398CF5" w14:textId="14F28436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24E1962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D494507" w14:textId="6105D13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EEA23F6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7728F79" w14:textId="05AA92D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15990" w:rsidRPr="00CF1517" w14:paraId="37F72DB0" w14:textId="77777777" w:rsidTr="00484938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0368B61F" w14:textId="7F35C0A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79" w:type="pct"/>
            <w:vAlign w:val="bottom"/>
          </w:tcPr>
          <w:p w14:paraId="631F69A0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3F8F7" w14:textId="05E2B704" w:rsidR="00D15990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93" w:type="pct"/>
            <w:vAlign w:val="bottom"/>
          </w:tcPr>
          <w:p w14:paraId="4A12ED67" w14:textId="77777777" w:rsidR="00D15990" w:rsidRPr="00CF1517" w:rsidRDefault="00D15990" w:rsidP="00D15990">
            <w:pPr>
              <w:pStyle w:val="block"/>
              <w:tabs>
                <w:tab w:val="decimal" w:pos="1141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32A61CE" w14:textId="432DDB59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1BF7106D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703DF159" w14:textId="36C6BF6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1360D5A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bottom"/>
          </w:tcPr>
          <w:p w14:paraId="04F20885" w14:textId="37384ED9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43D926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926938B" w14:textId="24D3F503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D15990" w:rsidRPr="00CF1517" w14:paraId="5837A6D5" w14:textId="77777777" w:rsidTr="00484938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03550547" w14:textId="0F99F97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79" w:type="pct"/>
            <w:vAlign w:val="bottom"/>
          </w:tcPr>
          <w:p w14:paraId="6FB8148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9B2C2" w14:textId="7AC2CF4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(187,252)</w:t>
            </w:r>
          </w:p>
        </w:tc>
        <w:tc>
          <w:tcPr>
            <w:tcW w:w="93" w:type="pct"/>
            <w:vAlign w:val="bottom"/>
          </w:tcPr>
          <w:p w14:paraId="1D4B69D0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6FFEA" w14:textId="49D56A85" w:rsidR="00D15990" w:rsidRPr="00A304F6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1" w:type="pct"/>
            <w:vAlign w:val="bottom"/>
          </w:tcPr>
          <w:p w14:paraId="0034AC6C" w14:textId="77777777" w:rsidR="00D15990" w:rsidRPr="00A304F6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75ACF" w14:textId="01A94CE1" w:rsidR="00D15990" w:rsidRPr="00A304F6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4" w:type="pct"/>
          </w:tcPr>
          <w:p w14:paraId="1DF3C485" w14:textId="77777777" w:rsidR="00D15990" w:rsidRPr="00A304F6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D3D8" w14:textId="0635BE31" w:rsidR="00D15990" w:rsidRPr="00A304F6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5B9E1C9" w14:textId="77777777" w:rsidR="00D15990" w:rsidRPr="00A304F6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DB4A" w14:textId="34B51289" w:rsidR="00D15990" w:rsidRPr="00A304F6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(187,252)</w:t>
            </w:r>
          </w:p>
        </w:tc>
      </w:tr>
      <w:tr w:rsidR="00D15990" w:rsidRPr="00CF1517" w14:paraId="43D08A28" w14:textId="77777777" w:rsidTr="00484938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33CBAC3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279B663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D45D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055C23B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AD3E81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6E7ACF48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786EE7B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1BBC99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2C329B86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2C853773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0DAD137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5990" w:rsidRPr="00CF1517" w14:paraId="1545DF84" w14:textId="77777777" w:rsidTr="00D15990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1D7632E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5A8BA49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3A369C3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5C14800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1980DC19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7F886419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2E751C0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DC1FA0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75A2FB65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08934BC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5CDDA8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5990" w:rsidRPr="00CF1517" w14:paraId="12CA0CBB" w14:textId="77777777" w:rsidTr="00D15990">
        <w:trPr>
          <w:gridAfter w:val="1"/>
          <w:wAfter w:w="5" w:type="pct"/>
          <w:trHeight w:hRule="exact" w:val="389"/>
        </w:trPr>
        <w:tc>
          <w:tcPr>
            <w:tcW w:w="1271" w:type="pct"/>
          </w:tcPr>
          <w:p w14:paraId="14C9CA6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1C65CD79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08885375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70F6615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3700CBB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3493795B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18A35E0B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4E5B987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2AF62B70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40ED1F5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3D8E4AF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5990" w:rsidRPr="00CF1517" w14:paraId="500AEC76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  <w:vAlign w:val="center"/>
          </w:tcPr>
          <w:p w14:paraId="4F6D66AA" w14:textId="59B92CA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79" w:type="pct"/>
            <w:vAlign w:val="bottom"/>
          </w:tcPr>
          <w:p w14:paraId="33086C3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652D29E3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10ACDF7B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5306286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14:paraId="2E480202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1B81C85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CF0761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bottom"/>
          </w:tcPr>
          <w:p w14:paraId="0FF0510A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1161B4F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C673FE4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5990" w:rsidRPr="00CF1517" w14:paraId="4ADD40B0" w14:textId="77777777" w:rsidTr="00AB34AF">
        <w:trPr>
          <w:gridAfter w:val="1"/>
          <w:wAfter w:w="5" w:type="pct"/>
          <w:trHeight w:hRule="exact" w:val="389"/>
        </w:trPr>
        <w:tc>
          <w:tcPr>
            <w:tcW w:w="1271" w:type="pct"/>
            <w:vAlign w:val="center"/>
          </w:tcPr>
          <w:p w14:paraId="72DDF693" w14:textId="5456A53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79" w:type="pct"/>
            <w:vAlign w:val="bottom"/>
          </w:tcPr>
          <w:p w14:paraId="484949E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A42CE8" w14:textId="552CF40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3" w:type="pct"/>
            <w:vAlign w:val="center"/>
          </w:tcPr>
          <w:p w14:paraId="3B5B96E6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center"/>
          </w:tcPr>
          <w:p w14:paraId="43B8CE7F" w14:textId="01F6AC15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91" w:type="pct"/>
            <w:vAlign w:val="center"/>
          </w:tcPr>
          <w:p w14:paraId="23D6A8EB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center"/>
          </w:tcPr>
          <w:p w14:paraId="7D1AFD7C" w14:textId="42F17E2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14" w:type="pct"/>
          </w:tcPr>
          <w:p w14:paraId="0F7B6E25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center"/>
          </w:tcPr>
          <w:p w14:paraId="0D3D2ABB" w14:textId="295AB3C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97" w:type="pct"/>
          </w:tcPr>
          <w:p w14:paraId="7E9CFEA1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center"/>
          </w:tcPr>
          <w:p w14:paraId="67E15741" w14:textId="1D4EB92D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D15990" w:rsidRPr="00CF1517" w14:paraId="5CA01C8C" w14:textId="77777777" w:rsidTr="00D15990">
        <w:trPr>
          <w:gridAfter w:val="1"/>
          <w:wAfter w:w="5" w:type="pct"/>
          <w:trHeight w:hRule="exact" w:val="389"/>
        </w:trPr>
        <w:tc>
          <w:tcPr>
            <w:tcW w:w="1271" w:type="pct"/>
            <w:vAlign w:val="center"/>
          </w:tcPr>
          <w:p w14:paraId="552EBCB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7D0B5B6C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37BF4A5A" w14:textId="77777777" w:rsidR="00D15990" w:rsidRPr="00360B44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center"/>
          </w:tcPr>
          <w:p w14:paraId="40942BF2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vAlign w:val="center"/>
          </w:tcPr>
          <w:p w14:paraId="0F66C72C" w14:textId="77777777" w:rsidR="00D15990" w:rsidRPr="00360B44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vAlign w:val="center"/>
          </w:tcPr>
          <w:p w14:paraId="74F397CE" w14:textId="77777777" w:rsidR="00D15990" w:rsidRPr="00CF1517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4013BC36" w14:textId="77777777" w:rsidR="00D15990" w:rsidRPr="00086D0E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0283F8E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331AFF8E" w14:textId="77777777" w:rsidR="00D15990" w:rsidRPr="00086D0E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2DCAC3AD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56C19C90" w14:textId="77777777" w:rsidR="00D15990" w:rsidRPr="00360B44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5990" w:rsidRPr="00CF1517" w14:paraId="4A2F1371" w14:textId="77777777" w:rsidTr="00D15990">
        <w:trPr>
          <w:gridAfter w:val="1"/>
          <w:wAfter w:w="5" w:type="pct"/>
          <w:trHeight w:hRule="exact" w:val="389"/>
        </w:trPr>
        <w:tc>
          <w:tcPr>
            <w:tcW w:w="1271" w:type="pct"/>
            <w:vAlign w:val="center"/>
          </w:tcPr>
          <w:p w14:paraId="66C69BA7" w14:textId="0E972368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79" w:type="pct"/>
            <w:vAlign w:val="bottom"/>
          </w:tcPr>
          <w:p w14:paraId="6C4E4FC3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56D830" w14:textId="502ED08C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0"/>
              </w:tabs>
              <w:spacing w:line="380" w:lineRule="exact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75,371</w:t>
            </w:r>
          </w:p>
        </w:tc>
        <w:tc>
          <w:tcPr>
            <w:tcW w:w="93" w:type="pct"/>
            <w:vAlign w:val="center"/>
          </w:tcPr>
          <w:p w14:paraId="05B0761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left="-108"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center"/>
          </w:tcPr>
          <w:p w14:paraId="5DAF233A" w14:textId="47EDBF00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1"/>
              </w:tabs>
              <w:spacing w:line="380" w:lineRule="exact"/>
              <w:ind w:left="-108" w:right="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11,256</w:t>
            </w:r>
          </w:p>
        </w:tc>
        <w:tc>
          <w:tcPr>
            <w:tcW w:w="91" w:type="pct"/>
            <w:vAlign w:val="center"/>
          </w:tcPr>
          <w:p w14:paraId="22E73DDE" w14:textId="77777777" w:rsidR="00D15990" w:rsidRPr="00D15990" w:rsidRDefault="00D15990" w:rsidP="00D15990">
            <w:pPr>
              <w:pStyle w:val="block"/>
              <w:tabs>
                <w:tab w:val="decimal" w:pos="702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center"/>
          </w:tcPr>
          <w:p w14:paraId="1C3D204D" w14:textId="7165B95B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80" w:lineRule="exact"/>
              <w:ind w:left="-108"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2,044</w:t>
            </w:r>
          </w:p>
        </w:tc>
        <w:tc>
          <w:tcPr>
            <w:tcW w:w="114" w:type="pct"/>
          </w:tcPr>
          <w:p w14:paraId="700CFBB8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center"/>
          </w:tcPr>
          <w:p w14:paraId="3D21A234" w14:textId="7A84486F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23,251</w:t>
            </w:r>
          </w:p>
        </w:tc>
        <w:tc>
          <w:tcPr>
            <w:tcW w:w="97" w:type="pct"/>
          </w:tcPr>
          <w:p w14:paraId="4E586F25" w14:textId="77777777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center"/>
          </w:tcPr>
          <w:p w14:paraId="31ACB882" w14:textId="2B05A112" w:rsidR="00D15990" w:rsidRPr="00CF1517" w:rsidRDefault="00D15990" w:rsidP="00D15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left="-108" w:righ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111,922</w:t>
            </w:r>
          </w:p>
        </w:tc>
      </w:tr>
    </w:tbl>
    <w:p w14:paraId="121AFDDC" w14:textId="77777777" w:rsidR="000E6D8B" w:rsidRPr="00CF1517" w:rsidRDefault="000E6D8B" w:rsidP="000E6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0"/>
        <w:rPr>
          <w:rFonts w:ascii="Angsana New" w:hAnsi="Angsana New" w:cs="Angsana New"/>
          <w:b/>
          <w:bCs/>
          <w:sz w:val="30"/>
          <w:szCs w:val="30"/>
          <w:cs/>
        </w:rPr>
        <w:sectPr w:rsidR="000E6D8B" w:rsidRPr="00CF1517" w:rsidSect="00553336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27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463"/>
        <w:gridCol w:w="1435"/>
        <w:gridCol w:w="236"/>
        <w:gridCol w:w="1472"/>
        <w:gridCol w:w="271"/>
        <w:gridCol w:w="1395"/>
      </w:tblGrid>
      <w:tr w:rsidR="000E6D8B" w:rsidRPr="00AB34AF" w14:paraId="1A1CF015" w14:textId="77777777" w:rsidTr="00020E32">
        <w:trPr>
          <w:trHeight w:hRule="exact" w:val="360"/>
        </w:trPr>
        <w:tc>
          <w:tcPr>
            <w:tcW w:w="2407" w:type="pct"/>
          </w:tcPr>
          <w:p w14:paraId="356339E2" w14:textId="77777777" w:rsidR="000E6D8B" w:rsidRPr="00AB34AF" w:rsidRDefault="000E6D8B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93" w:type="pct"/>
            <w:gridSpan w:val="5"/>
            <w:vAlign w:val="bottom"/>
          </w:tcPr>
          <w:p w14:paraId="3AB05796" w14:textId="77777777" w:rsidR="000E6D8B" w:rsidRPr="00AB34AF" w:rsidRDefault="000E6D8B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3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D8B" w:rsidRPr="00AB34AF" w14:paraId="375AFADC" w14:textId="77777777" w:rsidTr="00020E32">
        <w:trPr>
          <w:trHeight w:hRule="exact" w:val="360"/>
        </w:trPr>
        <w:tc>
          <w:tcPr>
            <w:tcW w:w="2407" w:type="pct"/>
          </w:tcPr>
          <w:p w14:paraId="63332041" w14:textId="77777777" w:rsidR="000E6D8B" w:rsidRPr="00AB34AF" w:rsidRDefault="000E6D8B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" w:type="pct"/>
            <w:vAlign w:val="bottom"/>
          </w:tcPr>
          <w:p w14:paraId="3B695A85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3C27249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4" w:type="pct"/>
            <w:vAlign w:val="bottom"/>
          </w:tcPr>
          <w:p w14:paraId="65A74FC8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46" w:type="pct"/>
          </w:tcPr>
          <w:p w14:paraId="5EAC8FC2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</w:tcPr>
          <w:p w14:paraId="1D13F918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247CB9D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6D8B" w:rsidRPr="00AB34AF" w14:paraId="0198DB2D" w14:textId="77777777" w:rsidTr="00020E32">
        <w:trPr>
          <w:trHeight w:hRule="exact" w:val="360"/>
        </w:trPr>
        <w:tc>
          <w:tcPr>
            <w:tcW w:w="2407" w:type="pct"/>
          </w:tcPr>
          <w:p w14:paraId="3856A5EF" w14:textId="77777777" w:rsidR="000E6D8B" w:rsidRPr="00AB34AF" w:rsidRDefault="000E6D8B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" w:type="pct"/>
            <w:vAlign w:val="bottom"/>
          </w:tcPr>
          <w:p w14:paraId="6F289DC2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27" w:type="pct"/>
          </w:tcPr>
          <w:p w14:paraId="043916D0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4" w:type="pct"/>
            <w:vAlign w:val="bottom"/>
          </w:tcPr>
          <w:p w14:paraId="1D2CDC71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46" w:type="pct"/>
          </w:tcPr>
          <w:p w14:paraId="5D119B56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</w:tcPr>
          <w:p w14:paraId="07812C9B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6D8B" w:rsidRPr="00AB34AF" w14:paraId="7896CB3C" w14:textId="77777777" w:rsidTr="00020E32">
        <w:trPr>
          <w:trHeight w:hRule="exact" w:val="360"/>
        </w:trPr>
        <w:tc>
          <w:tcPr>
            <w:tcW w:w="2407" w:type="pct"/>
          </w:tcPr>
          <w:p w14:paraId="601D0EE9" w14:textId="77777777" w:rsidR="000E6D8B" w:rsidRPr="00AB34AF" w:rsidRDefault="000E6D8B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" w:type="pct"/>
            <w:vAlign w:val="bottom"/>
          </w:tcPr>
          <w:p w14:paraId="55D1D803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27" w:type="pct"/>
          </w:tcPr>
          <w:p w14:paraId="6E58C873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4" w:type="pct"/>
          </w:tcPr>
          <w:p w14:paraId="5F0ECA0E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46" w:type="pct"/>
          </w:tcPr>
          <w:p w14:paraId="556A52AD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pct"/>
          </w:tcPr>
          <w:p w14:paraId="6AF29DA6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6D8B" w:rsidRPr="00AB34AF" w14:paraId="5F8E12FB" w14:textId="77777777" w:rsidTr="00020E32">
        <w:trPr>
          <w:trHeight w:hRule="exact" w:val="360"/>
        </w:trPr>
        <w:tc>
          <w:tcPr>
            <w:tcW w:w="2407" w:type="pct"/>
          </w:tcPr>
          <w:p w14:paraId="4BFFA638" w14:textId="77777777" w:rsidR="000E6D8B" w:rsidRPr="00AB34AF" w:rsidRDefault="000E6D8B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3" w:type="pct"/>
            <w:gridSpan w:val="5"/>
            <w:vAlign w:val="bottom"/>
          </w:tcPr>
          <w:p w14:paraId="2998A210" w14:textId="77777777" w:rsidR="000E6D8B" w:rsidRPr="00AB34AF" w:rsidRDefault="000E6D8B" w:rsidP="00AB34AF">
            <w:pPr>
              <w:tabs>
                <w:tab w:val="clear" w:pos="907"/>
                <w:tab w:val="decimal" w:pos="1602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D8B" w:rsidRPr="00AB34AF" w14:paraId="048FB2F4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687B18D9" w14:textId="77777777" w:rsidR="000E6D8B" w:rsidRPr="00AB34AF" w:rsidRDefault="000E6D8B" w:rsidP="00AB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74" w:type="pct"/>
            <w:vAlign w:val="center"/>
          </w:tcPr>
          <w:p w14:paraId="55752BBA" w14:textId="77777777" w:rsidR="000E6D8B" w:rsidRPr="00AB34AF" w:rsidRDefault="000E6D8B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B1B51D2" w14:textId="77777777" w:rsidR="000E6D8B" w:rsidRPr="00AB34AF" w:rsidRDefault="000E6D8B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321E9133" w14:textId="77777777" w:rsidR="000E6D8B" w:rsidRPr="00AB34AF" w:rsidRDefault="000E6D8B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59B515F0" w14:textId="77777777" w:rsidR="000E6D8B" w:rsidRPr="00AB34AF" w:rsidRDefault="000E6D8B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13176BCF" w14:textId="77777777" w:rsidR="000E6D8B" w:rsidRPr="00AB34AF" w:rsidRDefault="000E6D8B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DD0" w:rsidRPr="00AB34AF" w14:paraId="3D964BA6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17D0EA73" w14:textId="0F59C222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B34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4" w:type="pct"/>
            <w:vAlign w:val="center"/>
          </w:tcPr>
          <w:p w14:paraId="44BEECE8" w14:textId="611F0DFB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148,183</w:t>
            </w:r>
          </w:p>
        </w:tc>
        <w:tc>
          <w:tcPr>
            <w:tcW w:w="127" w:type="pct"/>
          </w:tcPr>
          <w:p w14:paraId="6B9363C9" w14:textId="77777777" w:rsidR="00415DD0" w:rsidRPr="00415DD0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1067F841" w14:textId="5C62F834" w:rsidR="00415DD0" w:rsidRPr="00415DD0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146" w:type="pct"/>
            <w:vAlign w:val="center"/>
          </w:tcPr>
          <w:p w14:paraId="7FAB8E2E" w14:textId="77777777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737A803B" w14:textId="24C1A420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148,499</w:t>
            </w:r>
          </w:p>
        </w:tc>
      </w:tr>
      <w:tr w:rsidR="00415DD0" w:rsidRPr="00AB34AF" w14:paraId="692DD6E5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44CDE27A" w14:textId="17AE62F1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4" w:type="pct"/>
            <w:vAlign w:val="center"/>
          </w:tcPr>
          <w:p w14:paraId="29764839" w14:textId="33C22323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27" w:type="pct"/>
          </w:tcPr>
          <w:p w14:paraId="39BD8DBF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37F3A676" w14:textId="39CAC271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B34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146" w:type="pct"/>
            <w:vAlign w:val="center"/>
          </w:tcPr>
          <w:p w14:paraId="1945E10D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28D75D95" w14:textId="329242E4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4,480</w:t>
            </w:r>
          </w:p>
        </w:tc>
      </w:tr>
      <w:tr w:rsidR="00415DD0" w:rsidRPr="00AB34AF" w14:paraId="42536808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79271098" w14:textId="18167A2A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74" w:type="pct"/>
            <w:vAlign w:val="center"/>
          </w:tcPr>
          <w:p w14:paraId="6AB49CE3" w14:textId="301CF680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4,038</w:t>
            </w:r>
          </w:p>
        </w:tc>
        <w:tc>
          <w:tcPr>
            <w:tcW w:w="127" w:type="pct"/>
          </w:tcPr>
          <w:p w14:paraId="2DF3B278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79125EB0" w14:textId="622965E3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(4,038)</w:t>
            </w:r>
          </w:p>
        </w:tc>
        <w:tc>
          <w:tcPr>
            <w:tcW w:w="146" w:type="pct"/>
            <w:vAlign w:val="center"/>
          </w:tcPr>
          <w:p w14:paraId="50C76F83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0E0DCBE2" w14:textId="6936AA0D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DD0" w:rsidRPr="00AB34AF" w14:paraId="4A19573C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49E0EEA7" w14:textId="4D3B4E49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74" w:type="pct"/>
            <w:vAlign w:val="center"/>
          </w:tcPr>
          <w:p w14:paraId="55306438" w14:textId="72DB5214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(2,878)</w:t>
            </w:r>
          </w:p>
        </w:tc>
        <w:tc>
          <w:tcPr>
            <w:tcW w:w="127" w:type="pct"/>
          </w:tcPr>
          <w:p w14:paraId="3C81933B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51FA24EF" w14:textId="1899C5EE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  <w:r w:rsidRPr="00AB34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center"/>
          </w:tcPr>
          <w:p w14:paraId="0467D140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1DD3315C" w14:textId="7AEB684C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(3,196)</w:t>
            </w:r>
          </w:p>
        </w:tc>
      </w:tr>
      <w:tr w:rsidR="00415DD0" w:rsidRPr="00AB34AF" w14:paraId="2F5C43E9" w14:textId="77777777" w:rsidTr="00020E32">
        <w:trPr>
          <w:trHeight w:hRule="exact" w:val="403"/>
        </w:trPr>
        <w:tc>
          <w:tcPr>
            <w:tcW w:w="2407" w:type="pct"/>
          </w:tcPr>
          <w:p w14:paraId="671BD053" w14:textId="279D837A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center"/>
          </w:tcPr>
          <w:p w14:paraId="3113E89B" w14:textId="4BF43664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3CF3DBA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center"/>
          </w:tcPr>
          <w:p w14:paraId="207FE3FC" w14:textId="04B5C286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655A0519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49828605" w14:textId="6321047B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5DD0" w:rsidRPr="00AB34AF" w14:paraId="422B0F0E" w14:textId="77777777" w:rsidTr="00020E32">
        <w:trPr>
          <w:trHeight w:hRule="exact" w:val="403"/>
        </w:trPr>
        <w:tc>
          <w:tcPr>
            <w:tcW w:w="2407" w:type="pct"/>
          </w:tcPr>
          <w:p w14:paraId="01A6102C" w14:textId="354CFD05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74" w:type="pct"/>
            <w:vAlign w:val="center"/>
          </w:tcPr>
          <w:p w14:paraId="5AC7293F" w14:textId="478B8BB9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149,783</w:t>
            </w:r>
          </w:p>
        </w:tc>
        <w:tc>
          <w:tcPr>
            <w:tcW w:w="127" w:type="pct"/>
          </w:tcPr>
          <w:p w14:paraId="258637BF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291561DF" w14:textId="4F7C25FA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3458666E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3E5E4933" w14:textId="68C9C5A1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149,783</w:t>
            </w:r>
          </w:p>
        </w:tc>
      </w:tr>
      <w:tr w:rsidR="00415DD0" w:rsidRPr="00AB34AF" w14:paraId="76554029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08ED6AA6" w14:textId="77777777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4" w:type="pct"/>
            <w:vAlign w:val="center"/>
          </w:tcPr>
          <w:p w14:paraId="17211EA0" w14:textId="29B9F813" w:rsidR="00415DD0" w:rsidRPr="00AB34AF" w:rsidRDefault="004C6A0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127" w:type="pct"/>
          </w:tcPr>
          <w:p w14:paraId="6CA09C11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68901E00" w14:textId="3C2C1AA4" w:rsidR="00415DD0" w:rsidRPr="00AB6E6C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2,987</w:t>
            </w:r>
          </w:p>
        </w:tc>
        <w:tc>
          <w:tcPr>
            <w:tcW w:w="146" w:type="pct"/>
            <w:vAlign w:val="center"/>
          </w:tcPr>
          <w:p w14:paraId="7BDBE081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3D40B464" w14:textId="133614EF" w:rsidR="00415DD0" w:rsidRPr="00AB34AF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10,958</w:t>
            </w:r>
          </w:p>
        </w:tc>
      </w:tr>
      <w:tr w:rsidR="00415DD0" w:rsidRPr="00AB34AF" w14:paraId="53C9921D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6214508F" w14:textId="52AF9648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74" w:type="pct"/>
            <w:vAlign w:val="center"/>
          </w:tcPr>
          <w:p w14:paraId="406369EC" w14:textId="28D46A36" w:rsidR="00415DD0" w:rsidRPr="00AB34AF" w:rsidRDefault="004C6A0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2,987</w:t>
            </w:r>
          </w:p>
        </w:tc>
        <w:tc>
          <w:tcPr>
            <w:tcW w:w="127" w:type="pct"/>
          </w:tcPr>
          <w:p w14:paraId="40E352C2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6BEAB603" w14:textId="7EF162B3" w:rsidR="00415DD0" w:rsidRPr="00AB34AF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(2,987)</w:t>
            </w:r>
          </w:p>
        </w:tc>
        <w:tc>
          <w:tcPr>
            <w:tcW w:w="146" w:type="pct"/>
            <w:vAlign w:val="center"/>
          </w:tcPr>
          <w:p w14:paraId="2655939E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3C0CD80F" w14:textId="1CCDD258" w:rsidR="00415DD0" w:rsidRPr="00AB34AF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5DD0" w:rsidRPr="00AB34AF" w14:paraId="7C8CD195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2FE84F32" w14:textId="3482F2BC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74" w:type="pct"/>
            <w:vAlign w:val="center"/>
          </w:tcPr>
          <w:p w14:paraId="7E330049" w14:textId="6FCC8193" w:rsidR="00415DD0" w:rsidRPr="00AB34AF" w:rsidRDefault="00CE3189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  <w:tc>
          <w:tcPr>
            <w:tcW w:w="127" w:type="pct"/>
          </w:tcPr>
          <w:p w14:paraId="059EE988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3C71C75F" w14:textId="0D647507" w:rsidR="00415DD0" w:rsidRPr="00AB34AF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73FA4D7E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647BCDA3" w14:textId="3DD3F5C1" w:rsidR="00415DD0" w:rsidRPr="00AB34AF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</w:tr>
      <w:tr w:rsidR="00415DD0" w:rsidRPr="00AB34AF" w14:paraId="6E265CE9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43DCF1C1" w14:textId="6311865A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434C" w14:textId="6D208150" w:rsidR="00415DD0" w:rsidRPr="00AB34AF" w:rsidRDefault="00CE3189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160,539</w:t>
            </w:r>
          </w:p>
        </w:tc>
        <w:tc>
          <w:tcPr>
            <w:tcW w:w="127" w:type="pct"/>
          </w:tcPr>
          <w:p w14:paraId="5FA96757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E5F4F" w14:textId="61EA34BB" w:rsidR="00415DD0" w:rsidRPr="00AB34AF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53CAFFFD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B5FC9" w14:textId="3A72F0BA" w:rsidR="00415DD0" w:rsidRPr="00AB34AF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160,539</w:t>
            </w:r>
          </w:p>
        </w:tc>
      </w:tr>
      <w:tr w:rsidR="00415DD0" w:rsidRPr="00AC0FF0" w14:paraId="1D6D841F" w14:textId="77777777" w:rsidTr="00020E32">
        <w:trPr>
          <w:trHeight w:val="77"/>
        </w:trPr>
        <w:tc>
          <w:tcPr>
            <w:tcW w:w="2407" w:type="pct"/>
            <w:vAlign w:val="center"/>
          </w:tcPr>
          <w:p w14:paraId="50C74E01" w14:textId="77777777" w:rsidR="00415DD0" w:rsidRPr="00AC0FF0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center"/>
          </w:tcPr>
          <w:p w14:paraId="090863D8" w14:textId="77777777" w:rsidR="00415DD0" w:rsidRPr="00AC0FF0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</w:tcPr>
          <w:p w14:paraId="21EB0307" w14:textId="77777777" w:rsidR="00415DD0" w:rsidRPr="00AC0FF0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center"/>
          </w:tcPr>
          <w:p w14:paraId="4FDFE7CD" w14:textId="77777777" w:rsidR="00415DD0" w:rsidRPr="00AC0FF0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5BCC8F85" w14:textId="77777777" w:rsidR="00415DD0" w:rsidRPr="00AC0FF0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51AAB84F" w14:textId="77777777" w:rsidR="00415DD0" w:rsidRPr="00AC0FF0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15DD0" w:rsidRPr="00AB34AF" w14:paraId="26BE6C78" w14:textId="77777777" w:rsidTr="00505B97">
        <w:trPr>
          <w:trHeight w:hRule="exact" w:val="389"/>
        </w:trPr>
        <w:tc>
          <w:tcPr>
            <w:tcW w:w="2407" w:type="pct"/>
          </w:tcPr>
          <w:p w14:paraId="0D724F70" w14:textId="77777777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0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  <w:r w:rsidRPr="00AB3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774" w:type="pct"/>
            <w:vAlign w:val="center"/>
          </w:tcPr>
          <w:p w14:paraId="755E3BAC" w14:textId="77777777" w:rsidR="00415DD0" w:rsidRPr="00AB34AF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243A55" w14:textId="77777777" w:rsidR="00415DD0" w:rsidRPr="00AB34AF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77DEAAAA" w14:textId="77777777" w:rsidR="00415DD0" w:rsidRPr="00AB34AF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34462927" w14:textId="77777777" w:rsidR="00415DD0" w:rsidRPr="00AB34AF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02A59E81" w14:textId="77777777" w:rsidR="00415DD0" w:rsidRPr="00AB34AF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DD0" w:rsidRPr="00AB34AF" w14:paraId="6AD7441C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7253F483" w14:textId="145F714F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B34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74" w:type="pct"/>
            <w:vAlign w:val="center"/>
          </w:tcPr>
          <w:p w14:paraId="19D829EC" w14:textId="75AB61B5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(99,280)</w:t>
            </w:r>
          </w:p>
        </w:tc>
        <w:tc>
          <w:tcPr>
            <w:tcW w:w="127" w:type="pct"/>
          </w:tcPr>
          <w:p w14:paraId="14CCFE9B" w14:textId="77777777" w:rsidR="00415DD0" w:rsidRPr="00415DD0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175038CF" w14:textId="37B8C719" w:rsidR="00415DD0" w:rsidRPr="00415DD0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7BA00F06" w14:textId="77777777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466D515D" w14:textId="091A59AE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(99,280)</w:t>
            </w:r>
          </w:p>
        </w:tc>
      </w:tr>
      <w:tr w:rsidR="00415DD0" w:rsidRPr="00AB34AF" w14:paraId="254DE8A4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4B653BEE" w14:textId="30AC05CB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74" w:type="pct"/>
            <w:vAlign w:val="center"/>
          </w:tcPr>
          <w:p w14:paraId="05B8E3DE" w14:textId="52EF1B76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(22,340)</w:t>
            </w:r>
          </w:p>
        </w:tc>
        <w:tc>
          <w:tcPr>
            <w:tcW w:w="127" w:type="pct"/>
          </w:tcPr>
          <w:p w14:paraId="210A7D4A" w14:textId="77777777" w:rsidR="00415DD0" w:rsidRPr="00415DD0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2A7537DB" w14:textId="39FD60FF" w:rsidR="00415DD0" w:rsidRPr="00415DD0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6DEC9A55" w14:textId="77777777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28E99D8D" w14:textId="487EFC64" w:rsidR="00415DD0" w:rsidRPr="00415DD0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5DD0">
              <w:rPr>
                <w:rFonts w:asciiTheme="majorBidi" w:hAnsiTheme="majorBidi" w:cstheme="majorBidi"/>
                <w:sz w:val="30"/>
                <w:szCs w:val="30"/>
              </w:rPr>
              <w:t>(22,340)</w:t>
            </w:r>
          </w:p>
        </w:tc>
      </w:tr>
      <w:tr w:rsidR="00415DD0" w:rsidRPr="00AB34AF" w14:paraId="4F452481" w14:textId="77777777" w:rsidTr="00020E32">
        <w:trPr>
          <w:trHeight w:hRule="exact" w:val="403"/>
        </w:trPr>
        <w:tc>
          <w:tcPr>
            <w:tcW w:w="2407" w:type="pct"/>
            <w:vAlign w:val="center"/>
          </w:tcPr>
          <w:p w14:paraId="5F5CD284" w14:textId="56C93673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center"/>
          </w:tcPr>
          <w:p w14:paraId="070504F9" w14:textId="43CB334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1,499</w:t>
            </w:r>
          </w:p>
        </w:tc>
        <w:tc>
          <w:tcPr>
            <w:tcW w:w="127" w:type="pct"/>
          </w:tcPr>
          <w:p w14:paraId="669C70F6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14:paraId="1AA68987" w14:textId="3CDD7BF8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01F6B2B3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70322869" w14:textId="7CE0FCB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</w:rPr>
              <w:t>1,499</w:t>
            </w:r>
          </w:p>
        </w:tc>
      </w:tr>
      <w:tr w:rsidR="00415DD0" w:rsidRPr="00AB34AF" w14:paraId="20275AF6" w14:textId="77777777" w:rsidTr="00020E32">
        <w:trPr>
          <w:trHeight w:hRule="exact" w:val="403"/>
        </w:trPr>
        <w:tc>
          <w:tcPr>
            <w:tcW w:w="2407" w:type="pct"/>
          </w:tcPr>
          <w:p w14:paraId="2A964A0C" w14:textId="5C0D0890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center"/>
          </w:tcPr>
          <w:p w14:paraId="62A37863" w14:textId="356B7DCD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44E597D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center"/>
          </w:tcPr>
          <w:p w14:paraId="3CCBDCFD" w14:textId="7D25FD18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73E9A1CF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64F18279" w14:textId="63598A92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5DD0" w:rsidRPr="00AB34AF" w14:paraId="17209501" w14:textId="77777777" w:rsidTr="00020E32">
        <w:trPr>
          <w:trHeight w:hRule="exact" w:val="403"/>
        </w:trPr>
        <w:tc>
          <w:tcPr>
            <w:tcW w:w="2407" w:type="pct"/>
          </w:tcPr>
          <w:p w14:paraId="20D964A3" w14:textId="6FBE4B54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74" w:type="pct"/>
            <w:vAlign w:val="center"/>
          </w:tcPr>
          <w:p w14:paraId="4EF68FD0" w14:textId="4E490ECD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(120,121)</w:t>
            </w:r>
          </w:p>
        </w:tc>
        <w:tc>
          <w:tcPr>
            <w:tcW w:w="127" w:type="pct"/>
          </w:tcPr>
          <w:p w14:paraId="63F80D28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3E1D9544" w14:textId="63C9B75F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0FF43476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268D55C8" w14:textId="4C8C9CBD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(120,121)</w:t>
            </w:r>
          </w:p>
        </w:tc>
      </w:tr>
      <w:tr w:rsidR="00415DD0" w:rsidRPr="00AB34AF" w14:paraId="17972C46" w14:textId="77777777" w:rsidTr="00020E32">
        <w:trPr>
          <w:trHeight w:hRule="exact" w:val="371"/>
        </w:trPr>
        <w:tc>
          <w:tcPr>
            <w:tcW w:w="2407" w:type="pct"/>
            <w:vAlign w:val="center"/>
          </w:tcPr>
          <w:p w14:paraId="5800F571" w14:textId="77777777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74" w:type="pct"/>
            <w:vAlign w:val="center"/>
          </w:tcPr>
          <w:p w14:paraId="37D4E517" w14:textId="5ABE9C14" w:rsidR="00415DD0" w:rsidRPr="00AB34AF" w:rsidRDefault="00CE3189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(11,931)</w:t>
            </w:r>
          </w:p>
        </w:tc>
        <w:tc>
          <w:tcPr>
            <w:tcW w:w="127" w:type="pct"/>
          </w:tcPr>
          <w:p w14:paraId="7D65728D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37E88B33" w14:textId="70F5C3B2" w:rsidR="00415DD0" w:rsidRPr="00AB34AF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6F3106A8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46D940C9" w14:textId="3AA150FF" w:rsidR="00415DD0" w:rsidRPr="00AB34AF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(11,931)</w:t>
            </w:r>
          </w:p>
        </w:tc>
      </w:tr>
      <w:tr w:rsidR="00415DD0" w:rsidRPr="00AB34AF" w14:paraId="7B52292B" w14:textId="77777777" w:rsidTr="00020E32">
        <w:trPr>
          <w:trHeight w:hRule="exact" w:val="371"/>
        </w:trPr>
        <w:tc>
          <w:tcPr>
            <w:tcW w:w="2407" w:type="pct"/>
            <w:vAlign w:val="center"/>
          </w:tcPr>
          <w:p w14:paraId="25FB5CA2" w14:textId="6C7EE53B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center"/>
          </w:tcPr>
          <w:p w14:paraId="371D73BE" w14:textId="316AD3E0" w:rsidR="00415DD0" w:rsidRPr="00AB34AF" w:rsidRDefault="00CE3189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6E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7FEDFF09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14:paraId="685DF341" w14:textId="1F6174BC" w:rsidR="00415DD0" w:rsidRPr="00AB34AF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7749EF88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6A773C53" w14:textId="5E935EB8" w:rsidR="00415DD0" w:rsidRPr="00AB34AF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415DD0" w:rsidRPr="00AB34AF" w14:paraId="49E0AA43" w14:textId="77777777" w:rsidTr="00020E32">
        <w:trPr>
          <w:trHeight w:hRule="exact" w:val="381"/>
        </w:trPr>
        <w:tc>
          <w:tcPr>
            <w:tcW w:w="2407" w:type="pct"/>
            <w:vAlign w:val="center"/>
          </w:tcPr>
          <w:p w14:paraId="1D8A3753" w14:textId="6DDECCD5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91FFA" w14:textId="4268D3A3" w:rsidR="00415DD0" w:rsidRPr="00AB34AF" w:rsidRDefault="00A54AC8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3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132,03</w:t>
            </w:r>
            <w:r w:rsidR="00AB6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3CC95D4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E852" w14:textId="78C80784" w:rsidR="00415DD0" w:rsidRPr="00AB34AF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40894078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1BA6" w14:textId="7740A959" w:rsidR="00415DD0" w:rsidRPr="00AB34AF" w:rsidRDefault="00A54AC8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6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132,038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15DD0" w:rsidRPr="00AC0FF0" w14:paraId="0605FA93" w14:textId="77777777" w:rsidTr="00AC0FF0">
        <w:trPr>
          <w:trHeight w:hRule="exact" w:val="201"/>
        </w:trPr>
        <w:tc>
          <w:tcPr>
            <w:tcW w:w="2407" w:type="pct"/>
            <w:vAlign w:val="center"/>
          </w:tcPr>
          <w:p w14:paraId="6BF25234" w14:textId="44337A10" w:rsidR="00415DD0" w:rsidRPr="00AC0FF0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74" w:type="pct"/>
            <w:vAlign w:val="center"/>
          </w:tcPr>
          <w:p w14:paraId="4A487446" w14:textId="77777777" w:rsidR="00415DD0" w:rsidRPr="00AC0FF0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8A1841C" w14:textId="77777777" w:rsidR="00415DD0" w:rsidRPr="00AC0FF0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4" w:type="pct"/>
            <w:vAlign w:val="center"/>
          </w:tcPr>
          <w:p w14:paraId="4756087A" w14:textId="77777777" w:rsidR="00415DD0" w:rsidRPr="00AC0FF0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vAlign w:val="center"/>
          </w:tcPr>
          <w:p w14:paraId="4A901626" w14:textId="77777777" w:rsidR="00415DD0" w:rsidRPr="00AC0FF0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pct"/>
            <w:vAlign w:val="center"/>
          </w:tcPr>
          <w:p w14:paraId="14AE83E1" w14:textId="77777777" w:rsidR="00415DD0" w:rsidRPr="00AC0FF0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5DD0" w:rsidRPr="00AB34AF" w14:paraId="54A3ABCE" w14:textId="77777777" w:rsidTr="00020E32">
        <w:trPr>
          <w:trHeight w:hRule="exact" w:val="389"/>
        </w:trPr>
        <w:tc>
          <w:tcPr>
            <w:tcW w:w="2407" w:type="pct"/>
            <w:vAlign w:val="center"/>
          </w:tcPr>
          <w:p w14:paraId="755F46A7" w14:textId="5167ADD7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3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74" w:type="pct"/>
            <w:vAlign w:val="center"/>
          </w:tcPr>
          <w:p w14:paraId="63266DAD" w14:textId="77777777" w:rsidR="00415DD0" w:rsidRPr="00AB34AF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44A6D2C" w14:textId="77777777" w:rsidR="00415DD0" w:rsidRPr="00AB34AF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  <w:vAlign w:val="center"/>
          </w:tcPr>
          <w:p w14:paraId="464B1D55" w14:textId="77777777" w:rsidR="00415DD0" w:rsidRPr="00AB34AF" w:rsidRDefault="00415DD0" w:rsidP="00020E3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4AB11261" w14:textId="77777777" w:rsidR="00415DD0" w:rsidRPr="00AB34AF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2" w:type="pct"/>
            <w:vAlign w:val="center"/>
          </w:tcPr>
          <w:p w14:paraId="061AFE8A" w14:textId="77777777" w:rsidR="00415DD0" w:rsidRPr="00AB34AF" w:rsidRDefault="00415DD0" w:rsidP="00020E3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DD0" w:rsidRPr="00AB34AF" w14:paraId="7FE9D4E0" w14:textId="77777777" w:rsidTr="00020E32">
        <w:trPr>
          <w:trHeight w:hRule="exact" w:val="335"/>
        </w:trPr>
        <w:tc>
          <w:tcPr>
            <w:tcW w:w="2407" w:type="pct"/>
          </w:tcPr>
          <w:p w14:paraId="2A1EACE2" w14:textId="1534E6AE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75DB18D0" w14:textId="2C3990D5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29,662</w:t>
            </w:r>
          </w:p>
        </w:tc>
        <w:tc>
          <w:tcPr>
            <w:tcW w:w="127" w:type="pct"/>
          </w:tcPr>
          <w:p w14:paraId="7153E509" w14:textId="7777777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bottom w:val="double" w:sz="4" w:space="0" w:color="auto"/>
            </w:tcBorders>
            <w:vAlign w:val="center"/>
          </w:tcPr>
          <w:p w14:paraId="3A8685AD" w14:textId="4524D907" w:rsidR="00415DD0" w:rsidRPr="00AB34AF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55C31DFB" w14:textId="77777777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vAlign w:val="center"/>
          </w:tcPr>
          <w:p w14:paraId="396201BF" w14:textId="65D1005D" w:rsidR="00415DD0" w:rsidRPr="00AB34AF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29,662</w:t>
            </w:r>
          </w:p>
        </w:tc>
      </w:tr>
      <w:tr w:rsidR="00415DD0" w:rsidRPr="00AB34AF" w14:paraId="21208BF0" w14:textId="77777777" w:rsidTr="00020E32">
        <w:trPr>
          <w:trHeight w:hRule="exact" w:val="389"/>
        </w:trPr>
        <w:tc>
          <w:tcPr>
            <w:tcW w:w="2407" w:type="pct"/>
            <w:vAlign w:val="center"/>
          </w:tcPr>
          <w:p w14:paraId="48988312" w14:textId="0725DF0E" w:rsidR="00415DD0" w:rsidRPr="00AB34AF" w:rsidRDefault="00415DD0" w:rsidP="0041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B34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7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DE92062" w14:textId="1D7F87AB" w:rsidR="00415DD0" w:rsidRPr="00AB6E6C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  <w:tc>
          <w:tcPr>
            <w:tcW w:w="127" w:type="pct"/>
          </w:tcPr>
          <w:p w14:paraId="138C1716" w14:textId="77777777" w:rsidR="00415DD0" w:rsidRPr="00AB6E6C" w:rsidRDefault="00415DD0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5E6569" w14:textId="2CD54E23" w:rsidR="00415DD0" w:rsidRPr="00AB6E6C" w:rsidRDefault="00AB6E6C" w:rsidP="00020E32">
            <w:pPr>
              <w:pStyle w:val="block"/>
              <w:tabs>
                <w:tab w:val="decimal" w:pos="1080"/>
              </w:tabs>
              <w:spacing w:after="0"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40652C62" w14:textId="77777777" w:rsidR="00415DD0" w:rsidRPr="00AB6E6C" w:rsidRDefault="00415DD0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649123" w14:textId="2BDBA691" w:rsidR="00415DD0" w:rsidRPr="00AB6E6C" w:rsidRDefault="00AB6E6C" w:rsidP="0002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</w:tr>
    </w:tbl>
    <w:p w14:paraId="3CA8A87A" w14:textId="77777777" w:rsidR="00AC0FF0" w:rsidRPr="00AC0FF0" w:rsidRDefault="00AC0FF0" w:rsidP="0058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0"/>
          <w:szCs w:val="20"/>
        </w:rPr>
      </w:pPr>
    </w:p>
    <w:p w14:paraId="73D76971" w14:textId="5B829BD7" w:rsidR="00160C44" w:rsidRPr="00CF1517" w:rsidRDefault="00160C44" w:rsidP="0058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มูลค่าต้นทุนของสินทรัพย์ไม่มีตัวตน</w:t>
      </w:r>
      <w:r w:rsidR="0000786B" w:rsidRPr="00CF1517">
        <w:rPr>
          <w:rFonts w:ascii="Angsana New" w:hAnsi="Angsana New" w:cs="Angsana New"/>
          <w:sz w:val="30"/>
          <w:szCs w:val="30"/>
          <w:cs/>
        </w:rPr>
        <w:t>อื่น</w:t>
      </w:r>
      <w:r w:rsidRPr="00CF1517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3442B4" w:rsidRPr="00CF1517">
        <w:rPr>
          <w:rFonts w:ascii="Angsana New" w:hAnsi="Angsana New" w:cs="Angsana New"/>
          <w:sz w:val="30"/>
          <w:szCs w:val="30"/>
          <w:cs/>
        </w:rPr>
        <w:t>และบริษัท ซึ่งตัด</w:t>
      </w:r>
      <w:r w:rsidR="007A53FE" w:rsidRPr="00CF1517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3442B4" w:rsidRPr="00CF1517">
        <w:rPr>
          <w:rFonts w:ascii="Angsana New" w:hAnsi="Angsana New" w:cs="Angsana New"/>
          <w:sz w:val="30"/>
          <w:szCs w:val="30"/>
          <w:cs/>
        </w:rPr>
        <w:t>เต็มจำนวนแล้ว แต่กลุ่ม</w:t>
      </w:r>
      <w:r w:rsidR="003442B4" w:rsidRPr="00CF1517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บริษัทและบริษัทยังสามารถใช้ประโยชน์ในสินทรัพย์เหล่านั้นได้</w:t>
      </w:r>
      <w:r w:rsidR="003442B4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442B4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4B0B8A" w:rsidRPr="004B0B8A">
        <w:rPr>
          <w:rFonts w:ascii="Angsana New" w:hAnsi="Angsana New" w:cs="Angsana New"/>
          <w:spacing w:val="-4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pacing w:val="-4"/>
          <w:sz w:val="30"/>
          <w:szCs w:val="30"/>
        </w:rPr>
        <w:t>1</w:t>
      </w:r>
      <w:r w:rsidR="003442B4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086D0E" w:rsidRPr="00086D0E">
        <w:rPr>
          <w:rFonts w:ascii="Angsana New" w:hAnsi="Angsana New" w:cs="Angsana New"/>
          <w:spacing w:val="-4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pacing w:val="-4"/>
          <w:sz w:val="30"/>
          <w:szCs w:val="30"/>
        </w:rPr>
        <w:t>56</w:t>
      </w:r>
      <w:r w:rsidR="00D947E9">
        <w:rPr>
          <w:rFonts w:ascii="Angsana New" w:hAnsi="Angsana New" w:cs="Angsana New"/>
          <w:spacing w:val="-4"/>
          <w:sz w:val="30"/>
          <w:szCs w:val="30"/>
        </w:rPr>
        <w:t>4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มีจำนวนเงินรวม</w:t>
      </w:r>
      <w:r w:rsidR="00426921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81A06">
        <w:rPr>
          <w:rFonts w:ascii="Angsana New" w:hAnsi="Angsana New" w:cs="Angsana New"/>
          <w:spacing w:val="-4"/>
          <w:sz w:val="30"/>
          <w:szCs w:val="30"/>
        </w:rPr>
        <w:t>118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7A53FE" w:rsidRPr="00CF151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473945" w:rsidRPr="00CF1517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0B32D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B6E6C">
        <w:rPr>
          <w:rFonts w:ascii="Angsana New" w:hAnsi="Angsana New" w:cs="Angsana New"/>
          <w:spacing w:val="-4"/>
          <w:sz w:val="30"/>
          <w:szCs w:val="30"/>
        </w:rPr>
        <w:t>92</w:t>
      </w:r>
      <w:r w:rsidR="00473945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73945" w:rsidRPr="00CF151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="009C4DA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ตามลำดับ</w:t>
      </w:r>
      <w:r w:rsidR="00473945" w:rsidRPr="00CF151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295DB3" w:rsidRPr="00CF151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D947E9">
        <w:rPr>
          <w:rFonts w:ascii="Angsana New" w:hAnsi="Angsana New" w:cs="Angsana New"/>
          <w:i/>
          <w:iCs/>
          <w:sz w:val="30"/>
          <w:szCs w:val="30"/>
        </w:rPr>
        <w:t>3</w:t>
      </w:r>
      <w:r w:rsidR="00295DB3" w:rsidRPr="00CF151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D947E9">
        <w:rPr>
          <w:rFonts w:ascii="Angsana New" w:hAnsi="Angsana New" w:cs="Angsana New"/>
          <w:i/>
          <w:iCs/>
          <w:sz w:val="30"/>
          <w:szCs w:val="30"/>
        </w:rPr>
        <w:t>85</w:t>
      </w:r>
      <w:r w:rsidR="00295DB3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95DB3" w:rsidRPr="00CF151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295DB3" w:rsidRPr="00CF151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D947E9">
        <w:rPr>
          <w:rFonts w:ascii="Angsana New" w:hAnsi="Angsana New" w:cs="Angsana New"/>
          <w:i/>
          <w:iCs/>
          <w:sz w:val="30"/>
          <w:szCs w:val="30"/>
        </w:rPr>
        <w:t>70</w:t>
      </w:r>
      <w:r w:rsidR="007E2CFE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295DB3" w:rsidRPr="00CF151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C158BF" w:rsidRPr="00CF151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9F51B73" w14:textId="7B26ADB8" w:rsidR="004424FB" w:rsidRPr="00CF1517" w:rsidRDefault="00442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3B2AC6F2" w14:textId="77777777" w:rsidR="00A539CB" w:rsidRPr="00CF1517" w:rsidRDefault="00A539CB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เงินฝากสถาบันการเงินที่มีข้อจำกัดในการ</w:t>
      </w:r>
      <w:r w:rsidR="0000786B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เบิก</w:t>
      </w: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ใช้</w:t>
      </w:r>
    </w:p>
    <w:p w14:paraId="731F0648" w14:textId="77777777" w:rsidR="00A539CB" w:rsidRPr="00103783" w:rsidRDefault="00A539CB" w:rsidP="000F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0"/>
          <w:szCs w:val="20"/>
          <w:cs/>
          <w:lang w:val="th-TH"/>
        </w:rPr>
      </w:pPr>
    </w:p>
    <w:p w14:paraId="0840E63B" w14:textId="4E7E05B5" w:rsidR="00A539CB" w:rsidRPr="00CF1517" w:rsidRDefault="00717339" w:rsidP="000F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AC0FF0">
        <w:rPr>
          <w:rFonts w:ascii="Angsana New" w:hAnsi="Angsana New" w:cs="Angsana New"/>
          <w:sz w:val="30"/>
          <w:szCs w:val="30"/>
        </w:rPr>
        <w:t>4</w:t>
      </w:r>
      <w:r w:rsidR="00791837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600C2" w:rsidRPr="00CF1517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CF1517">
        <w:rPr>
          <w:rFonts w:ascii="Angsana New" w:hAnsi="Angsana New" w:cs="Angsana New"/>
          <w:sz w:val="30"/>
          <w:szCs w:val="30"/>
          <w:cs/>
        </w:rPr>
        <w:t>บริษัทมีเงินฝากสถาบันการเงินที่มีข้อจำกัดในการเบิกใช้ เป็นจำนวนเงินรวม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EE045D">
        <w:rPr>
          <w:rFonts w:ascii="Angsana New" w:hAnsi="Angsana New" w:cs="Angsana New"/>
          <w:sz w:val="30"/>
          <w:szCs w:val="30"/>
        </w:rPr>
        <w:t>100</w:t>
      </w:r>
      <w:r w:rsidR="00AC0FF0">
        <w:rPr>
          <w:rFonts w:ascii="Angsana New" w:hAnsi="Angsana New" w:cs="Angsana New"/>
          <w:sz w:val="30"/>
          <w:szCs w:val="30"/>
        </w:rPr>
        <w:t xml:space="preserve"> </w:t>
      </w:r>
      <w:r w:rsidR="006600C2" w:rsidRPr="00CF1517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6600C2" w:rsidRPr="00CF1517">
        <w:rPr>
          <w:rFonts w:ascii="Angsana New" w:hAnsi="Angsana New" w:cs="Angsana New"/>
          <w:sz w:val="30"/>
          <w:szCs w:val="30"/>
        </w:rPr>
        <w:t xml:space="preserve"> </w:t>
      </w:r>
      <w:r w:rsidR="00F6158B">
        <w:rPr>
          <w:rFonts w:ascii="Angsana New" w:hAnsi="Angsana New" w:cs="Angsana New"/>
          <w:sz w:val="30"/>
          <w:szCs w:val="30"/>
        </w:rPr>
        <w:t>1</w:t>
      </w:r>
      <w:r w:rsidR="006600C2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600C2" w:rsidRPr="00CF151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20B11" w:rsidRPr="00CF1517">
        <w:rPr>
          <w:rFonts w:ascii="Angsana New" w:hAnsi="Angsana New" w:cs="Angsana New"/>
          <w:sz w:val="30"/>
          <w:szCs w:val="30"/>
          <w:cs/>
        </w:rPr>
        <w:t>ตามลำดับ</w:t>
      </w:r>
      <w:r w:rsidR="006600C2"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7D6908" w:rsidRPr="00CF151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AC0FF0">
        <w:rPr>
          <w:rFonts w:ascii="Angsana New" w:hAnsi="Angsana New" w:cs="Angsana New"/>
          <w:i/>
          <w:iCs/>
          <w:sz w:val="30"/>
          <w:szCs w:val="30"/>
        </w:rPr>
        <w:t>3</w:t>
      </w:r>
      <w:r w:rsidR="007D6908" w:rsidRPr="00CF1517">
        <w:rPr>
          <w:rFonts w:ascii="Angsana New" w:hAnsi="Angsana New" w:cs="Angsana New"/>
          <w:i/>
          <w:iCs/>
          <w:sz w:val="30"/>
          <w:szCs w:val="30"/>
        </w:rPr>
        <w:t>:</w:t>
      </w:r>
      <w:r w:rsidR="007D6908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C0FF0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6600C2" w:rsidRPr="00CF151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4C13EC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</w:t>
      </w:r>
      <w:r w:rsidR="00AC0FF0">
        <w:rPr>
          <w:rFonts w:ascii="Angsana New" w:hAnsi="Angsana New" w:cs="Angsana New"/>
          <w:i/>
          <w:iCs/>
          <w:sz w:val="30"/>
          <w:szCs w:val="30"/>
        </w:rPr>
        <w:t>1</w:t>
      </w:r>
      <w:r w:rsidR="004C13EC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6600C2"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ตามลำดับ) </w:t>
      </w:r>
      <w:r w:rsidRPr="00CF1517">
        <w:rPr>
          <w:rFonts w:ascii="Angsana New" w:hAnsi="Angsana New" w:cs="Angsana New"/>
          <w:sz w:val="30"/>
          <w:szCs w:val="30"/>
          <w:cs/>
        </w:rPr>
        <w:t>เพื่อการปฏิบัติตามเงื่อนไขในการใช้วง</w:t>
      </w:r>
      <w:r w:rsidR="00775B3A" w:rsidRPr="00CF1517">
        <w:rPr>
          <w:rFonts w:ascii="Angsana New" w:hAnsi="Angsana New" w:cs="Angsana New"/>
          <w:sz w:val="30"/>
          <w:szCs w:val="30"/>
          <w:cs/>
        </w:rPr>
        <w:t>เงินสินเชื่อจากสถาบันการเงินใน</w:t>
      </w:r>
      <w:r w:rsidRPr="00CF1517">
        <w:rPr>
          <w:rFonts w:ascii="Angsana New" w:hAnsi="Angsana New" w:cs="Angsana New"/>
          <w:sz w:val="30"/>
          <w:szCs w:val="30"/>
          <w:cs/>
        </w:rPr>
        <w:t>ประเทศบางแห่ง</w:t>
      </w:r>
      <w:r w:rsidR="006600C2" w:rsidRPr="00CF1517">
        <w:rPr>
          <w:rFonts w:ascii="Angsana New" w:hAnsi="Angsana New" w:cs="Angsana New"/>
          <w:sz w:val="30"/>
          <w:szCs w:val="30"/>
          <w:cs/>
        </w:rPr>
        <w:t>และ</w:t>
      </w:r>
      <w:r w:rsidR="00520B11" w:rsidRPr="00CF1517">
        <w:rPr>
          <w:rFonts w:ascii="Angsana New" w:hAnsi="Angsana New" w:cs="Angsana New"/>
          <w:sz w:val="30"/>
          <w:szCs w:val="30"/>
          <w:cs/>
        </w:rPr>
        <w:t>เป็นหลักประกันการที่สถาบันการเงินผู้รับฝากออกหนังสือค้ำประกันบริษัทเพื่อเป็นหลักประกันแก่หน่วยงานรัฐวิสาหกิจบางแห่ง</w:t>
      </w:r>
      <w:r w:rsidRPr="00CF1517">
        <w:rPr>
          <w:rFonts w:ascii="Angsana New" w:hAnsi="Angsana New" w:cs="Angsana New"/>
          <w:sz w:val="30"/>
          <w:szCs w:val="30"/>
        </w:rPr>
        <w:t> </w:t>
      </w:r>
    </w:p>
    <w:p w14:paraId="3CCD1277" w14:textId="77777777" w:rsidR="00A539CB" w:rsidRPr="00103783" w:rsidRDefault="00A539CB" w:rsidP="00A539CB">
      <w:pPr>
        <w:rPr>
          <w:rFonts w:ascii="Angsana New" w:hAnsi="Angsana New" w:cs="Angsana New"/>
          <w:sz w:val="20"/>
          <w:szCs w:val="20"/>
        </w:rPr>
      </w:pPr>
    </w:p>
    <w:p w14:paraId="15708E39" w14:textId="66BC84E0" w:rsidR="006A6811" w:rsidRPr="00CF1517" w:rsidRDefault="006A6811" w:rsidP="00AC0FF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Pr="004B0826" w:rsidRDefault="00466504" w:rsidP="0046650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252"/>
        <w:gridCol w:w="286"/>
        <w:gridCol w:w="929"/>
        <w:gridCol w:w="230"/>
        <w:gridCol w:w="941"/>
        <w:gridCol w:w="231"/>
        <w:gridCol w:w="929"/>
        <w:gridCol w:w="230"/>
        <w:gridCol w:w="899"/>
        <w:gridCol w:w="240"/>
        <w:gridCol w:w="889"/>
        <w:gridCol w:w="230"/>
        <w:gridCol w:w="929"/>
      </w:tblGrid>
      <w:tr w:rsidR="006E3E2C" w:rsidRPr="00CF1517" w14:paraId="1B3A685F" w14:textId="77777777" w:rsidTr="00407BC2">
        <w:trPr>
          <w:tblHeader/>
        </w:trPr>
        <w:tc>
          <w:tcPr>
            <w:tcW w:w="2272" w:type="dxa"/>
          </w:tcPr>
          <w:p w14:paraId="5BE998E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7" w:type="dxa"/>
          </w:tcPr>
          <w:p w14:paraId="2B9C8F0B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656" w:type="dxa"/>
            <w:gridSpan w:val="11"/>
          </w:tcPr>
          <w:p w14:paraId="302875C2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3E2C" w:rsidRPr="00CF1517" w14:paraId="6914FAF6" w14:textId="77777777" w:rsidTr="00407BC2">
        <w:trPr>
          <w:tblHeader/>
        </w:trPr>
        <w:tc>
          <w:tcPr>
            <w:tcW w:w="2272" w:type="dxa"/>
          </w:tcPr>
          <w:p w14:paraId="2AC2D6A2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7" w:type="dxa"/>
          </w:tcPr>
          <w:p w14:paraId="0FB0E1B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7" w:type="dxa"/>
            <w:gridSpan w:val="5"/>
          </w:tcPr>
          <w:p w14:paraId="0FCEF8CE" w14:textId="1BE0C6A2" w:rsidR="006E3E2C" w:rsidRPr="00CF1517" w:rsidRDefault="00AC0FF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0" w:type="dxa"/>
          </w:tcPr>
          <w:p w14:paraId="122B9E7A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9" w:type="dxa"/>
            <w:gridSpan w:val="5"/>
          </w:tcPr>
          <w:p w14:paraId="2E6B652B" w14:textId="092E5160" w:rsidR="006E3E2C" w:rsidRPr="00CF1517" w:rsidRDefault="00AC0FF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E3E2C" w:rsidRPr="00CF1517" w14:paraId="75078AC7" w14:textId="77777777" w:rsidTr="00407BC2">
        <w:trPr>
          <w:tblHeader/>
        </w:trPr>
        <w:tc>
          <w:tcPr>
            <w:tcW w:w="2272" w:type="dxa"/>
          </w:tcPr>
          <w:p w14:paraId="64EC8F20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14:paraId="623B9DB5" w14:textId="297D3AEC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41E15DA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5671C1D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3657CAB3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6108068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F01AAE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153C355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1D62F6E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CF1517" w14:paraId="43E0F01A" w14:textId="77777777" w:rsidTr="00407BC2">
        <w:trPr>
          <w:tblHeader/>
        </w:trPr>
        <w:tc>
          <w:tcPr>
            <w:tcW w:w="2272" w:type="dxa"/>
          </w:tcPr>
          <w:p w14:paraId="3D63ED27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7" w:type="dxa"/>
          </w:tcPr>
          <w:p w14:paraId="3D8DCA8F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656" w:type="dxa"/>
            <w:gridSpan w:val="11"/>
            <w:vAlign w:val="bottom"/>
          </w:tcPr>
          <w:p w14:paraId="03A09E2E" w14:textId="64803472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 w:rsidRPr="00CF151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C0FF0" w:rsidRPr="00CF1517" w14:paraId="5E8D817C" w14:textId="77777777" w:rsidTr="00407BC2">
        <w:tc>
          <w:tcPr>
            <w:tcW w:w="2272" w:type="dxa"/>
          </w:tcPr>
          <w:p w14:paraId="1C644F2C" w14:textId="720C8DDF" w:rsidR="00AC0FF0" w:rsidRPr="00CF1517" w:rsidRDefault="00AC0FF0" w:rsidP="00AC0FF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7" w:type="dxa"/>
          </w:tcPr>
          <w:p w14:paraId="4F3E050E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954BB29" w14:textId="5FF686D6" w:rsidR="00AC0FF0" w:rsidRPr="00AC19DD" w:rsidRDefault="00EC7EC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7,171,029</w:t>
            </w:r>
          </w:p>
        </w:tc>
        <w:tc>
          <w:tcPr>
            <w:tcW w:w="230" w:type="dxa"/>
            <w:vAlign w:val="bottom"/>
          </w:tcPr>
          <w:p w14:paraId="629CDBE6" w14:textId="77777777" w:rsidR="00AC0FF0" w:rsidRPr="00AC19DD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6ACF5C0" w14:textId="45473623" w:rsidR="00AC0FF0" w:rsidRPr="00AC19DD" w:rsidRDefault="00EC7EC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3,379,300</w:t>
            </w:r>
          </w:p>
        </w:tc>
        <w:tc>
          <w:tcPr>
            <w:tcW w:w="231" w:type="dxa"/>
            <w:vAlign w:val="bottom"/>
          </w:tcPr>
          <w:p w14:paraId="245C8F82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0DFA3004" w14:textId="5CA9AC6C" w:rsidR="00AC0FF0" w:rsidRPr="00CF1517" w:rsidRDefault="00EC7EC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10,550,329</w:t>
            </w:r>
          </w:p>
        </w:tc>
        <w:tc>
          <w:tcPr>
            <w:tcW w:w="230" w:type="dxa"/>
            <w:vAlign w:val="bottom"/>
          </w:tcPr>
          <w:p w14:paraId="5210CF5C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9EFE851" w14:textId="0413D463" w:rsidR="00AC0FF0" w:rsidRPr="006408E1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08E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65E89" w:rsidRPr="006408E1">
              <w:rPr>
                <w:rFonts w:ascii="Angsana New" w:hAnsi="Angsana New" w:cs="Angsana New"/>
                <w:sz w:val="24"/>
                <w:szCs w:val="24"/>
              </w:rPr>
              <w:t>983,928</w:t>
            </w:r>
          </w:p>
        </w:tc>
        <w:tc>
          <w:tcPr>
            <w:tcW w:w="240" w:type="dxa"/>
            <w:vAlign w:val="bottom"/>
          </w:tcPr>
          <w:p w14:paraId="33B05AD8" w14:textId="77777777" w:rsidR="00AC0FF0" w:rsidRPr="006408E1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0F99EE22" w14:textId="039D84A8" w:rsidR="00AC0FF0" w:rsidRPr="006408E1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08E1">
              <w:rPr>
                <w:rFonts w:ascii="Angsana New" w:hAnsi="Angsana New" w:cs="Angsana New"/>
                <w:sz w:val="24"/>
                <w:szCs w:val="24"/>
              </w:rPr>
              <w:t>1,596,778</w:t>
            </w:r>
          </w:p>
        </w:tc>
        <w:tc>
          <w:tcPr>
            <w:tcW w:w="230" w:type="dxa"/>
            <w:vAlign w:val="bottom"/>
          </w:tcPr>
          <w:p w14:paraId="1F5143C7" w14:textId="77777777" w:rsidR="00AC0FF0" w:rsidRPr="006408E1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55F1A899" w:rsidR="00AC0FF0" w:rsidRPr="006408E1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08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</w:t>
            </w:r>
            <w:r w:rsidR="00165E89" w:rsidRPr="006408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580,706</w:t>
            </w:r>
          </w:p>
        </w:tc>
      </w:tr>
      <w:tr w:rsidR="00407BC2" w:rsidRPr="00CF1517" w14:paraId="79EFC97A" w14:textId="77777777" w:rsidTr="00407BC2">
        <w:tc>
          <w:tcPr>
            <w:tcW w:w="2272" w:type="dxa"/>
          </w:tcPr>
          <w:p w14:paraId="269B04C2" w14:textId="5BC3787E" w:rsidR="00407BC2" w:rsidRPr="00CF1517" w:rsidRDefault="00407BC2" w:rsidP="00407BC2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87" w:type="dxa"/>
          </w:tcPr>
          <w:p w14:paraId="24124199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B6B4A1E" w14:textId="5CB03386" w:rsidR="00407BC2" w:rsidRPr="00AC19DD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0" w:type="dxa"/>
            <w:vAlign w:val="bottom"/>
          </w:tcPr>
          <w:p w14:paraId="0E07624E" w14:textId="77777777" w:rsidR="00407BC2" w:rsidRPr="00AC19DD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4C52F21F" w14:textId="6EB57092" w:rsidR="00407BC2" w:rsidRPr="00AC19DD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1,568,600</w:t>
            </w:r>
          </w:p>
        </w:tc>
        <w:tc>
          <w:tcPr>
            <w:tcW w:w="231" w:type="dxa"/>
            <w:vAlign w:val="bottom"/>
          </w:tcPr>
          <w:p w14:paraId="251F7A69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43A7DE3E" w14:textId="41AC8986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4,568,600</w:t>
            </w:r>
          </w:p>
        </w:tc>
        <w:tc>
          <w:tcPr>
            <w:tcW w:w="230" w:type="dxa"/>
            <w:vAlign w:val="bottom"/>
          </w:tcPr>
          <w:p w14:paraId="1A05D109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30F7F2" w14:textId="45D79F86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08E1"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40" w:type="dxa"/>
            <w:vAlign w:val="bottom"/>
          </w:tcPr>
          <w:p w14:paraId="2DA4E92A" w14:textId="77777777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A91B99D" w14:textId="7EA7692E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08E1">
              <w:rPr>
                <w:rFonts w:ascii="Angsana New" w:hAnsi="Angsana New" w:cs="Angsana New"/>
                <w:sz w:val="24"/>
                <w:szCs w:val="24"/>
              </w:rPr>
              <w:t>1,568,600</w:t>
            </w:r>
          </w:p>
        </w:tc>
        <w:tc>
          <w:tcPr>
            <w:tcW w:w="230" w:type="dxa"/>
            <w:vAlign w:val="bottom"/>
          </w:tcPr>
          <w:p w14:paraId="338A8F35" w14:textId="77777777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A4AF8E" w14:textId="42CE4F12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08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3,568,600</w:t>
            </w:r>
          </w:p>
        </w:tc>
      </w:tr>
      <w:tr w:rsidR="00407BC2" w:rsidRPr="00CF1517" w14:paraId="504885C2" w14:textId="77777777" w:rsidTr="00407BC2">
        <w:tc>
          <w:tcPr>
            <w:tcW w:w="2272" w:type="dxa"/>
          </w:tcPr>
          <w:p w14:paraId="6A5FC5FA" w14:textId="77777777" w:rsidR="00407BC2" w:rsidRPr="00CF1517" w:rsidRDefault="00407BC2" w:rsidP="00407BC2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87" w:type="dxa"/>
          </w:tcPr>
          <w:p w14:paraId="773B07A5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EA14BF7" w14:textId="3DE8252C" w:rsidR="00407BC2" w:rsidRPr="00AC19DD" w:rsidRDefault="00EC7EC0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1,919,58</w:t>
            </w:r>
            <w:r w:rsidR="00A125B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0" w:type="dxa"/>
            <w:vAlign w:val="bottom"/>
          </w:tcPr>
          <w:p w14:paraId="7CEC027E" w14:textId="77777777" w:rsidR="00407BC2" w:rsidRPr="00AC19DD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5288BB8" w14:textId="20B0ABBB" w:rsidR="00407BC2" w:rsidRPr="00AC19DD" w:rsidRDefault="00EC7EC0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25BA93A2" w14:textId="6EAC7DE8" w:rsidR="00407BC2" w:rsidRPr="00CF1517" w:rsidRDefault="00EC7EC0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1,919,58</w:t>
            </w:r>
            <w:r w:rsidR="00A125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0" w:type="dxa"/>
            <w:vAlign w:val="bottom"/>
          </w:tcPr>
          <w:p w14:paraId="01BE6F6B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C50CE1" w14:textId="72DB494A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08E1">
              <w:rPr>
                <w:rFonts w:ascii="Angsana New" w:hAnsi="Angsana New" w:cs="Angsana New"/>
                <w:sz w:val="24"/>
                <w:szCs w:val="24"/>
              </w:rPr>
              <w:t>2,121,076</w:t>
            </w:r>
          </w:p>
        </w:tc>
        <w:tc>
          <w:tcPr>
            <w:tcW w:w="240" w:type="dxa"/>
            <w:vAlign w:val="bottom"/>
          </w:tcPr>
          <w:p w14:paraId="7F8BBF45" w14:textId="77777777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F35BF5C" w14:textId="0D1B6E79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08E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23D3E856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08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2,121,076</w:t>
            </w:r>
          </w:p>
        </w:tc>
      </w:tr>
      <w:tr w:rsidR="00407BC2" w:rsidRPr="00CF1517" w14:paraId="17EB579B" w14:textId="77777777" w:rsidTr="00407BC2">
        <w:tc>
          <w:tcPr>
            <w:tcW w:w="2272" w:type="dxa"/>
          </w:tcPr>
          <w:p w14:paraId="664000DD" w14:textId="5733A74B" w:rsidR="00407BC2" w:rsidRPr="00CF1517" w:rsidRDefault="00407BC2" w:rsidP="00407BC2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F151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" w:type="dxa"/>
          </w:tcPr>
          <w:p w14:paraId="406E0AB5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589D9539" w14:textId="35448D14" w:rsidR="00407BC2" w:rsidRPr="00732DB7" w:rsidRDefault="00732DB7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2DB7">
              <w:rPr>
                <w:rFonts w:ascii="Angsana New" w:hAnsi="Angsana New" w:cs="Angsana New"/>
                <w:sz w:val="24"/>
                <w:szCs w:val="24"/>
              </w:rPr>
              <w:t>460,612</w:t>
            </w:r>
          </w:p>
        </w:tc>
        <w:tc>
          <w:tcPr>
            <w:tcW w:w="230" w:type="dxa"/>
            <w:vAlign w:val="bottom"/>
          </w:tcPr>
          <w:p w14:paraId="307292E2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679C683" w14:textId="3B0295E6" w:rsidR="00407BC2" w:rsidRPr="00732DB7" w:rsidRDefault="00732DB7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2DB7">
              <w:rPr>
                <w:rFonts w:ascii="Angsana New" w:hAnsi="Angsana New" w:cs="Angsana New"/>
                <w:sz w:val="24"/>
                <w:szCs w:val="24"/>
              </w:rPr>
              <w:t>2,463</w:t>
            </w:r>
            <w:r>
              <w:rPr>
                <w:rFonts w:ascii="Angsana New" w:hAnsi="Angsana New" w:cs="Angsana New"/>
                <w:sz w:val="24"/>
                <w:szCs w:val="24"/>
              </w:rPr>
              <w:t>,427</w:t>
            </w:r>
          </w:p>
        </w:tc>
        <w:tc>
          <w:tcPr>
            <w:tcW w:w="231" w:type="dxa"/>
            <w:vAlign w:val="bottom"/>
          </w:tcPr>
          <w:p w14:paraId="78C16455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2E32FB6E" w14:textId="345E6CD9" w:rsidR="00407BC2" w:rsidRPr="00732DB7" w:rsidRDefault="00EC7EC0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2,924,039</w:t>
            </w:r>
          </w:p>
        </w:tc>
        <w:tc>
          <w:tcPr>
            <w:tcW w:w="230" w:type="dxa"/>
            <w:vAlign w:val="bottom"/>
          </w:tcPr>
          <w:p w14:paraId="74E469D3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BCACB3" w14:textId="1AD49336" w:rsidR="00407BC2" w:rsidRPr="00732DB7" w:rsidRDefault="00732DB7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662,476</w:t>
            </w:r>
          </w:p>
        </w:tc>
        <w:tc>
          <w:tcPr>
            <w:tcW w:w="240" w:type="dxa"/>
            <w:vAlign w:val="bottom"/>
          </w:tcPr>
          <w:p w14:paraId="563A4257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140FF26D" w14:textId="6B6C9A25" w:rsidR="00407BC2" w:rsidRPr="00732DB7" w:rsidRDefault="00732DB7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913,741</w:t>
            </w:r>
          </w:p>
        </w:tc>
        <w:tc>
          <w:tcPr>
            <w:tcW w:w="230" w:type="dxa"/>
            <w:vAlign w:val="bottom"/>
          </w:tcPr>
          <w:p w14:paraId="42D40BE0" w14:textId="77777777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BD866C4" w14:textId="0C775726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08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1,576,217</w:t>
            </w:r>
          </w:p>
        </w:tc>
      </w:tr>
      <w:tr w:rsidR="00407BC2" w:rsidRPr="00CF1517" w14:paraId="5A9D25D2" w14:textId="77777777" w:rsidTr="00407BC2">
        <w:tc>
          <w:tcPr>
            <w:tcW w:w="2272" w:type="dxa"/>
          </w:tcPr>
          <w:p w14:paraId="3A8C8616" w14:textId="77777777" w:rsidR="00407BC2" w:rsidRPr="00CF1517" w:rsidRDefault="00407BC2" w:rsidP="00407BC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F15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87" w:type="dxa"/>
          </w:tcPr>
          <w:p w14:paraId="3C00DD59" w14:textId="77777777" w:rsidR="00407BC2" w:rsidRPr="00CF151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16BE077F" w:rsidR="00407BC2" w:rsidRPr="00732DB7" w:rsidRDefault="006F604F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12,551,22</w:t>
            </w:r>
            <w:r w:rsidR="00E812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0" w:type="dxa"/>
            <w:vAlign w:val="bottom"/>
          </w:tcPr>
          <w:p w14:paraId="78B8A839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205EEB15" w:rsidR="00407BC2" w:rsidRPr="00732DB7" w:rsidRDefault="006F604F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7,411,327</w:t>
            </w:r>
          </w:p>
        </w:tc>
        <w:tc>
          <w:tcPr>
            <w:tcW w:w="231" w:type="dxa"/>
            <w:vAlign w:val="bottom"/>
          </w:tcPr>
          <w:p w14:paraId="1926CA88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0E2A1FEA" w:rsidR="00407BC2" w:rsidRPr="00732DB7" w:rsidRDefault="00EC7EC0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19,962,55</w:t>
            </w:r>
            <w:r w:rsidR="00E8120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0" w:type="dxa"/>
            <w:vAlign w:val="bottom"/>
          </w:tcPr>
          <w:p w14:paraId="7B3F858D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39113BD6" w:rsidR="00407BC2" w:rsidRPr="00732DB7" w:rsidRDefault="006F604F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6,767,480</w:t>
            </w:r>
          </w:p>
        </w:tc>
        <w:tc>
          <w:tcPr>
            <w:tcW w:w="240" w:type="dxa"/>
            <w:vAlign w:val="bottom"/>
          </w:tcPr>
          <w:p w14:paraId="6A0F9B75" w14:textId="77777777" w:rsidR="00407BC2" w:rsidRPr="00732DB7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1BC9A1A2" w:rsidR="00407BC2" w:rsidRPr="00732DB7" w:rsidRDefault="006F604F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4,079,119</w:t>
            </w:r>
          </w:p>
        </w:tc>
        <w:tc>
          <w:tcPr>
            <w:tcW w:w="230" w:type="dxa"/>
            <w:vAlign w:val="bottom"/>
          </w:tcPr>
          <w:p w14:paraId="6DE2AF24" w14:textId="77777777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6BC4F5C7" w:rsidR="00407BC2" w:rsidRPr="006408E1" w:rsidRDefault="00407BC2" w:rsidP="0040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08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</w:t>
            </w:r>
            <w:r w:rsidR="00165E89" w:rsidRPr="006408E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846,599</w:t>
            </w:r>
          </w:p>
        </w:tc>
      </w:tr>
    </w:tbl>
    <w:p w14:paraId="0E57DDED" w14:textId="04106CD5" w:rsidR="006E3E2C" w:rsidRPr="00C730B6" w:rsidRDefault="006E3E2C" w:rsidP="0046650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277"/>
        <w:gridCol w:w="353"/>
        <w:gridCol w:w="905"/>
        <w:gridCol w:w="231"/>
        <w:gridCol w:w="941"/>
        <w:gridCol w:w="232"/>
        <w:gridCol w:w="929"/>
        <w:gridCol w:w="231"/>
        <w:gridCol w:w="903"/>
        <w:gridCol w:w="241"/>
        <w:gridCol w:w="891"/>
        <w:gridCol w:w="231"/>
        <w:gridCol w:w="850"/>
      </w:tblGrid>
      <w:tr w:rsidR="006E3E2C" w:rsidRPr="00CF1517" w14:paraId="0965489C" w14:textId="77777777" w:rsidTr="003A17D6">
        <w:trPr>
          <w:tblHeader/>
        </w:trPr>
        <w:tc>
          <w:tcPr>
            <w:tcW w:w="2340" w:type="dxa"/>
          </w:tcPr>
          <w:p w14:paraId="7C9D8A9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8" w:type="dxa"/>
          </w:tcPr>
          <w:p w14:paraId="42D9D1DD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517" w:type="dxa"/>
            <w:gridSpan w:val="11"/>
          </w:tcPr>
          <w:p w14:paraId="3954E86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CF1517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6E3E2C" w:rsidRPr="00CF1517" w14:paraId="57535163" w14:textId="77777777" w:rsidTr="003A17D6">
        <w:trPr>
          <w:tblHeader/>
        </w:trPr>
        <w:tc>
          <w:tcPr>
            <w:tcW w:w="2340" w:type="dxa"/>
          </w:tcPr>
          <w:p w14:paraId="0D9F463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8" w:type="dxa"/>
          </w:tcPr>
          <w:p w14:paraId="32547E26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5" w:type="dxa"/>
            <w:gridSpan w:val="5"/>
          </w:tcPr>
          <w:p w14:paraId="6E78420E" w14:textId="3486EAA5" w:rsidR="006E3E2C" w:rsidRPr="00CF1517" w:rsidRDefault="00AC0FF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1" w:type="dxa"/>
          </w:tcPr>
          <w:p w14:paraId="168B1384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21" w:type="dxa"/>
            <w:gridSpan w:val="5"/>
          </w:tcPr>
          <w:p w14:paraId="70786F50" w14:textId="49EDBAC0" w:rsidR="006E3E2C" w:rsidRPr="00CF1517" w:rsidRDefault="00AC0FF0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81554" w:rsidRPr="00CF1517" w14:paraId="32D2290E" w14:textId="77777777" w:rsidTr="003A17D6">
        <w:trPr>
          <w:tblHeader/>
        </w:trPr>
        <w:tc>
          <w:tcPr>
            <w:tcW w:w="2340" w:type="dxa"/>
          </w:tcPr>
          <w:p w14:paraId="32663096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8" w:type="dxa"/>
            <w:vAlign w:val="bottom"/>
          </w:tcPr>
          <w:p w14:paraId="1562BA5E" w14:textId="00F00293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79473C1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65297127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1E6CE4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E84E705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9F6125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C5E8702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16E24E7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598A8F34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3A49D33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D2F892A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3ADEFB8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CF1517" w14:paraId="193BA423" w14:textId="77777777" w:rsidTr="003A17D6">
        <w:trPr>
          <w:tblHeader/>
        </w:trPr>
        <w:tc>
          <w:tcPr>
            <w:tcW w:w="2340" w:type="dxa"/>
          </w:tcPr>
          <w:p w14:paraId="437DD54D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8" w:type="dxa"/>
          </w:tcPr>
          <w:p w14:paraId="4D6CD54C" w14:textId="77777777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17" w:type="dxa"/>
            <w:gridSpan w:val="11"/>
            <w:vAlign w:val="bottom"/>
          </w:tcPr>
          <w:p w14:paraId="633F94C8" w14:textId="1FA4854F" w:rsidR="006E3E2C" w:rsidRPr="00CF1517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 w:rsidRPr="00CF151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C0FF0" w:rsidRPr="00CF1517" w14:paraId="5A3A6104" w14:textId="77777777" w:rsidTr="003A17D6">
        <w:tc>
          <w:tcPr>
            <w:tcW w:w="2340" w:type="dxa"/>
          </w:tcPr>
          <w:p w14:paraId="60F97BB1" w14:textId="55106C03" w:rsidR="00AC0FF0" w:rsidRPr="00CF1517" w:rsidRDefault="00AC0FF0" w:rsidP="00AC0FF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358" w:type="dxa"/>
          </w:tcPr>
          <w:p w14:paraId="5E0B1ECC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A96EB8" w14:textId="12785815" w:rsidR="00AC0FF0" w:rsidRPr="00777FBF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1,632,185</w:t>
            </w:r>
          </w:p>
        </w:tc>
        <w:tc>
          <w:tcPr>
            <w:tcW w:w="231" w:type="dxa"/>
            <w:vAlign w:val="bottom"/>
          </w:tcPr>
          <w:p w14:paraId="5E097749" w14:textId="77777777" w:rsidR="00AC0FF0" w:rsidRPr="00777FBF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C3221D5" w14:textId="3FAA3F13" w:rsidR="00AC0FF0" w:rsidRPr="00777FBF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2,421,222</w:t>
            </w:r>
          </w:p>
        </w:tc>
        <w:tc>
          <w:tcPr>
            <w:tcW w:w="232" w:type="dxa"/>
            <w:vAlign w:val="bottom"/>
          </w:tcPr>
          <w:p w14:paraId="1A48BAF4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38DC8F" w14:textId="1B672428" w:rsidR="00AC0FF0" w:rsidRPr="00CF151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4,053,407</w:t>
            </w:r>
          </w:p>
        </w:tc>
        <w:tc>
          <w:tcPr>
            <w:tcW w:w="231" w:type="dxa"/>
            <w:vAlign w:val="bottom"/>
          </w:tcPr>
          <w:p w14:paraId="67724372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5926307" w14:textId="5B85778E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77FBF">
              <w:rPr>
                <w:rFonts w:ascii="Angsana New" w:hAnsi="Angsana New" w:cs="Angsana New"/>
                <w:sz w:val="24"/>
                <w:szCs w:val="24"/>
              </w:rPr>
              <w:t>51,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777FB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42" w:type="dxa"/>
            <w:vAlign w:val="bottom"/>
          </w:tcPr>
          <w:p w14:paraId="7BEDCB9F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CA988EC" w14:textId="35E069D4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77FBF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77FBF">
              <w:rPr>
                <w:rFonts w:ascii="Angsana New" w:hAnsi="Angsana New" w:cs="Angsana New"/>
                <w:sz w:val="24"/>
                <w:szCs w:val="24"/>
              </w:rPr>
              <w:t>90,260</w:t>
            </w:r>
          </w:p>
        </w:tc>
        <w:tc>
          <w:tcPr>
            <w:tcW w:w="231" w:type="dxa"/>
            <w:vAlign w:val="bottom"/>
          </w:tcPr>
          <w:p w14:paraId="3EF6B0CF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9BE68" w14:textId="6C66108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B8123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4B0B8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B8123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69</w:t>
            </w:r>
            <w:r w:rsidRPr="00086D0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AC0FF0" w:rsidRPr="00CF1517" w14:paraId="285D23CC" w14:textId="77777777" w:rsidTr="003A17D6">
        <w:tc>
          <w:tcPr>
            <w:tcW w:w="2340" w:type="dxa"/>
          </w:tcPr>
          <w:p w14:paraId="60DC2F78" w14:textId="12759309" w:rsidR="00AC0FF0" w:rsidRPr="00CF1517" w:rsidRDefault="00AC0FF0" w:rsidP="00AC0FF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58" w:type="dxa"/>
          </w:tcPr>
          <w:p w14:paraId="7A15F52B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76B6603" w14:textId="5EE2DE05" w:rsidR="00AC0FF0" w:rsidRPr="00777FBF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2E355071" w14:textId="77777777" w:rsidR="00AC0FF0" w:rsidRPr="00777FBF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E5BC03D" w14:textId="4E3595A9" w:rsidR="00AC0FF0" w:rsidRPr="00777FBF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2,216,550</w:t>
            </w:r>
          </w:p>
        </w:tc>
        <w:tc>
          <w:tcPr>
            <w:tcW w:w="232" w:type="dxa"/>
            <w:vAlign w:val="bottom"/>
          </w:tcPr>
          <w:p w14:paraId="30EABF0D" w14:textId="77777777" w:rsidR="00AC0FF0" w:rsidRPr="00777FBF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B015DD" w14:textId="40CB9D1F" w:rsidR="00AC0FF0" w:rsidRPr="00777FBF" w:rsidRDefault="0089781D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2,216,5</w:t>
            </w:r>
            <w:r w:rsidR="00BD4B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1" w:type="dxa"/>
            <w:vAlign w:val="bottom"/>
          </w:tcPr>
          <w:p w14:paraId="56438558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775F5470" w14:textId="4A7B8608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7FB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1F3733DE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3CD83C6" w14:textId="2AF06ED4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7FBF">
              <w:rPr>
                <w:rFonts w:ascii="Angsana New" w:hAnsi="Angsana New" w:cs="Angsana New"/>
                <w:sz w:val="24"/>
                <w:szCs w:val="24"/>
              </w:rPr>
              <w:t>226,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77FB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E44F848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A238" w14:textId="627A76BF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77F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226,</w:t>
            </w:r>
            <w:r w:rsidRPr="004B0B8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Pr="00777F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00</w:t>
            </w:r>
          </w:p>
        </w:tc>
      </w:tr>
      <w:tr w:rsidR="00AC0FF0" w:rsidRPr="00CF1517" w14:paraId="018EAB17" w14:textId="77777777" w:rsidTr="003A17D6">
        <w:tc>
          <w:tcPr>
            <w:tcW w:w="2340" w:type="dxa"/>
          </w:tcPr>
          <w:p w14:paraId="0249CE5C" w14:textId="0E86ACBB" w:rsidR="00AC0FF0" w:rsidRPr="00CF1517" w:rsidRDefault="00AC0FF0" w:rsidP="00AC0FF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58" w:type="dxa"/>
          </w:tcPr>
          <w:p w14:paraId="647E5CC9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EBA8228" w14:textId="2D086338" w:rsidR="00AC0FF0" w:rsidRPr="00CF151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34202208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FC65D27" w14:textId="1320BC5C" w:rsidR="00AC0FF0" w:rsidRPr="00CF151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1,568,600</w:t>
            </w:r>
          </w:p>
        </w:tc>
        <w:tc>
          <w:tcPr>
            <w:tcW w:w="232" w:type="dxa"/>
            <w:vAlign w:val="bottom"/>
          </w:tcPr>
          <w:p w14:paraId="07F08F9E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C249D6" w14:textId="153E69C6" w:rsidR="00AC0FF0" w:rsidRPr="00CF151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4,568,600</w:t>
            </w:r>
          </w:p>
        </w:tc>
        <w:tc>
          <w:tcPr>
            <w:tcW w:w="231" w:type="dxa"/>
            <w:vAlign w:val="bottom"/>
          </w:tcPr>
          <w:p w14:paraId="62975B60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3995A66" w14:textId="6B6EA38B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E14BE">
              <w:rPr>
                <w:rFonts w:ascii="Angsana New" w:hAnsi="Angsana New" w:cs="Angsana New"/>
                <w:sz w:val="24"/>
                <w:szCs w:val="24"/>
              </w:rPr>
              <w:t>2,000,000</w:t>
            </w:r>
          </w:p>
        </w:tc>
        <w:tc>
          <w:tcPr>
            <w:tcW w:w="242" w:type="dxa"/>
            <w:vAlign w:val="bottom"/>
          </w:tcPr>
          <w:p w14:paraId="0D2DE3CF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4892D21" w14:textId="1F193B0E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568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231" w:type="dxa"/>
            <w:vAlign w:val="bottom"/>
          </w:tcPr>
          <w:p w14:paraId="0D9515EC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76A46D" w14:textId="3511537D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B0B8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600</w:t>
            </w:r>
          </w:p>
        </w:tc>
      </w:tr>
      <w:tr w:rsidR="00AC0FF0" w:rsidRPr="00CF1517" w14:paraId="2901E0BD" w14:textId="77777777" w:rsidTr="003A17D6">
        <w:tc>
          <w:tcPr>
            <w:tcW w:w="2340" w:type="dxa"/>
          </w:tcPr>
          <w:p w14:paraId="42978A2A" w14:textId="77777777" w:rsidR="00AC0FF0" w:rsidRPr="00CF1517" w:rsidRDefault="00AC0FF0" w:rsidP="00AC0FF0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58" w:type="dxa"/>
          </w:tcPr>
          <w:p w14:paraId="4A9C43F3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7E7A12F" w14:textId="50163CA5" w:rsidR="00AC0FF0" w:rsidRPr="00CF151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1,054,680</w:t>
            </w:r>
          </w:p>
        </w:tc>
        <w:tc>
          <w:tcPr>
            <w:tcW w:w="231" w:type="dxa"/>
            <w:vAlign w:val="bottom"/>
          </w:tcPr>
          <w:p w14:paraId="3C1F7518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DDBFE93" w14:textId="0021548C" w:rsidR="00AC0FF0" w:rsidRPr="00CF151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1BC2139D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772913" w14:textId="0AFB8885" w:rsidR="00AC0FF0" w:rsidRPr="00CF151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1,054,680</w:t>
            </w:r>
          </w:p>
        </w:tc>
        <w:tc>
          <w:tcPr>
            <w:tcW w:w="231" w:type="dxa"/>
            <w:vAlign w:val="bottom"/>
          </w:tcPr>
          <w:p w14:paraId="196FC334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FA05AC2" w14:textId="088309EF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898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42" w:type="dxa"/>
            <w:vAlign w:val="bottom"/>
          </w:tcPr>
          <w:p w14:paraId="75C6BF82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ADC1F4" w14:textId="520869F5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8F6A4D9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1F18A9" w14:textId="4B15C381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  <w:r w:rsidRPr="004B0B8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AC0FF0" w:rsidRPr="00CF1517" w14:paraId="760357C3" w14:textId="77777777" w:rsidTr="003A17D6">
        <w:tc>
          <w:tcPr>
            <w:tcW w:w="2340" w:type="dxa"/>
          </w:tcPr>
          <w:p w14:paraId="1721587E" w14:textId="73A5BF3D" w:rsidR="00AC0FF0" w:rsidRPr="00CF1517" w:rsidRDefault="00AC0FF0" w:rsidP="00AC0FF0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</w:rPr>
            </w:pPr>
            <w:r w:rsidRPr="00CF1517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CF1517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58" w:type="dxa"/>
          </w:tcPr>
          <w:p w14:paraId="754C90EB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5607B96" w14:textId="44A1DE18" w:rsidR="00AC0FF0" w:rsidRPr="00732DB7" w:rsidRDefault="00732DB7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2DB7">
              <w:rPr>
                <w:rFonts w:ascii="Angsana New" w:hAnsi="Angsana New" w:cs="Angsana New"/>
                <w:sz w:val="24"/>
                <w:szCs w:val="24"/>
              </w:rPr>
              <w:t>206,865</w:t>
            </w:r>
          </w:p>
        </w:tc>
        <w:tc>
          <w:tcPr>
            <w:tcW w:w="231" w:type="dxa"/>
            <w:vAlign w:val="bottom"/>
          </w:tcPr>
          <w:p w14:paraId="3171F8D8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7C6437A7" w14:textId="1053641B" w:rsidR="00AC0FF0" w:rsidRPr="00732DB7" w:rsidRDefault="00732DB7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2DB7">
              <w:rPr>
                <w:rFonts w:ascii="Angsana New" w:hAnsi="Angsana New" w:cs="Angsana New"/>
                <w:sz w:val="24"/>
                <w:szCs w:val="24"/>
              </w:rPr>
              <w:t>17,427</w:t>
            </w:r>
          </w:p>
        </w:tc>
        <w:tc>
          <w:tcPr>
            <w:tcW w:w="232" w:type="dxa"/>
            <w:vAlign w:val="bottom"/>
          </w:tcPr>
          <w:p w14:paraId="2BB802EC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D54D7F3" w14:textId="3229D8C7" w:rsidR="00AC0FF0" w:rsidRPr="00732DB7" w:rsidRDefault="00682993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224,292</w:t>
            </w:r>
          </w:p>
        </w:tc>
        <w:tc>
          <w:tcPr>
            <w:tcW w:w="231" w:type="dxa"/>
            <w:vAlign w:val="bottom"/>
          </w:tcPr>
          <w:p w14:paraId="4AED524E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D7B49B0" w14:textId="5ED9CB05" w:rsidR="00AC0FF0" w:rsidRPr="00732DB7" w:rsidRDefault="00732DB7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2DB7">
              <w:rPr>
                <w:rFonts w:ascii="Angsana New" w:hAnsi="Angsana New" w:cs="Angsana New"/>
                <w:sz w:val="24"/>
                <w:szCs w:val="24"/>
              </w:rPr>
              <w:t>349,051</w:t>
            </w:r>
          </w:p>
        </w:tc>
        <w:tc>
          <w:tcPr>
            <w:tcW w:w="242" w:type="dxa"/>
            <w:vAlign w:val="bottom"/>
          </w:tcPr>
          <w:p w14:paraId="4DC6A620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8DFF483" w14:textId="7F5B5B88" w:rsidR="00AC0FF0" w:rsidRPr="00732DB7" w:rsidRDefault="00732DB7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32DB7">
              <w:rPr>
                <w:rFonts w:ascii="Angsana New" w:hAnsi="Angsana New" w:cs="Angsana New"/>
                <w:sz w:val="24"/>
                <w:szCs w:val="24"/>
              </w:rPr>
              <w:t>38,818</w:t>
            </w:r>
          </w:p>
        </w:tc>
        <w:tc>
          <w:tcPr>
            <w:tcW w:w="231" w:type="dxa"/>
            <w:vAlign w:val="bottom"/>
          </w:tcPr>
          <w:p w14:paraId="22B42C18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0C5AC6" w14:textId="72E3D51E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869</w:t>
            </w:r>
          </w:p>
        </w:tc>
      </w:tr>
      <w:tr w:rsidR="00AC0FF0" w:rsidRPr="00CF1517" w14:paraId="04ECDA65" w14:textId="77777777" w:rsidTr="003A17D6">
        <w:tc>
          <w:tcPr>
            <w:tcW w:w="2340" w:type="dxa"/>
          </w:tcPr>
          <w:p w14:paraId="794ABB2A" w14:textId="77777777" w:rsidR="00AC0FF0" w:rsidRPr="00CF1517" w:rsidRDefault="00AC0FF0" w:rsidP="00AC0FF0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F15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58" w:type="dxa"/>
          </w:tcPr>
          <w:p w14:paraId="42FB26AE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7B4C2" w14:textId="1AB3531B" w:rsidR="00AC0FF0" w:rsidRPr="00732DB7" w:rsidRDefault="006F604F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5,893,730</w:t>
            </w:r>
          </w:p>
        </w:tc>
        <w:tc>
          <w:tcPr>
            <w:tcW w:w="231" w:type="dxa"/>
            <w:vAlign w:val="bottom"/>
          </w:tcPr>
          <w:p w14:paraId="1AAE3E43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74444" w14:textId="45BF3748" w:rsidR="00AC0FF0" w:rsidRPr="00732DB7" w:rsidRDefault="006F604F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6,223,799</w:t>
            </w:r>
          </w:p>
        </w:tc>
        <w:tc>
          <w:tcPr>
            <w:tcW w:w="232" w:type="dxa"/>
            <w:vAlign w:val="bottom"/>
          </w:tcPr>
          <w:p w14:paraId="2B22B9D3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F9450" w14:textId="07F28C6C" w:rsidR="00AC0FF0" w:rsidRPr="00732DB7" w:rsidRDefault="0089781D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32D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12,117,529</w:t>
            </w:r>
          </w:p>
        </w:tc>
        <w:tc>
          <w:tcPr>
            <w:tcW w:w="231" w:type="dxa"/>
            <w:vAlign w:val="bottom"/>
          </w:tcPr>
          <w:p w14:paraId="1829B7E7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0CFB2" w14:textId="0BE9989C" w:rsidR="00AC0FF0" w:rsidRPr="00732DB7" w:rsidRDefault="006F604F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3,698,677</w:t>
            </w:r>
          </w:p>
        </w:tc>
        <w:tc>
          <w:tcPr>
            <w:tcW w:w="242" w:type="dxa"/>
            <w:vAlign w:val="bottom"/>
          </w:tcPr>
          <w:p w14:paraId="4FAC8AAC" w14:textId="77777777" w:rsidR="00AC0FF0" w:rsidRPr="00732DB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CC5E" w14:textId="020A2393" w:rsidR="00AC0FF0" w:rsidRPr="00732DB7" w:rsidRDefault="006F604F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3,224,078</w:t>
            </w:r>
          </w:p>
        </w:tc>
        <w:tc>
          <w:tcPr>
            <w:tcW w:w="231" w:type="dxa"/>
            <w:vAlign w:val="bottom"/>
          </w:tcPr>
          <w:p w14:paraId="1BBCEA7F" w14:textId="77777777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CD464" w14:textId="507F9499" w:rsidR="00AC0FF0" w:rsidRPr="00CF1517" w:rsidRDefault="00AC0FF0" w:rsidP="00AC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,922,7</w:t>
            </w:r>
            <w:r w:rsidRPr="00360B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</w:t>
            </w:r>
          </w:p>
        </w:tc>
      </w:tr>
    </w:tbl>
    <w:tbl>
      <w:tblPr>
        <w:tblpPr w:leftFromText="180" w:rightFromText="180" w:vertAnchor="text" w:horzAnchor="page" w:tblpX="1571" w:tblpY="-80"/>
        <w:tblW w:w="9360" w:type="dxa"/>
        <w:tblLayout w:type="fixed"/>
        <w:tblLook w:val="0000" w:firstRow="0" w:lastRow="0" w:firstColumn="0" w:lastColumn="0" w:noHBand="0" w:noVBand="0"/>
      </w:tblPr>
      <w:tblGrid>
        <w:gridCol w:w="4141"/>
        <w:gridCol w:w="1181"/>
        <w:gridCol w:w="264"/>
        <w:gridCol w:w="1015"/>
        <w:gridCol w:w="268"/>
        <w:gridCol w:w="1091"/>
        <w:gridCol w:w="275"/>
        <w:gridCol w:w="1125"/>
      </w:tblGrid>
      <w:tr w:rsidR="00A95165" w:rsidRPr="00CF1517" w14:paraId="6C523E86" w14:textId="77777777" w:rsidTr="00BC4570">
        <w:trPr>
          <w:trHeight w:hRule="exact" w:val="375"/>
        </w:trPr>
        <w:tc>
          <w:tcPr>
            <w:tcW w:w="2212" w:type="pct"/>
            <w:vAlign w:val="bottom"/>
          </w:tcPr>
          <w:p w14:paraId="618CCA5A" w14:textId="77777777" w:rsidR="00A95165" w:rsidRPr="00CF1517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13BB7B5" w14:textId="77777777" w:rsidR="00A95165" w:rsidRPr="00CF1517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1B0392DE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32608B7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5294BEB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165" w:rsidRPr="00CF1517" w14:paraId="1A462870" w14:textId="77777777" w:rsidTr="00BC4570">
        <w:trPr>
          <w:trHeight w:hRule="exact" w:val="375"/>
        </w:trPr>
        <w:tc>
          <w:tcPr>
            <w:tcW w:w="2212" w:type="pct"/>
            <w:vAlign w:val="bottom"/>
          </w:tcPr>
          <w:p w14:paraId="2A3597D0" w14:textId="77777777" w:rsidR="00A95165" w:rsidRPr="00CF1517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E96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650DC739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5CA0CC8B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FD3CD7C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B7ED17C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B3747CE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2CA87CC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EC86E8E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95165" w:rsidRPr="00CF1517" w14:paraId="4FE7CA8A" w14:textId="77777777" w:rsidTr="00BC4570">
        <w:trPr>
          <w:trHeight w:hRule="exact" w:val="375"/>
        </w:trPr>
        <w:tc>
          <w:tcPr>
            <w:tcW w:w="2212" w:type="pct"/>
            <w:vAlign w:val="bottom"/>
          </w:tcPr>
          <w:p w14:paraId="108A0511" w14:textId="77777777" w:rsidR="00A95165" w:rsidRPr="00CF1517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19F10F61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A95165" w:rsidRPr="00CF1517" w14:paraId="6FF5E161" w14:textId="77777777" w:rsidTr="00BC4570">
        <w:trPr>
          <w:trHeight w:hRule="exact" w:val="375"/>
        </w:trPr>
        <w:tc>
          <w:tcPr>
            <w:tcW w:w="2212" w:type="pct"/>
          </w:tcPr>
          <w:p w14:paraId="0A51E2DB" w14:textId="77777777" w:rsidR="00A95165" w:rsidRPr="00CF1517" w:rsidRDefault="00A95165" w:rsidP="00541DC6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278B36B" w14:textId="745A8708" w:rsidR="00A95165" w:rsidRPr="00CF1517" w:rsidRDefault="00B63DAF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4,187,895</w:t>
            </w:r>
          </w:p>
        </w:tc>
        <w:tc>
          <w:tcPr>
            <w:tcW w:w="141" w:type="pct"/>
            <w:vAlign w:val="bottom"/>
          </w:tcPr>
          <w:p w14:paraId="6B87CAC3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37A9234" w14:textId="77777777" w:rsidR="00A95165" w:rsidRPr="00CF1517" w:rsidRDefault="00A95165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B0B8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,041,495</w:t>
            </w:r>
          </w:p>
        </w:tc>
        <w:tc>
          <w:tcPr>
            <w:tcW w:w="143" w:type="pct"/>
            <w:vAlign w:val="bottom"/>
          </w:tcPr>
          <w:p w14:paraId="2047ACEF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8C210B5" w14:textId="6A4FBA20" w:rsidR="00A95165" w:rsidRPr="00CF1517" w:rsidRDefault="00537566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469,264</w:t>
            </w:r>
          </w:p>
        </w:tc>
        <w:tc>
          <w:tcPr>
            <w:tcW w:w="147" w:type="pct"/>
            <w:vAlign w:val="bottom"/>
          </w:tcPr>
          <w:p w14:paraId="4807DF52" w14:textId="77777777" w:rsidR="00A95165" w:rsidRPr="00CF1517" w:rsidRDefault="00A95165" w:rsidP="00541DC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10F3875" w14:textId="77777777" w:rsidR="00A95165" w:rsidRPr="00CF1517" w:rsidRDefault="00A95165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A95165" w:rsidRPr="00CF1517" w14:paraId="678A39A0" w14:textId="77777777" w:rsidTr="00BC4570">
        <w:trPr>
          <w:trHeight w:hRule="exact" w:val="375"/>
        </w:trPr>
        <w:tc>
          <w:tcPr>
            <w:tcW w:w="2212" w:type="pct"/>
          </w:tcPr>
          <w:p w14:paraId="46D43043" w14:textId="77777777" w:rsidR="00A95165" w:rsidRPr="00CF1517" w:rsidRDefault="00A95165" w:rsidP="00541DC6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554C5514" w14:textId="2BD25DF6" w:rsidR="00A95165" w:rsidRPr="00470912" w:rsidRDefault="00470912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0912">
              <w:rPr>
                <w:rFonts w:ascii="Angsana New" w:hAnsi="Angsana New" w:cs="Angsana New"/>
                <w:sz w:val="30"/>
                <w:szCs w:val="30"/>
              </w:rPr>
              <w:t>16,042</w:t>
            </w:r>
          </w:p>
        </w:tc>
        <w:tc>
          <w:tcPr>
            <w:tcW w:w="141" w:type="pct"/>
            <w:vAlign w:val="bottom"/>
          </w:tcPr>
          <w:p w14:paraId="6C68B8D4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88791AF" w14:textId="0F66AD95" w:rsidR="00A95165" w:rsidRPr="00CF1517" w:rsidRDefault="00470912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16,042</w:t>
            </w:r>
          </w:p>
        </w:tc>
        <w:tc>
          <w:tcPr>
            <w:tcW w:w="143" w:type="pct"/>
            <w:vAlign w:val="bottom"/>
          </w:tcPr>
          <w:p w14:paraId="53EC9301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5D0828D" w14:textId="42FE201F" w:rsidR="00A95165" w:rsidRPr="00C10865" w:rsidRDefault="00B6544E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10865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47" w:type="pct"/>
            <w:vAlign w:val="bottom"/>
          </w:tcPr>
          <w:p w14:paraId="1B2D385C" w14:textId="77777777" w:rsidR="00A95165" w:rsidRPr="00C10865" w:rsidRDefault="00A95165" w:rsidP="00541DC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0D7F2CC" w14:textId="45D19E97" w:rsidR="00A95165" w:rsidRPr="00C10865" w:rsidRDefault="00C10865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10865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0966D3" w:rsidRPr="00CF1517" w14:paraId="451EA499" w14:textId="77777777" w:rsidTr="00BC4570">
        <w:trPr>
          <w:trHeight w:hRule="exact" w:val="375"/>
        </w:trPr>
        <w:tc>
          <w:tcPr>
            <w:tcW w:w="2212" w:type="pct"/>
          </w:tcPr>
          <w:p w14:paraId="3D09E6A1" w14:textId="354DB6AB" w:rsidR="000966D3" w:rsidRPr="00CF1517" w:rsidRDefault="000966D3" w:rsidP="00541DC6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3FE17A64" w14:textId="4D818259" w:rsidR="000966D3" w:rsidRPr="00470912" w:rsidRDefault="000966D3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522,020</w:t>
            </w:r>
          </w:p>
        </w:tc>
        <w:tc>
          <w:tcPr>
            <w:tcW w:w="141" w:type="pct"/>
            <w:vAlign w:val="bottom"/>
          </w:tcPr>
          <w:p w14:paraId="4821283E" w14:textId="77777777" w:rsidR="000966D3" w:rsidRPr="00CF1517" w:rsidRDefault="000966D3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B11AB2A" w14:textId="762BEECF" w:rsidR="000966D3" w:rsidRDefault="000966D3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798,240</w:t>
            </w:r>
          </w:p>
        </w:tc>
        <w:tc>
          <w:tcPr>
            <w:tcW w:w="143" w:type="pct"/>
            <w:vAlign w:val="bottom"/>
          </w:tcPr>
          <w:p w14:paraId="2FE03F87" w14:textId="77777777" w:rsidR="000966D3" w:rsidRPr="00CF1517" w:rsidRDefault="000966D3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8F1ECA4" w14:textId="079A928E" w:rsidR="000966D3" w:rsidRPr="00C10865" w:rsidRDefault="000966D3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242,584</w:t>
            </w:r>
          </w:p>
        </w:tc>
        <w:tc>
          <w:tcPr>
            <w:tcW w:w="147" w:type="pct"/>
            <w:vAlign w:val="bottom"/>
          </w:tcPr>
          <w:p w14:paraId="04103E2D" w14:textId="77777777" w:rsidR="000966D3" w:rsidRPr="00C10865" w:rsidRDefault="000966D3" w:rsidP="00541DC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E2DFBB7" w14:textId="0E03C6BF" w:rsidR="000966D3" w:rsidRPr="00C10865" w:rsidRDefault="000966D3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471,431</w:t>
            </w:r>
          </w:p>
        </w:tc>
      </w:tr>
      <w:tr w:rsidR="00A95165" w:rsidRPr="00CF1517" w14:paraId="2FD7A8A0" w14:textId="77777777" w:rsidTr="00BC4570">
        <w:trPr>
          <w:trHeight w:hRule="exact" w:val="375"/>
        </w:trPr>
        <w:tc>
          <w:tcPr>
            <w:tcW w:w="2212" w:type="pct"/>
            <w:vAlign w:val="bottom"/>
          </w:tcPr>
          <w:p w14:paraId="3CD18DD6" w14:textId="77777777" w:rsidR="00A95165" w:rsidRPr="00CF1517" w:rsidRDefault="00A95165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B14FF" w14:textId="4261159F" w:rsidR="00A95165" w:rsidRPr="00470912" w:rsidRDefault="000966D3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4,755,957</w:t>
            </w:r>
          </w:p>
        </w:tc>
        <w:tc>
          <w:tcPr>
            <w:tcW w:w="141" w:type="pct"/>
            <w:vAlign w:val="bottom"/>
          </w:tcPr>
          <w:p w14:paraId="4BA154B3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B3D9C" w14:textId="37AFE4CA" w:rsidR="00A95165" w:rsidRPr="00CF1517" w:rsidRDefault="00BC4570" w:rsidP="00BC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4,855,777</w:t>
            </w:r>
          </w:p>
        </w:tc>
        <w:tc>
          <w:tcPr>
            <w:tcW w:w="143" w:type="pct"/>
            <w:vAlign w:val="bottom"/>
          </w:tcPr>
          <w:p w14:paraId="06B73057" w14:textId="77777777" w:rsidR="00A95165" w:rsidRPr="00CF1517" w:rsidRDefault="00A95165" w:rsidP="00541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62297" w14:textId="4F89890F" w:rsidR="00A95165" w:rsidRPr="00B6544E" w:rsidRDefault="00BC4570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734,386</w:t>
            </w:r>
          </w:p>
        </w:tc>
        <w:tc>
          <w:tcPr>
            <w:tcW w:w="147" w:type="pct"/>
            <w:vAlign w:val="bottom"/>
          </w:tcPr>
          <w:p w14:paraId="1829E269" w14:textId="77777777" w:rsidR="00A95165" w:rsidRPr="00CF1517" w:rsidRDefault="00A95165" w:rsidP="00541DC6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F8AAC" w14:textId="537A03FC" w:rsidR="00A95165" w:rsidRPr="00CF1517" w:rsidRDefault="00BC4570" w:rsidP="00BC457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955,208</w:t>
            </w:r>
          </w:p>
        </w:tc>
      </w:tr>
    </w:tbl>
    <w:p w14:paraId="052BCE7F" w14:textId="020DC460" w:rsidR="006E3E2C" w:rsidRDefault="006E3E2C" w:rsidP="00466504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95"/>
        <w:gridCol w:w="813"/>
        <w:gridCol w:w="1141"/>
        <w:gridCol w:w="9"/>
        <w:gridCol w:w="227"/>
        <w:gridCol w:w="9"/>
        <w:gridCol w:w="1043"/>
        <w:gridCol w:w="270"/>
        <w:gridCol w:w="1073"/>
        <w:gridCol w:w="266"/>
        <w:gridCol w:w="1170"/>
      </w:tblGrid>
      <w:tr w:rsidR="000C2140" w:rsidRPr="00CF1517" w14:paraId="286FD9B8" w14:textId="77777777" w:rsidTr="008878CC">
        <w:trPr>
          <w:trHeight w:hRule="exact" w:val="374"/>
        </w:trPr>
        <w:tc>
          <w:tcPr>
            <w:tcW w:w="1768" w:type="pct"/>
          </w:tcPr>
          <w:p w14:paraId="1436ADB8" w14:textId="77777777" w:rsidR="00A631A6" w:rsidRPr="00CF1517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673230FA" w14:textId="77777777" w:rsidR="005F1412" w:rsidRPr="00CF1517" w:rsidRDefault="005F1412" w:rsidP="00173409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B8DD45E" w14:textId="77777777" w:rsidR="005F1412" w:rsidRPr="00CF1517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5"/>
          </w:tcPr>
          <w:p w14:paraId="5B18E30D" w14:textId="77777777" w:rsidR="005F1412" w:rsidRPr="00CF1517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4CB5FCF" w14:textId="77777777" w:rsidR="005F1412" w:rsidRPr="00CF1517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69276C3A" w14:textId="77777777" w:rsidR="005F1412" w:rsidRPr="00CF1517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165" w:rsidRPr="00CF1517" w14:paraId="24FB5005" w14:textId="77777777" w:rsidTr="008878CC">
        <w:trPr>
          <w:trHeight w:hRule="exact" w:val="374"/>
        </w:trPr>
        <w:tc>
          <w:tcPr>
            <w:tcW w:w="1768" w:type="pct"/>
          </w:tcPr>
          <w:p w14:paraId="660029DB" w14:textId="77777777" w:rsidR="00A95165" w:rsidRPr="00CF1517" w:rsidRDefault="00A95165" w:rsidP="00A9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F52915F" w14:textId="1307D615" w:rsidR="00A95165" w:rsidRPr="00CF1517" w:rsidRDefault="00A95165" w:rsidP="00A95165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</w:tcPr>
          <w:p w14:paraId="0D9FC90C" w14:textId="365A0E0E" w:rsidR="00A95165" w:rsidRPr="00CF1517" w:rsidRDefault="00A95165" w:rsidP="00A9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  <w:gridSpan w:val="2"/>
          </w:tcPr>
          <w:p w14:paraId="45F09B8A" w14:textId="77777777" w:rsidR="00A95165" w:rsidRPr="00CF1517" w:rsidRDefault="00A95165" w:rsidP="00A9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A8BD03B" w14:textId="3FFA5BC6" w:rsidR="00A95165" w:rsidRPr="00CF1517" w:rsidRDefault="00A95165" w:rsidP="00A9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20C02BC5" w14:textId="77777777" w:rsidR="00A95165" w:rsidRPr="00CF1517" w:rsidRDefault="00A95165" w:rsidP="00A9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5BF139" w14:textId="3E96E130" w:rsidR="00A95165" w:rsidRPr="00CF1517" w:rsidRDefault="00A95165" w:rsidP="00A9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D41C436" w14:textId="77777777" w:rsidR="00A95165" w:rsidRPr="00CF1517" w:rsidRDefault="00A95165" w:rsidP="00A9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1147C7" w14:textId="522DB91F" w:rsidR="00A95165" w:rsidRPr="00CF1517" w:rsidRDefault="00A95165" w:rsidP="00A951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21D0A" w:rsidRPr="00CF1517" w14:paraId="1FD818D8" w14:textId="77777777" w:rsidTr="008878CC">
        <w:trPr>
          <w:trHeight w:hRule="exact" w:val="374"/>
        </w:trPr>
        <w:tc>
          <w:tcPr>
            <w:tcW w:w="1768" w:type="pct"/>
          </w:tcPr>
          <w:p w14:paraId="5839A888" w14:textId="77777777" w:rsidR="00E21D0A" w:rsidRPr="00CF1517" w:rsidRDefault="00E21D0A" w:rsidP="00E21D0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370345A5" w14:textId="77777777" w:rsidR="00E21D0A" w:rsidRPr="00CF1517" w:rsidRDefault="00E21D0A" w:rsidP="00E21D0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1393956C" w14:textId="77777777" w:rsidR="00E21D0A" w:rsidRPr="00CF1517" w:rsidRDefault="00E21D0A" w:rsidP="00E21D0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5165" w:rsidRPr="00CF1517" w14:paraId="3CC8E120" w14:textId="77777777" w:rsidTr="008878CC">
        <w:trPr>
          <w:trHeight w:hRule="exact" w:val="374"/>
        </w:trPr>
        <w:tc>
          <w:tcPr>
            <w:tcW w:w="1768" w:type="pct"/>
          </w:tcPr>
          <w:p w14:paraId="403DCA52" w14:textId="728C75AC" w:rsidR="00A95165" w:rsidRPr="00CF1517" w:rsidRDefault="00A95165" w:rsidP="00A9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6" w:type="pct"/>
          </w:tcPr>
          <w:p w14:paraId="1D8779F1" w14:textId="77777777" w:rsidR="00A95165" w:rsidRPr="00CF1517" w:rsidRDefault="00A95165" w:rsidP="00A9516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15DD755" w14:textId="6A16B3DE" w:rsidR="00A95165" w:rsidRPr="00CF1517" w:rsidRDefault="00407BC2" w:rsidP="00A95165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2,121,076</w:t>
            </w:r>
          </w:p>
        </w:tc>
        <w:tc>
          <w:tcPr>
            <w:tcW w:w="127" w:type="pct"/>
            <w:gridSpan w:val="2"/>
          </w:tcPr>
          <w:p w14:paraId="381ACE57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776AC02F" w14:textId="343D6399" w:rsidR="00A95165" w:rsidRPr="00CF1517" w:rsidRDefault="00A95165" w:rsidP="00A95165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5" w:type="pct"/>
          </w:tcPr>
          <w:p w14:paraId="555BD072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588B8B" w14:textId="39E05DE2" w:rsidR="00A95165" w:rsidRPr="00CF1517" w:rsidRDefault="007D506E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898,194</w:t>
            </w:r>
          </w:p>
        </w:tc>
        <w:tc>
          <w:tcPr>
            <w:tcW w:w="143" w:type="pct"/>
          </w:tcPr>
          <w:p w14:paraId="65EE1D13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ADE49F9" w14:textId="0D72DF8C" w:rsidR="00A95165" w:rsidRPr="00CF1517" w:rsidRDefault="00A95165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</w:t>
            </w:r>
          </w:p>
        </w:tc>
      </w:tr>
      <w:tr w:rsidR="00A95165" w:rsidRPr="00CF1517" w14:paraId="54D12504" w14:textId="77777777" w:rsidTr="008878CC">
        <w:trPr>
          <w:trHeight w:hRule="exact" w:val="374"/>
        </w:trPr>
        <w:tc>
          <w:tcPr>
            <w:tcW w:w="1768" w:type="pct"/>
          </w:tcPr>
          <w:p w14:paraId="01715249" w14:textId="77777777" w:rsidR="00A95165" w:rsidRPr="00CF1517" w:rsidRDefault="00A95165" w:rsidP="00A9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6" w:type="pct"/>
          </w:tcPr>
          <w:p w14:paraId="736E5CD5" w14:textId="77777777" w:rsidR="00A95165" w:rsidRPr="00CF1517" w:rsidRDefault="00A95165" w:rsidP="00A9516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6BEC5EEC" w14:textId="650DC276" w:rsidR="00A95165" w:rsidRPr="00CF1517" w:rsidRDefault="00407BC2" w:rsidP="00A95165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350,000</w:t>
            </w:r>
          </w:p>
        </w:tc>
        <w:tc>
          <w:tcPr>
            <w:tcW w:w="127" w:type="pct"/>
            <w:gridSpan w:val="2"/>
          </w:tcPr>
          <w:p w14:paraId="66027FBD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8EB672E" w14:textId="790171A3" w:rsidR="00A95165" w:rsidRPr="00CF1517" w:rsidRDefault="00A95165" w:rsidP="00A95165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49E20A4E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B22DD2" w14:textId="7E72E6D2" w:rsidR="00A95165" w:rsidRPr="00CF1517" w:rsidRDefault="007D506E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350,000</w:t>
            </w:r>
          </w:p>
        </w:tc>
        <w:tc>
          <w:tcPr>
            <w:tcW w:w="143" w:type="pct"/>
          </w:tcPr>
          <w:p w14:paraId="7194C92C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F68ECC" w14:textId="35EF770D" w:rsidR="00A95165" w:rsidRPr="00CF1517" w:rsidRDefault="00A95165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A95165" w:rsidRPr="00CF1517" w14:paraId="088F1F32" w14:textId="77777777" w:rsidTr="008878CC">
        <w:trPr>
          <w:trHeight w:hRule="exact" w:val="374"/>
        </w:trPr>
        <w:tc>
          <w:tcPr>
            <w:tcW w:w="1768" w:type="pct"/>
          </w:tcPr>
          <w:p w14:paraId="5B33957C" w14:textId="77777777" w:rsidR="00A95165" w:rsidRPr="00CF1517" w:rsidRDefault="00A95165" w:rsidP="00A9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F1517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36" w:type="pct"/>
          </w:tcPr>
          <w:p w14:paraId="64FAA34A" w14:textId="77777777" w:rsidR="00A95165" w:rsidRPr="00CF1517" w:rsidRDefault="00A95165" w:rsidP="00A9516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E5747A3" w14:textId="7420683C" w:rsidR="00A95165" w:rsidRPr="00CF1517" w:rsidRDefault="00407BC2" w:rsidP="00A95165">
            <w:pPr>
              <w:pStyle w:val="block"/>
              <w:tabs>
                <w:tab w:val="decimal" w:pos="884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(551,4</w:t>
            </w:r>
            <w:r w:rsidR="004849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gridSpan w:val="2"/>
          </w:tcPr>
          <w:p w14:paraId="75643EC8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21C9878D" w14:textId="66E55307" w:rsidR="00A95165" w:rsidRPr="00CF1517" w:rsidRDefault="00A95165" w:rsidP="00A95165">
            <w:pPr>
              <w:pStyle w:val="block"/>
              <w:tabs>
                <w:tab w:val="decimal" w:pos="83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4B6200AB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C06ECD" w14:textId="02374E9B" w:rsidR="00A95165" w:rsidRPr="00CF1517" w:rsidRDefault="007D506E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(193,514)</w:t>
            </w:r>
          </w:p>
        </w:tc>
        <w:tc>
          <w:tcPr>
            <w:tcW w:w="143" w:type="pct"/>
          </w:tcPr>
          <w:p w14:paraId="3667574F" w14:textId="77777777" w:rsidR="00A95165" w:rsidRPr="00CF1517" w:rsidRDefault="00A95165" w:rsidP="00A9516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58D4B50" w14:textId="0E763351" w:rsidR="00A95165" w:rsidRPr="00CF1517" w:rsidRDefault="00A95165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95165" w:rsidRPr="00CF1517" w14:paraId="3F6992D5" w14:textId="77777777" w:rsidTr="008878CC">
        <w:trPr>
          <w:trHeight w:hRule="exact" w:val="374"/>
        </w:trPr>
        <w:tc>
          <w:tcPr>
            <w:tcW w:w="1768" w:type="pct"/>
          </w:tcPr>
          <w:p w14:paraId="1C859C82" w14:textId="4DDF7E44" w:rsidR="00A95165" w:rsidRPr="00CF1517" w:rsidRDefault="00A95165" w:rsidP="00A95165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4CD1E3D8" w14:textId="77777777" w:rsidR="00A95165" w:rsidRPr="00CF1517" w:rsidRDefault="00A95165" w:rsidP="00A9516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B1EAD49" w14:textId="687ED9BE" w:rsidR="00A95165" w:rsidRPr="00CF1517" w:rsidRDefault="00407BC2" w:rsidP="00A95165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1,919,58</w:t>
            </w:r>
            <w:r w:rsidR="004849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7" w:type="pct"/>
            <w:gridSpan w:val="2"/>
          </w:tcPr>
          <w:p w14:paraId="52EA9EDD" w14:textId="77777777" w:rsidR="00A95165" w:rsidRPr="00CF1517" w:rsidRDefault="00A95165" w:rsidP="00A9516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DD59DB" w14:textId="082AB18A" w:rsidR="00A95165" w:rsidRPr="00CF1517" w:rsidRDefault="00A95165" w:rsidP="00A95165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145" w:type="pct"/>
          </w:tcPr>
          <w:p w14:paraId="7FCCEAAA" w14:textId="77777777" w:rsidR="00A95165" w:rsidRPr="00CF1517" w:rsidRDefault="00A95165" w:rsidP="00A9516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353803A" w14:textId="151BF813" w:rsidR="00A95165" w:rsidRPr="00CF1517" w:rsidRDefault="007D506E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1,054,680</w:t>
            </w:r>
          </w:p>
        </w:tc>
        <w:tc>
          <w:tcPr>
            <w:tcW w:w="143" w:type="pct"/>
          </w:tcPr>
          <w:p w14:paraId="656B36AA" w14:textId="77777777" w:rsidR="00A95165" w:rsidRPr="00CF1517" w:rsidRDefault="00A95165" w:rsidP="00A9516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D1D12DD" w14:textId="4DFB3DC3" w:rsidR="00A95165" w:rsidRPr="00CF1517" w:rsidRDefault="00A95165" w:rsidP="00A95165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35AAEE3B" w14:textId="77777777" w:rsidR="00A95165" w:rsidRDefault="00A95165" w:rsidP="002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0D18E8EC" w14:textId="77777777" w:rsidR="00A95165" w:rsidRDefault="00A95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032DA75" w14:textId="2D638BBD" w:rsidR="00F8603B" w:rsidRPr="002D6C77" w:rsidRDefault="00F8603B" w:rsidP="002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  <w:lang w:val="en-GB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A95165">
        <w:rPr>
          <w:rFonts w:ascii="Angsana New" w:hAnsi="Angsana New" w:cs="Angsana New"/>
          <w:sz w:val="30"/>
          <w:szCs w:val="30"/>
        </w:rPr>
        <w:t>4</w:t>
      </w:r>
      <w:r w:rsidR="001447F7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กลุ่มบริษัทมีสัญญาเงินกู้ยืมระยะยาวป</w:t>
      </w:r>
      <w:r w:rsidR="00851AE2" w:rsidRPr="00CF1517">
        <w:rPr>
          <w:rFonts w:ascii="Angsana New" w:hAnsi="Angsana New" w:cs="Angsana New"/>
          <w:sz w:val="30"/>
          <w:szCs w:val="30"/>
          <w:cs/>
        </w:rPr>
        <w:t>ระเภทมีหลักประกันหลายฉบับกับสถาบันการเงิน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p w14:paraId="49F3959E" w14:textId="77777777" w:rsidR="00F8603B" w:rsidRPr="00CF1517" w:rsidRDefault="00F8603B" w:rsidP="005F1412">
      <w:pPr>
        <w:rPr>
          <w:rFonts w:ascii="Angsana New" w:hAnsi="Angsana New" w:cs="Angsana New"/>
          <w:sz w:val="30"/>
          <w:szCs w:val="30"/>
        </w:rPr>
      </w:pPr>
    </w:p>
    <w:tbl>
      <w:tblPr>
        <w:tblW w:w="97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1260"/>
        <w:gridCol w:w="1980"/>
        <w:gridCol w:w="2610"/>
      </w:tblGrid>
      <w:tr w:rsidR="000433E0" w:rsidRPr="00CF1517" w14:paraId="23896CD0" w14:textId="77777777" w:rsidTr="00BE2A9C">
        <w:trPr>
          <w:trHeight w:val="947"/>
        </w:trPr>
        <w:tc>
          <w:tcPr>
            <w:tcW w:w="1872" w:type="dxa"/>
            <w:vAlign w:val="bottom"/>
          </w:tcPr>
          <w:p w14:paraId="20BFA372" w14:textId="77777777" w:rsidR="00432A4C" w:rsidRPr="00CF1517" w:rsidRDefault="00842E74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</w:t>
            </w:r>
            <w:r w:rsidR="00E27680"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2EE061B" w14:textId="77777777" w:rsidR="000433E0" w:rsidRPr="00CF1517" w:rsidRDefault="00432A4C" w:rsidP="00432A4C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ชื่อ</w:t>
            </w:r>
            <w:r w:rsidR="000433E0" w:rsidRPr="00CF1517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D34C4" w14:textId="77777777" w:rsidR="000433E0" w:rsidRPr="00CF1517" w:rsidRDefault="000433E0" w:rsidP="000433E0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8E1FE3" w14:textId="77777777" w:rsidR="000433E0" w:rsidRPr="00CF1517" w:rsidRDefault="000433E0" w:rsidP="0004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2F6A3BC1" w14:textId="77777777" w:rsidR="000433E0" w:rsidRPr="00CF1517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260" w:type="dxa"/>
            <w:shd w:val="clear" w:color="auto" w:fill="auto"/>
          </w:tcPr>
          <w:p w14:paraId="1983315C" w14:textId="77777777" w:rsidR="000433E0" w:rsidRPr="00CF1517" w:rsidRDefault="00842E74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59094C85" w14:textId="7A2B6197" w:rsidR="000433E0" w:rsidRPr="00CF1517" w:rsidRDefault="000433E0" w:rsidP="00DB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4B0B8A"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967B9" w:rsidRPr="00E967B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4C969B3" w14:textId="1F5240DF" w:rsidR="000433E0" w:rsidRPr="00CF1517" w:rsidRDefault="00086D0E" w:rsidP="00DB6668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B44" w:rsidRPr="00360B44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505B9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E8DAA2" w14:textId="77777777" w:rsidR="000433E0" w:rsidRPr="00CF1517" w:rsidRDefault="000433E0" w:rsidP="0035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79185430" w14:textId="77777777" w:rsidR="000433E0" w:rsidRPr="00CF1517" w:rsidRDefault="000433E0" w:rsidP="00D827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5629F63" w14:textId="0E08CA65" w:rsidR="000433E0" w:rsidRPr="00CF1517" w:rsidRDefault="000433E0" w:rsidP="00D76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F36F37" w:rsidRPr="00CF1517" w14:paraId="28109228" w14:textId="77777777" w:rsidTr="00BE2A9C">
        <w:tc>
          <w:tcPr>
            <w:tcW w:w="1872" w:type="dxa"/>
          </w:tcPr>
          <w:p w14:paraId="6A2024DA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32AF5C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97E5967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CF151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F389D5B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69F99D33" w14:textId="77777777" w:rsidR="00F36F37" w:rsidRPr="00CF1517" w:rsidRDefault="00F36F37" w:rsidP="00D82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793" w:rsidRPr="00CF1517" w14:paraId="736E7D03" w14:textId="77777777" w:rsidTr="00BE2A9C">
        <w:tc>
          <w:tcPr>
            <w:tcW w:w="1872" w:type="dxa"/>
          </w:tcPr>
          <w:p w14:paraId="3896796E" w14:textId="15F6963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กรุ๊ป 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7FBD4208" w14:textId="109BFD2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A9B1B47" w14:textId="1CFB3F6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723BB3" w14:textId="5EB75E50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1980" w:type="dxa"/>
            <w:shd w:val="clear" w:color="auto" w:fill="auto"/>
          </w:tcPr>
          <w:p w14:paraId="786911BF" w14:textId="5E845D6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1DAD6C7" w14:textId="1A8B7C6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B0B8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ระยะเวลา </w:t>
            </w:r>
            <w:r w:rsidRPr="004B0B8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60B4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052BF51C" w14:textId="77777777" w:rsidTr="00BE2A9C">
        <w:tc>
          <w:tcPr>
            <w:tcW w:w="1872" w:type="dxa"/>
          </w:tcPr>
          <w:p w14:paraId="64057E5A" w14:textId="2FEE87B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1CD32A3" w14:textId="5D2F071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81C7F4A" w14:textId="1343C98F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784C1F2F" w14:textId="03243DEC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14:paraId="1B553E18" w14:textId="2B010A05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03BE77A" w14:textId="6FF1655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</w:t>
            </w:r>
            <w:r w:rsidRPr="00CF15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CF15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ระยะเวลา </w:t>
            </w:r>
            <w:r w:rsidRPr="00086D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B0B8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5F3D43C9" w14:textId="77777777" w:rsidTr="00BE2A9C">
        <w:tc>
          <w:tcPr>
            <w:tcW w:w="1872" w:type="dxa"/>
          </w:tcPr>
          <w:p w14:paraId="06499BAE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E6050D" w14:textId="66785D2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35CAF52" w14:textId="6E4650EC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5BEB056" w14:textId="591B0077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14:paraId="6F7F9B05" w14:textId="56A78F9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D6B0F79" w14:textId="2829CFC8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ชำระทุก</w:t>
            </w:r>
            <w:r w:rsidRPr="00CF15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ๆ </w:t>
            </w:r>
            <w:r w:rsidRPr="00CF151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CF151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ระยะเวลา </w:t>
            </w:r>
            <w:r w:rsidRPr="00086D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60B4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F1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551DADEC" w14:textId="77777777" w:rsidTr="00BE2A9C">
        <w:tc>
          <w:tcPr>
            <w:tcW w:w="1872" w:type="dxa"/>
          </w:tcPr>
          <w:p w14:paraId="6F1FB68F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AB84E3" w14:textId="111A2FD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0515B28A" w14:textId="287019A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260" w:type="dxa"/>
            <w:shd w:val="clear" w:color="auto" w:fill="auto"/>
          </w:tcPr>
          <w:p w14:paraId="2C6F02D8" w14:textId="67B87ED7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980" w:type="dxa"/>
            <w:shd w:val="clear" w:color="auto" w:fill="auto"/>
          </w:tcPr>
          <w:p w14:paraId="39CCE07A" w14:textId="17A525AF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3CC7128" w14:textId="5698733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  <w:tab w:val="decimal" w:pos="2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6A5D32" w14:paraId="61761A9E" w14:textId="77777777" w:rsidTr="00BE2A9C">
        <w:tc>
          <w:tcPr>
            <w:tcW w:w="1872" w:type="dxa"/>
          </w:tcPr>
          <w:p w14:paraId="7BA99E87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339D33" w14:textId="2382873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1822869F" w14:textId="4449EC1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</w:tcPr>
          <w:p w14:paraId="7F93341C" w14:textId="53DA1ADC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4D4318C5" w14:textId="7D57CD6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221A2E7C" w14:textId="55B2F8C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19AF086E" w14:textId="77777777" w:rsidTr="00BE2A9C">
        <w:tc>
          <w:tcPr>
            <w:tcW w:w="1872" w:type="dxa"/>
          </w:tcPr>
          <w:p w14:paraId="55ADF0D0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FC4FC8" w14:textId="11390609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468D5491" w14:textId="3FEE129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6F21F42" w14:textId="08EF2565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01A605FD" w14:textId="1901D00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9407AAC" w14:textId="23D8F25C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0312ED93" w14:textId="77777777" w:rsidTr="00BE2A9C">
        <w:tc>
          <w:tcPr>
            <w:tcW w:w="1872" w:type="dxa"/>
          </w:tcPr>
          <w:p w14:paraId="798BCDCA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62C63B" w14:textId="7A7A51F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7F5B850B" w14:textId="42A33B4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60" w:type="dxa"/>
            <w:shd w:val="clear" w:color="auto" w:fill="auto"/>
          </w:tcPr>
          <w:p w14:paraId="750BFF5D" w14:textId="443F8053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14:paraId="6850831A" w14:textId="5EB699E3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3C26112" w14:textId="480693BA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48C157A2" w14:textId="77777777" w:rsidTr="00BE2A9C">
        <w:tc>
          <w:tcPr>
            <w:tcW w:w="1872" w:type="dxa"/>
          </w:tcPr>
          <w:p w14:paraId="3D67B7D1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2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039502" w14:textId="39F6541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7783D86" w14:textId="17817FA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60" w:type="dxa"/>
            <w:shd w:val="clear" w:color="auto" w:fill="auto"/>
          </w:tcPr>
          <w:p w14:paraId="3ADD28AE" w14:textId="2DCD0D57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980" w:type="dxa"/>
            <w:shd w:val="clear" w:color="auto" w:fill="auto"/>
          </w:tcPr>
          <w:p w14:paraId="516E5D5F" w14:textId="77BDA9A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200EE44" w14:textId="508B0132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15497340" w14:textId="77777777" w:rsidTr="00BE2A9C">
        <w:tc>
          <w:tcPr>
            <w:tcW w:w="1872" w:type="dxa"/>
          </w:tcPr>
          <w:p w14:paraId="70BECB81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9217F6" w14:textId="1BC328F8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19AE1B33" w14:textId="15FC6F8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7563D68" w14:textId="5531A5B5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  <w:tc>
          <w:tcPr>
            <w:tcW w:w="1980" w:type="dxa"/>
            <w:shd w:val="clear" w:color="auto" w:fill="auto"/>
          </w:tcPr>
          <w:p w14:paraId="527E9C5E" w14:textId="48BCFD9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E4196F7" w14:textId="1069781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68C8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</w:t>
            </w:r>
            <w:r w:rsidRPr="00CB68C8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CB68C8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ระยะเวลา </w:t>
            </w:r>
            <w:r w:rsidRPr="00CB68C8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CB68C8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</w:tr>
      <w:tr w:rsidR="00C27793" w:rsidRPr="00CF1517" w14:paraId="2D3B7D35" w14:textId="77777777" w:rsidTr="00BE2A9C">
        <w:tc>
          <w:tcPr>
            <w:tcW w:w="1872" w:type="dxa"/>
          </w:tcPr>
          <w:p w14:paraId="168072B1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8BCB469" w14:textId="7CD2F83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70" w:type="dxa"/>
            <w:shd w:val="clear" w:color="auto" w:fill="auto"/>
          </w:tcPr>
          <w:p w14:paraId="5A61FE41" w14:textId="33956CB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C63E2D8" w14:textId="100B3CA2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1980" w:type="dxa"/>
            <w:shd w:val="clear" w:color="auto" w:fill="auto"/>
          </w:tcPr>
          <w:p w14:paraId="1F027381" w14:textId="51BA5FB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3C15D93B" w14:textId="78D202D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0BF26FDF" w14:textId="77777777" w:rsidTr="00BE2A9C">
        <w:tc>
          <w:tcPr>
            <w:tcW w:w="1872" w:type="dxa"/>
          </w:tcPr>
          <w:p w14:paraId="786B328C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7F218A" w14:textId="76267539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7F368E8F" w14:textId="04C37CB9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260" w:type="dxa"/>
            <w:shd w:val="clear" w:color="auto" w:fill="auto"/>
          </w:tcPr>
          <w:p w14:paraId="6B080593" w14:textId="1CA961FB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66E8F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980" w:type="dxa"/>
            <w:shd w:val="clear" w:color="auto" w:fill="auto"/>
          </w:tcPr>
          <w:p w14:paraId="2DCABB89" w14:textId="08AD21C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589363C" w14:textId="747F1CE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7CD69BF8" w14:textId="77777777" w:rsidTr="00BE2A9C">
        <w:trPr>
          <w:trHeight w:hRule="exact" w:val="115"/>
        </w:trPr>
        <w:tc>
          <w:tcPr>
            <w:tcW w:w="1872" w:type="dxa"/>
          </w:tcPr>
          <w:p w14:paraId="3DD718D8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E0F1F4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AF1586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D9A780" w14:textId="77777777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</w:tcPr>
          <w:p w14:paraId="1EFB89AE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32DDAA2F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793" w:rsidRPr="00CF1517" w14:paraId="751D75D3" w14:textId="77777777" w:rsidTr="00BE2A9C">
        <w:tc>
          <w:tcPr>
            <w:tcW w:w="1872" w:type="dxa"/>
          </w:tcPr>
          <w:p w14:paraId="502A8390" w14:textId="77777777" w:rsidR="00C27793" w:rsidRPr="00CF1517" w:rsidRDefault="00C27793" w:rsidP="00C2779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</w:t>
            </w:r>
          </w:p>
        </w:tc>
        <w:tc>
          <w:tcPr>
            <w:tcW w:w="900" w:type="dxa"/>
            <w:shd w:val="clear" w:color="auto" w:fill="auto"/>
          </w:tcPr>
          <w:p w14:paraId="0A05F891" w14:textId="23994A39" w:rsidR="00C27793" w:rsidRPr="00CF1517" w:rsidRDefault="00C27793" w:rsidP="00C2779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21D9092" w14:textId="2BAEC0C0" w:rsidR="00C27793" w:rsidRPr="00CF1517" w:rsidRDefault="00C27793" w:rsidP="00C27793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33FE5DD" w14:textId="285BEBD5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  <w:tab w:val="left" w:pos="864"/>
              </w:tabs>
              <w:ind w:right="16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  <w:tc>
          <w:tcPr>
            <w:tcW w:w="1980" w:type="dxa"/>
            <w:shd w:val="clear" w:color="auto" w:fill="auto"/>
          </w:tcPr>
          <w:p w14:paraId="25622B4D" w14:textId="32A70B5C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4223DE8C" w14:textId="75390350" w:rsidR="00C27793" w:rsidRPr="00CF1517" w:rsidRDefault="00C27793" w:rsidP="00C2779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BD2D49" w:rsidRPr="00CF1517" w14:paraId="4C23D5FE" w14:textId="77777777" w:rsidTr="00BE2A9C">
        <w:tc>
          <w:tcPr>
            <w:tcW w:w="1872" w:type="dxa"/>
          </w:tcPr>
          <w:p w14:paraId="063E1F1C" w14:textId="77777777" w:rsidR="00BD2D49" w:rsidRPr="00CF1517" w:rsidRDefault="00BD2D49" w:rsidP="00BD2D4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เฟอร์เธอร์ จำกัด</w:t>
            </w:r>
          </w:p>
        </w:tc>
        <w:tc>
          <w:tcPr>
            <w:tcW w:w="900" w:type="dxa"/>
            <w:shd w:val="clear" w:color="auto" w:fill="auto"/>
          </w:tcPr>
          <w:p w14:paraId="183C279A" w14:textId="77777777" w:rsidR="00BD2D49" w:rsidRPr="00CF1517" w:rsidRDefault="00BD2D49" w:rsidP="00BD2D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C7FBC9" w14:textId="77777777" w:rsidR="00BD2D49" w:rsidRPr="00CF1517" w:rsidRDefault="00BD2D49" w:rsidP="00BD2D49">
            <w:pPr>
              <w:tabs>
                <w:tab w:val="clear" w:pos="1871"/>
                <w:tab w:val="left" w:pos="582"/>
                <w:tab w:val="left" w:pos="113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1133ABD" w14:textId="77777777" w:rsidR="00BD2D49" w:rsidRPr="008A1E86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  <w:tab w:val="left" w:pos="792"/>
                <w:tab w:val="left" w:pos="990"/>
              </w:tabs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</w:tcPr>
          <w:p w14:paraId="69C15400" w14:textId="4FF4146A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38C0810E" w14:textId="77777777" w:rsidR="00BD2D49" w:rsidRPr="00CF1517" w:rsidRDefault="00BD2D49" w:rsidP="00BD2D49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D2D49" w:rsidRPr="00CF1517" w14:paraId="5182F57D" w14:textId="77777777" w:rsidTr="00BE2A9C">
        <w:trPr>
          <w:trHeight w:hRule="exact" w:val="115"/>
        </w:trPr>
        <w:tc>
          <w:tcPr>
            <w:tcW w:w="1872" w:type="dxa"/>
          </w:tcPr>
          <w:p w14:paraId="15D55E4C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58F481A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CDD3A7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73D8F12" w14:textId="77777777" w:rsidR="00BD2D49" w:rsidRPr="008A1E86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</w:tcPr>
          <w:p w14:paraId="0FA6AAD7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07F4B2FB" w14:textId="77777777" w:rsidR="00BD2D49" w:rsidRPr="00CF1517" w:rsidRDefault="00BD2D49" w:rsidP="00BD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793" w:rsidRPr="00CF1517" w14:paraId="1F4F4894" w14:textId="77777777" w:rsidTr="00BE2A9C">
        <w:tc>
          <w:tcPr>
            <w:tcW w:w="1872" w:type="dxa"/>
          </w:tcPr>
          <w:p w14:paraId="28109FFE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20D6961D" w14:textId="0E37F9F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3498AE9" w14:textId="7B854208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1762E536" w14:textId="088B32C3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480016EB" w14:textId="397960F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467C0818" w14:textId="1170BD0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38329E98" w14:textId="77777777" w:rsidTr="00BE2A9C">
        <w:tc>
          <w:tcPr>
            <w:tcW w:w="1872" w:type="dxa"/>
          </w:tcPr>
          <w:p w14:paraId="3FA010A9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อาหารสัตว์ จำกัด</w:t>
            </w:r>
          </w:p>
        </w:tc>
        <w:tc>
          <w:tcPr>
            <w:tcW w:w="900" w:type="dxa"/>
            <w:shd w:val="clear" w:color="auto" w:fill="auto"/>
          </w:tcPr>
          <w:p w14:paraId="7AABF464" w14:textId="26D5B4F5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1CB87BB" w14:textId="0AB9D8C8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6822DDE2" w14:textId="7A564A2C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14:paraId="1CA715D9" w14:textId="61B30EA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0FDEB24" w14:textId="6AE167BE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62DC8E5B" w14:textId="77777777" w:rsidTr="00BE2A9C">
        <w:tc>
          <w:tcPr>
            <w:tcW w:w="1872" w:type="dxa"/>
          </w:tcPr>
          <w:p w14:paraId="0B94E4EF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1F65DC" w14:textId="59482A4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1939C3C" w14:textId="33F442A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260" w:type="dxa"/>
            <w:shd w:val="clear" w:color="auto" w:fill="auto"/>
          </w:tcPr>
          <w:p w14:paraId="26DD988B" w14:textId="4FB49153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980" w:type="dxa"/>
            <w:shd w:val="clear" w:color="auto" w:fill="auto"/>
          </w:tcPr>
          <w:p w14:paraId="1E31D1CF" w14:textId="1977D969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784AA659" w14:textId="4CA5E7E3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3D34B556" w14:textId="77777777" w:rsidTr="00BE2A9C">
        <w:tc>
          <w:tcPr>
            <w:tcW w:w="1872" w:type="dxa"/>
          </w:tcPr>
          <w:p w14:paraId="1C6A3E06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DA3B15" w14:textId="62CFBCD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919525E" w14:textId="14C400E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5B79D3C3" w14:textId="4519F652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14:paraId="6BBDC42B" w14:textId="11BF513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A1B87C6" w14:textId="74E30FD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6DA754A9" w14:textId="77777777" w:rsidTr="00BE2A9C">
        <w:tc>
          <w:tcPr>
            <w:tcW w:w="1872" w:type="dxa"/>
          </w:tcPr>
          <w:p w14:paraId="25A8510F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3A6C70" w14:textId="1D51F9A9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D5EE32B" w14:textId="7467093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C3DEAB2" w14:textId="22034B7C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980" w:type="dxa"/>
            <w:shd w:val="clear" w:color="auto" w:fill="auto"/>
          </w:tcPr>
          <w:p w14:paraId="1E619518" w14:textId="2DD939C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20A178E3" w14:textId="5FCD2E6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2859CD7B" w14:textId="77777777" w:rsidTr="00BE2A9C">
        <w:trPr>
          <w:trHeight w:hRule="exact" w:val="115"/>
        </w:trPr>
        <w:tc>
          <w:tcPr>
            <w:tcW w:w="1872" w:type="dxa"/>
          </w:tcPr>
          <w:p w14:paraId="0AF58223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8E3F27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1964C0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43B12B0" w14:textId="77777777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</w:tcPr>
          <w:p w14:paraId="0948A403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auto"/>
          </w:tcPr>
          <w:p w14:paraId="42C8B1CD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27793" w:rsidRPr="00CF1517" w14:paraId="25C71365" w14:textId="77777777" w:rsidTr="00BE2A9C">
        <w:tc>
          <w:tcPr>
            <w:tcW w:w="1872" w:type="dxa"/>
          </w:tcPr>
          <w:p w14:paraId="1F0CD298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  <w:shd w:val="clear" w:color="auto" w:fill="auto"/>
          </w:tcPr>
          <w:p w14:paraId="49F7DF72" w14:textId="74DA3795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4543E42B" w14:textId="44696278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8951199" w14:textId="3516EF57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69D0FB76" w14:textId="03B5007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114BD8C1" w14:textId="2A96AC0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3E3BE55C" w14:textId="77777777" w:rsidTr="00BE2A9C">
        <w:tc>
          <w:tcPr>
            <w:tcW w:w="1872" w:type="dxa"/>
          </w:tcPr>
          <w:p w14:paraId="38FB7E2F" w14:textId="5F8CECA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โพลทรีย์ ฟาร์ม จำกัด</w:t>
            </w:r>
          </w:p>
        </w:tc>
        <w:tc>
          <w:tcPr>
            <w:tcW w:w="900" w:type="dxa"/>
            <w:shd w:val="clear" w:color="auto" w:fill="auto"/>
          </w:tcPr>
          <w:p w14:paraId="23249569" w14:textId="40ADF754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4D84A9CC" w14:textId="75181413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60" w:type="dxa"/>
            <w:shd w:val="clear" w:color="auto" w:fill="auto"/>
          </w:tcPr>
          <w:p w14:paraId="7572C9FA" w14:textId="382AD66B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980" w:type="dxa"/>
            <w:shd w:val="clear" w:color="auto" w:fill="auto"/>
          </w:tcPr>
          <w:p w14:paraId="4FBB77FA" w14:textId="1C29EBFC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5F68AE8" w14:textId="12D9E8D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5AF3BE64" w14:textId="77777777" w:rsidTr="00BE2A9C">
        <w:tc>
          <w:tcPr>
            <w:tcW w:w="1872" w:type="dxa"/>
          </w:tcPr>
          <w:p w14:paraId="5E58DA08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B13E4D" w14:textId="4A041B0A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7AFB7D5" w14:textId="5AE7394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0B2C5880" w14:textId="1E45E0A9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3F4BCC1D" w14:textId="62D6836A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9E2556B" w14:textId="0E70514A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7273BF8F" w14:textId="77777777" w:rsidTr="00BE2A9C">
        <w:tc>
          <w:tcPr>
            <w:tcW w:w="1872" w:type="dxa"/>
          </w:tcPr>
          <w:p w14:paraId="350D3192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6337E10" w14:textId="54A8D818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4B0B8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1078055B" w14:textId="1543CAF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14:paraId="677229DB" w14:textId="17BD8F15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980" w:type="dxa"/>
            <w:shd w:val="clear" w:color="auto" w:fill="auto"/>
          </w:tcPr>
          <w:p w14:paraId="21BCA06F" w14:textId="6F2048C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5C638F0D" w14:textId="70E22B2C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0AA20F0E" w14:textId="77777777" w:rsidTr="00BE2A9C">
        <w:tc>
          <w:tcPr>
            <w:tcW w:w="1872" w:type="dxa"/>
          </w:tcPr>
          <w:p w14:paraId="6CB3E271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02F28D" w14:textId="4C0248E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81FF28D" w14:textId="4A14C23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60B4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CA8D134" w14:textId="151FCF11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236EAAC2" w14:textId="38626E26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6799997C" w14:textId="7474C4F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4098DAA8" w14:textId="77777777" w:rsidTr="00BE2A9C">
        <w:tc>
          <w:tcPr>
            <w:tcW w:w="1872" w:type="dxa"/>
          </w:tcPr>
          <w:p w14:paraId="0886B2A0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7F5F8B" w14:textId="23B48D43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B8132E8" w14:textId="3C516391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086D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068ADF34" w14:textId="346C12A3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14:paraId="18A1771B" w14:textId="309B6FC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  <w:shd w:val="clear" w:color="auto" w:fill="auto"/>
          </w:tcPr>
          <w:p w14:paraId="0562F68B" w14:textId="5799D4BD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C27793" w:rsidRPr="00CF1517" w14:paraId="6A3A00A5" w14:textId="77777777" w:rsidTr="00BE2A9C">
        <w:tc>
          <w:tcPr>
            <w:tcW w:w="1872" w:type="dxa"/>
          </w:tcPr>
          <w:p w14:paraId="679EF47D" w14:textId="77777777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164024" w14:textId="662C7D4B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68A79206" w14:textId="2B24BD15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B0B8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F99CE10" w14:textId="5D8A85B3" w:rsidR="00C27793" w:rsidRPr="008A1E86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1980" w:type="dxa"/>
            <w:shd w:val="clear" w:color="auto" w:fill="auto"/>
          </w:tcPr>
          <w:p w14:paraId="4A832C81" w14:textId="26003285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CF151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ลบอัตราที่กำหนด</w:t>
            </w:r>
          </w:p>
        </w:tc>
        <w:tc>
          <w:tcPr>
            <w:tcW w:w="2610" w:type="dxa"/>
            <w:shd w:val="clear" w:color="auto" w:fill="auto"/>
          </w:tcPr>
          <w:p w14:paraId="254F31E6" w14:textId="34E2B2F0" w:rsidR="00C27793" w:rsidRPr="00CF1517" w:rsidRDefault="00C27793" w:rsidP="00C2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360B44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CF151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1517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</w:tbl>
    <w:p w14:paraId="0073453B" w14:textId="00EE562C" w:rsidR="00260F81" w:rsidRDefault="00260F81" w:rsidP="006F59A8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26C7D52" w14:textId="058D2979" w:rsidR="009C4DA0" w:rsidRDefault="009C4DA0" w:rsidP="00DB117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ทั้งนี้กลุ่มบริษัทต้องปฏิบัติตามเงื่อนไขต่างๆ ที่ระบุไว้ในสัญญา</w:t>
      </w:r>
      <w:r w:rsidR="00DB117C">
        <w:rPr>
          <w:rFonts w:ascii="Angsana New" w:hAnsi="Angsana New" w:cs="Angsana New" w:hint="cs"/>
          <w:sz w:val="30"/>
          <w:szCs w:val="30"/>
          <w:cs/>
          <w:lang w:bidi="th-TH"/>
        </w:rPr>
        <w:t>กู้ยืมเงิน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48493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84938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46842AE2" w14:textId="576DF8D1" w:rsidR="00041950" w:rsidRDefault="00041950" w:rsidP="00DB117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5128CE4" w14:textId="77777777" w:rsidR="00A95165" w:rsidRDefault="00A95165">
      <w:r>
        <w:br w:type="page"/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22"/>
        <w:gridCol w:w="989"/>
        <w:gridCol w:w="1077"/>
        <w:gridCol w:w="273"/>
        <w:gridCol w:w="7"/>
        <w:gridCol w:w="1078"/>
        <w:gridCol w:w="15"/>
        <w:gridCol w:w="260"/>
        <w:gridCol w:w="15"/>
        <w:gridCol w:w="1051"/>
        <w:gridCol w:w="15"/>
        <w:gridCol w:w="260"/>
        <w:gridCol w:w="15"/>
        <w:gridCol w:w="1077"/>
      </w:tblGrid>
      <w:tr w:rsidR="00985513" w:rsidRPr="00CF1517" w14:paraId="75B5EDCC" w14:textId="77777777" w:rsidTr="00C73765">
        <w:trPr>
          <w:trHeight w:hRule="exact" w:val="374"/>
        </w:trPr>
        <w:tc>
          <w:tcPr>
            <w:tcW w:w="1651" w:type="pct"/>
          </w:tcPr>
          <w:p w14:paraId="2B1A69CB" w14:textId="33072B3D" w:rsidR="00985513" w:rsidRPr="00CF1517" w:rsidRDefault="00A631A6" w:rsidP="00D87C21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41" w:type="pct"/>
          </w:tcPr>
          <w:p w14:paraId="2F5961F8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13103D0A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71026938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5"/>
          </w:tcPr>
          <w:p w14:paraId="048B7937" w14:textId="77777777" w:rsidR="00985513" w:rsidRPr="00CF1517" w:rsidRDefault="00985513" w:rsidP="00D87C21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E3A" w:rsidRPr="00CF1517" w14:paraId="109CDD38" w14:textId="77777777" w:rsidTr="00C73765">
        <w:trPr>
          <w:trHeight w:hRule="exact" w:val="374"/>
        </w:trPr>
        <w:tc>
          <w:tcPr>
            <w:tcW w:w="1651" w:type="pct"/>
          </w:tcPr>
          <w:p w14:paraId="5F709B80" w14:textId="55963C96" w:rsidR="00FF4E3A" w:rsidRPr="00CF1517" w:rsidRDefault="00FF4E3A" w:rsidP="00FF4E3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7E0A6905" w14:textId="77777777" w:rsidR="00FF4E3A" w:rsidRPr="00CF1517" w:rsidRDefault="00FF4E3A" w:rsidP="00FF4E3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06BD7C1" w14:textId="31D16C9A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7440F987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BB197F7" w14:textId="5DD209FC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gridSpan w:val="2"/>
          </w:tcPr>
          <w:p w14:paraId="671FDC88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C5C4CB6" w14:textId="37AFE29C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0BF7ACE6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7B0B1AC" w14:textId="5FB53205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F4E3A" w:rsidRPr="00CF1517" w14:paraId="5EBF53DE" w14:textId="77777777" w:rsidTr="00C73765">
        <w:trPr>
          <w:trHeight w:hRule="exact" w:val="374"/>
        </w:trPr>
        <w:tc>
          <w:tcPr>
            <w:tcW w:w="1651" w:type="pct"/>
          </w:tcPr>
          <w:p w14:paraId="6CDF56A0" w14:textId="77777777" w:rsidR="00FF4E3A" w:rsidRPr="00CF1517" w:rsidRDefault="00FF4E3A" w:rsidP="00FF4E3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4F0B3B8C" w14:textId="77777777" w:rsidR="00FF4E3A" w:rsidRPr="00CF1517" w:rsidRDefault="00FF4E3A" w:rsidP="00FF4E3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8" w:type="pct"/>
            <w:gridSpan w:val="12"/>
          </w:tcPr>
          <w:p w14:paraId="7CF85AC6" w14:textId="77777777" w:rsidR="00FF4E3A" w:rsidRPr="00CF1517" w:rsidRDefault="00FF4E3A" w:rsidP="00FF4E3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3765" w:rsidRPr="00CF1517" w14:paraId="0C74DAEC" w14:textId="77777777" w:rsidTr="00C73765">
        <w:trPr>
          <w:trHeight w:hRule="exact" w:val="374"/>
        </w:trPr>
        <w:tc>
          <w:tcPr>
            <w:tcW w:w="1651" w:type="pct"/>
          </w:tcPr>
          <w:p w14:paraId="6D0141E3" w14:textId="1F981A84" w:rsidR="00C73765" w:rsidRPr="00CF1517" w:rsidRDefault="00C73765" w:rsidP="00C7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1" w:type="pct"/>
          </w:tcPr>
          <w:p w14:paraId="6449A44A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8308A6A" w14:textId="1296D532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3" w:type="pct"/>
            <w:gridSpan w:val="2"/>
          </w:tcPr>
          <w:p w14:paraId="793AF50C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5D7C6F7" w14:textId="2C923E8C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0" w:type="pct"/>
            <w:gridSpan w:val="2"/>
          </w:tcPr>
          <w:p w14:paraId="21F8EA71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546BC6D" w14:textId="32948DE2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65B79775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3A58FE" w14:textId="45621FF8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C73765" w:rsidRPr="00CF1517" w14:paraId="1B7E5F21" w14:textId="77777777" w:rsidTr="00C73765">
        <w:trPr>
          <w:trHeight w:hRule="exact" w:val="374"/>
        </w:trPr>
        <w:tc>
          <w:tcPr>
            <w:tcW w:w="1651" w:type="pct"/>
          </w:tcPr>
          <w:p w14:paraId="14BBCE86" w14:textId="64578537" w:rsidR="00C73765" w:rsidRPr="00CF1517" w:rsidRDefault="00C73765" w:rsidP="00C7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1" w:type="pct"/>
          </w:tcPr>
          <w:p w14:paraId="03EEA02F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483D2B5" w14:textId="3F7D9A5C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153" w:type="pct"/>
            <w:gridSpan w:val="2"/>
          </w:tcPr>
          <w:p w14:paraId="00376D55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96A07DB" w14:textId="33C77F1B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23BC3C52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762DCE6" w14:textId="5E3D4816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150" w:type="pct"/>
            <w:gridSpan w:val="2"/>
          </w:tcPr>
          <w:p w14:paraId="76C1257D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C8269E" w14:textId="72932953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C73765" w:rsidRPr="00CF1517" w14:paraId="4E07F728" w14:textId="77777777" w:rsidTr="00C73765">
        <w:trPr>
          <w:trHeight w:hRule="exact" w:val="374"/>
        </w:trPr>
        <w:tc>
          <w:tcPr>
            <w:tcW w:w="1651" w:type="pct"/>
          </w:tcPr>
          <w:p w14:paraId="36764008" w14:textId="77777777" w:rsidR="00C73765" w:rsidRPr="00CF1517" w:rsidRDefault="00C73765" w:rsidP="00C7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1" w:type="pct"/>
          </w:tcPr>
          <w:p w14:paraId="7183543C" w14:textId="77777777" w:rsidR="00C73765" w:rsidRPr="00CF1517" w:rsidRDefault="00C73765" w:rsidP="00C7376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56438020" w14:textId="509781EE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gridSpan w:val="2"/>
          </w:tcPr>
          <w:p w14:paraId="76972F0D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20F5075A" w14:textId="2381876C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0" w:type="pct"/>
            <w:gridSpan w:val="2"/>
          </w:tcPr>
          <w:p w14:paraId="7327C476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A8C89E" w14:textId="70036C06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01254904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6EDC59" w14:textId="698F2F69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73765" w:rsidRPr="00CF1517" w14:paraId="3C21EDD1" w14:textId="77777777" w:rsidTr="00C73765">
        <w:trPr>
          <w:trHeight w:hRule="exact" w:val="374"/>
        </w:trPr>
        <w:tc>
          <w:tcPr>
            <w:tcW w:w="1651" w:type="pct"/>
          </w:tcPr>
          <w:p w14:paraId="22A1A10C" w14:textId="3E1125D5" w:rsidR="00C73765" w:rsidRPr="00CF1517" w:rsidRDefault="00C73765" w:rsidP="00C73765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1" w:type="pct"/>
          </w:tcPr>
          <w:p w14:paraId="2DAC0D8C" w14:textId="77777777" w:rsidR="00C73765" w:rsidRPr="00CF1517" w:rsidRDefault="00C73765" w:rsidP="00C7376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C907293" w14:textId="5F605E60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3" w:type="pct"/>
            <w:gridSpan w:val="2"/>
          </w:tcPr>
          <w:p w14:paraId="0C884C85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EC38FF" w14:textId="7874E204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50" w:type="pct"/>
            <w:gridSpan w:val="2"/>
          </w:tcPr>
          <w:p w14:paraId="78536EB1" w14:textId="77777777" w:rsidR="00C73765" w:rsidRPr="00CF1517" w:rsidRDefault="00C73765" w:rsidP="00C7376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CA7742" w14:textId="6F836424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50" w:type="pct"/>
            <w:gridSpan w:val="2"/>
          </w:tcPr>
          <w:p w14:paraId="794DFBA9" w14:textId="77777777" w:rsidR="00C73765" w:rsidRPr="00CF1517" w:rsidRDefault="00C73765" w:rsidP="00C7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FBC76AF" w14:textId="5D58601E" w:rsidR="00C73765" w:rsidRPr="00CF1517" w:rsidRDefault="00C73765" w:rsidP="00C73765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</w:tbl>
    <w:p w14:paraId="6A4E1EED" w14:textId="77777777" w:rsidR="00FC4617" w:rsidRPr="00813247" w:rsidRDefault="00FC4617" w:rsidP="008132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both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2D97CA29" w14:textId="77777777" w:rsidR="00B20263" w:rsidRPr="00813247" w:rsidRDefault="000F06DC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5F3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หุ้นกู้</w:t>
      </w:r>
    </w:p>
    <w:p w14:paraId="530D753F" w14:textId="77777777" w:rsidR="00B20263" w:rsidRPr="00813247" w:rsidRDefault="00B20263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8BB13C2" w14:textId="77777777" w:rsidR="0043734A" w:rsidRPr="00813247" w:rsidRDefault="0043734A" w:rsidP="0043734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1/2563</w:t>
      </w:r>
    </w:p>
    <w:p w14:paraId="1BF1E261" w14:textId="77777777" w:rsidR="0043734A" w:rsidRPr="00456AE1" w:rsidRDefault="0043734A" w:rsidP="00456AE1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986621B" w14:textId="7EF3893B" w:rsidR="0043734A" w:rsidRPr="00456AE1" w:rsidRDefault="0043734A" w:rsidP="00456AE1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  <w:r w:rsidRPr="00456AE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6AE1">
        <w:rPr>
          <w:rFonts w:ascii="Angsana New" w:hAnsi="Angsana New" w:cs="Angsana New"/>
          <w:sz w:val="30"/>
          <w:szCs w:val="30"/>
        </w:rPr>
        <w:t xml:space="preserve">8 </w:t>
      </w:r>
      <w:r w:rsidRPr="00456AE1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456AE1">
        <w:rPr>
          <w:rFonts w:ascii="Angsana New" w:hAnsi="Angsana New" w:cs="Angsana New"/>
          <w:sz w:val="30"/>
          <w:szCs w:val="30"/>
        </w:rPr>
        <w:t xml:space="preserve">2563 </w:t>
      </w:r>
      <w:r w:rsidRPr="00456AE1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456AE1">
        <w:rPr>
          <w:rFonts w:ascii="Angsana New" w:hAnsi="Angsana New" w:cs="Angsana New" w:hint="cs"/>
          <w:sz w:val="30"/>
          <w:szCs w:val="30"/>
          <w:cs/>
        </w:rPr>
        <w:t>ไม่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Pr="00456AE1">
        <w:rPr>
          <w:rFonts w:ascii="Angsana New" w:hAnsi="Angsana New" w:cs="Angsana New"/>
          <w:sz w:val="30"/>
          <w:szCs w:val="30"/>
        </w:rPr>
        <w:t>2,000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</w:t>
      </w:r>
      <w:r w:rsidR="008A1E86" w:rsidRPr="00456AE1">
        <w:rPr>
          <w:rFonts w:ascii="Angsana New" w:hAnsi="Angsana New" w:cs="Angsana New" w:hint="cs"/>
          <w:sz w:val="30"/>
          <w:szCs w:val="30"/>
          <w:cs/>
        </w:rPr>
        <w:t>สถาบัน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Pr="00456AE1">
        <w:rPr>
          <w:rFonts w:ascii="Angsana New" w:hAnsi="Angsana New" w:cs="Angsana New"/>
          <w:sz w:val="30"/>
          <w:szCs w:val="30"/>
        </w:rPr>
        <w:t xml:space="preserve">8 </w:t>
      </w:r>
      <w:r w:rsidRPr="00456AE1">
        <w:rPr>
          <w:rFonts w:ascii="Angsana New" w:hAnsi="Angsana New" w:cs="Angsana New" w:hint="cs"/>
          <w:sz w:val="30"/>
          <w:szCs w:val="30"/>
          <w:cs/>
        </w:rPr>
        <w:t>มกรา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456AE1">
        <w:rPr>
          <w:rFonts w:ascii="Angsana New" w:hAnsi="Angsana New" w:cs="Angsana New"/>
          <w:sz w:val="30"/>
          <w:szCs w:val="30"/>
        </w:rPr>
        <w:t xml:space="preserve">2568 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Pr="00456AE1">
        <w:rPr>
          <w:rFonts w:ascii="Angsana New" w:hAnsi="Angsana New" w:cs="Angsana New"/>
          <w:sz w:val="30"/>
          <w:szCs w:val="30"/>
        </w:rPr>
        <w:t>2.48</w:t>
      </w:r>
      <w:r w:rsidRPr="00456AE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236E687F" w14:textId="77777777" w:rsidR="0043734A" w:rsidRPr="00813247" w:rsidRDefault="0043734A" w:rsidP="0043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DAB9CF0" w14:textId="77777777" w:rsidR="0043734A" w:rsidRPr="00813247" w:rsidRDefault="0043734A" w:rsidP="0043734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2/2563</w:t>
      </w:r>
    </w:p>
    <w:p w14:paraId="1BB083FF" w14:textId="77777777" w:rsidR="0043734A" w:rsidRPr="00813247" w:rsidRDefault="0043734A" w:rsidP="0043734A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DC49B30" w14:textId="10BAEA2A" w:rsidR="0043734A" w:rsidRPr="00813247" w:rsidRDefault="0043734A" w:rsidP="00437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1324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13247">
        <w:rPr>
          <w:rFonts w:ascii="Angsana New" w:hAnsi="Angsana New" w:cs="Angsana New"/>
          <w:sz w:val="30"/>
          <w:szCs w:val="30"/>
        </w:rPr>
        <w:t xml:space="preserve">30 </w:t>
      </w:r>
      <w:r w:rsidRPr="0081324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247">
        <w:rPr>
          <w:rFonts w:ascii="Angsana New" w:hAnsi="Angsana New" w:cs="Angsana New"/>
          <w:sz w:val="30"/>
          <w:szCs w:val="30"/>
        </w:rPr>
        <w:t xml:space="preserve">2563 </w:t>
      </w:r>
      <w:r w:rsidRPr="00813247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มีหลักประกัน และระบุชื่อผู้ถือเป็นจำนวนเงินรวม </w:t>
      </w:r>
      <w:r w:rsidRPr="00813247">
        <w:rPr>
          <w:rFonts w:ascii="Angsana New" w:hAnsi="Angsana New" w:cs="Angsana New"/>
          <w:sz w:val="30"/>
          <w:szCs w:val="30"/>
        </w:rPr>
        <w:t>569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</w:t>
      </w:r>
      <w:r w:rsidR="008A1E86">
        <w:rPr>
          <w:rFonts w:ascii="Angsana New" w:hAnsi="Angsana New" w:cs="Angsana New" w:hint="cs"/>
          <w:sz w:val="30"/>
          <w:szCs w:val="30"/>
          <w:cs/>
        </w:rPr>
        <w:t>สถาบันหรือผู้ลงทุนรายใหญ่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 </w:t>
      </w:r>
      <w:r w:rsidRPr="00813247">
        <w:rPr>
          <w:rFonts w:ascii="Angsana New" w:hAnsi="Angsana New" w:cs="Angsana New"/>
          <w:sz w:val="30"/>
          <w:szCs w:val="30"/>
        </w:rPr>
        <w:t xml:space="preserve">30 </w:t>
      </w:r>
      <w:r w:rsidRPr="00813247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247">
        <w:rPr>
          <w:rFonts w:ascii="Angsana New" w:hAnsi="Angsana New" w:cs="Angsana New"/>
          <w:sz w:val="30"/>
          <w:szCs w:val="30"/>
        </w:rPr>
        <w:t xml:space="preserve">2566 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Pr="00813247">
        <w:rPr>
          <w:rFonts w:ascii="Angsana New" w:hAnsi="Angsana New" w:cs="Angsana New"/>
          <w:sz w:val="30"/>
          <w:szCs w:val="30"/>
        </w:rPr>
        <w:t>4.50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5CB4798" w14:textId="7D3449B2" w:rsidR="0043734A" w:rsidRDefault="0043734A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3A2196" w14:textId="77777777" w:rsidR="0043734A" w:rsidRPr="00813247" w:rsidRDefault="0043734A" w:rsidP="0043734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3/2563</w:t>
      </w:r>
    </w:p>
    <w:p w14:paraId="40274485" w14:textId="77777777" w:rsidR="0043734A" w:rsidRPr="00813247" w:rsidRDefault="0043734A" w:rsidP="0043734A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1769845" w14:textId="4891C630" w:rsidR="00085888" w:rsidRPr="00813247" w:rsidRDefault="00085888" w:rsidP="00085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81324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26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247">
        <w:rPr>
          <w:rFonts w:ascii="Angsana New" w:hAnsi="Angsana New" w:cs="Angsana New"/>
          <w:sz w:val="30"/>
          <w:szCs w:val="30"/>
        </w:rPr>
        <w:t xml:space="preserve">2563 </w:t>
      </w:r>
      <w:r w:rsidRPr="00813247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813247">
        <w:rPr>
          <w:rFonts w:ascii="Angsana New" w:hAnsi="Angsana New" w:cs="Angsana New" w:hint="cs"/>
          <w:sz w:val="30"/>
          <w:szCs w:val="30"/>
          <w:cs/>
        </w:rPr>
        <w:t>ไม่</w:t>
      </w:r>
      <w:r w:rsidRPr="00813247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และระบุชื่อผู้ถือเป็นจำนวน</w:t>
      </w:r>
      <w:r w:rsidRPr="00085888">
        <w:rPr>
          <w:rFonts w:ascii="Angsana New" w:hAnsi="Angsana New" w:cs="Angsana New"/>
          <w:spacing w:val="-6"/>
          <w:sz w:val="30"/>
          <w:szCs w:val="30"/>
          <w:cs/>
        </w:rPr>
        <w:t xml:space="preserve">เงินรวม </w:t>
      </w:r>
      <w:r w:rsidRPr="00085888">
        <w:rPr>
          <w:rFonts w:ascii="Angsana New" w:hAnsi="Angsana New" w:cs="Angsana New"/>
          <w:spacing w:val="-6"/>
          <w:sz w:val="30"/>
          <w:szCs w:val="30"/>
        </w:rPr>
        <w:t>1,000</w:t>
      </w:r>
      <w:r w:rsidRPr="00085888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เพื่อเสนอขายให้ผู้ลงทุน</w:t>
      </w:r>
      <w:r w:rsidRPr="00085888">
        <w:rPr>
          <w:rFonts w:ascii="Angsana New" w:hAnsi="Angsana New" w:cs="Angsana New" w:hint="cs"/>
          <w:spacing w:val="-6"/>
          <w:sz w:val="30"/>
          <w:szCs w:val="30"/>
          <w:cs/>
        </w:rPr>
        <w:t>สถาบันหรือผู้ลงทุนรายใหญ่</w:t>
      </w:r>
      <w:r w:rsidRPr="00085888">
        <w:rPr>
          <w:rFonts w:ascii="Angsana New" w:hAnsi="Angsana New" w:cs="Angsana New"/>
          <w:spacing w:val="-6"/>
          <w:sz w:val="30"/>
          <w:szCs w:val="30"/>
          <w:cs/>
        </w:rPr>
        <w:t xml:space="preserve"> ครบกำหนดไถ่ถอนในวันที่ </w:t>
      </w:r>
      <w:r w:rsidRPr="00085888">
        <w:rPr>
          <w:rFonts w:ascii="Angsana New" w:hAnsi="Angsana New" w:cs="Angsana New"/>
          <w:spacing w:val="-6"/>
          <w:sz w:val="30"/>
          <w:szCs w:val="30"/>
        </w:rPr>
        <w:t xml:space="preserve">26 </w:t>
      </w:r>
      <w:r w:rsidRPr="00085888">
        <w:rPr>
          <w:rFonts w:ascii="Angsana New" w:hAnsi="Angsana New" w:cs="Angsana New" w:hint="cs"/>
          <w:spacing w:val="-6"/>
          <w:sz w:val="30"/>
          <w:szCs w:val="30"/>
          <w:cs/>
        </w:rPr>
        <w:t>พฤศจิกายน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24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13247">
        <w:rPr>
          <w:rFonts w:ascii="Angsana New" w:hAnsi="Angsana New" w:cs="Angsana New"/>
          <w:sz w:val="30"/>
          <w:szCs w:val="30"/>
        </w:rPr>
        <w:t xml:space="preserve"> 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Pr="00813247">
        <w:rPr>
          <w:rFonts w:ascii="Angsana New" w:hAnsi="Angsana New" w:cs="Angsana New"/>
          <w:sz w:val="30"/>
          <w:szCs w:val="30"/>
        </w:rPr>
        <w:t>4.50</w:t>
      </w:r>
      <w:r w:rsidRPr="0081324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9FC32EA" w14:textId="6A216E4E" w:rsidR="0043734A" w:rsidRDefault="0043734A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F91A797" w14:textId="31D70BFF" w:rsidR="0043734A" w:rsidRDefault="0043734A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1F3FBB2" w14:textId="280BAF23" w:rsidR="0043734A" w:rsidRDefault="0043734A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34A9287" w14:textId="3EE42374" w:rsidR="0043734A" w:rsidRDefault="0043734A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30EDE2" w14:textId="77777777" w:rsidR="0043734A" w:rsidRDefault="0043734A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CF9D9A" w14:textId="5A825A33" w:rsidR="000F06DC" w:rsidRPr="00813247" w:rsidRDefault="00B20263" w:rsidP="00813247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หุ้นกู้</w:t>
      </w:r>
      <w:r w:rsidR="000F06DC"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ครั้งที่ </w:t>
      </w:r>
      <w:r w:rsidR="00360B44"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0F06DC"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086D0E"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="00360B44" w:rsidRPr="00813247">
        <w:rPr>
          <w:rFonts w:ascii="Angsana New" w:hAnsi="Angsana New" w:cs="Angsana New"/>
          <w:b/>
          <w:bCs/>
          <w:i/>
          <w:iCs/>
          <w:sz w:val="30"/>
          <w:szCs w:val="30"/>
        </w:rPr>
        <w:t>56</w:t>
      </w:r>
      <w:r w:rsidR="006A5D32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</w:p>
    <w:p w14:paraId="4EDDD1EB" w14:textId="77777777" w:rsidR="000F06DC" w:rsidRPr="00813247" w:rsidRDefault="000F06DC" w:rsidP="00813247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ECB0E52" w14:textId="70DE263D" w:rsidR="000F06DC" w:rsidRPr="00456AE1" w:rsidRDefault="000F06DC" w:rsidP="00456AE1">
      <w:pPr>
        <w:ind w:left="540"/>
        <w:jc w:val="both"/>
        <w:rPr>
          <w:rFonts w:ascii="Angsana New" w:hAnsi="Angsana New" w:cs="Angsana New"/>
          <w:spacing w:val="2"/>
          <w:sz w:val="30"/>
          <w:szCs w:val="30"/>
        </w:rPr>
      </w:pPr>
      <w:r w:rsidRPr="00456AE1">
        <w:rPr>
          <w:rFonts w:ascii="Angsana New" w:hAnsi="Angsana New" w:cs="Angsana New"/>
          <w:spacing w:val="2"/>
          <w:sz w:val="30"/>
          <w:szCs w:val="30"/>
          <w:cs/>
        </w:rPr>
        <w:t>เมื่อวันที่</w:t>
      </w:r>
      <w:r w:rsidR="003F3B6C" w:rsidRPr="00456A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8140BE" w:rsidRPr="00456AE1">
        <w:rPr>
          <w:rFonts w:ascii="Angsana New" w:hAnsi="Angsana New" w:cs="Angsana New"/>
          <w:spacing w:val="2"/>
          <w:sz w:val="30"/>
          <w:szCs w:val="30"/>
        </w:rPr>
        <w:t>11</w:t>
      </w:r>
      <w:r w:rsidR="006A5D32"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8140BE" w:rsidRPr="00456AE1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="006A5D32" w:rsidRPr="00456AE1">
        <w:rPr>
          <w:rFonts w:ascii="Angsana New" w:hAnsi="Angsana New" w:cs="Angsana New"/>
          <w:spacing w:val="2"/>
          <w:sz w:val="30"/>
          <w:szCs w:val="30"/>
        </w:rPr>
        <w:t xml:space="preserve"> 2564</w:t>
      </w:r>
      <w:r w:rsidR="006A5D32"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>บริษัทได้ออกหุ้นกู้ประเภท</w:t>
      </w:r>
      <w:r w:rsidRPr="00456AE1">
        <w:rPr>
          <w:rFonts w:ascii="Angsana New" w:hAnsi="Angsana New" w:cs="Angsana New" w:hint="cs"/>
          <w:spacing w:val="2"/>
          <w:sz w:val="30"/>
          <w:szCs w:val="30"/>
          <w:cs/>
        </w:rPr>
        <w:t>ไม่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3F3B6C" w:rsidRPr="00456AE1">
        <w:rPr>
          <w:rFonts w:ascii="Angsana New" w:hAnsi="Angsana New" w:cs="Angsana New"/>
          <w:spacing w:val="2"/>
          <w:sz w:val="30"/>
          <w:szCs w:val="30"/>
        </w:rPr>
        <w:t>1</w:t>
      </w:r>
      <w:r w:rsidRPr="00456AE1">
        <w:rPr>
          <w:rFonts w:ascii="Angsana New" w:hAnsi="Angsana New" w:cs="Angsana New"/>
          <w:spacing w:val="2"/>
          <w:sz w:val="30"/>
          <w:szCs w:val="30"/>
        </w:rPr>
        <w:t>,</w:t>
      </w:r>
      <w:r w:rsidR="00360B44" w:rsidRPr="00456AE1">
        <w:rPr>
          <w:rFonts w:ascii="Angsana New" w:hAnsi="Angsana New" w:cs="Angsana New"/>
          <w:spacing w:val="2"/>
          <w:sz w:val="30"/>
          <w:szCs w:val="30"/>
        </w:rPr>
        <w:t>000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เพื่อเสนอขายให้ผู้ลงทุน</w:t>
      </w:r>
      <w:r w:rsidR="008140BE" w:rsidRPr="00456AE1">
        <w:rPr>
          <w:rFonts w:ascii="Angsana New" w:hAnsi="Angsana New" w:cs="Angsana New" w:hint="cs"/>
          <w:spacing w:val="2"/>
          <w:sz w:val="30"/>
          <w:szCs w:val="30"/>
          <w:cs/>
        </w:rPr>
        <w:t>สถาบัน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ครบกำหนดไถ่ถอนในวันที่ </w:t>
      </w:r>
      <w:r w:rsidR="003F3B6C" w:rsidRPr="00456AE1">
        <w:rPr>
          <w:rFonts w:ascii="Angsana New" w:hAnsi="Angsana New" w:cs="Angsana New"/>
          <w:spacing w:val="2"/>
          <w:sz w:val="30"/>
          <w:szCs w:val="30"/>
        </w:rPr>
        <w:t>11</w:t>
      </w:r>
      <w:r w:rsidRPr="00456A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3F3B6C" w:rsidRPr="00456AE1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086D0E" w:rsidRPr="00456AE1">
        <w:rPr>
          <w:rFonts w:ascii="Angsana New" w:hAnsi="Angsana New" w:cs="Angsana New"/>
          <w:spacing w:val="2"/>
          <w:sz w:val="30"/>
          <w:szCs w:val="30"/>
        </w:rPr>
        <w:t>2</w:t>
      </w:r>
      <w:r w:rsidR="00360B44" w:rsidRPr="00456AE1">
        <w:rPr>
          <w:rFonts w:ascii="Angsana New" w:hAnsi="Angsana New" w:cs="Angsana New"/>
          <w:spacing w:val="2"/>
          <w:sz w:val="30"/>
          <w:szCs w:val="30"/>
        </w:rPr>
        <w:t>56</w:t>
      </w:r>
      <w:r w:rsidR="003F3B6C" w:rsidRPr="00456AE1">
        <w:rPr>
          <w:rFonts w:ascii="Angsana New" w:hAnsi="Angsana New" w:cs="Angsana New"/>
          <w:spacing w:val="2"/>
          <w:sz w:val="30"/>
          <w:szCs w:val="30"/>
        </w:rPr>
        <w:t>9</w:t>
      </w:r>
      <w:r w:rsidRPr="00456A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086D0E" w:rsidRPr="00456AE1">
        <w:rPr>
          <w:rFonts w:ascii="Angsana New" w:hAnsi="Angsana New" w:cs="Angsana New"/>
          <w:spacing w:val="2"/>
          <w:sz w:val="30"/>
          <w:szCs w:val="30"/>
        </w:rPr>
        <w:t>2</w:t>
      </w:r>
      <w:r w:rsidRPr="00456AE1">
        <w:rPr>
          <w:rFonts w:ascii="Angsana New" w:hAnsi="Angsana New" w:cs="Angsana New"/>
          <w:spacing w:val="2"/>
          <w:sz w:val="30"/>
          <w:szCs w:val="30"/>
        </w:rPr>
        <w:t>.</w:t>
      </w:r>
      <w:r w:rsidR="003F3B6C" w:rsidRPr="00456AE1">
        <w:rPr>
          <w:rFonts w:ascii="Angsana New" w:hAnsi="Angsana New" w:cs="Angsana New"/>
          <w:spacing w:val="2"/>
          <w:sz w:val="30"/>
          <w:szCs w:val="30"/>
        </w:rPr>
        <w:t>15</w:t>
      </w:r>
      <w:r w:rsidRPr="00456AE1">
        <w:rPr>
          <w:rFonts w:ascii="Angsana New" w:hAnsi="Angsana New" w:cs="Angsana New"/>
          <w:spacing w:val="2"/>
          <w:sz w:val="30"/>
          <w:szCs w:val="30"/>
          <w:cs/>
        </w:rPr>
        <w:t xml:space="preserve"> ต่อปี</w:t>
      </w:r>
    </w:p>
    <w:p w14:paraId="5291C4B7" w14:textId="77777777" w:rsidR="0043734A" w:rsidRDefault="0043734A" w:rsidP="0081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13CC39D7" w14:textId="5AC34C0E" w:rsidR="00FC4617" w:rsidRPr="008A1E86" w:rsidRDefault="000F06DC" w:rsidP="008A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813247">
        <w:rPr>
          <w:rFonts w:ascii="Angsana New" w:hAnsi="Angsana New" w:cs="Angsana New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</w:t>
      </w:r>
      <w:r w:rsidR="008A1E86">
        <w:rPr>
          <w:rFonts w:ascii="Angsana New" w:hAnsi="Angsana New" w:cs="Angsana New" w:hint="cs"/>
          <w:spacing w:val="-4"/>
          <w:sz w:val="30"/>
          <w:szCs w:val="30"/>
          <w:cs/>
        </w:rPr>
        <w:t>ที่มีภาระดอกเบี้ย</w:t>
      </w:r>
      <w:r w:rsidR="00456AE1">
        <w:rPr>
          <w:rFonts w:ascii="Angsana New" w:hAnsi="Angsana New" w:cs="Angsana New" w:hint="cs"/>
          <w:spacing w:val="-4"/>
          <w:sz w:val="30"/>
          <w:szCs w:val="30"/>
          <w:cs/>
        </w:rPr>
        <w:t>รวม</w:t>
      </w:r>
      <w:r w:rsidRPr="00813247">
        <w:rPr>
          <w:rFonts w:ascii="Angsana New" w:hAnsi="Angsana New" w:cs="Angsana New"/>
          <w:spacing w:val="-4"/>
          <w:sz w:val="30"/>
          <w:szCs w:val="30"/>
          <w:cs/>
        </w:rPr>
        <w:t>ต่อส่วน</w:t>
      </w:r>
      <w:r w:rsidRPr="00813247">
        <w:rPr>
          <w:rFonts w:ascii="Angsana New" w:hAnsi="Angsana New" w:cs="Angsana New"/>
          <w:spacing w:val="2"/>
          <w:sz w:val="30"/>
          <w:szCs w:val="30"/>
          <w:cs/>
        </w:rPr>
        <w:t>ของผู้ถือหุ้น</w:t>
      </w:r>
      <w:r w:rsidRPr="00813247">
        <w:rPr>
          <w:rFonts w:ascii="Angsana New" w:hAnsi="Angsana New" w:cs="Angsana New"/>
          <w:sz w:val="30"/>
          <w:szCs w:val="30"/>
          <w:cs/>
        </w:rPr>
        <w:t>ตามงบการเงินรวมสำหรับปีตลอดระยะเวลาของหุ้นกู้</w:t>
      </w:r>
      <w:r w:rsidRPr="0081324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13247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455D477D" w14:textId="77777777" w:rsidR="00134FDF" w:rsidRDefault="00134FDF" w:rsidP="00173409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  <w:sectPr w:rsidR="00134FDF" w:rsidSect="000B5009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333B6B8" w14:textId="77777777" w:rsidR="00134FDF" w:rsidRPr="00167F29" w:rsidRDefault="00134FDF" w:rsidP="004C56F7">
      <w:pPr>
        <w:tabs>
          <w:tab w:val="clear" w:pos="454"/>
          <w:tab w:val="clear" w:pos="680"/>
          <w:tab w:val="left" w:pos="540"/>
        </w:tabs>
        <w:ind w:left="81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7F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1F58238" w14:textId="77777777" w:rsidR="00134FDF" w:rsidRPr="00167F29" w:rsidRDefault="00134FDF" w:rsidP="004C56F7">
      <w:pPr>
        <w:ind w:left="810"/>
        <w:rPr>
          <w:rFonts w:asciiTheme="majorBidi" w:hAnsiTheme="majorBidi" w:cstheme="majorBidi"/>
          <w:sz w:val="30"/>
          <w:szCs w:val="30"/>
        </w:rPr>
      </w:pPr>
    </w:p>
    <w:p w14:paraId="60BB63BC" w14:textId="21DDA5BC" w:rsidR="007352C3" w:rsidRPr="00167F29" w:rsidRDefault="00484938" w:rsidP="004C56F7">
      <w:pPr>
        <w:ind w:left="810"/>
        <w:rPr>
          <w:rFonts w:asciiTheme="majorBidi" w:hAnsiTheme="majorBidi" w:cstheme="majorBidi"/>
          <w:sz w:val="30"/>
          <w:szCs w:val="30"/>
        </w:rPr>
      </w:pPr>
      <w:r w:rsidRPr="00167F29">
        <w:rPr>
          <w:rFonts w:asciiTheme="majorBidi" w:hAnsiTheme="majorBidi" w:cstheme="majorBidi"/>
          <w:sz w:val="30"/>
          <w:szCs w:val="30"/>
          <w:cs/>
        </w:rPr>
        <w:t>กลุ่มบ</w:t>
      </w:r>
      <w:r w:rsidR="007352C3" w:rsidRPr="00167F29">
        <w:rPr>
          <w:rFonts w:asciiTheme="majorBidi" w:hAnsiTheme="majorBidi" w:cstheme="majorBidi"/>
          <w:sz w:val="30"/>
          <w:szCs w:val="30"/>
          <w:cs/>
        </w:rPr>
        <w:t>ริษัทและ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 xml:space="preserve">บริษัทเช่าอาคาร ฟาร์ม เครื่องจักร ระบบสาธารณูปโภคและยานพาหนะภายใต้สัญญาเช่าหลายฉบับ ซึ่งมีระยะเวลาเช่าตั้งแต่ </w:t>
      </w:r>
      <w:r w:rsidR="00134FDF" w:rsidRPr="00167F29">
        <w:rPr>
          <w:rFonts w:asciiTheme="majorBidi" w:hAnsiTheme="majorBidi" w:cstheme="majorBidi"/>
          <w:sz w:val="30"/>
          <w:szCs w:val="30"/>
        </w:rPr>
        <w:t xml:space="preserve">1 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134FDF" w:rsidRPr="00167F29">
        <w:rPr>
          <w:rFonts w:asciiTheme="majorBidi" w:hAnsiTheme="majorBidi" w:cstheme="majorBidi"/>
          <w:sz w:val="30"/>
          <w:szCs w:val="30"/>
        </w:rPr>
        <w:t xml:space="preserve">15 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>ปี โดยหนี้สินตาม</w:t>
      </w:r>
    </w:p>
    <w:p w14:paraId="329172DD" w14:textId="4F2BF257" w:rsidR="00134FDF" w:rsidRPr="00167F29" w:rsidRDefault="00C443C3" w:rsidP="004C56F7">
      <w:pPr>
        <w:ind w:left="810"/>
        <w:rPr>
          <w:rFonts w:asciiTheme="majorBidi" w:hAnsiTheme="majorBidi" w:cstheme="majorBidi"/>
          <w:sz w:val="30"/>
          <w:szCs w:val="30"/>
        </w:rPr>
      </w:pPr>
      <w:r w:rsidRPr="00167F29">
        <w:rPr>
          <w:rFonts w:asciiTheme="majorBidi" w:hAnsiTheme="majorBidi" w:cstheme="majorBidi"/>
          <w:sz w:val="30"/>
          <w:szCs w:val="30"/>
          <w:cs/>
        </w:rPr>
        <w:t>สัญญาเช่ามี</w:t>
      </w:r>
      <w:r w:rsidR="00134FDF" w:rsidRPr="00167F29">
        <w:rPr>
          <w:rFonts w:asciiTheme="majorBidi" w:hAnsiTheme="majorBidi" w:cstheme="majorBidi"/>
          <w:sz w:val="30"/>
          <w:szCs w:val="30"/>
          <w:cs/>
        </w:rPr>
        <w:t>รายละเอียดดังนี้</w:t>
      </w:r>
    </w:p>
    <w:p w14:paraId="352742BD" w14:textId="77777777" w:rsidR="00134FDF" w:rsidRPr="00167F29" w:rsidRDefault="00134FDF" w:rsidP="004C56F7">
      <w:pPr>
        <w:ind w:firstLine="720"/>
        <w:rPr>
          <w:rFonts w:asciiTheme="majorBidi" w:hAnsiTheme="majorBidi" w:cstheme="majorBidi"/>
          <w:sz w:val="30"/>
          <w:szCs w:val="30"/>
        </w:rPr>
      </w:pPr>
    </w:p>
    <w:tbl>
      <w:tblPr>
        <w:tblW w:w="1354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077"/>
        <w:gridCol w:w="306"/>
        <w:gridCol w:w="1647"/>
        <w:gridCol w:w="267"/>
        <w:gridCol w:w="1531"/>
        <w:gridCol w:w="306"/>
        <w:gridCol w:w="1735"/>
        <w:gridCol w:w="306"/>
        <w:gridCol w:w="1531"/>
        <w:gridCol w:w="306"/>
        <w:gridCol w:w="1508"/>
        <w:gridCol w:w="23"/>
      </w:tblGrid>
      <w:tr w:rsidR="008D69AA" w:rsidRPr="00167F29" w14:paraId="64C8602D" w14:textId="77777777" w:rsidTr="004C56F7">
        <w:trPr>
          <w:cantSplit/>
          <w:trHeight w:hRule="exact" w:val="313"/>
          <w:tblHeader/>
        </w:trPr>
        <w:tc>
          <w:tcPr>
            <w:tcW w:w="4077" w:type="dxa"/>
          </w:tcPr>
          <w:p w14:paraId="7D80B736" w14:textId="77777777" w:rsidR="008D69AA" w:rsidRPr="009D5B70" w:rsidRDefault="008D69AA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06" w:type="dxa"/>
          </w:tcPr>
          <w:p w14:paraId="4E0189C1" w14:textId="77777777" w:rsidR="008D69AA" w:rsidRPr="009D5B70" w:rsidRDefault="008D69AA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0" w:type="dxa"/>
            <w:gridSpan w:val="10"/>
          </w:tcPr>
          <w:p w14:paraId="206BDB4A" w14:textId="71406234" w:rsidR="008D69AA" w:rsidRPr="009D5B70" w:rsidRDefault="008D69AA" w:rsidP="00856854">
            <w:pPr>
              <w:tabs>
                <w:tab w:val="left" w:pos="1044"/>
              </w:tabs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604F" w:rsidRPr="00167F29" w14:paraId="2903A0B2" w14:textId="77777777" w:rsidTr="004C56F7">
        <w:trPr>
          <w:cantSplit/>
          <w:trHeight w:hRule="exact" w:val="360"/>
          <w:tblHeader/>
        </w:trPr>
        <w:tc>
          <w:tcPr>
            <w:tcW w:w="4077" w:type="dxa"/>
          </w:tcPr>
          <w:p w14:paraId="761E8452" w14:textId="7DEDFC6B" w:rsidR="006F604F" w:rsidRPr="009D5B70" w:rsidRDefault="006F604F" w:rsidP="004C5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0BC74629" w14:textId="77777777" w:rsidR="006F604F" w:rsidRPr="009D5B70" w:rsidRDefault="006F604F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76DB5CD9" w14:textId="18872CF4" w:rsidR="006F604F" w:rsidRPr="009D5B70" w:rsidRDefault="006F604F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  <w:vAlign w:val="bottom"/>
          </w:tcPr>
          <w:p w14:paraId="5885D562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671231BC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400AE74B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7D57F498" w14:textId="77777777" w:rsidR="006F604F" w:rsidRPr="009D5B70" w:rsidRDefault="006F604F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06" w:type="dxa"/>
            <w:vAlign w:val="bottom"/>
          </w:tcPr>
          <w:p w14:paraId="324F6EF2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2C5FF9FB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7905D145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6F3A4205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04F" w:rsidRPr="00167F29" w14:paraId="670CFA01" w14:textId="77777777" w:rsidTr="004C56F7">
        <w:trPr>
          <w:cantSplit/>
          <w:trHeight w:hRule="exact" w:val="405"/>
          <w:tblHeader/>
        </w:trPr>
        <w:tc>
          <w:tcPr>
            <w:tcW w:w="4077" w:type="dxa"/>
          </w:tcPr>
          <w:p w14:paraId="0B388F47" w14:textId="59960DC1" w:rsidR="006F604F" w:rsidRPr="009D5B70" w:rsidRDefault="006F604F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13DD5CA1" w14:textId="77777777" w:rsidR="006F604F" w:rsidRPr="009D5B70" w:rsidRDefault="006F604F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2E374B0E" w14:textId="0ACDB480" w:rsidR="006F604F" w:rsidRPr="009D5B70" w:rsidRDefault="006F604F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</w:t>
            </w:r>
            <w:r w:rsidR="00013293" w:rsidRPr="009D5B7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  <w:vAlign w:val="bottom"/>
          </w:tcPr>
          <w:p w14:paraId="1A472544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0D886AF7" w14:textId="77777777" w:rsidR="006F604F" w:rsidRPr="009D5B70" w:rsidRDefault="006F604F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06" w:type="dxa"/>
            <w:vAlign w:val="bottom"/>
          </w:tcPr>
          <w:p w14:paraId="457C3ED3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4A830E3A" w14:textId="77777777" w:rsidR="006F604F" w:rsidRPr="009D5B70" w:rsidRDefault="006F604F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306" w:type="dxa"/>
            <w:vAlign w:val="bottom"/>
          </w:tcPr>
          <w:p w14:paraId="20C59E4A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585640D7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00026EA5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785B710D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04F" w:rsidRPr="00167F29" w14:paraId="3A4203C1" w14:textId="77777777" w:rsidTr="004C56F7">
        <w:trPr>
          <w:cantSplit/>
          <w:trHeight w:hRule="exact" w:val="360"/>
          <w:tblHeader/>
        </w:trPr>
        <w:tc>
          <w:tcPr>
            <w:tcW w:w="4077" w:type="dxa"/>
          </w:tcPr>
          <w:p w14:paraId="77DFF0EB" w14:textId="77777777" w:rsidR="006F604F" w:rsidRPr="009D5B70" w:rsidRDefault="006F604F" w:rsidP="004C56F7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652A7189" w14:textId="77777777" w:rsidR="006F604F" w:rsidRPr="009D5B70" w:rsidRDefault="006F604F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285292E0" w14:textId="2DF9979F" w:rsidR="006F604F" w:rsidRPr="009D5B70" w:rsidRDefault="006F604F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013293" w:rsidRPr="009D5B70">
              <w:rPr>
                <w:rFonts w:ascii="Angsana New" w:hAnsi="Angsana New" w:cs="Angsana New"/>
                <w:sz w:val="30"/>
                <w:szCs w:val="30"/>
                <w:cs/>
              </w:rPr>
              <w:t>ระบบ</w:t>
            </w:r>
          </w:p>
        </w:tc>
        <w:tc>
          <w:tcPr>
            <w:tcW w:w="267" w:type="dxa"/>
            <w:vAlign w:val="bottom"/>
          </w:tcPr>
          <w:p w14:paraId="02D969C1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7FB8A5A7" w14:textId="77777777" w:rsidR="006F604F" w:rsidRPr="009D5B70" w:rsidRDefault="006F604F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306" w:type="dxa"/>
            <w:vAlign w:val="bottom"/>
          </w:tcPr>
          <w:p w14:paraId="69B7E270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4E76DCBF" w14:textId="77777777" w:rsidR="006F604F" w:rsidRPr="009D5B70" w:rsidRDefault="006F604F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306" w:type="dxa"/>
            <w:vAlign w:val="bottom"/>
          </w:tcPr>
          <w:p w14:paraId="40FF611B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203D1ADB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633C196D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13A84A95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04F" w:rsidRPr="00167F29" w14:paraId="31CE6059" w14:textId="77777777" w:rsidTr="004C56F7">
        <w:trPr>
          <w:cantSplit/>
          <w:trHeight w:hRule="exact" w:val="369"/>
          <w:tblHeader/>
        </w:trPr>
        <w:tc>
          <w:tcPr>
            <w:tcW w:w="4077" w:type="dxa"/>
          </w:tcPr>
          <w:p w14:paraId="1196E3D9" w14:textId="77777777" w:rsidR="006F604F" w:rsidRPr="009D5B70" w:rsidRDefault="006F604F" w:rsidP="004C56F7">
            <w:pPr>
              <w:spacing w:line="360" w:lineRule="exact"/>
              <w:ind w:left="-110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6" w:type="dxa"/>
          </w:tcPr>
          <w:p w14:paraId="64AFC26A" w14:textId="77777777" w:rsidR="006F604F" w:rsidRPr="009D5B70" w:rsidRDefault="006F604F" w:rsidP="004C56F7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45C23A65" w14:textId="6C9A9308" w:rsidR="006F604F" w:rsidRPr="009D5B70" w:rsidRDefault="00013293" w:rsidP="00856854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67" w:type="dxa"/>
            <w:vAlign w:val="bottom"/>
          </w:tcPr>
          <w:p w14:paraId="4746FF05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6D4DEA48" w14:textId="77777777" w:rsidR="006F604F" w:rsidRPr="009D5B70" w:rsidRDefault="006F604F" w:rsidP="00856854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06" w:type="dxa"/>
            <w:vAlign w:val="bottom"/>
          </w:tcPr>
          <w:p w14:paraId="6121BE58" w14:textId="77777777" w:rsidR="006F604F" w:rsidRPr="009D5B70" w:rsidRDefault="006F604F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66902F47" w14:textId="77777777" w:rsidR="006F604F" w:rsidRPr="009D5B70" w:rsidRDefault="006F604F" w:rsidP="00856854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06" w:type="dxa"/>
            <w:vAlign w:val="bottom"/>
          </w:tcPr>
          <w:p w14:paraId="4472938E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7A93837A" w14:textId="77777777" w:rsidR="006F604F" w:rsidRPr="009D5B70" w:rsidRDefault="006F604F" w:rsidP="00856854">
            <w:pPr>
              <w:tabs>
                <w:tab w:val="left" w:pos="1044"/>
              </w:tabs>
              <w:ind w:left="-108" w:right="-90" w:hanging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06" w:type="dxa"/>
            <w:vAlign w:val="bottom"/>
          </w:tcPr>
          <w:p w14:paraId="0827D7CF" w14:textId="77777777" w:rsidR="006F604F" w:rsidRPr="009D5B70" w:rsidRDefault="006F604F" w:rsidP="004C56F7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7B8ED6AB" w14:textId="77777777" w:rsidR="006F604F" w:rsidRPr="009D5B70" w:rsidRDefault="006F604F" w:rsidP="00856854">
            <w:pPr>
              <w:tabs>
                <w:tab w:val="left" w:pos="792"/>
              </w:tabs>
              <w:ind w:left="-108" w:right="-71" w:hanging="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13293" w:rsidRPr="009D5B70" w14:paraId="47320CE7" w14:textId="77777777" w:rsidTr="004C56F7">
        <w:trPr>
          <w:gridAfter w:val="1"/>
          <w:wAfter w:w="23" w:type="dxa"/>
          <w:cantSplit/>
          <w:trHeight w:hRule="exact" w:val="313"/>
          <w:tblHeader/>
        </w:trPr>
        <w:tc>
          <w:tcPr>
            <w:tcW w:w="4077" w:type="dxa"/>
          </w:tcPr>
          <w:p w14:paraId="5553047B" w14:textId="77777777" w:rsidR="00013293" w:rsidRPr="009D5B70" w:rsidRDefault="00013293" w:rsidP="004C56F7">
            <w:pPr>
              <w:ind w:left="-108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6" w:type="dxa"/>
          </w:tcPr>
          <w:p w14:paraId="6CDFCDD4" w14:textId="77777777" w:rsidR="00013293" w:rsidRPr="009D5B70" w:rsidRDefault="00013293" w:rsidP="004C56F7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37" w:type="dxa"/>
            <w:gridSpan w:val="9"/>
          </w:tcPr>
          <w:p w14:paraId="60E8347A" w14:textId="34533DD5" w:rsidR="00013293" w:rsidRPr="009D5B70" w:rsidRDefault="00013293" w:rsidP="004C56F7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04F" w:rsidRPr="00167F29" w14:paraId="783D02A7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6625D8ED" w14:textId="77777777" w:rsidR="006F604F" w:rsidRPr="009D5B70" w:rsidRDefault="006F604F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54FFE239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779694A6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6D18C61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83A8ABE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18E95638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4A9D68DA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13CC4A1D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F4408FD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10198C35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3F248CDE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04F" w:rsidRPr="00167F29" w14:paraId="2CAFD7DF" w14:textId="77777777" w:rsidTr="004C56F7">
        <w:trPr>
          <w:cantSplit/>
          <w:trHeight w:hRule="exact" w:val="405"/>
        </w:trPr>
        <w:tc>
          <w:tcPr>
            <w:tcW w:w="4077" w:type="dxa"/>
          </w:tcPr>
          <w:p w14:paraId="579BB0FC" w14:textId="14FB970E" w:rsidR="006F604F" w:rsidRPr="009D5B70" w:rsidRDefault="006F604F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สัญญาเช่ากับบริษัทให้เช่าซื้อ </w:t>
            </w:r>
            <w:r w:rsidR="001B3460"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306" w:type="dxa"/>
          </w:tcPr>
          <w:p w14:paraId="0AE1982E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B97CE04" w14:textId="56DC25F3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124,526</w:t>
            </w:r>
          </w:p>
        </w:tc>
        <w:tc>
          <w:tcPr>
            <w:tcW w:w="267" w:type="dxa"/>
          </w:tcPr>
          <w:p w14:paraId="59C736DC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9D03030" w14:textId="4A5A5ACC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322,094</w:t>
            </w:r>
          </w:p>
        </w:tc>
        <w:tc>
          <w:tcPr>
            <w:tcW w:w="306" w:type="dxa"/>
          </w:tcPr>
          <w:p w14:paraId="12D55D29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E639875" w14:textId="728075C0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13,806</w:t>
            </w:r>
          </w:p>
        </w:tc>
        <w:tc>
          <w:tcPr>
            <w:tcW w:w="306" w:type="dxa"/>
          </w:tcPr>
          <w:p w14:paraId="6DDC7A92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E572A7A" w14:textId="7A550ABF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306" w:type="dxa"/>
          </w:tcPr>
          <w:p w14:paraId="3105527A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3439E917" w14:textId="5B4246BF" w:rsidR="006F604F" w:rsidRPr="009D5B70" w:rsidRDefault="00013293" w:rsidP="00856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460,612</w:t>
            </w:r>
          </w:p>
        </w:tc>
      </w:tr>
      <w:tr w:rsidR="006F604F" w:rsidRPr="00167F29" w14:paraId="7587B7CE" w14:textId="77777777" w:rsidTr="004C56F7">
        <w:trPr>
          <w:cantSplit/>
          <w:trHeight w:hRule="exact" w:val="351"/>
        </w:trPr>
        <w:tc>
          <w:tcPr>
            <w:tcW w:w="4077" w:type="dxa"/>
          </w:tcPr>
          <w:p w14:paraId="70F9488C" w14:textId="77777777" w:rsidR="006F604F" w:rsidRPr="009D5B70" w:rsidRDefault="006F604F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306" w:type="dxa"/>
          </w:tcPr>
          <w:p w14:paraId="26610817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73801D1D" w14:textId="518300B6" w:rsidR="006F604F" w:rsidRPr="009D5B70" w:rsidRDefault="006F604F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2,368,138</w:t>
            </w:r>
          </w:p>
        </w:tc>
        <w:tc>
          <w:tcPr>
            <w:tcW w:w="267" w:type="dxa"/>
          </w:tcPr>
          <w:p w14:paraId="14E9DBAC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348BFA6" w14:textId="075A1363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08ED2085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C05404C" w14:textId="7021B037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306" w:type="dxa"/>
          </w:tcPr>
          <w:p w14:paraId="40805D01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77CCE73" w14:textId="46CCC6F2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94,82</w:t>
            </w:r>
            <w:r w:rsidR="007D6B54" w:rsidRPr="009D5B7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06" w:type="dxa"/>
          </w:tcPr>
          <w:p w14:paraId="2A08D883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3066DF0D" w14:textId="253C24B7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 w:hanging="37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2,463,427</w:t>
            </w:r>
          </w:p>
        </w:tc>
      </w:tr>
      <w:tr w:rsidR="006F604F" w:rsidRPr="00167F29" w14:paraId="3323F38D" w14:textId="77777777" w:rsidTr="004C56F7">
        <w:trPr>
          <w:cantSplit/>
          <w:trHeight w:hRule="exact" w:val="343"/>
        </w:trPr>
        <w:tc>
          <w:tcPr>
            <w:tcW w:w="4077" w:type="dxa"/>
          </w:tcPr>
          <w:p w14:paraId="72A361FA" w14:textId="77777777" w:rsidR="006F604F" w:rsidRPr="009D5B70" w:rsidRDefault="006F604F" w:rsidP="004C56F7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</w:tcPr>
          <w:p w14:paraId="00F2B5AD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7A305914" w14:textId="105BE5E8" w:rsidR="006F604F" w:rsidRPr="009D5B70" w:rsidRDefault="006F604F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2,492,664</w:t>
            </w:r>
          </w:p>
        </w:tc>
        <w:tc>
          <w:tcPr>
            <w:tcW w:w="267" w:type="dxa"/>
          </w:tcPr>
          <w:p w14:paraId="2BD64D0E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21B5108" w14:textId="53BCB162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322,094</w:t>
            </w:r>
          </w:p>
        </w:tc>
        <w:tc>
          <w:tcPr>
            <w:tcW w:w="306" w:type="dxa"/>
          </w:tcPr>
          <w:p w14:paraId="1D00825D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3795F756" w14:textId="14ED1315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14,272</w:t>
            </w:r>
          </w:p>
        </w:tc>
        <w:tc>
          <w:tcPr>
            <w:tcW w:w="306" w:type="dxa"/>
          </w:tcPr>
          <w:p w14:paraId="0F3E7802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6A8EAF6E" w14:textId="62A17BB2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95,0</w:t>
            </w:r>
            <w:r w:rsidR="007D6B54"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306" w:type="dxa"/>
          </w:tcPr>
          <w:p w14:paraId="7EECEC78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38ABCE" w14:textId="4FFB8D57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2,924,039</w:t>
            </w:r>
          </w:p>
        </w:tc>
      </w:tr>
      <w:tr w:rsidR="006F604F" w:rsidRPr="00167F29" w14:paraId="2FA6E691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0543296A" w14:textId="77777777" w:rsidR="006F604F" w:rsidRPr="009D5B70" w:rsidRDefault="006F604F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7C987C07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00DB256A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236F333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3B713513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010E002F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1129BC3B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0926DCE9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32F57B79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0E8EA238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10F20498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604F" w:rsidRPr="00167F29" w14:paraId="249B6F86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30E8125E" w14:textId="77777777" w:rsidR="006F604F" w:rsidRPr="009D5B70" w:rsidRDefault="006F604F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6" w:type="dxa"/>
          </w:tcPr>
          <w:p w14:paraId="52157F7E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DC8F714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1BB8472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F7FBDC0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29F41B1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62A8266C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67D6F8A4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D0D8BA3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4BB2C0CF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39BA1D0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604F" w:rsidRPr="00167F29" w14:paraId="72CD3B10" w14:textId="77777777" w:rsidTr="004C56F7">
        <w:trPr>
          <w:cantSplit/>
          <w:trHeight w:hRule="exact" w:val="387"/>
        </w:trPr>
        <w:tc>
          <w:tcPr>
            <w:tcW w:w="4077" w:type="dxa"/>
          </w:tcPr>
          <w:p w14:paraId="7A121BAD" w14:textId="74076269" w:rsidR="006F604F" w:rsidRPr="009D5B70" w:rsidRDefault="006F604F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สัญญาเช่ากับบริษัทให้เช่าซื้อ </w:t>
            </w:r>
            <w:r w:rsidR="001B3460"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306" w:type="dxa"/>
          </w:tcPr>
          <w:p w14:paraId="23BCBE4D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ADD4C98" w14:textId="42351DD8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143,062</w:t>
            </w:r>
          </w:p>
        </w:tc>
        <w:tc>
          <w:tcPr>
            <w:tcW w:w="267" w:type="dxa"/>
          </w:tcPr>
          <w:p w14:paraId="36D014AC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DA2479A" w14:textId="0977DFD7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498,940</w:t>
            </w:r>
          </w:p>
        </w:tc>
        <w:tc>
          <w:tcPr>
            <w:tcW w:w="306" w:type="dxa"/>
          </w:tcPr>
          <w:p w14:paraId="45A1BD0E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68DEA151" w14:textId="44CC0238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19,34</w:t>
            </w:r>
            <w:r w:rsidR="007D6B54" w:rsidRPr="009D5B7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06" w:type="dxa"/>
          </w:tcPr>
          <w:p w14:paraId="3FDF9B75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05BBB16" w14:textId="7C117DA8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1,126</w:t>
            </w:r>
          </w:p>
        </w:tc>
        <w:tc>
          <w:tcPr>
            <w:tcW w:w="306" w:type="dxa"/>
          </w:tcPr>
          <w:p w14:paraId="5A24FDD4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582A88C1" w14:textId="3BE04F8D" w:rsidR="006F604F" w:rsidRPr="009D5B70" w:rsidRDefault="00013293" w:rsidP="00856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662,47</w:t>
            </w:r>
            <w:r w:rsidR="003E66A3" w:rsidRPr="009D5B7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F604F" w:rsidRPr="00167F29" w14:paraId="09007F57" w14:textId="77777777" w:rsidTr="004C56F7">
        <w:trPr>
          <w:cantSplit/>
          <w:trHeight w:hRule="exact" w:val="360"/>
        </w:trPr>
        <w:tc>
          <w:tcPr>
            <w:tcW w:w="4077" w:type="dxa"/>
          </w:tcPr>
          <w:p w14:paraId="465FC4AE" w14:textId="77777777" w:rsidR="006F604F" w:rsidRPr="009D5B70" w:rsidRDefault="006F604F" w:rsidP="004C56F7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306" w:type="dxa"/>
          </w:tcPr>
          <w:p w14:paraId="63092864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715F74B8" w14:textId="185718F7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821,306</w:t>
            </w:r>
          </w:p>
        </w:tc>
        <w:tc>
          <w:tcPr>
            <w:tcW w:w="267" w:type="dxa"/>
          </w:tcPr>
          <w:p w14:paraId="760DA25D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A5A00A2" w14:textId="56D2F313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59D71BBE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2C504082" w14:textId="35C715DB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1,36</w:t>
            </w:r>
            <w:r w:rsidR="007D6B54" w:rsidRPr="009D5B7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06" w:type="dxa"/>
          </w:tcPr>
          <w:p w14:paraId="1DC79811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D2179AE" w14:textId="5C4A8F73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91,068</w:t>
            </w:r>
          </w:p>
        </w:tc>
        <w:tc>
          <w:tcPr>
            <w:tcW w:w="306" w:type="dxa"/>
          </w:tcPr>
          <w:p w14:paraId="5845AFD9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0477F50C" w14:textId="2134AA50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 w:hanging="37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913,741</w:t>
            </w:r>
          </w:p>
        </w:tc>
      </w:tr>
      <w:tr w:rsidR="006F604F" w:rsidRPr="00167F29" w14:paraId="78D4118D" w14:textId="77777777" w:rsidTr="004C56F7">
        <w:trPr>
          <w:cantSplit/>
          <w:trHeight w:hRule="exact" w:val="379"/>
        </w:trPr>
        <w:tc>
          <w:tcPr>
            <w:tcW w:w="4077" w:type="dxa"/>
          </w:tcPr>
          <w:p w14:paraId="7321E5FF" w14:textId="77777777" w:rsidR="006F604F" w:rsidRPr="009D5B70" w:rsidRDefault="006F604F" w:rsidP="004C56F7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</w:tcPr>
          <w:p w14:paraId="76816D15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5E42ABCC" w14:textId="5FDDA974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964,368</w:t>
            </w:r>
          </w:p>
        </w:tc>
        <w:tc>
          <w:tcPr>
            <w:tcW w:w="267" w:type="dxa"/>
          </w:tcPr>
          <w:p w14:paraId="3EC5A3FA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C706E13" w14:textId="59F76996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498,940</w:t>
            </w:r>
          </w:p>
        </w:tc>
        <w:tc>
          <w:tcPr>
            <w:tcW w:w="306" w:type="dxa"/>
          </w:tcPr>
          <w:p w14:paraId="203B8155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25DD56B9" w14:textId="67B66B8C" w:rsidR="006F604F" w:rsidRPr="009D5B70" w:rsidRDefault="00013293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20,715</w:t>
            </w:r>
          </w:p>
        </w:tc>
        <w:tc>
          <w:tcPr>
            <w:tcW w:w="306" w:type="dxa"/>
          </w:tcPr>
          <w:p w14:paraId="3754BD91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48F92CA8" w14:textId="60FE9F44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92,194</w:t>
            </w:r>
          </w:p>
        </w:tc>
        <w:tc>
          <w:tcPr>
            <w:tcW w:w="306" w:type="dxa"/>
          </w:tcPr>
          <w:p w14:paraId="1A32FFBA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893C1E" w14:textId="06344063" w:rsidR="006F604F" w:rsidRPr="009D5B70" w:rsidRDefault="00013293" w:rsidP="0085685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1,576,21</w:t>
            </w:r>
            <w:r w:rsidR="003E66A3"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6F604F" w:rsidRPr="00167F29" w14:paraId="50EE8F39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7AB25970" w14:textId="77777777" w:rsidR="006F604F" w:rsidRPr="009D5B70" w:rsidRDefault="006F604F" w:rsidP="004C56F7">
            <w:pPr>
              <w:spacing w:line="240" w:lineRule="auto"/>
              <w:ind w:right="-411"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271E0A69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46822733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A26AD31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65EDF4C6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4D44E42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0FCB1D43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E2E3A60" w14:textId="77777777" w:rsidR="006F604F" w:rsidRPr="009D5B70" w:rsidRDefault="006F604F" w:rsidP="004C56F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4E826711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BB8CA1E" w14:textId="77777777" w:rsidR="006F604F" w:rsidRPr="009D5B70" w:rsidRDefault="006F604F" w:rsidP="004C56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B2EE405" w14:textId="77777777" w:rsidR="006F604F" w:rsidRPr="009D5B70" w:rsidRDefault="006F604F" w:rsidP="004C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1CB9FE6" w14:textId="77777777" w:rsidR="00A7133D" w:rsidRDefault="00A7133D" w:rsidP="00A7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 w:cs="Angsana New"/>
          <w:sz w:val="30"/>
          <w:szCs w:val="30"/>
        </w:rPr>
      </w:pPr>
    </w:p>
    <w:tbl>
      <w:tblPr>
        <w:tblW w:w="1354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077"/>
        <w:gridCol w:w="306"/>
        <w:gridCol w:w="1647"/>
        <w:gridCol w:w="267"/>
        <w:gridCol w:w="1531"/>
        <w:gridCol w:w="306"/>
        <w:gridCol w:w="1735"/>
        <w:gridCol w:w="306"/>
        <w:gridCol w:w="1531"/>
        <w:gridCol w:w="306"/>
        <w:gridCol w:w="1508"/>
        <w:gridCol w:w="23"/>
      </w:tblGrid>
      <w:tr w:rsidR="008D69AA" w:rsidRPr="006F604F" w14:paraId="2B3998F9" w14:textId="77777777" w:rsidTr="004C56F7">
        <w:trPr>
          <w:cantSplit/>
          <w:trHeight w:hRule="exact" w:val="313"/>
          <w:tblHeader/>
        </w:trPr>
        <w:tc>
          <w:tcPr>
            <w:tcW w:w="4077" w:type="dxa"/>
          </w:tcPr>
          <w:p w14:paraId="2BC2355D" w14:textId="77777777" w:rsidR="008D69AA" w:rsidRPr="009D5B70" w:rsidRDefault="008D69AA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9D5B7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06" w:type="dxa"/>
          </w:tcPr>
          <w:p w14:paraId="5485FF89" w14:textId="77777777" w:rsidR="008D69AA" w:rsidRPr="009D5B70" w:rsidRDefault="008D69AA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0" w:type="dxa"/>
            <w:gridSpan w:val="10"/>
          </w:tcPr>
          <w:p w14:paraId="312673EA" w14:textId="5437CA07" w:rsidR="008D69AA" w:rsidRPr="009D5B70" w:rsidRDefault="008D69AA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33D" w:rsidRPr="006F604F" w14:paraId="4A527F42" w14:textId="77777777" w:rsidTr="004C56F7">
        <w:trPr>
          <w:cantSplit/>
          <w:trHeight w:hRule="exact" w:val="342"/>
          <w:tblHeader/>
        </w:trPr>
        <w:tc>
          <w:tcPr>
            <w:tcW w:w="4077" w:type="dxa"/>
          </w:tcPr>
          <w:p w14:paraId="5BAE4E70" w14:textId="77777777" w:rsidR="00A7133D" w:rsidRPr="009D5B70" w:rsidRDefault="00A7133D" w:rsidP="00E9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4904118D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3C223985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  <w:vAlign w:val="bottom"/>
          </w:tcPr>
          <w:p w14:paraId="0805815B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564031F6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77C98327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08B978BD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06" w:type="dxa"/>
            <w:vAlign w:val="bottom"/>
          </w:tcPr>
          <w:p w14:paraId="4E59B104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61E8D5CB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3C5EC9CD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1B709D62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6E67A2DC" w14:textId="77777777" w:rsidTr="004C56F7">
        <w:trPr>
          <w:cantSplit/>
          <w:trHeight w:hRule="exact" w:val="360"/>
          <w:tblHeader/>
        </w:trPr>
        <w:tc>
          <w:tcPr>
            <w:tcW w:w="4077" w:type="dxa"/>
          </w:tcPr>
          <w:p w14:paraId="59E8EBD4" w14:textId="77777777" w:rsidR="00A7133D" w:rsidRPr="009D5B70" w:rsidRDefault="00A7133D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57AC1096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7F052BE5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67" w:type="dxa"/>
            <w:vAlign w:val="bottom"/>
          </w:tcPr>
          <w:p w14:paraId="0471F57E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22E39BA5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06" w:type="dxa"/>
            <w:vAlign w:val="bottom"/>
          </w:tcPr>
          <w:p w14:paraId="10D6DD9D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1E008D41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306" w:type="dxa"/>
            <w:vAlign w:val="bottom"/>
          </w:tcPr>
          <w:p w14:paraId="1637B974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72D24B83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08A7DF86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2B36BFC5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4543B63C" w14:textId="77777777" w:rsidTr="004C56F7">
        <w:trPr>
          <w:cantSplit/>
          <w:trHeight w:hRule="exact" w:val="360"/>
          <w:tblHeader/>
        </w:trPr>
        <w:tc>
          <w:tcPr>
            <w:tcW w:w="4077" w:type="dxa"/>
          </w:tcPr>
          <w:p w14:paraId="18DFB7E7" w14:textId="77777777" w:rsidR="00A7133D" w:rsidRPr="009D5B70" w:rsidRDefault="00A7133D" w:rsidP="00E97C8C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599ED4A2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3D504223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67" w:type="dxa"/>
            <w:vAlign w:val="bottom"/>
          </w:tcPr>
          <w:p w14:paraId="4B061926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43FF97E1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306" w:type="dxa"/>
            <w:vAlign w:val="bottom"/>
          </w:tcPr>
          <w:p w14:paraId="3F725ABF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21101A38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306" w:type="dxa"/>
            <w:vAlign w:val="bottom"/>
          </w:tcPr>
          <w:p w14:paraId="01CA9F1A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55466A3B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vAlign w:val="bottom"/>
          </w:tcPr>
          <w:p w14:paraId="096645B6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338D0D4B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22386E95" w14:textId="77777777" w:rsidTr="004C56F7">
        <w:trPr>
          <w:cantSplit/>
          <w:trHeight w:hRule="exact" w:val="387"/>
          <w:tblHeader/>
        </w:trPr>
        <w:tc>
          <w:tcPr>
            <w:tcW w:w="4077" w:type="dxa"/>
          </w:tcPr>
          <w:p w14:paraId="51B2FA48" w14:textId="77777777" w:rsidR="00A7133D" w:rsidRPr="009D5B70" w:rsidRDefault="00A7133D" w:rsidP="00E97C8C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6" w:type="dxa"/>
          </w:tcPr>
          <w:p w14:paraId="5A3877DE" w14:textId="77777777" w:rsidR="00A7133D" w:rsidRPr="009D5B70" w:rsidRDefault="00A7133D" w:rsidP="00E97C8C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7" w:type="dxa"/>
            <w:vAlign w:val="bottom"/>
          </w:tcPr>
          <w:p w14:paraId="435B6613" w14:textId="77777777" w:rsidR="00A7133D" w:rsidRPr="009D5B70" w:rsidRDefault="00A7133D" w:rsidP="00E97C8C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67" w:type="dxa"/>
            <w:vAlign w:val="bottom"/>
          </w:tcPr>
          <w:p w14:paraId="2467CC5B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3D1796A6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06" w:type="dxa"/>
            <w:vAlign w:val="bottom"/>
          </w:tcPr>
          <w:p w14:paraId="4CFB451B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5" w:type="dxa"/>
            <w:vAlign w:val="bottom"/>
          </w:tcPr>
          <w:p w14:paraId="5E96FEBD" w14:textId="77777777" w:rsidR="00A7133D" w:rsidRPr="009D5B70" w:rsidRDefault="00A7133D" w:rsidP="00E97C8C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06" w:type="dxa"/>
            <w:vAlign w:val="bottom"/>
          </w:tcPr>
          <w:p w14:paraId="61B78202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vAlign w:val="bottom"/>
          </w:tcPr>
          <w:p w14:paraId="58036F66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06" w:type="dxa"/>
            <w:vAlign w:val="bottom"/>
          </w:tcPr>
          <w:p w14:paraId="16D592BE" w14:textId="77777777" w:rsidR="00A7133D" w:rsidRPr="009D5B70" w:rsidRDefault="00A7133D" w:rsidP="00E97C8C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1A6B5213" w14:textId="77777777" w:rsidR="00A7133D" w:rsidRPr="009D5B70" w:rsidRDefault="00A7133D" w:rsidP="00E97C8C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7133D" w:rsidRPr="009D5B70" w14:paraId="2CA39714" w14:textId="77777777" w:rsidTr="004C56F7">
        <w:trPr>
          <w:gridAfter w:val="1"/>
          <w:wAfter w:w="23" w:type="dxa"/>
          <w:cantSplit/>
          <w:trHeight w:hRule="exact" w:val="313"/>
          <w:tblHeader/>
        </w:trPr>
        <w:tc>
          <w:tcPr>
            <w:tcW w:w="4077" w:type="dxa"/>
          </w:tcPr>
          <w:p w14:paraId="69F70F23" w14:textId="77777777" w:rsidR="00A7133D" w:rsidRPr="009D5B70" w:rsidRDefault="00A7133D" w:rsidP="00E97C8C">
            <w:pPr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6" w:type="dxa"/>
          </w:tcPr>
          <w:p w14:paraId="460C96B8" w14:textId="77777777" w:rsidR="00A7133D" w:rsidRPr="009D5B70" w:rsidRDefault="00A7133D" w:rsidP="00E97C8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37" w:type="dxa"/>
            <w:gridSpan w:val="9"/>
          </w:tcPr>
          <w:p w14:paraId="6BFEE4FC" w14:textId="77777777" w:rsidR="00A7133D" w:rsidRPr="009D5B70" w:rsidRDefault="00A7133D" w:rsidP="00E97C8C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133D" w:rsidRPr="006F604F" w14:paraId="60F4F331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1AE793BD" w14:textId="77777777" w:rsidR="00A7133D" w:rsidRPr="009D5B70" w:rsidRDefault="00A7133D" w:rsidP="00270EF8">
            <w:pPr>
              <w:tabs>
                <w:tab w:val="clear" w:pos="227"/>
                <w:tab w:val="left" w:pos="0"/>
              </w:tabs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06" w:type="dxa"/>
          </w:tcPr>
          <w:p w14:paraId="411B7959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60B344E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E28089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A69C656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06EA9E6C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71CC4C27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459279D7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F5908BF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5B1407C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C039841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645110DA" w14:textId="77777777" w:rsidTr="004C56F7">
        <w:trPr>
          <w:cantSplit/>
          <w:trHeight w:hRule="exact" w:val="423"/>
        </w:trPr>
        <w:tc>
          <w:tcPr>
            <w:tcW w:w="4077" w:type="dxa"/>
          </w:tcPr>
          <w:p w14:paraId="30228920" w14:textId="1BB02680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สัญญาเช่ากับบริษัทให้เช่าซื้อ </w:t>
            </w:r>
            <w:r w:rsidR="001B3460"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306" w:type="dxa"/>
          </w:tcPr>
          <w:p w14:paraId="37F360CD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ED55997" w14:textId="7A5B4AE8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9DAA36A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3BBDDC5" w14:textId="6B932DC0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206,865</w:t>
            </w:r>
          </w:p>
        </w:tc>
        <w:tc>
          <w:tcPr>
            <w:tcW w:w="306" w:type="dxa"/>
          </w:tcPr>
          <w:p w14:paraId="19379441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043F323F" w14:textId="0BECC676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077749F2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65C7F17" w14:textId="15864555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25845559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0CAEF74" w14:textId="24477F84" w:rsidR="00A7133D" w:rsidRPr="009D5B70" w:rsidRDefault="008C5EBF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206,865</w:t>
            </w:r>
          </w:p>
        </w:tc>
      </w:tr>
      <w:tr w:rsidR="00A7133D" w:rsidRPr="006F604F" w14:paraId="312F95F4" w14:textId="77777777" w:rsidTr="004C56F7">
        <w:trPr>
          <w:cantSplit/>
          <w:trHeight w:hRule="exact" w:val="369"/>
        </w:trPr>
        <w:tc>
          <w:tcPr>
            <w:tcW w:w="4077" w:type="dxa"/>
          </w:tcPr>
          <w:p w14:paraId="150061A0" w14:textId="77777777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306" w:type="dxa"/>
          </w:tcPr>
          <w:p w14:paraId="4AADF637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0ECB7393" w14:textId="2039A576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3,730</w:t>
            </w:r>
          </w:p>
        </w:tc>
        <w:tc>
          <w:tcPr>
            <w:tcW w:w="267" w:type="dxa"/>
          </w:tcPr>
          <w:p w14:paraId="2E1D8ED8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EFDB00A" w14:textId="084F0794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2557329F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D3DC013" w14:textId="48CB066E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466</w:t>
            </w:r>
          </w:p>
        </w:tc>
        <w:tc>
          <w:tcPr>
            <w:tcW w:w="306" w:type="dxa"/>
          </w:tcPr>
          <w:p w14:paraId="64FE6939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F17A51F" w14:textId="0E99784D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13,231</w:t>
            </w:r>
          </w:p>
        </w:tc>
        <w:tc>
          <w:tcPr>
            <w:tcW w:w="306" w:type="dxa"/>
          </w:tcPr>
          <w:p w14:paraId="192661F1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70881F8F" w14:textId="0478F029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17,427</w:t>
            </w:r>
          </w:p>
        </w:tc>
      </w:tr>
      <w:tr w:rsidR="00A7133D" w:rsidRPr="006F604F" w14:paraId="16495960" w14:textId="77777777" w:rsidTr="004C56F7">
        <w:trPr>
          <w:cantSplit/>
          <w:trHeight w:hRule="exact" w:val="343"/>
        </w:trPr>
        <w:tc>
          <w:tcPr>
            <w:tcW w:w="4077" w:type="dxa"/>
          </w:tcPr>
          <w:p w14:paraId="099885CA" w14:textId="77777777" w:rsidR="00A7133D" w:rsidRPr="009D5B70" w:rsidRDefault="00A7133D" w:rsidP="00E97C8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</w:tcPr>
          <w:p w14:paraId="3B51492F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38716FC2" w14:textId="3FB9C68C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3,730</w:t>
            </w:r>
          </w:p>
        </w:tc>
        <w:tc>
          <w:tcPr>
            <w:tcW w:w="267" w:type="dxa"/>
          </w:tcPr>
          <w:p w14:paraId="72D93D97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31CBB13" w14:textId="00F503B9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206,865</w:t>
            </w:r>
          </w:p>
        </w:tc>
        <w:tc>
          <w:tcPr>
            <w:tcW w:w="306" w:type="dxa"/>
          </w:tcPr>
          <w:p w14:paraId="50418D0F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7DCD6B63" w14:textId="5977916C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306" w:type="dxa"/>
          </w:tcPr>
          <w:p w14:paraId="4C9DA73B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7255C6C" w14:textId="30682A6E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13,231</w:t>
            </w:r>
          </w:p>
        </w:tc>
        <w:tc>
          <w:tcPr>
            <w:tcW w:w="306" w:type="dxa"/>
          </w:tcPr>
          <w:p w14:paraId="4F577AD8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0819D" w14:textId="1C3DB971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224,292</w:t>
            </w:r>
          </w:p>
        </w:tc>
      </w:tr>
      <w:tr w:rsidR="00A7133D" w:rsidRPr="006F604F" w14:paraId="1BD54376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16F67C96" w14:textId="77777777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09164FA0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37F96B64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699B2FE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0174A80C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35F8BE1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3386276F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CA39388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5FA9D0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73026F7E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3F7C3A4C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133D" w:rsidRPr="006F604F" w14:paraId="6601BE15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5F89D524" w14:textId="77777777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6" w:type="dxa"/>
          </w:tcPr>
          <w:p w14:paraId="45C2A6A9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7808067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7CAD58B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B6F2571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1FC21EA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30ADDAE3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18B2F7E1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4DC3C2C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2FFD17C3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1B855B06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133D" w:rsidRPr="006F604F" w14:paraId="424D6C3B" w14:textId="77777777" w:rsidTr="004C56F7">
        <w:trPr>
          <w:cantSplit/>
          <w:trHeight w:hRule="exact" w:val="378"/>
        </w:trPr>
        <w:tc>
          <w:tcPr>
            <w:tcW w:w="4077" w:type="dxa"/>
          </w:tcPr>
          <w:p w14:paraId="6BE621B7" w14:textId="002A1841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สัญญาเช่ากับบริษัทให้เช่าซื้อ </w:t>
            </w:r>
            <w:r w:rsidR="001B3460" w:rsidRPr="009D5B70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306" w:type="dxa"/>
          </w:tcPr>
          <w:p w14:paraId="76A84D82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B260F3" w14:textId="5502C9E4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33E1356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F78818B" w14:textId="5418F313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349,051</w:t>
            </w:r>
          </w:p>
        </w:tc>
        <w:tc>
          <w:tcPr>
            <w:tcW w:w="306" w:type="dxa"/>
          </w:tcPr>
          <w:p w14:paraId="6D0E66EB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</w:tcPr>
          <w:p w14:paraId="5C8F32C4" w14:textId="326B1CD9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7C9B6A88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152E1BC" w14:textId="523E85CD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13AACCBB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1A7CD6E9" w14:textId="18060A23" w:rsidR="00A7133D" w:rsidRPr="009D5B70" w:rsidRDefault="008C5EBF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349,051</w:t>
            </w:r>
          </w:p>
        </w:tc>
      </w:tr>
      <w:tr w:rsidR="00A7133D" w:rsidRPr="006F604F" w14:paraId="3B6FCA8F" w14:textId="77777777" w:rsidTr="004C56F7">
        <w:trPr>
          <w:cantSplit/>
          <w:trHeight w:hRule="exact" w:val="351"/>
        </w:trPr>
        <w:tc>
          <w:tcPr>
            <w:tcW w:w="4077" w:type="dxa"/>
          </w:tcPr>
          <w:p w14:paraId="2F3DE721" w14:textId="77777777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306" w:type="dxa"/>
          </w:tcPr>
          <w:p w14:paraId="74D8B2B4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384C9BCD" w14:textId="2A108A8E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21,049</w:t>
            </w:r>
          </w:p>
        </w:tc>
        <w:tc>
          <w:tcPr>
            <w:tcW w:w="267" w:type="dxa"/>
          </w:tcPr>
          <w:p w14:paraId="6E01DD6A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8981275" w14:textId="5C31F791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6" w:type="dxa"/>
          </w:tcPr>
          <w:p w14:paraId="5D090285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3DB2975C" w14:textId="4E3615BD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1,366</w:t>
            </w:r>
          </w:p>
        </w:tc>
        <w:tc>
          <w:tcPr>
            <w:tcW w:w="306" w:type="dxa"/>
          </w:tcPr>
          <w:p w14:paraId="0765859C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CC35556" w14:textId="5FB18900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16,403</w:t>
            </w:r>
          </w:p>
        </w:tc>
        <w:tc>
          <w:tcPr>
            <w:tcW w:w="306" w:type="dxa"/>
          </w:tcPr>
          <w:p w14:paraId="4CADAFC4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3E3CBEC8" w14:textId="72542179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sz w:val="30"/>
                <w:szCs w:val="30"/>
              </w:rPr>
              <w:t>38,818</w:t>
            </w:r>
          </w:p>
        </w:tc>
      </w:tr>
      <w:tr w:rsidR="00A7133D" w:rsidRPr="008A5A08" w14:paraId="147E1876" w14:textId="77777777" w:rsidTr="004C56F7">
        <w:trPr>
          <w:cantSplit/>
          <w:trHeight w:hRule="exact" w:val="379"/>
        </w:trPr>
        <w:tc>
          <w:tcPr>
            <w:tcW w:w="4077" w:type="dxa"/>
          </w:tcPr>
          <w:p w14:paraId="4ABAA9DD" w14:textId="77777777" w:rsidR="00A7133D" w:rsidRPr="009D5B70" w:rsidRDefault="00A7133D" w:rsidP="00E97C8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</w:tcPr>
          <w:p w14:paraId="76135BEC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5FBA685D" w14:textId="0E2F818E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21,049</w:t>
            </w:r>
          </w:p>
        </w:tc>
        <w:tc>
          <w:tcPr>
            <w:tcW w:w="267" w:type="dxa"/>
          </w:tcPr>
          <w:p w14:paraId="0D42ACE7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1EFC9B9" w14:textId="2254B539" w:rsidR="00A7133D" w:rsidRPr="009D5B70" w:rsidRDefault="003E66A3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349,051</w:t>
            </w:r>
          </w:p>
        </w:tc>
        <w:tc>
          <w:tcPr>
            <w:tcW w:w="306" w:type="dxa"/>
          </w:tcPr>
          <w:p w14:paraId="771A93B2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51A11D88" w14:textId="530643FD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1,366</w:t>
            </w:r>
          </w:p>
        </w:tc>
        <w:tc>
          <w:tcPr>
            <w:tcW w:w="306" w:type="dxa"/>
          </w:tcPr>
          <w:p w14:paraId="2CF6CCA4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3156814" w14:textId="60C8C67B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16,403</w:t>
            </w:r>
          </w:p>
        </w:tc>
        <w:tc>
          <w:tcPr>
            <w:tcW w:w="306" w:type="dxa"/>
          </w:tcPr>
          <w:p w14:paraId="37467918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A05F8B" w14:textId="34E994D9" w:rsidR="00A7133D" w:rsidRPr="009D5B70" w:rsidRDefault="008C5EBF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5B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387,869</w:t>
            </w:r>
          </w:p>
        </w:tc>
      </w:tr>
      <w:tr w:rsidR="00A7133D" w:rsidRPr="008A5A08" w14:paraId="1665A2A7" w14:textId="77777777" w:rsidTr="004C56F7">
        <w:trPr>
          <w:cantSplit/>
          <w:trHeight w:hRule="exact" w:val="313"/>
        </w:trPr>
        <w:tc>
          <w:tcPr>
            <w:tcW w:w="4077" w:type="dxa"/>
          </w:tcPr>
          <w:p w14:paraId="447D2CDA" w14:textId="77777777" w:rsidR="00A7133D" w:rsidRPr="009D5B70" w:rsidRDefault="00A7133D" w:rsidP="00E97C8C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112E73B3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3E195EF6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5CE166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7C4004AE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3F008684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</w:tcPr>
          <w:p w14:paraId="123540CF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20040A49" w14:textId="77777777" w:rsidR="00A7133D" w:rsidRPr="009D5B70" w:rsidRDefault="00A7133D" w:rsidP="00E97C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560B5820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14:paraId="0C40BA04" w14:textId="77777777" w:rsidR="00A7133D" w:rsidRPr="009D5B70" w:rsidRDefault="00A7133D" w:rsidP="00E97C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A2CDEA1" w14:textId="77777777" w:rsidR="00A7133D" w:rsidRPr="009D5B70" w:rsidRDefault="00A7133D" w:rsidP="00E9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CE8BCFF" w14:textId="0EAF2FDB" w:rsidR="00A7133D" w:rsidRDefault="00A7133D" w:rsidP="00134F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  <w:sectPr w:rsidR="00A7133D" w:rsidSect="004C56F7">
          <w:headerReference w:type="default" r:id="rId24"/>
          <w:pgSz w:w="16834" w:h="11909" w:orient="landscape" w:code="9"/>
          <w:pgMar w:top="1152" w:right="691" w:bottom="1152" w:left="1080" w:header="720" w:footer="720" w:gutter="0"/>
          <w:pgNumType w:start="89"/>
          <w:cols w:space="720"/>
          <w:docGrid w:linePitch="360"/>
        </w:sectPr>
      </w:pPr>
    </w:p>
    <w:p w14:paraId="277BB930" w14:textId="093A51BF" w:rsidR="005F1412" w:rsidRPr="00CF1517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07C2BF8" w14:textId="77777777" w:rsidR="005F1412" w:rsidRPr="00C730B6" w:rsidRDefault="005F1412" w:rsidP="00576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14:paraId="758D254C" w14:textId="37ECFBB0" w:rsidR="00B27DA7" w:rsidRPr="00134FDF" w:rsidRDefault="005F1412" w:rsidP="0013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="00FD21AD" w:rsidRPr="00CF1517">
        <w:rPr>
          <w:rFonts w:ascii="Angsana New" w:hAnsi="Angsana New" w:cs="Angsana New"/>
          <w:sz w:val="30"/>
          <w:szCs w:val="30"/>
        </w:rPr>
        <w:t xml:space="preserve"> </w:t>
      </w:r>
      <w:r w:rsidR="00FD21AD" w:rsidRPr="00CF1517">
        <w:rPr>
          <w:rFonts w:ascii="Angsana New" w:hAnsi="Angsana New" w:cs="Angsana New"/>
          <w:sz w:val="30"/>
          <w:szCs w:val="30"/>
          <w:cs/>
        </w:rPr>
        <w:t>ธันวาคม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813247">
        <w:rPr>
          <w:rFonts w:ascii="Angsana New" w:hAnsi="Angsana New" w:cs="Angsana New"/>
          <w:sz w:val="30"/>
          <w:szCs w:val="30"/>
        </w:rPr>
        <w:t>4</w:t>
      </w:r>
      <w:r w:rsidR="001447F7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C22E22">
        <w:rPr>
          <w:rFonts w:ascii="Angsana New" w:hAnsi="Angsana New" w:cs="Angsana New"/>
          <w:sz w:val="30"/>
          <w:szCs w:val="30"/>
        </w:rPr>
        <w:t xml:space="preserve"> </w:t>
      </w:r>
      <w:r w:rsidR="000D0F9A">
        <w:rPr>
          <w:rFonts w:ascii="Angsana New" w:hAnsi="Angsana New" w:cs="Angsana New"/>
          <w:sz w:val="30"/>
          <w:szCs w:val="30"/>
        </w:rPr>
        <w:t xml:space="preserve">879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0D0F9A">
        <w:rPr>
          <w:rFonts w:ascii="Angsana New" w:hAnsi="Angsana New" w:cs="Angsana New"/>
          <w:sz w:val="30"/>
          <w:szCs w:val="30"/>
        </w:rPr>
        <w:t>388</w:t>
      </w:r>
      <w:r w:rsidR="00855BEB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813247">
        <w:rPr>
          <w:rFonts w:ascii="Angsana New" w:hAnsi="Angsana New" w:cs="Angsana New"/>
          <w:i/>
          <w:iCs/>
          <w:sz w:val="30"/>
          <w:szCs w:val="30"/>
        </w:rPr>
        <w:t>3</w:t>
      </w:r>
      <w:r w:rsidRPr="00DD699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13247">
        <w:rPr>
          <w:rFonts w:ascii="Angsana New" w:hAnsi="Angsana New" w:cs="Angsana New"/>
          <w:i/>
          <w:iCs/>
          <w:sz w:val="30"/>
          <w:szCs w:val="30"/>
        </w:rPr>
        <w:t>3,685</w:t>
      </w:r>
      <w:r w:rsidR="001447F7" w:rsidRPr="00DD699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D699A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813247">
        <w:rPr>
          <w:rFonts w:ascii="Angsana New" w:hAnsi="Angsana New" w:cs="Angsana New"/>
          <w:i/>
          <w:iCs/>
          <w:sz w:val="30"/>
          <w:szCs w:val="30"/>
        </w:rPr>
        <w:t>1,148</w:t>
      </w:r>
      <w:r w:rsidR="001447F7" w:rsidRPr="00DD699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D699A">
        <w:rPr>
          <w:rFonts w:ascii="Angsana New" w:hAnsi="Angsana New" w:cs="Angsana New"/>
          <w:i/>
          <w:iCs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บาท ตามลำดับ)</w:t>
      </w:r>
    </w:p>
    <w:p w14:paraId="2B89D092" w14:textId="77777777" w:rsidR="00B27DA7" w:rsidRPr="00C730B6" w:rsidRDefault="00B2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9F67C09" w14:textId="40AA0FAC" w:rsidR="003A1A27" w:rsidRPr="00CF1517" w:rsidRDefault="004C13EC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ประมาณการหนี้สินสำหรับ</w:t>
      </w:r>
      <w:r w:rsidR="00BD2B9A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ผลประโยชน์พนักงาน</w:t>
      </w:r>
      <w:r w:rsidR="00804175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14:paraId="500113E0" w14:textId="77777777" w:rsidR="004534D9" w:rsidRPr="003F4BD0" w:rsidRDefault="004534D9" w:rsidP="004534D9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eastAsia="Malgun Gothic" w:hAnsi="Angsana New" w:cs="Angsana New"/>
          <w:b/>
          <w:bCs/>
          <w:sz w:val="28"/>
          <w:szCs w:val="28"/>
          <w:lang w:eastAsia="ko-KR"/>
        </w:rPr>
      </w:pPr>
    </w:p>
    <w:p w14:paraId="54645177" w14:textId="77777777" w:rsidR="00BD2B9A" w:rsidRPr="00CF1517" w:rsidRDefault="00BD2B9A" w:rsidP="00BD2B9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กลุ่มบริษัทมีโครงการผลประโยชน์ของพนักงานเมื่อเกษียณอายุตามกฎหมายแรงงานของแต่ละประเทศ</w:t>
      </w:r>
    </w:p>
    <w:p w14:paraId="27961AF3" w14:textId="77777777" w:rsidR="00BD2B9A" w:rsidRPr="003F4BD0" w:rsidRDefault="00BD2B9A" w:rsidP="00BD2B9A">
      <w:pPr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19439A" w:rsidRPr="00CF1517" w14:paraId="70FEE708" w14:textId="77777777" w:rsidTr="008A7D6E">
        <w:trPr>
          <w:tblHeader/>
        </w:trPr>
        <w:tc>
          <w:tcPr>
            <w:tcW w:w="2197" w:type="pct"/>
          </w:tcPr>
          <w:p w14:paraId="2B6724E9" w14:textId="77777777" w:rsidR="0019439A" w:rsidRPr="00CF1517" w:rsidRDefault="0019439A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OLE_LINK1"/>
            <w:bookmarkStart w:id="5" w:name="OLE_LINK2"/>
          </w:p>
        </w:tc>
        <w:tc>
          <w:tcPr>
            <w:tcW w:w="1343" w:type="pct"/>
            <w:gridSpan w:val="4"/>
          </w:tcPr>
          <w:p w14:paraId="2EFFD8DC" w14:textId="77777777" w:rsidR="0019439A" w:rsidRPr="00CF1517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2F3E13" w14:textId="77777777" w:rsidR="0019439A" w:rsidRPr="00CF1517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76D23B0" w14:textId="77777777" w:rsidR="0019439A" w:rsidRPr="00CF1517" w:rsidRDefault="0019439A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bookmarkEnd w:id="5"/>
      <w:tr w:rsidR="00FF4E3A" w:rsidRPr="00CF1517" w14:paraId="3BD3F858" w14:textId="77777777" w:rsidTr="008A7D6E">
        <w:trPr>
          <w:tblHeader/>
        </w:trPr>
        <w:tc>
          <w:tcPr>
            <w:tcW w:w="2197" w:type="pct"/>
          </w:tcPr>
          <w:p w14:paraId="7DF224C6" w14:textId="321642ED" w:rsidR="00FF4E3A" w:rsidRPr="000F5991" w:rsidRDefault="000F5991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F59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F59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59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F59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0F59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</w:tcPr>
          <w:p w14:paraId="4D79BE55" w14:textId="5439F295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gridSpan w:val="2"/>
          </w:tcPr>
          <w:p w14:paraId="5287AD34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A0C7411" w14:textId="3D72C098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ACD714B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7FF7CE" w14:textId="5650283C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76525E18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F0AAC4" w14:textId="68820103" w:rsidR="00FF4E3A" w:rsidRPr="00CF1517" w:rsidRDefault="00813247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F4E3A" w:rsidRPr="00CF1517" w14:paraId="14C77385" w14:textId="77777777" w:rsidTr="008A7D6E">
        <w:trPr>
          <w:trHeight w:val="317"/>
          <w:tblHeader/>
        </w:trPr>
        <w:tc>
          <w:tcPr>
            <w:tcW w:w="2197" w:type="pct"/>
          </w:tcPr>
          <w:p w14:paraId="4DEB2B53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3" w:type="pct"/>
            <w:gridSpan w:val="8"/>
          </w:tcPr>
          <w:p w14:paraId="51E9E372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247" w:rsidRPr="00CF1517" w14:paraId="7DCA0A2C" w14:textId="77777777" w:rsidTr="008A7D6E">
        <w:tc>
          <w:tcPr>
            <w:tcW w:w="2197" w:type="pct"/>
            <w:vAlign w:val="bottom"/>
          </w:tcPr>
          <w:p w14:paraId="095AEA8D" w14:textId="77777777" w:rsidR="00813247" w:rsidRPr="00CF1517" w:rsidRDefault="00813247" w:rsidP="00813247">
            <w:pPr>
              <w:pStyle w:val="a"/>
              <w:tabs>
                <w:tab w:val="clear" w:pos="1080"/>
                <w:tab w:val="left" w:pos="144"/>
              </w:tabs>
              <w:ind w:left="-24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CF1517">
              <w:rPr>
                <w:rFonts w:ascii="Angsana New" w:eastAsia="Angsana New" w:hAnsi="Angsana New" w:cs="Angsana New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7FE4DBB7" w14:textId="0BE0191B" w:rsidR="00813247" w:rsidRPr="00CF1517" w:rsidRDefault="006030AE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</w:t>
            </w:r>
            <w:r w:rsidR="00456AE1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CE07B2" w14:textId="77777777" w:rsidR="00813247" w:rsidRPr="00CF1517" w:rsidRDefault="00813247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009DDA7" w14:textId="3BE25D40" w:rsidR="00813247" w:rsidRPr="00CF1517" w:rsidRDefault="00813247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55892D07" w14:textId="77777777" w:rsidR="00813247" w:rsidRPr="00CF1517" w:rsidRDefault="00813247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A914BD3" w14:textId="6D02B342" w:rsidR="00813247" w:rsidRPr="00CF1517" w:rsidRDefault="00FB7467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9,42</w:t>
            </w:r>
            <w:r w:rsidR="00085888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6" w:type="pct"/>
            <w:vAlign w:val="bottom"/>
          </w:tcPr>
          <w:p w14:paraId="03168ECF" w14:textId="77777777" w:rsidR="00813247" w:rsidRPr="00CF1517" w:rsidRDefault="00813247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37154AC" w14:textId="2A9C4A0D" w:rsidR="00813247" w:rsidRPr="00CF1517" w:rsidRDefault="00813247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813247" w:rsidRPr="00CF1517" w14:paraId="3CF62B38" w14:textId="77777777" w:rsidTr="008A7D6E">
        <w:tc>
          <w:tcPr>
            <w:tcW w:w="2197" w:type="pct"/>
            <w:vAlign w:val="bottom"/>
          </w:tcPr>
          <w:p w14:paraId="4AF539F6" w14:textId="77777777" w:rsidR="00813247" w:rsidRPr="00CF1517" w:rsidRDefault="00813247" w:rsidP="0081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D757F" w14:textId="1126712D" w:rsidR="00813247" w:rsidRPr="00CF1517" w:rsidRDefault="006030AE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46,0</w:t>
            </w:r>
            <w:r w:rsidR="00456A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2" w:type="pct"/>
            <w:vAlign w:val="bottom"/>
          </w:tcPr>
          <w:p w14:paraId="4B516EE4" w14:textId="77777777" w:rsidR="00813247" w:rsidRPr="00CF1517" w:rsidRDefault="00813247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EDEF" w14:textId="4E27AD1A" w:rsidR="00813247" w:rsidRPr="00CF1517" w:rsidRDefault="00813247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470F99C7" w14:textId="77777777" w:rsidR="00813247" w:rsidRPr="00CF1517" w:rsidRDefault="00813247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B4AB9" w14:textId="013E6BF2" w:rsidR="00813247" w:rsidRPr="00CF1517" w:rsidRDefault="00FB7467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9,42</w:t>
            </w:r>
            <w:r w:rsidR="000858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6" w:type="pct"/>
            <w:vAlign w:val="bottom"/>
          </w:tcPr>
          <w:p w14:paraId="46BE7678" w14:textId="77777777" w:rsidR="00813247" w:rsidRPr="00CF1517" w:rsidRDefault="00813247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3BC94" w14:textId="2D06344D" w:rsidR="00813247" w:rsidRPr="00CF1517" w:rsidRDefault="00813247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</w:t>
            </w:r>
          </w:p>
        </w:tc>
      </w:tr>
    </w:tbl>
    <w:p w14:paraId="0C2A3BA3" w14:textId="77777777" w:rsidR="00EE556E" w:rsidRPr="00C730B6" w:rsidRDefault="00EE556E" w:rsidP="00EE556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838667" w14:textId="3B4955A1" w:rsidR="000C3971" w:rsidRDefault="004625B6" w:rsidP="00EE0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E09B9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จัดการโครงการ</w:t>
      </w:r>
      <w:r w:rsidR="007E0F3E" w:rsidRPr="00CF1517">
        <w:rPr>
          <w:rFonts w:ascii="Angsana New" w:hAnsi="Angsana New" w:cs="Angsana New"/>
          <w:spacing w:val="-4"/>
          <w:sz w:val="30"/>
          <w:szCs w:val="30"/>
          <w:cs/>
        </w:rPr>
        <w:t>ผลประโยชน์ที่กำหนดไว้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086D0E" w:rsidRPr="00086D0E">
        <w:rPr>
          <w:rFonts w:ascii="Angsana New" w:hAnsi="Angsana New" w:cs="Angsana New"/>
          <w:spacing w:val="-4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pacing w:val="-4"/>
          <w:sz w:val="30"/>
          <w:szCs w:val="30"/>
        </w:rPr>
        <w:t>5</w:t>
      </w:r>
      <w:r w:rsidR="004B0B8A" w:rsidRPr="004B0B8A">
        <w:rPr>
          <w:rFonts w:ascii="Angsana New" w:hAnsi="Angsana New" w:cs="Angsana New"/>
          <w:spacing w:val="-4"/>
          <w:sz w:val="30"/>
          <w:szCs w:val="30"/>
        </w:rPr>
        <w:t>4</w:t>
      </w:r>
      <w:r w:rsidR="00360B44" w:rsidRPr="00360B44">
        <w:rPr>
          <w:rFonts w:ascii="Angsana New" w:hAnsi="Angsana New" w:cs="Angsana New"/>
          <w:spacing w:val="-4"/>
          <w:sz w:val="30"/>
          <w:szCs w:val="30"/>
        </w:rPr>
        <w:t>1</w:t>
      </w:r>
      <w:r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066C7" w:rsidRPr="00CF1517">
        <w:rPr>
          <w:rFonts w:ascii="Angsana New" w:hAnsi="Angsana New" w:cs="Angsana New"/>
          <w:spacing w:val="-4"/>
          <w:sz w:val="30"/>
          <w:szCs w:val="30"/>
          <w:cs/>
        </w:rPr>
        <w:t>และนโยบายการจ้างงานของกลุ่มบริษัท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631A6" w:rsidRPr="00CF151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EE09B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ความเสี่ยงของช่วงชีวิต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ความเสี่ยงจากอัตราดอกเบี้ย </w:t>
      </w:r>
    </w:p>
    <w:p w14:paraId="0766C72D" w14:textId="77777777" w:rsidR="00B27DA7" w:rsidRPr="00C730B6" w:rsidRDefault="00B27DA7" w:rsidP="00EE0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98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05"/>
        <w:gridCol w:w="863"/>
        <w:gridCol w:w="1089"/>
        <w:gridCol w:w="272"/>
        <w:gridCol w:w="1087"/>
        <w:gridCol w:w="237"/>
        <w:gridCol w:w="39"/>
        <w:gridCol w:w="1091"/>
        <w:gridCol w:w="272"/>
        <w:gridCol w:w="1043"/>
      </w:tblGrid>
      <w:tr w:rsidR="001C6DCF" w:rsidRPr="00CF1517" w14:paraId="7C304985" w14:textId="77777777" w:rsidTr="004C5A5B">
        <w:tc>
          <w:tcPr>
            <w:tcW w:w="1742" w:type="pct"/>
            <w:shd w:val="clear" w:color="auto" w:fill="FFFFFF"/>
          </w:tcPr>
          <w:p w14:paraId="4C69EEFC" w14:textId="611344F5" w:rsidR="00C04D26" w:rsidRPr="00CF1517" w:rsidRDefault="00524BFC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E555FE"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469" w:type="pct"/>
            <w:shd w:val="clear" w:color="auto" w:fill="FFFFFF"/>
          </w:tcPr>
          <w:p w14:paraId="17022166" w14:textId="77777777" w:rsidR="00C04D26" w:rsidRPr="00CF1517" w:rsidRDefault="00C04D26" w:rsidP="00C04D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1" w:type="pct"/>
            <w:gridSpan w:val="3"/>
            <w:shd w:val="clear" w:color="auto" w:fill="FFFFFF"/>
          </w:tcPr>
          <w:p w14:paraId="47C81674" w14:textId="77777777" w:rsidR="00C04D26" w:rsidRPr="00CF1517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FFFFFF"/>
          </w:tcPr>
          <w:p w14:paraId="62123628" w14:textId="77777777" w:rsidR="00C04D26" w:rsidRPr="00CF1517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FFFFFF"/>
          </w:tcPr>
          <w:p w14:paraId="6FB48A73" w14:textId="77777777" w:rsidR="00C04D26" w:rsidRPr="00CF1517" w:rsidRDefault="00C04D26" w:rsidP="00144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A5B" w:rsidRPr="00CF1517" w14:paraId="78332C2A" w14:textId="77777777" w:rsidTr="00524BFC">
        <w:tc>
          <w:tcPr>
            <w:tcW w:w="1742" w:type="pct"/>
            <w:shd w:val="clear" w:color="auto" w:fill="FFFFFF"/>
          </w:tcPr>
          <w:p w14:paraId="63817B4F" w14:textId="5390DD98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69" w:type="pct"/>
            <w:shd w:val="clear" w:color="auto" w:fill="FFFFFF"/>
          </w:tcPr>
          <w:p w14:paraId="7964799C" w14:textId="2AF81285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FFFFFF"/>
          </w:tcPr>
          <w:p w14:paraId="1E9A55CD" w14:textId="2CD05DB0" w:rsidR="00FF4E3A" w:rsidRPr="00CF1517" w:rsidRDefault="00086D0E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C5A5B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148" w:type="pct"/>
            <w:shd w:val="clear" w:color="auto" w:fill="FFFFFF"/>
          </w:tcPr>
          <w:p w14:paraId="21DA6454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FFFFFF"/>
          </w:tcPr>
          <w:p w14:paraId="5247AF99" w14:textId="302BE3FD" w:rsidR="00FF4E3A" w:rsidRPr="00CF1517" w:rsidRDefault="004C5A5B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  <w:shd w:val="clear" w:color="auto" w:fill="FFFFFF"/>
          </w:tcPr>
          <w:p w14:paraId="23286C8E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FFFFFF"/>
          </w:tcPr>
          <w:p w14:paraId="60D9539C" w14:textId="271B0752" w:rsidR="00FF4E3A" w:rsidRPr="00CF1517" w:rsidRDefault="004C5A5B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  <w:shd w:val="clear" w:color="auto" w:fill="FFFFFF"/>
          </w:tcPr>
          <w:p w14:paraId="0C696137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FFFFFF"/>
          </w:tcPr>
          <w:p w14:paraId="41C330C7" w14:textId="07A744F0" w:rsidR="00FF4E3A" w:rsidRPr="00CF1517" w:rsidRDefault="004C5A5B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F4E3A" w:rsidRPr="00CF1517" w14:paraId="2213FD6C" w14:textId="77777777" w:rsidTr="004C5A5B">
        <w:tc>
          <w:tcPr>
            <w:tcW w:w="1742" w:type="pct"/>
            <w:shd w:val="clear" w:color="auto" w:fill="FFFFFF"/>
          </w:tcPr>
          <w:p w14:paraId="5E323A59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FFFFFF"/>
          </w:tcPr>
          <w:p w14:paraId="47F5422C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8"/>
            <w:shd w:val="clear" w:color="auto" w:fill="FFFFFF"/>
          </w:tcPr>
          <w:p w14:paraId="26F863A8" w14:textId="77777777" w:rsidR="00FF4E3A" w:rsidRPr="00CF1517" w:rsidRDefault="00FF4E3A" w:rsidP="00FF4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A5B" w:rsidRPr="00CF1517" w14:paraId="1AB6CC3E" w14:textId="77777777" w:rsidTr="00524BFC">
        <w:tc>
          <w:tcPr>
            <w:tcW w:w="1742" w:type="pct"/>
            <w:shd w:val="clear" w:color="auto" w:fill="FFFFFF"/>
          </w:tcPr>
          <w:p w14:paraId="73EDE675" w14:textId="5D9AC566" w:rsidR="004C5A5B" w:rsidRPr="00CF1517" w:rsidRDefault="004C5A5B" w:rsidP="004C5A5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ณ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69" w:type="pct"/>
            <w:shd w:val="clear" w:color="auto" w:fill="FFFFFF"/>
          </w:tcPr>
          <w:p w14:paraId="08AF08A0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DEA87D0" w14:textId="5C6739A9" w:rsidR="004C5A5B" w:rsidRPr="00CF1517" w:rsidRDefault="00D20A2C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41,337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9691E69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0C098E9" w14:textId="4E07A329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A023E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9A023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7B6D24C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3BAE9B88" w14:textId="73345657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34918168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" w:type="pct"/>
            <w:shd w:val="clear" w:color="auto" w:fill="FFFFFF"/>
            <w:vAlign w:val="bottom"/>
          </w:tcPr>
          <w:p w14:paraId="4D1E33D2" w14:textId="261DE7C8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C5A5B" w:rsidRPr="00CF1517" w14:paraId="51861316" w14:textId="77777777" w:rsidTr="00524BFC">
        <w:tc>
          <w:tcPr>
            <w:tcW w:w="1742" w:type="pct"/>
            <w:shd w:val="clear" w:color="auto" w:fill="FFFFFF"/>
          </w:tcPr>
          <w:p w14:paraId="71C62EE7" w14:textId="77777777" w:rsidR="004C5A5B" w:rsidRPr="00CF1517" w:rsidRDefault="004C5A5B" w:rsidP="004C5A5B">
            <w:pPr>
              <w:spacing w:line="240" w:lineRule="auto"/>
              <w:ind w:left="342" w:hanging="342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69" w:type="pct"/>
            <w:shd w:val="clear" w:color="auto" w:fill="FFFFFF"/>
          </w:tcPr>
          <w:p w14:paraId="5B023F97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89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04E5E73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92" w:firstLine="4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98A060B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ind w:left="-40" w:right="-92" w:firstLine="40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F16AA8B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92" w:firstLine="4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399507E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ind w:left="-40" w:right="-92" w:firstLine="40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6BB1BBE0" w14:textId="77777777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92" w:firstLine="4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1C8172DE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ind w:left="-40" w:right="-92" w:firstLine="40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67" w:type="pct"/>
            <w:shd w:val="clear" w:color="auto" w:fill="FFFFFF"/>
            <w:vAlign w:val="bottom"/>
          </w:tcPr>
          <w:p w14:paraId="2D20771B" w14:textId="77777777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40" w:right="-92" w:firstLine="4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4C5A5B" w:rsidRPr="00CF1517" w14:paraId="3273762B" w14:textId="77777777" w:rsidTr="00524BFC">
        <w:tc>
          <w:tcPr>
            <w:tcW w:w="1742" w:type="pct"/>
            <w:shd w:val="clear" w:color="auto" w:fill="FFFFFF"/>
          </w:tcPr>
          <w:p w14:paraId="1F970963" w14:textId="77777777" w:rsidR="004C5A5B" w:rsidRPr="000F5991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0F5991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รับรู้ในกำไรหรือขาดทุน</w:t>
            </w:r>
          </w:p>
        </w:tc>
        <w:tc>
          <w:tcPr>
            <w:tcW w:w="469" w:type="pct"/>
            <w:shd w:val="clear" w:color="auto" w:fill="FFFFFF"/>
          </w:tcPr>
          <w:p w14:paraId="004FDF01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32ADA25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DFF7A6F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D08D6FC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72C6BB8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5E2D5A84" w14:textId="77777777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FFFFFF"/>
            <w:vAlign w:val="bottom"/>
          </w:tcPr>
          <w:p w14:paraId="0CF670A5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" w:type="pct"/>
            <w:shd w:val="clear" w:color="auto" w:fill="FFFFFF"/>
            <w:vAlign w:val="bottom"/>
          </w:tcPr>
          <w:p w14:paraId="654C12A0" w14:textId="77777777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A5B" w:rsidRPr="00CF1517" w14:paraId="68386E7F" w14:textId="77777777" w:rsidTr="00524BFC">
        <w:tc>
          <w:tcPr>
            <w:tcW w:w="1742" w:type="pct"/>
            <w:shd w:val="clear" w:color="auto" w:fill="FFFFFF"/>
          </w:tcPr>
          <w:p w14:paraId="128914A2" w14:textId="77777777" w:rsidR="004C5A5B" w:rsidRPr="00CF1517" w:rsidRDefault="004C5A5B" w:rsidP="004C5A5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69" w:type="pct"/>
            <w:shd w:val="clear" w:color="auto" w:fill="FFFFFF"/>
          </w:tcPr>
          <w:p w14:paraId="2FE9497E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3B53AEC" w14:textId="0C3337E5" w:rsidR="004C5A5B" w:rsidRPr="00CF1517" w:rsidRDefault="00D20A2C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5,016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AA22288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913C174" w14:textId="47BD1799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5F15755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56B029B3" w14:textId="255C53B1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3F3C9F5B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FFFFFF"/>
            <w:vAlign w:val="bottom"/>
          </w:tcPr>
          <w:p w14:paraId="13BA2C0B" w14:textId="2CF3F8ED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C5A5B" w:rsidRPr="00CF1517" w14:paraId="4AFA6DF7" w14:textId="77777777" w:rsidTr="00524BFC">
        <w:tc>
          <w:tcPr>
            <w:tcW w:w="1742" w:type="pct"/>
            <w:shd w:val="clear" w:color="auto" w:fill="FFFFFF"/>
          </w:tcPr>
          <w:p w14:paraId="530C1CD6" w14:textId="67BE8106" w:rsidR="004C5A5B" w:rsidRPr="00CF1517" w:rsidRDefault="004C5A5B" w:rsidP="004C5A5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469" w:type="pct"/>
            <w:shd w:val="clear" w:color="auto" w:fill="FFFFFF"/>
          </w:tcPr>
          <w:p w14:paraId="12BB2CDD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1B4DC13" w14:textId="23F3F0D5" w:rsidR="004C5A5B" w:rsidRPr="00CF1517" w:rsidRDefault="00D20A2C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26B8AD1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2B91318" w14:textId="5C5203D4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11E6F24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  <w:vAlign w:val="bottom"/>
          </w:tcPr>
          <w:p w14:paraId="479A8661" w14:textId="7EB5A3C8" w:rsidR="004C5A5B" w:rsidRPr="00CF1517" w:rsidRDefault="001B346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E2209F6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4AE4EA39" w14:textId="17849469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5A5B" w:rsidRPr="00CF1517" w14:paraId="7C02A4B7" w14:textId="77777777" w:rsidTr="00524BFC">
        <w:tc>
          <w:tcPr>
            <w:tcW w:w="1742" w:type="pct"/>
            <w:shd w:val="clear" w:color="auto" w:fill="FFFFFF"/>
          </w:tcPr>
          <w:p w14:paraId="57F3E96F" w14:textId="77777777" w:rsidR="004C5A5B" w:rsidRPr="00CF1517" w:rsidRDefault="004C5A5B" w:rsidP="004C5A5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69" w:type="pct"/>
            <w:shd w:val="clear" w:color="auto" w:fill="FFFFFF"/>
          </w:tcPr>
          <w:p w14:paraId="434F255C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912B0" w14:textId="23771DFD" w:rsidR="004C5A5B" w:rsidRPr="00CF1517" w:rsidRDefault="00D20A2C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</w:t>
            </w:r>
            <w:r w:rsidR="00176F3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A2EC2BA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13CC6" w14:textId="61BFA9B8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7B564A8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323B9" w14:textId="70DFC074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28DE4DDE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5E196F" w14:textId="7334F693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C5A5B" w:rsidRPr="00CF1517" w14:paraId="70253768" w14:textId="77777777" w:rsidTr="00524BFC">
        <w:trPr>
          <w:trHeight w:val="154"/>
        </w:trPr>
        <w:tc>
          <w:tcPr>
            <w:tcW w:w="1742" w:type="pct"/>
            <w:shd w:val="clear" w:color="auto" w:fill="FFFFFF"/>
          </w:tcPr>
          <w:p w14:paraId="0C76082E" w14:textId="77777777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469" w:type="pct"/>
            <w:shd w:val="clear" w:color="auto" w:fill="FFFFFF"/>
          </w:tcPr>
          <w:p w14:paraId="27247E64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18637" w14:textId="1392BF5A" w:rsidR="004C5A5B" w:rsidRPr="00CF1517" w:rsidRDefault="00D20A2C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6,04</w:t>
            </w:r>
            <w:r w:rsidR="00176F3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156B530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B7AC" w14:textId="4EEE1A72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3A01508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39BAF" w14:textId="3850D0B2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75888939" w14:textId="77777777" w:rsidR="004C5A5B" w:rsidRPr="00CF1517" w:rsidRDefault="004C5A5B" w:rsidP="004C5A5B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054B44" w14:textId="41266820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4C5A5B" w:rsidRPr="00CF1517" w14:paraId="659F9938" w14:textId="77777777" w:rsidTr="00524BFC">
        <w:tc>
          <w:tcPr>
            <w:tcW w:w="1742" w:type="pct"/>
            <w:shd w:val="clear" w:color="auto" w:fill="FFFFFF"/>
          </w:tcPr>
          <w:p w14:paraId="183E6B25" w14:textId="77777777" w:rsidR="004C5A5B" w:rsidRPr="00CF1517" w:rsidRDefault="004C5A5B" w:rsidP="004C5A5B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469" w:type="pct"/>
            <w:shd w:val="clear" w:color="auto" w:fill="FFFFFF"/>
          </w:tcPr>
          <w:p w14:paraId="2DA11CC9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A1803" w14:textId="2AAFB777" w:rsidR="004C5A5B" w:rsidRPr="00CF1517" w:rsidRDefault="00D20A2C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</w:t>
            </w:r>
            <w:r w:rsidR="00176F39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1D7E3C7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9F95C" w14:textId="42C8269B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AF0191F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0B97D" w14:textId="1DD6B157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(573)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7ED8DABB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04C2E78" w14:textId="56163110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5A5B" w:rsidRPr="00CF1517" w14:paraId="14A41467" w14:textId="77777777" w:rsidTr="00524BFC">
        <w:tc>
          <w:tcPr>
            <w:tcW w:w="1742" w:type="pct"/>
            <w:shd w:val="clear" w:color="auto" w:fill="FFFFFF"/>
            <w:vAlign w:val="bottom"/>
          </w:tcPr>
          <w:p w14:paraId="36C5DB33" w14:textId="3F15356D" w:rsidR="004C5A5B" w:rsidRPr="00CF1517" w:rsidRDefault="004C5A5B" w:rsidP="004C5A5B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 xml:space="preserve">   </w:t>
            </w:r>
          </w:p>
        </w:tc>
        <w:tc>
          <w:tcPr>
            <w:tcW w:w="469" w:type="pct"/>
            <w:shd w:val="clear" w:color="auto" w:fill="FFFFFF"/>
          </w:tcPr>
          <w:p w14:paraId="5F7715E8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6905213" w14:textId="229D04B7" w:rsidR="004C5A5B" w:rsidRPr="00CF1517" w:rsidRDefault="00D20A2C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46,0</w:t>
            </w:r>
            <w:r w:rsidR="00176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19A99937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67A5A1" w14:textId="6161E611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FFFFFF"/>
            <w:vAlign w:val="bottom"/>
          </w:tcPr>
          <w:p w14:paraId="1549D261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C189241" w14:textId="674945B2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9,42</w:t>
            </w:r>
            <w:r w:rsidR="008A1E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FFFFFF"/>
            <w:vAlign w:val="bottom"/>
          </w:tcPr>
          <w:p w14:paraId="65AF983C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C7020B9" w14:textId="3AC8BE2B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</w:t>
            </w:r>
          </w:p>
        </w:tc>
      </w:tr>
    </w:tbl>
    <w:p w14:paraId="2AB7F41C" w14:textId="5E8570D4" w:rsidR="00BF2C49" w:rsidRDefault="00BF2C49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26"/>
          <w:szCs w:val="26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BF2C49" w:rsidRPr="00CF1517" w14:paraId="45488368" w14:textId="77777777" w:rsidTr="00C70CAC">
        <w:trPr>
          <w:trHeight w:hRule="exact" w:val="389"/>
          <w:tblHeader/>
        </w:trPr>
        <w:tc>
          <w:tcPr>
            <w:tcW w:w="2197" w:type="pct"/>
            <w:vMerge w:val="restart"/>
          </w:tcPr>
          <w:p w14:paraId="009DB0F8" w14:textId="6BA41B71" w:rsidR="00BF2C49" w:rsidRPr="00CF1517" w:rsidRDefault="00162E93" w:rsidP="00C7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="00BF2C49" w:rsidRPr="00CF1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BF2C49" w:rsidRPr="00CF1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BF2C49" w:rsidRPr="00CF1517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F2C49" w:rsidRPr="00CF1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43" w:type="pct"/>
            <w:gridSpan w:val="4"/>
          </w:tcPr>
          <w:p w14:paraId="3C9ADC42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C00925E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CFBDC8A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2C49" w:rsidRPr="00CF1517" w14:paraId="69CE8E5B" w14:textId="77777777" w:rsidTr="00C70CAC">
        <w:trPr>
          <w:trHeight w:hRule="exact" w:val="389"/>
          <w:tblHeader/>
        </w:trPr>
        <w:tc>
          <w:tcPr>
            <w:tcW w:w="2197" w:type="pct"/>
            <w:vMerge/>
          </w:tcPr>
          <w:p w14:paraId="09E60E7E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59C6A5DA" w14:textId="09FDA99B" w:rsidR="00BF2C49" w:rsidRPr="00CF1517" w:rsidRDefault="004C5A5B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  <w:gridSpan w:val="2"/>
          </w:tcPr>
          <w:p w14:paraId="34D5913C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0317A00" w14:textId="403B1012" w:rsidR="00BF2C49" w:rsidRPr="00CF1517" w:rsidRDefault="004C5A5B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5220541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304B63" w14:textId="48298CC9" w:rsidR="00BF2C49" w:rsidRPr="00CF1517" w:rsidRDefault="004C5A5B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28C8BC5D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EF1392" w14:textId="26A56968" w:rsidR="00BF2C49" w:rsidRPr="00CF1517" w:rsidRDefault="004C5A5B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F2C49" w:rsidRPr="00CF1517" w14:paraId="6A1CC51E" w14:textId="77777777" w:rsidTr="00C70CAC">
        <w:trPr>
          <w:trHeight w:hRule="exact" w:val="389"/>
          <w:tblHeader/>
        </w:trPr>
        <w:tc>
          <w:tcPr>
            <w:tcW w:w="2197" w:type="pct"/>
          </w:tcPr>
          <w:p w14:paraId="34383823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3" w:type="pct"/>
            <w:gridSpan w:val="8"/>
          </w:tcPr>
          <w:p w14:paraId="6BCE72F3" w14:textId="77777777" w:rsidR="00BF2C49" w:rsidRPr="00CF1517" w:rsidRDefault="00BF2C49" w:rsidP="00C70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030AE" w:rsidRPr="00CF1517" w14:paraId="6CC4AB2D" w14:textId="77777777" w:rsidTr="00C70CAC">
        <w:trPr>
          <w:trHeight w:hRule="exact" w:val="389"/>
        </w:trPr>
        <w:tc>
          <w:tcPr>
            <w:tcW w:w="2197" w:type="pct"/>
          </w:tcPr>
          <w:p w14:paraId="6CC2FF04" w14:textId="77777777" w:rsidR="006030AE" w:rsidRPr="00CF1517" w:rsidRDefault="006030AE" w:rsidP="006030A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0FBE249B" w14:textId="4B3D6242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8F145F" w14:textId="77777777" w:rsidR="006030AE" w:rsidRPr="00CF1517" w:rsidRDefault="006030AE" w:rsidP="006030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80D2D9E" w14:textId="55927B3B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5C9BED93" w14:textId="77777777" w:rsidR="006030AE" w:rsidRPr="00CF1517" w:rsidRDefault="006030AE" w:rsidP="006030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64F5FECF" w14:textId="4D7F4F8C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2.80</w:t>
            </w:r>
          </w:p>
        </w:tc>
        <w:tc>
          <w:tcPr>
            <w:tcW w:w="136" w:type="pct"/>
            <w:vAlign w:val="bottom"/>
          </w:tcPr>
          <w:p w14:paraId="4C3D464E" w14:textId="77777777" w:rsidR="006030AE" w:rsidRPr="00CF1517" w:rsidRDefault="006030AE" w:rsidP="006030A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65BF08E2" w14:textId="0D3B4A4E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6030AE" w:rsidRPr="00CF1517" w14:paraId="08FC54AB" w14:textId="77777777" w:rsidTr="00C70CAC">
        <w:trPr>
          <w:trHeight w:hRule="exact" w:val="389"/>
        </w:trPr>
        <w:tc>
          <w:tcPr>
            <w:tcW w:w="2197" w:type="pct"/>
          </w:tcPr>
          <w:p w14:paraId="4FE7DED3" w14:textId="126660AE" w:rsidR="006030AE" w:rsidRPr="00CF1517" w:rsidRDefault="006030AE" w:rsidP="006030A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0D5C19B3" w14:textId="0CEF6C33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152A1B9" w14:textId="77777777" w:rsidR="006030AE" w:rsidRPr="00CF1517" w:rsidRDefault="006030AE" w:rsidP="006030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A130ACC" w14:textId="4504841C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47923715" w14:textId="77777777" w:rsidR="006030AE" w:rsidRPr="00CF1517" w:rsidRDefault="006030AE" w:rsidP="006030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F580DF3" w14:textId="281B860D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6" w:type="pct"/>
            <w:vAlign w:val="bottom"/>
          </w:tcPr>
          <w:p w14:paraId="001BFDA5" w14:textId="77777777" w:rsidR="006030AE" w:rsidRPr="00CF1517" w:rsidRDefault="006030AE" w:rsidP="006030A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CDE58AA" w14:textId="72C07906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030AE" w:rsidRPr="00CF1517" w14:paraId="1A151518" w14:textId="77777777" w:rsidTr="00C70CAC">
        <w:trPr>
          <w:trHeight w:hRule="exact" w:val="389"/>
        </w:trPr>
        <w:tc>
          <w:tcPr>
            <w:tcW w:w="2197" w:type="pct"/>
          </w:tcPr>
          <w:p w14:paraId="5348DCFE" w14:textId="2BFA337D" w:rsidR="006030AE" w:rsidRPr="00CF1517" w:rsidRDefault="006030AE" w:rsidP="006030A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2D52D0F2" w14:textId="58169B6B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D269121" w14:textId="77777777" w:rsidR="006030AE" w:rsidRPr="00CF1517" w:rsidRDefault="006030AE" w:rsidP="006030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B9A8830" w14:textId="79374E12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vAlign w:val="bottom"/>
          </w:tcPr>
          <w:p w14:paraId="6267742D" w14:textId="77777777" w:rsidR="006030AE" w:rsidRPr="00CF1517" w:rsidRDefault="006030AE" w:rsidP="006030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5E0BAEA" w14:textId="7D2F4C9E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17 - 39</w:t>
            </w:r>
          </w:p>
        </w:tc>
        <w:tc>
          <w:tcPr>
            <w:tcW w:w="136" w:type="pct"/>
            <w:vAlign w:val="bottom"/>
          </w:tcPr>
          <w:p w14:paraId="096F7150" w14:textId="77777777" w:rsidR="006030AE" w:rsidRPr="00CF1517" w:rsidRDefault="006030AE" w:rsidP="006030AE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35AB66C" w14:textId="752279FD" w:rsidR="006030AE" w:rsidRPr="00CF1517" w:rsidRDefault="006030AE" w:rsidP="006030A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14:paraId="72429D69" w14:textId="77777777" w:rsidR="00BF2C49" w:rsidRPr="004C5A5B" w:rsidRDefault="00BF2C49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3B400BFB" w14:textId="77777777" w:rsidR="00947D5C" w:rsidRPr="004C5A5B" w:rsidRDefault="00947D5C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30"/>
          <w:szCs w:val="30"/>
        </w:rPr>
      </w:pPr>
      <w:r w:rsidRPr="004C5A5B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3185D60" w14:textId="77777777" w:rsidR="00947D5C" w:rsidRPr="004C5A5B" w:rsidRDefault="00947D5C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8C2E066" w14:textId="35A1957A" w:rsidR="00947D5C" w:rsidRPr="004C5A5B" w:rsidRDefault="00947D5C" w:rsidP="00D0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C5A5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0B8A" w:rsidRPr="004C5A5B">
        <w:rPr>
          <w:rFonts w:ascii="Angsana New" w:hAnsi="Angsana New" w:cs="Angsana New"/>
          <w:sz w:val="30"/>
          <w:szCs w:val="30"/>
        </w:rPr>
        <w:t>3</w:t>
      </w:r>
      <w:r w:rsidR="00E967B9" w:rsidRPr="004C5A5B">
        <w:rPr>
          <w:rFonts w:ascii="Angsana New" w:hAnsi="Angsana New" w:cs="Angsana New"/>
          <w:sz w:val="30"/>
          <w:szCs w:val="30"/>
        </w:rPr>
        <w:t>1</w:t>
      </w:r>
      <w:r w:rsidRPr="004C5A5B">
        <w:rPr>
          <w:rFonts w:ascii="Angsana New" w:hAnsi="Angsana New" w:cs="Angsana New"/>
          <w:sz w:val="30"/>
          <w:szCs w:val="30"/>
        </w:rPr>
        <w:t xml:space="preserve"> </w:t>
      </w:r>
      <w:r w:rsidRPr="004C5A5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86D0E" w:rsidRPr="004C5A5B">
        <w:rPr>
          <w:rFonts w:ascii="Angsana New" w:hAnsi="Angsana New" w:cs="Angsana New"/>
          <w:sz w:val="30"/>
          <w:szCs w:val="30"/>
        </w:rPr>
        <w:t>2</w:t>
      </w:r>
      <w:r w:rsidR="00360B44" w:rsidRPr="004C5A5B">
        <w:rPr>
          <w:rFonts w:ascii="Angsana New" w:hAnsi="Angsana New" w:cs="Angsana New"/>
          <w:sz w:val="30"/>
          <w:szCs w:val="30"/>
        </w:rPr>
        <w:t>56</w:t>
      </w:r>
      <w:r w:rsidR="004C5A5B">
        <w:rPr>
          <w:rFonts w:ascii="Angsana New" w:hAnsi="Angsana New" w:cs="Angsana New"/>
          <w:sz w:val="30"/>
          <w:szCs w:val="30"/>
        </w:rPr>
        <w:t>4</w:t>
      </w:r>
      <w:r w:rsidR="001447F7" w:rsidRPr="004C5A5B">
        <w:rPr>
          <w:rFonts w:ascii="Angsana New" w:hAnsi="Angsana New" w:cs="Angsana New"/>
          <w:sz w:val="30"/>
          <w:szCs w:val="30"/>
        </w:rPr>
        <w:t xml:space="preserve"> </w:t>
      </w:r>
      <w:r w:rsidRPr="004C5A5B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80392" w:rsidRPr="004C5A5B">
        <w:rPr>
          <w:rFonts w:ascii="Angsana New" w:hAnsi="Angsana New" w:cs="Angsana New"/>
          <w:sz w:val="30"/>
          <w:szCs w:val="30"/>
          <w:cs/>
        </w:rPr>
        <w:t>เป็น</w:t>
      </w:r>
      <w:r w:rsidR="00CD65FD" w:rsidRPr="004C5A5B">
        <w:rPr>
          <w:rFonts w:ascii="Angsana New" w:hAnsi="Angsana New" w:cs="Angsana New"/>
          <w:sz w:val="30"/>
          <w:szCs w:val="30"/>
        </w:rPr>
        <w:t xml:space="preserve"> </w:t>
      </w:r>
      <w:r w:rsidR="00360B44" w:rsidRPr="004C5A5B">
        <w:rPr>
          <w:rFonts w:ascii="Angsana New" w:hAnsi="Angsana New" w:cs="Angsana New"/>
          <w:sz w:val="30"/>
          <w:szCs w:val="30"/>
        </w:rPr>
        <w:t>9</w:t>
      </w:r>
      <w:r w:rsidR="00CD65FD" w:rsidRPr="004C5A5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C5A5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00056" w:rsidRPr="004C5A5B">
        <w:rPr>
          <w:rFonts w:ascii="Angsana New" w:hAnsi="Angsana New" w:cs="Angsana New"/>
          <w:sz w:val="30"/>
          <w:szCs w:val="30"/>
          <w:cs/>
        </w:rPr>
        <w:t>ถึง</w:t>
      </w:r>
      <w:r w:rsidR="00C03F5E" w:rsidRPr="004C5A5B">
        <w:rPr>
          <w:rFonts w:ascii="Angsana New" w:hAnsi="Angsana New" w:cs="Angsana New"/>
          <w:sz w:val="30"/>
          <w:szCs w:val="30"/>
        </w:rPr>
        <w:t xml:space="preserve"> </w:t>
      </w:r>
      <w:r w:rsidR="00086D0E" w:rsidRPr="004C5A5B">
        <w:rPr>
          <w:rFonts w:ascii="Angsana New" w:hAnsi="Angsana New" w:cs="Angsana New"/>
          <w:sz w:val="30"/>
          <w:szCs w:val="30"/>
        </w:rPr>
        <w:t>2</w:t>
      </w:r>
      <w:r w:rsidR="00360B44" w:rsidRPr="004C5A5B">
        <w:rPr>
          <w:rFonts w:ascii="Angsana New" w:hAnsi="Angsana New" w:cs="Angsana New"/>
          <w:sz w:val="30"/>
          <w:szCs w:val="30"/>
        </w:rPr>
        <w:t>9</w:t>
      </w:r>
      <w:r w:rsidR="00E9454C" w:rsidRPr="004C5A5B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4C5A5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086D0E" w:rsidRPr="004C5A5B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4C5A5B">
        <w:rPr>
          <w:rFonts w:ascii="Angsana New" w:hAnsi="Angsana New" w:cs="Angsana New"/>
          <w:i/>
          <w:iCs/>
          <w:sz w:val="30"/>
          <w:szCs w:val="30"/>
        </w:rPr>
        <w:t>56</w:t>
      </w:r>
      <w:r w:rsidR="004C5A5B">
        <w:rPr>
          <w:rFonts w:ascii="Angsana New" w:hAnsi="Angsana New" w:cs="Angsana New"/>
          <w:i/>
          <w:iCs/>
          <w:sz w:val="30"/>
          <w:szCs w:val="30"/>
        </w:rPr>
        <w:t>3</w:t>
      </w:r>
      <w:r w:rsidRPr="004C5A5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60B44" w:rsidRPr="004C5A5B">
        <w:rPr>
          <w:rFonts w:ascii="Angsana New" w:hAnsi="Angsana New" w:cs="Angsana New"/>
          <w:i/>
          <w:iCs/>
          <w:sz w:val="30"/>
          <w:szCs w:val="30"/>
        </w:rPr>
        <w:t>9</w:t>
      </w:r>
      <w:r w:rsidR="00B80392" w:rsidRPr="004C5A5B">
        <w:rPr>
          <w:rFonts w:ascii="Angsana New" w:hAnsi="Angsana New" w:cs="Angsana New"/>
          <w:sz w:val="30"/>
          <w:szCs w:val="30"/>
        </w:rPr>
        <w:t xml:space="preserve"> </w:t>
      </w:r>
      <w:r w:rsidRPr="004C5A5B">
        <w:rPr>
          <w:rFonts w:ascii="Angsana New" w:hAnsi="Angsana New" w:cs="Angsana New"/>
          <w:i/>
          <w:iCs/>
          <w:sz w:val="30"/>
          <w:szCs w:val="30"/>
          <w:cs/>
        </w:rPr>
        <w:t>ปี</w:t>
      </w:r>
      <w:r w:rsidR="00CD65FD" w:rsidRPr="004C5A5B">
        <w:rPr>
          <w:rFonts w:ascii="Angsana New" w:hAnsi="Angsana New" w:cs="Angsana New"/>
          <w:i/>
          <w:iCs/>
          <w:sz w:val="30"/>
          <w:szCs w:val="30"/>
          <w:cs/>
        </w:rPr>
        <w:t xml:space="preserve"> ถึง </w:t>
      </w:r>
      <w:r w:rsidR="00086D0E" w:rsidRPr="004C5A5B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4C5A5B">
        <w:rPr>
          <w:rFonts w:ascii="Angsana New" w:hAnsi="Angsana New" w:cs="Angsana New"/>
          <w:i/>
          <w:iCs/>
          <w:sz w:val="30"/>
          <w:szCs w:val="30"/>
        </w:rPr>
        <w:t>9</w:t>
      </w:r>
      <w:r w:rsidR="00E9454C" w:rsidRPr="004C5A5B">
        <w:rPr>
          <w:rFonts w:ascii="Angsana New" w:hAnsi="Angsana New" w:cs="Angsana New"/>
          <w:i/>
          <w:iCs/>
          <w:sz w:val="30"/>
          <w:szCs w:val="30"/>
          <w:cs/>
        </w:rPr>
        <w:t xml:space="preserve"> ปี</w:t>
      </w:r>
      <w:r w:rsidRPr="004C5A5B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81F9267" w14:textId="457C153D" w:rsidR="00C87423" w:rsidRPr="00C730B6" w:rsidRDefault="00C87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3BB2701" w14:textId="71D01E19" w:rsidR="00690702" w:rsidRPr="004C5A5B" w:rsidRDefault="00690702" w:rsidP="0085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C5A5B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C5A5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6DD44B32" w14:textId="77777777" w:rsidR="00690702" w:rsidRPr="004961F4" w:rsidRDefault="00690702" w:rsidP="00690702">
      <w:pPr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0455A47F" w14:textId="32255DDE" w:rsidR="00690702" w:rsidRPr="004C5A5B" w:rsidRDefault="00690702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5A5B">
        <w:rPr>
          <w:rFonts w:ascii="Angsana New" w:hAnsi="Angsana New" w:cs="Angsana New"/>
          <w:sz w:val="30"/>
          <w:szCs w:val="30"/>
          <w:cs/>
        </w:rPr>
        <w:t>ก</w:t>
      </w:r>
      <w:r w:rsidR="00CE2E7A" w:rsidRPr="004C5A5B">
        <w:rPr>
          <w:rFonts w:ascii="Angsana New" w:hAnsi="Angsana New" w:cs="Angsana New"/>
          <w:sz w:val="30"/>
          <w:szCs w:val="30"/>
          <w:cs/>
        </w:rPr>
        <w:t>ารเปลี่ยนแปลงในแต่ละข้อสมมติ</w:t>
      </w:r>
      <w:r w:rsidRPr="004C5A5B">
        <w:rPr>
          <w:rFonts w:ascii="Angsana New" w:hAnsi="Angsana New" w:cs="Angsana New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="00CE2E7A" w:rsidRPr="004C5A5B">
        <w:rPr>
          <w:rFonts w:ascii="Angsana New" w:hAnsi="Angsana New" w:cs="Angsana New"/>
          <w:sz w:val="30"/>
          <w:szCs w:val="30"/>
          <w:cs/>
        </w:rPr>
        <w:t>โดยถือว่าข้อสมมติ</w:t>
      </w:r>
      <w:r w:rsidRPr="004C5A5B">
        <w:rPr>
          <w:rFonts w:ascii="Angsana New" w:hAnsi="Angsana New" w:cs="Angsana New"/>
          <w:sz w:val="30"/>
          <w:szCs w:val="30"/>
          <w:cs/>
        </w:rPr>
        <w:t>อื่นๆ คงที่</w:t>
      </w:r>
    </w:p>
    <w:p w14:paraId="5A430167" w14:textId="77777777" w:rsidR="00E9000B" w:rsidRPr="00C730B6" w:rsidRDefault="00E9000B" w:rsidP="00690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333FB6" w:rsidRPr="00CF1517" w14:paraId="63455389" w14:textId="77777777" w:rsidTr="00B74862">
        <w:tc>
          <w:tcPr>
            <w:tcW w:w="2197" w:type="pct"/>
          </w:tcPr>
          <w:p w14:paraId="0DB35F76" w14:textId="77777777" w:rsidR="00333FB6" w:rsidRPr="00CF1517" w:rsidRDefault="00333FB6" w:rsidP="00EA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6A01D495" w14:textId="72359E28" w:rsidR="00333FB6" w:rsidRPr="00CF1517" w:rsidRDefault="00333FB6" w:rsidP="00EA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EA9" w:rsidRPr="00CF1517" w14:paraId="3EDB728E" w14:textId="77777777" w:rsidTr="008B67DF">
        <w:tc>
          <w:tcPr>
            <w:tcW w:w="2197" w:type="pct"/>
          </w:tcPr>
          <w:p w14:paraId="781A6961" w14:textId="24D835A3" w:rsidR="00E03EA9" w:rsidRPr="00CF1517" w:rsidRDefault="00E03EA9" w:rsidP="00E0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vAlign w:val="center"/>
          </w:tcPr>
          <w:p w14:paraId="284997E4" w14:textId="79D6860E" w:rsidR="00E03EA9" w:rsidRPr="00CF1517" w:rsidRDefault="00E03EA9" w:rsidP="008D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  <w:vAlign w:val="center"/>
          </w:tcPr>
          <w:p w14:paraId="2A54BDCD" w14:textId="77777777" w:rsidR="00E03EA9" w:rsidRPr="00CF1517" w:rsidRDefault="00E03EA9" w:rsidP="00E03E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vAlign w:val="center"/>
          </w:tcPr>
          <w:p w14:paraId="10022F40" w14:textId="0333C47A" w:rsidR="00E03EA9" w:rsidRPr="00CF1517" w:rsidRDefault="00E03EA9" w:rsidP="008D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4C5A5B" w:rsidRPr="00CF1517" w14:paraId="589D63C1" w14:textId="77777777" w:rsidTr="00B74862">
        <w:tc>
          <w:tcPr>
            <w:tcW w:w="2197" w:type="pct"/>
          </w:tcPr>
          <w:p w14:paraId="1768A76D" w14:textId="2C9BC473" w:rsidR="004C5A5B" w:rsidRPr="00CF1517" w:rsidRDefault="004C5A5B" w:rsidP="004C5A5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24EBB772" w14:textId="13CF1322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01E968C2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26493DE" w14:textId="312B77A3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789B11A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5BE9D2" w14:textId="781147EE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1925D9AF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1CD17C" w14:textId="36423E8A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F4E3A" w:rsidRPr="00CF1517" w14:paraId="51C34DE9" w14:textId="77777777" w:rsidTr="00B74862">
        <w:tc>
          <w:tcPr>
            <w:tcW w:w="2197" w:type="pct"/>
          </w:tcPr>
          <w:p w14:paraId="612BE951" w14:textId="77777777" w:rsidR="00FF4E3A" w:rsidRPr="00CF1517" w:rsidRDefault="00FF4E3A" w:rsidP="00FF4E3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24A7BB25" w14:textId="02CCE9DE" w:rsidR="00FF4E3A" w:rsidRPr="00CF1517" w:rsidRDefault="00FF4E3A" w:rsidP="00FF4E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A5B" w:rsidRPr="00CF1517" w14:paraId="033C1940" w14:textId="77777777" w:rsidTr="00B74862">
        <w:tc>
          <w:tcPr>
            <w:tcW w:w="2197" w:type="pct"/>
          </w:tcPr>
          <w:p w14:paraId="7B3DF595" w14:textId="0D78E3A0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="005014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8588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0858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08588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858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3035EA0" w14:textId="3A5B6A1F" w:rsidR="004C5A5B" w:rsidRPr="00CF1517" w:rsidRDefault="00D20A2C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(2,505)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351DF98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76FB77EC" w14:textId="65F9112C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2834914C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3B6E50F" w14:textId="7FE5D2D5" w:rsidR="004C5A5B" w:rsidRPr="00CF1517" w:rsidRDefault="00D20A2C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A7E18C3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288C009" w14:textId="1F39E72A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</w:tr>
      <w:tr w:rsidR="004C5A5B" w:rsidRPr="00CF1517" w14:paraId="270931C6" w14:textId="77777777" w:rsidTr="00B74862">
        <w:tc>
          <w:tcPr>
            <w:tcW w:w="2197" w:type="pct"/>
          </w:tcPr>
          <w:p w14:paraId="33A16905" w14:textId="653E97D0" w:rsidR="004C5A5B" w:rsidRPr="00CF1517" w:rsidRDefault="004C5A5B" w:rsidP="0008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5014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8588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0858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08588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858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246A435" w14:textId="33EEE4E7" w:rsidR="004C5A5B" w:rsidRPr="00CF1517" w:rsidRDefault="00D20A2C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4,370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16695B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5D4BBAD" w14:textId="7AD7D45D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986</w:t>
            </w:r>
          </w:p>
        </w:tc>
        <w:tc>
          <w:tcPr>
            <w:tcW w:w="144" w:type="pct"/>
            <w:vAlign w:val="bottom"/>
          </w:tcPr>
          <w:p w14:paraId="6D3099D0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C89A2B7" w14:textId="7CF5CC16" w:rsidR="004C5A5B" w:rsidRPr="00CF1517" w:rsidRDefault="00D20A2C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(3,710)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73444E2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B437C6D" w14:textId="634B3A5C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5A5B" w:rsidRPr="00CF1517" w14:paraId="3C7821FB" w14:textId="77777777" w:rsidTr="00B74862">
        <w:tc>
          <w:tcPr>
            <w:tcW w:w="2197" w:type="pct"/>
          </w:tcPr>
          <w:p w14:paraId="0817BB2C" w14:textId="2D52E559" w:rsidR="00085888" w:rsidRDefault="004C5A5B" w:rsidP="0008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="005014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8588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0858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085888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085888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440A8BEA" w14:textId="117432E5" w:rsidR="004C5A5B" w:rsidRPr="00CF1517" w:rsidRDefault="00085888" w:rsidP="00085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3A67AA1" w14:textId="4DDF04A9" w:rsidR="004C5A5B" w:rsidRPr="00CF1517" w:rsidRDefault="00D20A2C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(7,583)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4BB5E8A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232684C3" w14:textId="6B99F534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7C00243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C237A83" w14:textId="681B4F3F" w:rsidR="004C5A5B" w:rsidRPr="00CF1517" w:rsidRDefault="00D20A2C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12,314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81FD9F1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8F8D109" w14:textId="2F540BF1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</w:tr>
      <w:tr w:rsidR="00162E93" w:rsidRPr="00CF1517" w14:paraId="5A2A0023" w14:textId="77777777" w:rsidTr="00B74862">
        <w:tc>
          <w:tcPr>
            <w:tcW w:w="2197" w:type="pct"/>
          </w:tcPr>
          <w:p w14:paraId="7E229C47" w14:textId="77777777" w:rsidR="00162E93" w:rsidRPr="00CF1517" w:rsidRDefault="00162E93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0D251DF" w14:textId="77777777" w:rsidR="00162E93" w:rsidRPr="00CF1517" w:rsidRDefault="00162E93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F9B9813" w14:textId="77777777" w:rsidR="00162E93" w:rsidRPr="00CF1517" w:rsidRDefault="00162E93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F25F65B" w14:textId="77777777" w:rsidR="00162E93" w:rsidRPr="00CF1517" w:rsidRDefault="00162E93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E68D8CD" w14:textId="77777777" w:rsidR="00162E93" w:rsidRPr="00CF1517" w:rsidRDefault="00162E93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751FEDA" w14:textId="77777777" w:rsidR="00162E93" w:rsidRPr="00CF1517" w:rsidRDefault="00162E93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6FAAA485" w14:textId="77777777" w:rsidR="00162E93" w:rsidRPr="00CF1517" w:rsidRDefault="00162E93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766C6B" w14:textId="77777777" w:rsidR="00162E93" w:rsidRDefault="00162E93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7190" w:rsidRPr="00CF1517" w14:paraId="5EA6641E" w14:textId="77777777" w:rsidTr="00B74862">
        <w:tc>
          <w:tcPr>
            <w:tcW w:w="2197" w:type="pct"/>
          </w:tcPr>
          <w:p w14:paraId="6B711761" w14:textId="77777777" w:rsidR="00257190" w:rsidRPr="00CF1517" w:rsidRDefault="00257190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6C9ADB4C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BDBE494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DDCBFE2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8BA0AD4" w14:textId="77777777" w:rsidR="00257190" w:rsidRPr="00CF1517" w:rsidRDefault="00257190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43E5D07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2783B29B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267AEB7" w14:textId="77777777" w:rsidR="00257190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7190" w:rsidRPr="00CF1517" w14:paraId="2182D062" w14:textId="77777777" w:rsidTr="00B74862">
        <w:tc>
          <w:tcPr>
            <w:tcW w:w="2197" w:type="pct"/>
          </w:tcPr>
          <w:p w14:paraId="107FE974" w14:textId="77777777" w:rsidR="00257190" w:rsidRPr="00CF1517" w:rsidRDefault="00257190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62BB6DF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613578A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F120A65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225A68D" w14:textId="77777777" w:rsidR="00257190" w:rsidRPr="00CF1517" w:rsidRDefault="00257190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9732B3D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4EAFF5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2FC13108" w14:textId="77777777" w:rsidR="00257190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7190" w:rsidRPr="00CF1517" w14:paraId="00D11B4B" w14:textId="77777777" w:rsidTr="00B74862">
        <w:tc>
          <w:tcPr>
            <w:tcW w:w="2197" w:type="pct"/>
          </w:tcPr>
          <w:p w14:paraId="6F101A4B" w14:textId="77777777" w:rsidR="00257190" w:rsidRPr="00CF1517" w:rsidRDefault="00257190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7CD8FFA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41956D8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B255AF5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31F5593" w14:textId="77777777" w:rsidR="00257190" w:rsidRPr="00CF1517" w:rsidRDefault="00257190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422C9D0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65A4E922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2909C84" w14:textId="77777777" w:rsidR="00257190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7190" w:rsidRPr="00CF1517" w14:paraId="50F2BE5F" w14:textId="77777777" w:rsidTr="00B74862">
        <w:tc>
          <w:tcPr>
            <w:tcW w:w="2197" w:type="pct"/>
          </w:tcPr>
          <w:p w14:paraId="6882B529" w14:textId="77777777" w:rsidR="00257190" w:rsidRPr="00CF1517" w:rsidRDefault="00257190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96CDA8E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00972AB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580F857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FC402DD" w14:textId="77777777" w:rsidR="00257190" w:rsidRPr="00CF1517" w:rsidRDefault="00257190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DAEA948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70A1168E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EEB38E6" w14:textId="77777777" w:rsidR="00257190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7190" w:rsidRPr="00CF1517" w14:paraId="082FCE1E" w14:textId="77777777" w:rsidTr="00B74862">
        <w:tc>
          <w:tcPr>
            <w:tcW w:w="2197" w:type="pct"/>
          </w:tcPr>
          <w:p w14:paraId="7B04F9B6" w14:textId="77777777" w:rsidR="00257190" w:rsidRPr="00CF1517" w:rsidRDefault="00257190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8ECA5BE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99F2FC7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AF8E99D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A2723D8" w14:textId="77777777" w:rsidR="00257190" w:rsidRPr="00CF1517" w:rsidRDefault="00257190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7A970063" w14:textId="77777777" w:rsidR="00257190" w:rsidRPr="00CF1517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DF6DDE3" w14:textId="77777777" w:rsidR="00257190" w:rsidRPr="00CF1517" w:rsidRDefault="00257190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2AB141F" w14:textId="77777777" w:rsidR="00257190" w:rsidRDefault="00257190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4AF" w:rsidRPr="00CF1517" w14:paraId="435E3F21" w14:textId="77777777" w:rsidTr="00B74862">
        <w:tc>
          <w:tcPr>
            <w:tcW w:w="2197" w:type="pct"/>
          </w:tcPr>
          <w:p w14:paraId="34F74C29" w14:textId="77777777" w:rsidR="005014AF" w:rsidRPr="00CF1517" w:rsidRDefault="005014AF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E318CCD" w14:textId="77777777" w:rsidR="005014AF" w:rsidRPr="00CF1517" w:rsidRDefault="005014AF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DF34807" w14:textId="77777777" w:rsidR="005014AF" w:rsidRPr="00CF1517" w:rsidRDefault="005014AF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91EE6D3" w14:textId="77777777" w:rsidR="005014AF" w:rsidRPr="00CF1517" w:rsidRDefault="005014AF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189DB8F" w14:textId="77777777" w:rsidR="005014AF" w:rsidRPr="00CF1517" w:rsidRDefault="005014AF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0B8CB8D" w14:textId="77777777" w:rsidR="005014AF" w:rsidRPr="00CF1517" w:rsidRDefault="005014AF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C65A874" w14:textId="77777777" w:rsidR="005014AF" w:rsidRPr="00CF1517" w:rsidRDefault="005014AF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22FC47E1" w14:textId="77777777" w:rsidR="005014AF" w:rsidRDefault="005014AF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A5B" w:rsidRPr="00CF1517" w14:paraId="2F199BBE" w14:textId="77777777" w:rsidTr="00B74862">
        <w:tc>
          <w:tcPr>
            <w:tcW w:w="2197" w:type="pct"/>
          </w:tcPr>
          <w:p w14:paraId="4593A2D3" w14:textId="77777777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</w:tcPr>
          <w:p w14:paraId="7AAF388E" w14:textId="1F23A487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F15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C5A5B" w:rsidRPr="00CF1517" w14:paraId="78628867" w14:textId="77777777" w:rsidTr="00B74862">
        <w:tc>
          <w:tcPr>
            <w:tcW w:w="2197" w:type="pct"/>
          </w:tcPr>
          <w:p w14:paraId="025E1C42" w14:textId="61D75F88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shd w:val="clear" w:color="auto" w:fill="auto"/>
          </w:tcPr>
          <w:p w14:paraId="355368FA" w14:textId="13D154D5" w:rsidR="004C5A5B" w:rsidRPr="00CF1517" w:rsidRDefault="004C5A5B" w:rsidP="008D69A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4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</w:tcPr>
          <w:p w14:paraId="5BEF10F1" w14:textId="089EA861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B37A2A" w14:textId="57A535C3" w:rsidR="004C5A5B" w:rsidRPr="00CF1517" w:rsidRDefault="004C5A5B" w:rsidP="008D69A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254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4C5A5B" w:rsidRPr="00CF1517" w14:paraId="42AC8716" w14:textId="77777777" w:rsidTr="00B74862">
        <w:tc>
          <w:tcPr>
            <w:tcW w:w="2197" w:type="pct"/>
          </w:tcPr>
          <w:p w14:paraId="244FA453" w14:textId="6C486EFB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  <w:shd w:val="clear" w:color="auto" w:fill="auto"/>
          </w:tcPr>
          <w:p w14:paraId="1E5FD36E" w14:textId="1412DE13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5D3EDD2E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FB80CB8" w14:textId="12E33208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2CCD4F8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131E09" w14:textId="5F58BD19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63742758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164045" w14:textId="4B4FFD25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C5A5B" w:rsidRPr="00CF1517" w14:paraId="60369632" w14:textId="77777777" w:rsidTr="00B74862">
        <w:tc>
          <w:tcPr>
            <w:tcW w:w="2197" w:type="pct"/>
          </w:tcPr>
          <w:p w14:paraId="77AA5D71" w14:textId="77777777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shd w:val="clear" w:color="auto" w:fill="auto"/>
            <w:vAlign w:val="bottom"/>
          </w:tcPr>
          <w:p w14:paraId="7C1F84CD" w14:textId="31B654D1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A5B" w:rsidRPr="00CF1517" w14:paraId="7551346D" w14:textId="77777777" w:rsidTr="00B74862">
        <w:tc>
          <w:tcPr>
            <w:tcW w:w="2197" w:type="pct"/>
          </w:tcPr>
          <w:p w14:paraId="1B92F0E4" w14:textId="076A1415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="005014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F071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A1E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A1E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F302322" w14:textId="0BE9EFB1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(551)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4C0B40F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FC85BB9" w14:textId="4A8B4117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513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4738B7F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FBB3EF6" w14:textId="2A8CDD30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0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621</w:t>
            </w:r>
          </w:p>
        </w:tc>
        <w:tc>
          <w:tcPr>
            <w:tcW w:w="136" w:type="pct"/>
            <w:vAlign w:val="bottom"/>
          </w:tcPr>
          <w:p w14:paraId="3D6B2335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23278CD" w14:textId="23593EA4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4C5A5B" w:rsidRPr="00CF1517" w14:paraId="3FE09F3F" w14:textId="77777777" w:rsidTr="00B74862">
        <w:tc>
          <w:tcPr>
            <w:tcW w:w="2197" w:type="pct"/>
          </w:tcPr>
          <w:p w14:paraId="47551F46" w14:textId="32CE759E" w:rsidR="004C5A5B" w:rsidRPr="00CF1517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5014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8A1E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A1E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79DAD01" w14:textId="4A570FF4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702BA68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EB606B6" w14:textId="33A8D1A9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</w:t>
            </w:r>
          </w:p>
        </w:tc>
        <w:tc>
          <w:tcPr>
            <w:tcW w:w="144" w:type="pct"/>
            <w:vAlign w:val="bottom"/>
          </w:tcPr>
          <w:p w14:paraId="582C79A3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D43566E" w14:textId="5621ECDF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0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(696)</w:t>
            </w:r>
          </w:p>
        </w:tc>
        <w:tc>
          <w:tcPr>
            <w:tcW w:w="136" w:type="pct"/>
            <w:vAlign w:val="bottom"/>
          </w:tcPr>
          <w:p w14:paraId="5B57893C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838A361" w14:textId="6A11B4AE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571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5A5B" w:rsidRPr="00CF1517" w14:paraId="1ABA7677" w14:textId="77777777" w:rsidTr="00B74862">
        <w:tc>
          <w:tcPr>
            <w:tcW w:w="2197" w:type="pct"/>
          </w:tcPr>
          <w:p w14:paraId="0A364560" w14:textId="3583022B" w:rsidR="00EF071A" w:rsidRDefault="004C5A5B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="005014A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8A1E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A1E86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="00EF071A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60D4D508" w14:textId="721DF1F3" w:rsidR="004C5A5B" w:rsidRPr="00CF1517" w:rsidRDefault="00EF071A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5FFD7BFB" w14:textId="3EA0ED28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(2,592)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A8A317D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995211" w14:textId="422810BB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2,128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EEE1EDC" w14:textId="77777777" w:rsidR="004C5A5B" w:rsidRPr="00CF1517" w:rsidRDefault="004C5A5B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2298BD" w14:textId="526F344C" w:rsidR="004C5A5B" w:rsidRPr="00CF1517" w:rsidRDefault="00F56465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4,526</w:t>
            </w:r>
          </w:p>
        </w:tc>
        <w:tc>
          <w:tcPr>
            <w:tcW w:w="136" w:type="pct"/>
            <w:vAlign w:val="bottom"/>
          </w:tcPr>
          <w:p w14:paraId="2A4A7B0E" w14:textId="77777777" w:rsidR="004C5A5B" w:rsidRPr="00CF1517" w:rsidRDefault="004C5A5B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65F8D40" w14:textId="6A4436AE" w:rsidR="004C5A5B" w:rsidRPr="00CF1517" w:rsidRDefault="004C5A5B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</w:tr>
      <w:tr w:rsidR="00EF071A" w:rsidRPr="00CF1517" w14:paraId="4CFCBC8A" w14:textId="77777777" w:rsidTr="00B74862">
        <w:tc>
          <w:tcPr>
            <w:tcW w:w="2197" w:type="pct"/>
          </w:tcPr>
          <w:p w14:paraId="54A17502" w14:textId="77777777" w:rsidR="00EF071A" w:rsidRPr="00CF1517" w:rsidRDefault="00EF071A" w:rsidP="004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112C1A4" w14:textId="77777777" w:rsidR="00EF071A" w:rsidRDefault="00EF071A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79B8A57" w14:textId="77777777" w:rsidR="00EF071A" w:rsidRPr="00CF1517" w:rsidRDefault="00EF071A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5171CAD" w14:textId="77777777" w:rsidR="00EF071A" w:rsidRPr="00CF1517" w:rsidRDefault="00EF071A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2B3CFFE" w14:textId="77777777" w:rsidR="00EF071A" w:rsidRPr="00CF1517" w:rsidRDefault="00EF071A" w:rsidP="004C5A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73F377D" w14:textId="77777777" w:rsidR="00EF071A" w:rsidRDefault="00EF071A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F4085AF" w14:textId="77777777" w:rsidR="00EF071A" w:rsidRPr="00CF1517" w:rsidRDefault="00EF071A" w:rsidP="004C5A5B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29556B29" w14:textId="77777777" w:rsidR="00EF071A" w:rsidRDefault="00EF071A" w:rsidP="004C5A5B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C60E79E" w14:textId="77777777" w:rsidR="008E418A" w:rsidRPr="00CF1517" w:rsidRDefault="008E418A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14:paraId="2CA29442" w14:textId="77777777" w:rsidR="008E418A" w:rsidRPr="00E9000B" w:rsidRDefault="008E418A" w:rsidP="008E418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6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72"/>
        <w:gridCol w:w="270"/>
        <w:gridCol w:w="1080"/>
        <w:gridCol w:w="270"/>
        <w:gridCol w:w="1188"/>
        <w:gridCol w:w="252"/>
        <w:gridCol w:w="1080"/>
        <w:gridCol w:w="270"/>
        <w:gridCol w:w="1080"/>
      </w:tblGrid>
      <w:tr w:rsidR="00E86BD6" w:rsidRPr="00CF1517" w14:paraId="58E599DC" w14:textId="77777777" w:rsidTr="003F6AE9">
        <w:trPr>
          <w:tblHeader/>
        </w:trPr>
        <w:tc>
          <w:tcPr>
            <w:tcW w:w="3150" w:type="dxa"/>
          </w:tcPr>
          <w:p w14:paraId="5E24AA54" w14:textId="4D73B53F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FA74919" w14:textId="77777777" w:rsidR="00E86BD6" w:rsidRPr="00162E93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FAC0785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5A93F13" w14:textId="77777777" w:rsidR="00E86BD6" w:rsidRPr="00CF1517" w:rsidRDefault="00E86BD6" w:rsidP="00647134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E86BD6" w:rsidRPr="00CF1517" w14:paraId="47E6128B" w14:textId="77777777" w:rsidTr="009D5A0D">
        <w:trPr>
          <w:tblHeader/>
        </w:trPr>
        <w:tc>
          <w:tcPr>
            <w:tcW w:w="3150" w:type="dxa"/>
          </w:tcPr>
          <w:p w14:paraId="7B4C8494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4187250A" w14:textId="77777777" w:rsidR="00E86BD6" w:rsidRPr="00162E93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8A4D376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14:paraId="6651461C" w14:textId="3C1FC4FB" w:rsidR="00E86BD6" w:rsidRPr="00CF1517" w:rsidRDefault="004C5A5B" w:rsidP="0064713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56FB7DE8" w14:textId="77777777" w:rsidR="00E86BD6" w:rsidRPr="00CF1517" w:rsidRDefault="00E86BD6" w:rsidP="0064713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91A100A" w14:textId="67352355" w:rsidR="00E86BD6" w:rsidRPr="00CF1517" w:rsidRDefault="004C5A5B" w:rsidP="0064713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86BD6" w:rsidRPr="00CF1517" w14:paraId="1C9A49E9" w14:textId="77777777" w:rsidTr="009D5A0D">
        <w:trPr>
          <w:tblHeader/>
        </w:trPr>
        <w:tc>
          <w:tcPr>
            <w:tcW w:w="3150" w:type="dxa"/>
          </w:tcPr>
          <w:p w14:paraId="60624033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3445DF56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95B4EA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A6A92" w14:textId="77777777" w:rsidR="00E86BD6" w:rsidRPr="00CF1517" w:rsidRDefault="00E86BD6" w:rsidP="00647134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2E73CBA" w14:textId="77777777" w:rsidR="00E86BD6" w:rsidRPr="00CF1517" w:rsidRDefault="00E86BD6" w:rsidP="00647134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C1195AC" w14:textId="77777777" w:rsidR="00E86BD6" w:rsidRPr="00CF1517" w:rsidRDefault="00E86BD6" w:rsidP="00647134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2" w:type="dxa"/>
          </w:tcPr>
          <w:p w14:paraId="19A7A2C1" w14:textId="77777777" w:rsidR="00E86BD6" w:rsidRPr="00CF1517" w:rsidRDefault="00E86BD6" w:rsidP="00647134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B9397" w14:textId="77777777" w:rsidR="00E86BD6" w:rsidRPr="00CF1517" w:rsidRDefault="00E86BD6" w:rsidP="00647134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FF9DAA6" w14:textId="77777777" w:rsidR="00E86BD6" w:rsidRPr="00CF1517" w:rsidRDefault="00E86BD6" w:rsidP="00647134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6077E" w14:textId="77777777" w:rsidR="00E86BD6" w:rsidRPr="00CF1517" w:rsidRDefault="00E86BD6" w:rsidP="00647134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86BD6" w:rsidRPr="00CF1517" w14:paraId="43658460" w14:textId="77777777" w:rsidTr="0035084F">
        <w:trPr>
          <w:trHeight w:val="389"/>
          <w:tblHeader/>
        </w:trPr>
        <w:tc>
          <w:tcPr>
            <w:tcW w:w="3150" w:type="dxa"/>
          </w:tcPr>
          <w:p w14:paraId="66124104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  <w:p w14:paraId="65551A55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972" w:type="dxa"/>
          </w:tcPr>
          <w:p w14:paraId="0CE00D97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A76241D" w14:textId="77777777" w:rsidR="00E86BD6" w:rsidRPr="00CF1517" w:rsidRDefault="00E86BD6" w:rsidP="00647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5220" w:type="dxa"/>
            <w:gridSpan w:val="7"/>
          </w:tcPr>
          <w:p w14:paraId="7154203C" w14:textId="77777777" w:rsidR="00E86BD6" w:rsidRPr="00CF1517" w:rsidRDefault="00E86BD6" w:rsidP="0064713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10"/>
                <w:szCs w:val="10"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C5A5B" w:rsidRPr="00CF1517" w14:paraId="2AE82219" w14:textId="77777777" w:rsidTr="0035084F">
        <w:tc>
          <w:tcPr>
            <w:tcW w:w="3150" w:type="dxa"/>
          </w:tcPr>
          <w:p w14:paraId="35F49339" w14:textId="1917FEA4" w:rsidR="004C5A5B" w:rsidRPr="00162E93" w:rsidRDefault="004C5A5B" w:rsidP="004C5A5B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62E9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972" w:type="dxa"/>
          </w:tcPr>
          <w:p w14:paraId="02C0C029" w14:textId="77777777" w:rsidR="004C5A5B" w:rsidRPr="00CF1517" w:rsidRDefault="004C5A5B" w:rsidP="004C5A5B">
            <w:pPr>
              <w:ind w:left="-108" w:right="-9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</w:pPr>
          </w:p>
        </w:tc>
        <w:tc>
          <w:tcPr>
            <w:tcW w:w="270" w:type="dxa"/>
          </w:tcPr>
          <w:p w14:paraId="37989F31" w14:textId="77777777" w:rsidR="004C5A5B" w:rsidRPr="00CF1517" w:rsidRDefault="004C5A5B" w:rsidP="004C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FDA6A" w14:textId="45E471C9" w:rsidR="004C5A5B" w:rsidRPr="00CF1517" w:rsidRDefault="004C5A5B" w:rsidP="004C5A5B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0B0D84" w14:textId="77777777" w:rsidR="004C5A5B" w:rsidRPr="00CF1517" w:rsidRDefault="004C5A5B" w:rsidP="004C5A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D126847" w14:textId="0C4ECB93" w:rsidR="004C5A5B" w:rsidRPr="00CF1517" w:rsidRDefault="004C5A5B" w:rsidP="004C5A5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6375824" w14:textId="77777777" w:rsidR="004C5A5B" w:rsidRPr="00CF1517" w:rsidRDefault="004C5A5B" w:rsidP="004C5A5B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D2995" w14:textId="05442C91" w:rsidR="004C5A5B" w:rsidRPr="00CF1517" w:rsidRDefault="004C5A5B" w:rsidP="004C5A5B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70FE11" w14:textId="77777777" w:rsidR="004C5A5B" w:rsidRPr="00CF1517" w:rsidRDefault="004C5A5B" w:rsidP="004C5A5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CF89D8" w14:textId="1A09CE83" w:rsidR="004C5A5B" w:rsidRPr="00CF1517" w:rsidRDefault="004C5A5B" w:rsidP="004C5A5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084F" w:rsidRPr="00CF1517" w14:paraId="39AB0878" w14:textId="77777777" w:rsidTr="00D62625">
        <w:trPr>
          <w:trHeight w:val="144"/>
        </w:trPr>
        <w:tc>
          <w:tcPr>
            <w:tcW w:w="3150" w:type="dxa"/>
          </w:tcPr>
          <w:p w14:paraId="2670F206" w14:textId="4E881720" w:rsidR="0035084F" w:rsidRPr="00CF1517" w:rsidRDefault="0035084F" w:rsidP="0035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2" w:type="dxa"/>
          </w:tcPr>
          <w:p w14:paraId="56019AF5" w14:textId="77777777" w:rsidR="0035084F" w:rsidRPr="00CF1517" w:rsidRDefault="0035084F" w:rsidP="0035084F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28D7C" w14:textId="77777777" w:rsidR="0035084F" w:rsidRPr="00CF1517" w:rsidRDefault="0035084F" w:rsidP="0035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A97C6" w14:textId="0733AFA2" w:rsidR="0035084F" w:rsidRPr="00CF1517" w:rsidRDefault="0035084F" w:rsidP="0035084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D7CF2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EF06B1" w14:textId="19024592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1E05F50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53D95" w14:textId="6A534EC8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83579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85394" w14:textId="609FB799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CCD" w:rsidRPr="00CF1517" w14:paraId="0570B024" w14:textId="77777777" w:rsidTr="00D62625">
        <w:trPr>
          <w:trHeight w:val="144"/>
        </w:trPr>
        <w:tc>
          <w:tcPr>
            <w:tcW w:w="3150" w:type="dxa"/>
          </w:tcPr>
          <w:p w14:paraId="01618617" w14:textId="55EC0A0E" w:rsidR="00A94CCD" w:rsidRPr="00CF1517" w:rsidRDefault="00A94CCD" w:rsidP="00A9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72" w:type="dxa"/>
          </w:tcPr>
          <w:p w14:paraId="1561C958" w14:textId="58E59803" w:rsidR="00A94CCD" w:rsidRPr="00CF1517" w:rsidRDefault="00A94CCD" w:rsidP="00A94CCD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75F628" w14:textId="77777777" w:rsidR="00A94CCD" w:rsidRPr="00CF1517" w:rsidRDefault="00A94CCD" w:rsidP="00A94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142EC" w14:textId="26239EDF" w:rsidR="00A94CCD" w:rsidRPr="00CF1517" w:rsidRDefault="00A94CCD" w:rsidP="00A94CCD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7721268E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DD11916" w14:textId="3F92A24F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52" w:type="dxa"/>
          </w:tcPr>
          <w:p w14:paraId="69BC3270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E7DD88" w14:textId="77698D9B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212AAB5C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CB31F" w14:textId="276A7C81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F080F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</w:tr>
      <w:tr w:rsidR="00A94CCD" w:rsidRPr="00CF1517" w14:paraId="13773143" w14:textId="77777777" w:rsidTr="0035084F">
        <w:trPr>
          <w:trHeight w:val="144"/>
        </w:trPr>
        <w:tc>
          <w:tcPr>
            <w:tcW w:w="3150" w:type="dxa"/>
          </w:tcPr>
          <w:p w14:paraId="433484B4" w14:textId="5B4A9659" w:rsidR="00A94CCD" w:rsidRPr="00CF1517" w:rsidRDefault="00A94CCD" w:rsidP="00A9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</w:t>
            </w:r>
            <w:r w:rsidRPr="00B366D6">
              <w:rPr>
                <w:rFonts w:cs="Angsana New" w:hint="cs"/>
                <w:sz w:val="30"/>
                <w:szCs w:val="30"/>
                <w:cs/>
              </w:rPr>
              <w:t>ลด</w:t>
            </w:r>
            <w:r>
              <w:rPr>
                <w:rFonts w:cs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72" w:type="dxa"/>
          </w:tcPr>
          <w:p w14:paraId="50D3D6D0" w14:textId="2BE03096" w:rsidR="00A94CCD" w:rsidRPr="00A94CCD" w:rsidRDefault="00A94CCD" w:rsidP="00A94CCD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4CC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E4D934" w14:textId="77777777" w:rsidR="00A94CCD" w:rsidRPr="00CF1517" w:rsidRDefault="00A94CCD" w:rsidP="00A94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D9276" w14:textId="3B372AD1" w:rsidR="00A94CCD" w:rsidRPr="00CF1517" w:rsidRDefault="00A94CCD" w:rsidP="00A94CCD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(531)</w:t>
            </w:r>
          </w:p>
        </w:tc>
        <w:tc>
          <w:tcPr>
            <w:tcW w:w="270" w:type="dxa"/>
          </w:tcPr>
          <w:p w14:paraId="059861EF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F1AF9E" w14:textId="4E72787B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(531)</w:t>
            </w:r>
          </w:p>
        </w:tc>
        <w:tc>
          <w:tcPr>
            <w:tcW w:w="252" w:type="dxa"/>
          </w:tcPr>
          <w:p w14:paraId="6FEB172A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48D23" w14:textId="1884D762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073A53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56E5A" w14:textId="3B479621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94CCD" w:rsidRPr="00CF1517" w14:paraId="2AA44300" w14:textId="77777777" w:rsidTr="0035084F">
        <w:trPr>
          <w:trHeight w:val="144"/>
        </w:trPr>
        <w:tc>
          <w:tcPr>
            <w:tcW w:w="3150" w:type="dxa"/>
          </w:tcPr>
          <w:p w14:paraId="77D5DEAA" w14:textId="5776B750" w:rsidR="00A94CCD" w:rsidRPr="00CF1517" w:rsidRDefault="00A94CCD" w:rsidP="00A9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 xml:space="preserve">    เพิ่มทุนจดทะเบียน</w:t>
            </w:r>
          </w:p>
        </w:tc>
        <w:tc>
          <w:tcPr>
            <w:tcW w:w="972" w:type="dxa"/>
          </w:tcPr>
          <w:p w14:paraId="62CC0A61" w14:textId="0E796DA5" w:rsidR="00A94CCD" w:rsidRPr="00A94CCD" w:rsidRDefault="00A94CCD" w:rsidP="00A94CCD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4CC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B7175C" w14:textId="77777777" w:rsidR="00A94CCD" w:rsidRPr="00CF1517" w:rsidRDefault="00A94CCD" w:rsidP="00A94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80262" w14:textId="6442157A" w:rsidR="00A94CCD" w:rsidRPr="00CF1517" w:rsidRDefault="00A94CCD" w:rsidP="00A94CCD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55503AE6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F06678" w14:textId="459A5679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52" w:type="dxa"/>
          </w:tcPr>
          <w:p w14:paraId="7E97C60F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61DB2" w14:textId="51A789C7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FE03F6" w14:textId="77777777" w:rsidR="00A94CCD" w:rsidRPr="00CF1517" w:rsidRDefault="00A94CCD" w:rsidP="00A94CCD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AED74" w14:textId="55D2141B" w:rsidR="00A94CCD" w:rsidRPr="00CF1517" w:rsidRDefault="00A94CCD" w:rsidP="00A94CCD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5084F" w:rsidRPr="00CF1517" w14:paraId="3759EE15" w14:textId="77777777" w:rsidTr="0035084F">
        <w:trPr>
          <w:trHeight w:val="144"/>
        </w:trPr>
        <w:tc>
          <w:tcPr>
            <w:tcW w:w="3150" w:type="dxa"/>
          </w:tcPr>
          <w:p w14:paraId="5BF848B7" w14:textId="3B41136B" w:rsidR="0035084F" w:rsidRDefault="0035084F" w:rsidP="0035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08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5F0A8C24" w14:textId="77777777" w:rsidR="0035084F" w:rsidRPr="00CF1517" w:rsidRDefault="0035084F" w:rsidP="0035084F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AF1DFE" w14:textId="77777777" w:rsidR="0035084F" w:rsidRPr="00CF1517" w:rsidRDefault="0035084F" w:rsidP="0035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1E55BF" w14:textId="77777777" w:rsidR="0035084F" w:rsidRPr="00CF1517" w:rsidRDefault="0035084F" w:rsidP="0035084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C23E7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B8A3281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C06AAF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C9A405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65BF7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22C7DB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084F" w:rsidRPr="00CF1517" w14:paraId="69F045BB" w14:textId="77777777" w:rsidTr="00D62625">
        <w:trPr>
          <w:trHeight w:val="144"/>
        </w:trPr>
        <w:tc>
          <w:tcPr>
            <w:tcW w:w="3150" w:type="dxa"/>
          </w:tcPr>
          <w:p w14:paraId="39EB7F47" w14:textId="49DE55C7" w:rsidR="0035084F" w:rsidRDefault="0035084F" w:rsidP="0035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1A7E9A57" w14:textId="77777777" w:rsidR="0035084F" w:rsidRPr="00CF1517" w:rsidRDefault="0035084F" w:rsidP="0035084F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F3C364" w14:textId="77777777" w:rsidR="0035084F" w:rsidRPr="00CF1517" w:rsidRDefault="0035084F" w:rsidP="0035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B8740" w14:textId="72E3ED07" w:rsidR="0035084F" w:rsidRPr="00AA5332" w:rsidRDefault="00AA5332" w:rsidP="0035084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A53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70" w:type="dxa"/>
          </w:tcPr>
          <w:p w14:paraId="30A09DBC" w14:textId="77777777" w:rsidR="0035084F" w:rsidRPr="00AA5332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CCFF5F6" w14:textId="7726B409" w:rsidR="0035084F" w:rsidRPr="00AA5332" w:rsidRDefault="00AA5332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AA533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52" w:type="dxa"/>
          </w:tcPr>
          <w:p w14:paraId="711BAED6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F4B17" w14:textId="3721A1E5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BC09B3B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FF328" w14:textId="204C9D9E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35084F" w:rsidRPr="00CF1517" w14:paraId="1719451E" w14:textId="77777777" w:rsidTr="009D5A0D">
        <w:trPr>
          <w:trHeight w:val="144"/>
        </w:trPr>
        <w:tc>
          <w:tcPr>
            <w:tcW w:w="3150" w:type="dxa"/>
          </w:tcPr>
          <w:p w14:paraId="7FCAF92F" w14:textId="77777777" w:rsidR="0035084F" w:rsidRPr="00CF1517" w:rsidRDefault="0035084F" w:rsidP="0035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9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2" w:type="dxa"/>
          </w:tcPr>
          <w:p w14:paraId="28C68406" w14:textId="77777777" w:rsidR="0035084F" w:rsidRPr="00CF1517" w:rsidRDefault="0035084F" w:rsidP="0035084F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C3AF12" w14:textId="77777777" w:rsidR="0035084F" w:rsidRPr="00CF1517" w:rsidRDefault="0035084F" w:rsidP="0035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8203E07" w14:textId="77777777" w:rsidR="0035084F" w:rsidRPr="00CF1517" w:rsidRDefault="0035084F" w:rsidP="0035084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84904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6B15FA50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530C36D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C609E1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6026A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4751C8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084F" w:rsidRPr="00CF1517" w14:paraId="5C007243" w14:textId="77777777" w:rsidTr="009D5A0D">
        <w:trPr>
          <w:trHeight w:hRule="exact" w:val="389"/>
        </w:trPr>
        <w:tc>
          <w:tcPr>
            <w:tcW w:w="3150" w:type="dxa"/>
          </w:tcPr>
          <w:p w14:paraId="7170A3CE" w14:textId="77777777" w:rsidR="0035084F" w:rsidRPr="00CF1517" w:rsidRDefault="0035084F" w:rsidP="0035084F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72" w:type="dxa"/>
          </w:tcPr>
          <w:p w14:paraId="0949093B" w14:textId="77777777" w:rsidR="0035084F" w:rsidRPr="00CF1517" w:rsidRDefault="0035084F" w:rsidP="0035084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3C56B" w14:textId="77777777" w:rsidR="0035084F" w:rsidRPr="00CF1517" w:rsidRDefault="0035084F" w:rsidP="0035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9816D" w14:textId="77777777" w:rsidR="0035084F" w:rsidRPr="00CF1517" w:rsidRDefault="0035084F" w:rsidP="003508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16E720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5AD76C3" w14:textId="77777777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AB20343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33F4D0" w14:textId="77777777" w:rsidR="0035084F" w:rsidRPr="00CF1517" w:rsidRDefault="0035084F" w:rsidP="0035084F">
            <w:pPr>
              <w:pStyle w:val="a3"/>
              <w:tabs>
                <w:tab w:val="decimal" w:pos="81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439061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6914A" w14:textId="77777777" w:rsidR="0035084F" w:rsidRPr="00CF1517" w:rsidRDefault="0035084F" w:rsidP="0035084F">
            <w:pPr>
              <w:pStyle w:val="a3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084F" w:rsidRPr="00CF1517" w14:paraId="480F8E26" w14:textId="77777777" w:rsidTr="009D5A0D">
        <w:trPr>
          <w:trHeight w:hRule="exact" w:val="389"/>
        </w:trPr>
        <w:tc>
          <w:tcPr>
            <w:tcW w:w="3150" w:type="dxa"/>
          </w:tcPr>
          <w:p w14:paraId="182C5EE4" w14:textId="49C0B828" w:rsidR="0035084F" w:rsidRPr="00CF1517" w:rsidRDefault="0035084F" w:rsidP="0035084F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2" w:type="dxa"/>
          </w:tcPr>
          <w:p w14:paraId="79410F8A" w14:textId="77777777" w:rsidR="0035084F" w:rsidRPr="00CF1517" w:rsidRDefault="0035084F" w:rsidP="0035084F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E229C" w14:textId="77777777" w:rsidR="0035084F" w:rsidRPr="00CF1517" w:rsidRDefault="0035084F" w:rsidP="003508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28FB7" w14:textId="77777777" w:rsidR="0035084F" w:rsidRPr="00CF1517" w:rsidRDefault="0035084F" w:rsidP="003508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D03F8A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A2265BA" w14:textId="77777777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4A56D30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5A6B08" w14:textId="77777777" w:rsidR="0035084F" w:rsidRPr="00CF1517" w:rsidRDefault="0035084F" w:rsidP="0035084F">
            <w:pPr>
              <w:pStyle w:val="a3"/>
              <w:tabs>
                <w:tab w:val="decimal" w:pos="81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C8EC44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1CEF27" w14:textId="77777777" w:rsidR="0035084F" w:rsidRPr="00CF1517" w:rsidRDefault="0035084F" w:rsidP="0035084F">
            <w:pPr>
              <w:pStyle w:val="a3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084F" w:rsidRPr="00CF1517" w14:paraId="21435359" w14:textId="77777777" w:rsidTr="009D5A0D">
        <w:trPr>
          <w:trHeight w:hRule="exact" w:val="389"/>
        </w:trPr>
        <w:tc>
          <w:tcPr>
            <w:tcW w:w="3150" w:type="dxa"/>
          </w:tcPr>
          <w:p w14:paraId="17CD1FA0" w14:textId="77777777" w:rsidR="0035084F" w:rsidRPr="00CF1517" w:rsidRDefault="0035084F" w:rsidP="0035084F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3342EC1B" w14:textId="3631926A" w:rsidR="0035084F" w:rsidRPr="00162E93" w:rsidRDefault="0035084F" w:rsidP="0035084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689D61" w14:textId="77777777" w:rsidR="0035084F" w:rsidRPr="00CF1517" w:rsidRDefault="0035084F" w:rsidP="003508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A5659" w14:textId="1D096627" w:rsidR="0035084F" w:rsidRPr="00CF1517" w:rsidRDefault="002F571E" w:rsidP="003508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14:paraId="637F7271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B563849" w14:textId="116D81A3" w:rsidR="0035084F" w:rsidRPr="00CF1517" w:rsidRDefault="002F571E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52" w:type="dxa"/>
          </w:tcPr>
          <w:p w14:paraId="25BA1D31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FE9E04" w14:textId="3C1D175B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1600E8A8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EA2968" w14:textId="39169812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608</w:t>
            </w:r>
          </w:p>
        </w:tc>
      </w:tr>
      <w:tr w:rsidR="0035084F" w:rsidRPr="00CF1517" w14:paraId="1E0B44F1" w14:textId="77777777" w:rsidTr="009D5A0D">
        <w:trPr>
          <w:trHeight w:hRule="exact" w:val="389"/>
        </w:trPr>
        <w:tc>
          <w:tcPr>
            <w:tcW w:w="3150" w:type="dxa"/>
          </w:tcPr>
          <w:p w14:paraId="2EE14BA2" w14:textId="77777777" w:rsidR="0035084F" w:rsidRPr="00CF1517" w:rsidRDefault="0035084F" w:rsidP="0035084F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972" w:type="dxa"/>
          </w:tcPr>
          <w:p w14:paraId="141F5893" w14:textId="77777777" w:rsidR="0035084F" w:rsidRPr="00162E93" w:rsidRDefault="0035084F" w:rsidP="0035084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5C743" w14:textId="77777777" w:rsidR="0035084F" w:rsidRPr="00CF1517" w:rsidRDefault="0035084F" w:rsidP="003508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A103C" w14:textId="77777777" w:rsidR="0035084F" w:rsidRPr="00CF1517" w:rsidRDefault="0035084F" w:rsidP="003508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1D9ECC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E61B926" w14:textId="77777777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608B3C2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E4E1DC" w14:textId="77777777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B97A3C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9303F3" w14:textId="77777777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5084F" w:rsidRPr="00CF1517" w14:paraId="62F112EE" w14:textId="77777777" w:rsidTr="009D5A0D">
        <w:trPr>
          <w:trHeight w:hRule="exact" w:val="389"/>
        </w:trPr>
        <w:tc>
          <w:tcPr>
            <w:tcW w:w="3150" w:type="dxa"/>
          </w:tcPr>
          <w:p w14:paraId="316085DA" w14:textId="77777777" w:rsidR="0035084F" w:rsidRPr="00CF1517" w:rsidRDefault="0035084F" w:rsidP="0035084F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972" w:type="dxa"/>
          </w:tcPr>
          <w:p w14:paraId="5EFBCDCA" w14:textId="7C8194AA" w:rsidR="0035084F" w:rsidRPr="00162E93" w:rsidRDefault="0035084F" w:rsidP="0035084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12B72A" w14:textId="77777777" w:rsidR="0035084F" w:rsidRPr="00CF1517" w:rsidRDefault="0035084F" w:rsidP="0035084F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9BEF7" w14:textId="0904F72D" w:rsidR="0035084F" w:rsidRPr="00CF1517" w:rsidRDefault="002F571E" w:rsidP="003508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5AEFFB8C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920054" w14:textId="42E2C6B8" w:rsidR="0035084F" w:rsidRPr="00CF1517" w:rsidRDefault="002F571E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52" w:type="dxa"/>
          </w:tcPr>
          <w:p w14:paraId="53236185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0FE57" w14:textId="26DD9627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0A0CF9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07D3A" w14:textId="3D024E24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5084F" w:rsidRPr="00CF1517" w14:paraId="3F3CFD50" w14:textId="77777777" w:rsidTr="009D5A0D">
        <w:trPr>
          <w:trHeight w:hRule="exact" w:val="389"/>
        </w:trPr>
        <w:tc>
          <w:tcPr>
            <w:tcW w:w="3150" w:type="dxa"/>
          </w:tcPr>
          <w:p w14:paraId="55700DD9" w14:textId="2A793875" w:rsidR="0035084F" w:rsidRPr="00CF1517" w:rsidRDefault="0035084F" w:rsidP="0035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46D0326C" w14:textId="77777777" w:rsidR="0035084F" w:rsidRPr="00162E93" w:rsidRDefault="0035084F" w:rsidP="0035084F">
            <w:pPr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2B24FD" w14:textId="77777777" w:rsidR="0035084F" w:rsidRPr="00CF1517" w:rsidRDefault="0035084F" w:rsidP="0035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36C9E3" w14:textId="77777777" w:rsidR="0035084F" w:rsidRPr="00CF1517" w:rsidRDefault="0035084F" w:rsidP="0035084F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BEA58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38A2CDA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6E77CD6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AD0F2F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C5836" w14:textId="77777777" w:rsidR="0035084F" w:rsidRPr="00CF1517" w:rsidRDefault="0035084F" w:rsidP="0035084F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40FD2A" w14:textId="77777777" w:rsidR="0035084F" w:rsidRPr="00CF1517" w:rsidRDefault="0035084F" w:rsidP="0035084F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084F" w:rsidRPr="00CF1517" w14:paraId="44104A2B" w14:textId="77777777" w:rsidTr="009D5A0D">
        <w:trPr>
          <w:trHeight w:hRule="exact" w:val="389"/>
        </w:trPr>
        <w:tc>
          <w:tcPr>
            <w:tcW w:w="3150" w:type="dxa"/>
          </w:tcPr>
          <w:p w14:paraId="21CEC3BA" w14:textId="77777777" w:rsidR="0035084F" w:rsidRPr="00CF1517" w:rsidRDefault="0035084F" w:rsidP="0035084F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72" w:type="dxa"/>
          </w:tcPr>
          <w:p w14:paraId="14376BFF" w14:textId="10C88CA8" w:rsidR="0035084F" w:rsidRPr="00162E93" w:rsidRDefault="0035084F" w:rsidP="0035084F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2E9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36DCAC" w14:textId="77777777" w:rsidR="0035084F" w:rsidRPr="00CF1517" w:rsidRDefault="0035084F" w:rsidP="00350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BC6D74" w14:textId="4BFBE4B5" w:rsidR="0035084F" w:rsidRPr="00CF1517" w:rsidRDefault="002F571E" w:rsidP="0035084F">
            <w:pPr>
              <w:pStyle w:val="a3"/>
              <w:tabs>
                <w:tab w:val="decimal" w:pos="81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70" w:type="dxa"/>
          </w:tcPr>
          <w:p w14:paraId="53BFD31B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1129618" w14:textId="5736FDE2" w:rsidR="0035084F" w:rsidRPr="00CF1517" w:rsidRDefault="002F571E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5,644</w:t>
            </w:r>
          </w:p>
        </w:tc>
        <w:tc>
          <w:tcPr>
            <w:tcW w:w="252" w:type="dxa"/>
          </w:tcPr>
          <w:p w14:paraId="4114BDAF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BDA76F" w14:textId="711C5C0B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2DCD2FDB" w14:textId="77777777" w:rsidR="0035084F" w:rsidRPr="00CF1517" w:rsidRDefault="0035084F" w:rsidP="0035084F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B1B8EE" w14:textId="7C1064BE" w:rsidR="0035084F" w:rsidRPr="00CF1517" w:rsidRDefault="0035084F" w:rsidP="0035084F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</w:tr>
    </w:tbl>
    <w:p w14:paraId="674D90AC" w14:textId="7DF7084E" w:rsidR="00162E93" w:rsidRDefault="00162E93" w:rsidP="00823DD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068CA1" w14:textId="77777777" w:rsidR="005014AF" w:rsidRDefault="005014AF" w:rsidP="00823DD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55DABD" w14:textId="77777777" w:rsidR="0089194A" w:rsidRPr="00BA28B3" w:rsidRDefault="0089194A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A28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การออกใบสำคัญแสดงสิทธิที่จะซื้อหุ้นสามัญ</w:t>
      </w:r>
    </w:p>
    <w:p w14:paraId="7DB55A73" w14:textId="77777777" w:rsidR="0089194A" w:rsidRPr="005A43A3" w:rsidRDefault="0089194A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315BED28" w14:textId="77777777" w:rsidR="0089194A" w:rsidRPr="008825C1" w:rsidRDefault="0089194A" w:rsidP="0089194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28B3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6F080F">
        <w:rPr>
          <w:rFonts w:ascii="Angsana New" w:hAnsi="Angsana New" w:cs="Angsana New"/>
          <w:sz w:val="30"/>
          <w:szCs w:val="30"/>
        </w:rPr>
        <w:t>22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6F080F">
        <w:rPr>
          <w:rFonts w:ascii="Angsana New" w:hAnsi="Angsana New" w:cs="Angsana New"/>
          <w:sz w:val="30"/>
          <w:szCs w:val="30"/>
        </w:rPr>
        <w:t>2564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ได้มีมติอนุมัติการออกและจัดสรรใบสำคัญแสดงสิทธิที่จะซื้อหุ้นสามัญเพิ่มทุนของบริษัทครั้งที่ </w:t>
      </w:r>
      <w:r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(“ใบสำคัญแสดงสิทธิฯ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”) โดยไม่คิดมูลค่า จำนวนไม่เกิน </w:t>
      </w:r>
      <w:r w:rsidRPr="006F080F">
        <w:rPr>
          <w:rFonts w:ascii="Angsana New" w:hAnsi="Angsana New" w:cs="Angsana New"/>
          <w:sz w:val="30"/>
          <w:szCs w:val="30"/>
        </w:rPr>
        <w:t>560</w:t>
      </w:r>
      <w:r w:rsidRPr="00BA28B3">
        <w:rPr>
          <w:rFonts w:ascii="Angsana New" w:hAnsi="Angsana New" w:cs="Angsana New"/>
          <w:sz w:val="30"/>
          <w:szCs w:val="30"/>
          <w:cs/>
        </w:rPr>
        <w:t>.</w:t>
      </w:r>
      <w:r w:rsidRPr="006F080F">
        <w:rPr>
          <w:rFonts w:ascii="Angsana New" w:hAnsi="Angsana New" w:cs="Angsana New"/>
          <w:sz w:val="30"/>
          <w:szCs w:val="30"/>
        </w:rPr>
        <w:t>76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ล้านหน่วย ต่อผู้ถือหุ้นเดิมของบริษัทตามสัดส่วนการถือหุ้น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ในอัตราส่วนการจัดสรรที่หุ้นสามัญเดิม มูลค่าหุ้นที่ตราไว้หุ้นละ 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6F080F">
        <w:rPr>
          <w:rFonts w:ascii="Angsana New" w:hAnsi="Angsana New" w:cs="Angsana New"/>
          <w:sz w:val="30"/>
          <w:szCs w:val="30"/>
        </w:rPr>
        <w:t>10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หุ้น ต่อ 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หน่วยใบสำคัญ</w:t>
      </w:r>
      <w:r>
        <w:rPr>
          <w:rFonts w:ascii="Angsana New" w:hAnsi="Angsana New" w:cs="Angsana New" w:hint="cs"/>
          <w:sz w:val="30"/>
          <w:szCs w:val="30"/>
          <w:cs/>
        </w:rPr>
        <w:t>แ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F080F">
        <w:rPr>
          <w:rFonts w:ascii="Angsana New" w:hAnsi="Angsana New" w:cs="Angsana New"/>
          <w:sz w:val="30"/>
          <w:szCs w:val="30"/>
        </w:rPr>
        <w:t>10</w:t>
      </w:r>
      <w:r w:rsidRPr="00BA28B3">
        <w:rPr>
          <w:rFonts w:ascii="Angsana New" w:hAnsi="Angsana New" w:cs="Angsana New"/>
          <w:sz w:val="30"/>
          <w:szCs w:val="30"/>
          <w:cs/>
        </w:rPr>
        <w:t>: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) ทั้งนี้ อัตราการใช้สิทธิ คือใบสำคัญแสดงสิทธิฯ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หน่วย มีสิทธิซื้อหุ้นสามัญของบริษัทได้ 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หุ้น และราคาใช้สิทธิคือ </w:t>
      </w:r>
      <w:r w:rsidRPr="006F080F">
        <w:rPr>
          <w:rFonts w:ascii="Angsana New" w:hAnsi="Angsana New" w:cs="Angsana New"/>
          <w:sz w:val="30"/>
          <w:szCs w:val="30"/>
        </w:rPr>
        <w:t>5</w:t>
      </w:r>
      <w:r w:rsidRPr="00BA28B3">
        <w:rPr>
          <w:rFonts w:ascii="Angsana New" w:hAnsi="Angsana New" w:cs="Angsana New"/>
          <w:sz w:val="30"/>
          <w:szCs w:val="30"/>
          <w:cs/>
        </w:rPr>
        <w:t>.</w:t>
      </w:r>
      <w:r w:rsidRPr="006F080F">
        <w:rPr>
          <w:rFonts w:ascii="Angsana New" w:hAnsi="Angsana New" w:cs="Angsana New"/>
          <w:sz w:val="30"/>
          <w:szCs w:val="30"/>
        </w:rPr>
        <w:t>5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บาทต่อหุ้น (เว้นแต่ในกรณีมีการปรับสิทธิ) ใบสำคัญแสดงสิทธิฯ </w:t>
      </w:r>
      <w:r w:rsidRPr="00BA28B3">
        <w:rPr>
          <w:rFonts w:ascii="Angsana New" w:hAnsi="Angsana New" w:cs="Angsana New"/>
          <w:sz w:val="30"/>
          <w:szCs w:val="30"/>
        </w:rPr>
        <w:t>TFG-W</w:t>
      </w:r>
      <w:r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มีอายุ </w:t>
      </w:r>
      <w:r w:rsidRPr="006F080F">
        <w:rPr>
          <w:rFonts w:ascii="Angsana New" w:hAnsi="Angsana New" w:cs="Angsana New"/>
          <w:sz w:val="30"/>
          <w:szCs w:val="30"/>
        </w:rPr>
        <w:t>3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นับแต่วันที่ออกใบสำคัญแสดงสิทธิฯ </w:t>
      </w:r>
      <w:r w:rsidRPr="00DC56E1">
        <w:rPr>
          <w:rFonts w:ascii="Angsana New" w:hAnsi="Angsana New" w:cs="Angsana New"/>
          <w:spacing w:val="8"/>
          <w:sz w:val="30"/>
          <w:szCs w:val="30"/>
        </w:rPr>
        <w:t>TFG-W</w:t>
      </w:r>
      <w:r w:rsidRPr="006F080F">
        <w:rPr>
          <w:rFonts w:ascii="Angsana New" w:hAnsi="Angsana New" w:cs="Angsana New"/>
          <w:spacing w:val="8"/>
          <w:sz w:val="30"/>
          <w:szCs w:val="30"/>
        </w:rPr>
        <w:t>3</w:t>
      </w:r>
      <w:r w:rsidRPr="00DC56E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บริษัทได้ออกใบสำคัญแสดงสิทธิฯ </w:t>
      </w:r>
      <w:r w:rsidRPr="00DC56E1">
        <w:rPr>
          <w:rFonts w:ascii="Angsana New" w:hAnsi="Angsana New" w:cs="Angsana New"/>
          <w:spacing w:val="8"/>
          <w:sz w:val="30"/>
          <w:szCs w:val="30"/>
        </w:rPr>
        <w:t>TFG-W</w:t>
      </w:r>
      <w:r w:rsidRPr="006F080F">
        <w:rPr>
          <w:rFonts w:ascii="Angsana New" w:hAnsi="Angsana New" w:cs="Angsana New"/>
          <w:spacing w:val="8"/>
          <w:sz w:val="30"/>
          <w:szCs w:val="30"/>
        </w:rPr>
        <w:t>3</w:t>
      </w:r>
      <w:r w:rsidRPr="00DC56E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C56E1">
        <w:rPr>
          <w:rFonts w:ascii="Angsana New" w:hAnsi="Angsana New" w:cs="Angsana New"/>
          <w:spacing w:val="8"/>
          <w:sz w:val="30"/>
          <w:szCs w:val="30"/>
          <w:cs/>
        </w:rPr>
        <w:t xml:space="preserve">แล้วเมื่อวันที่ </w:t>
      </w:r>
      <w:r w:rsidRPr="006F080F">
        <w:rPr>
          <w:rFonts w:ascii="Angsana New" w:hAnsi="Angsana New" w:cs="Angsana New"/>
          <w:sz w:val="30"/>
          <w:szCs w:val="30"/>
        </w:rPr>
        <w:t>14</w:t>
      </w:r>
      <w:r w:rsidRPr="008825C1">
        <w:rPr>
          <w:rFonts w:ascii="Angsana New" w:hAnsi="Angsana New" w:cs="Angsana New"/>
          <w:sz w:val="30"/>
          <w:szCs w:val="30"/>
        </w:rPr>
        <w:t xml:space="preserve"> </w:t>
      </w:r>
      <w:r w:rsidRPr="008825C1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6F080F">
        <w:rPr>
          <w:rFonts w:ascii="Angsana New" w:hAnsi="Angsana New" w:cs="Angsana New"/>
          <w:sz w:val="30"/>
          <w:szCs w:val="30"/>
        </w:rPr>
        <w:t>2564</w:t>
      </w:r>
      <w:r w:rsidRPr="008825C1">
        <w:rPr>
          <w:rFonts w:ascii="Angsana New" w:hAnsi="Angsana New" w:cs="Angsana New" w:hint="cs"/>
          <w:sz w:val="30"/>
          <w:szCs w:val="30"/>
          <w:cs/>
        </w:rPr>
        <w:t xml:space="preserve"> โดยมีกำหนดการใช้สิทธิครั้งแรกในวันที่ </w:t>
      </w:r>
      <w:r w:rsidRPr="006F080F">
        <w:rPr>
          <w:rFonts w:ascii="Angsana New" w:hAnsi="Angsana New" w:cs="Angsana New"/>
          <w:sz w:val="30"/>
          <w:szCs w:val="30"/>
        </w:rPr>
        <w:t>30</w:t>
      </w:r>
      <w:r w:rsidRPr="008825C1">
        <w:rPr>
          <w:rFonts w:ascii="Angsana New" w:hAnsi="Angsana New" w:cs="Angsana New"/>
          <w:sz w:val="30"/>
          <w:szCs w:val="30"/>
        </w:rPr>
        <w:t xml:space="preserve"> </w:t>
      </w:r>
      <w:r w:rsidRPr="008825C1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6F080F">
        <w:rPr>
          <w:rFonts w:ascii="Angsana New" w:hAnsi="Angsana New" w:cs="Angsana New"/>
          <w:sz w:val="30"/>
          <w:szCs w:val="30"/>
        </w:rPr>
        <w:t>2564</w:t>
      </w:r>
    </w:p>
    <w:p w14:paraId="4DDA6E9C" w14:textId="77777777" w:rsidR="005014AF" w:rsidRPr="004961F4" w:rsidRDefault="005014AF" w:rsidP="0089194A">
      <w:pPr>
        <w:tabs>
          <w:tab w:val="clear" w:pos="680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2DF32927" w14:textId="5B4DAC5E" w:rsidR="0089194A" w:rsidRPr="00BA28B3" w:rsidRDefault="0089194A" w:rsidP="0089194A">
      <w:pPr>
        <w:tabs>
          <w:tab w:val="clear" w:pos="680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A28B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การลดทุนและการเพิ่มทุนจดทะเบียน</w:t>
      </w:r>
    </w:p>
    <w:p w14:paraId="647E8745" w14:textId="77777777" w:rsidR="0089194A" w:rsidRPr="005A43A3" w:rsidRDefault="0089194A" w:rsidP="005A43A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928FAA" w14:textId="6518548E" w:rsidR="0089194A" w:rsidRDefault="0089194A" w:rsidP="0089194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28B3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6F080F">
        <w:rPr>
          <w:rFonts w:ascii="Angsana New" w:hAnsi="Angsana New" w:cs="Angsana New"/>
          <w:sz w:val="30"/>
          <w:szCs w:val="30"/>
        </w:rPr>
        <w:t>22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6F080F">
        <w:rPr>
          <w:rFonts w:ascii="Angsana New" w:hAnsi="Angsana New" w:cs="Angsana New"/>
          <w:sz w:val="30"/>
          <w:szCs w:val="30"/>
        </w:rPr>
        <w:t>2564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ได้มีมติอนุมัติการลดทุนจดทะเบียนของบริษัทเป็นจำนวนเงิน </w:t>
      </w:r>
      <w:r w:rsidRPr="006F080F">
        <w:rPr>
          <w:rFonts w:ascii="Angsana New" w:hAnsi="Angsana New" w:cs="Angsana New"/>
          <w:sz w:val="30"/>
          <w:szCs w:val="30"/>
        </w:rPr>
        <w:t>530</w:t>
      </w:r>
      <w:r w:rsidRPr="00BA28B3">
        <w:rPr>
          <w:rFonts w:ascii="Angsana New" w:hAnsi="Angsana New" w:cs="Angsana New"/>
          <w:sz w:val="30"/>
          <w:szCs w:val="30"/>
        </w:rPr>
        <w:t>.</w:t>
      </w:r>
      <w:r w:rsidRPr="006F080F">
        <w:rPr>
          <w:rFonts w:ascii="Angsana New" w:hAnsi="Angsana New" w:cs="Angsana New"/>
          <w:sz w:val="30"/>
          <w:szCs w:val="30"/>
        </w:rPr>
        <w:t>59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บาท จากทุนจดทะเบียนเดิมจำนวน </w:t>
      </w:r>
      <w:r w:rsidRPr="006F080F">
        <w:rPr>
          <w:rFonts w:ascii="Angsana New" w:hAnsi="Angsana New" w:cs="Angsana New"/>
          <w:sz w:val="30"/>
          <w:szCs w:val="30"/>
        </w:rPr>
        <w:t>6</w:t>
      </w:r>
      <w:r w:rsidRPr="00BA28B3">
        <w:rPr>
          <w:rFonts w:ascii="Angsana New" w:hAnsi="Angsana New" w:cs="Angsana New"/>
          <w:sz w:val="30"/>
          <w:szCs w:val="30"/>
        </w:rPr>
        <w:t>,</w:t>
      </w:r>
      <w:r w:rsidRPr="006F080F">
        <w:rPr>
          <w:rFonts w:ascii="Angsana New" w:hAnsi="Angsana New" w:cs="Angsana New"/>
          <w:sz w:val="30"/>
          <w:szCs w:val="30"/>
        </w:rPr>
        <w:t>138</w:t>
      </w:r>
      <w:r w:rsidRPr="00BA28B3">
        <w:rPr>
          <w:rFonts w:ascii="Angsana New" w:hAnsi="Angsana New" w:cs="Angsana New"/>
          <w:sz w:val="30"/>
          <w:szCs w:val="30"/>
        </w:rPr>
        <w:t>.</w:t>
      </w:r>
      <w:r w:rsidRPr="006F080F">
        <w:rPr>
          <w:rFonts w:ascii="Angsana New" w:hAnsi="Angsana New" w:cs="Angsana New"/>
          <w:sz w:val="30"/>
          <w:szCs w:val="30"/>
        </w:rPr>
        <w:t>16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ล้านบาท เป็นทุน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จดทะเบียนจำนวน </w:t>
      </w:r>
      <w:r w:rsidRPr="006F080F">
        <w:rPr>
          <w:rFonts w:ascii="Angsana New" w:hAnsi="Angsana New" w:cs="Angsana New"/>
          <w:spacing w:val="4"/>
          <w:sz w:val="30"/>
          <w:szCs w:val="30"/>
        </w:rPr>
        <w:t>5</w:t>
      </w:r>
      <w:r w:rsidRPr="00F616FD">
        <w:rPr>
          <w:rFonts w:ascii="Angsana New" w:hAnsi="Angsana New" w:cs="Angsana New"/>
          <w:spacing w:val="4"/>
          <w:sz w:val="30"/>
          <w:szCs w:val="30"/>
        </w:rPr>
        <w:t>,</w:t>
      </w:r>
      <w:r w:rsidRPr="006F080F">
        <w:rPr>
          <w:rFonts w:ascii="Angsana New" w:hAnsi="Angsana New" w:cs="Angsana New"/>
          <w:spacing w:val="4"/>
          <w:sz w:val="30"/>
          <w:szCs w:val="30"/>
        </w:rPr>
        <w:t>607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Pr="006F080F">
        <w:rPr>
          <w:rFonts w:ascii="Angsana New" w:hAnsi="Angsana New" w:cs="Angsana New"/>
          <w:spacing w:val="4"/>
          <w:sz w:val="30"/>
          <w:szCs w:val="30"/>
        </w:rPr>
        <w:t>57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โดยการตัดหุ้นที่ยังไม่ได้ออกจำหน่ายของบริษัทจำนวน </w:t>
      </w:r>
      <w:r w:rsidRPr="006F080F">
        <w:rPr>
          <w:rFonts w:ascii="Angsana New" w:hAnsi="Angsana New" w:cs="Angsana New"/>
          <w:spacing w:val="4"/>
          <w:sz w:val="30"/>
          <w:szCs w:val="30"/>
        </w:rPr>
        <w:t>530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Pr="006F080F">
        <w:rPr>
          <w:rFonts w:ascii="Angsana New" w:hAnsi="Angsana New" w:cs="Angsana New"/>
          <w:spacing w:val="4"/>
          <w:sz w:val="30"/>
          <w:szCs w:val="30"/>
        </w:rPr>
        <w:t>59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 w:hint="cs"/>
          <w:spacing w:val="4"/>
          <w:sz w:val="30"/>
          <w:szCs w:val="30"/>
          <w:cs/>
        </w:rPr>
        <w:t>ล้านหุ้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น </w:t>
      </w:r>
      <w:r w:rsidRPr="00F616FD">
        <w:rPr>
          <w:rFonts w:ascii="Angsana New" w:hAnsi="Angsana New" w:cs="Angsana New"/>
          <w:spacing w:val="-4"/>
          <w:sz w:val="30"/>
          <w:szCs w:val="30"/>
          <w:cs/>
        </w:rPr>
        <w:t xml:space="preserve">มูลค่าที่ตราไว้หุ้นละ </w:t>
      </w:r>
      <w:r w:rsidRPr="006F080F">
        <w:rPr>
          <w:rFonts w:ascii="Angsana New" w:hAnsi="Angsana New" w:cs="Angsana New"/>
          <w:spacing w:val="-4"/>
          <w:sz w:val="30"/>
          <w:szCs w:val="30"/>
        </w:rPr>
        <w:t>1</w:t>
      </w:r>
      <w:r w:rsidRPr="00F616F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-4"/>
          <w:sz w:val="30"/>
          <w:szCs w:val="30"/>
          <w:cs/>
        </w:rPr>
        <w:t xml:space="preserve">บาท บริษัทได้จดทะเบียนการลดทุนดังกล่าวกับกระทรวงพาณิชย์แล้วเมื่อวันที่ </w:t>
      </w:r>
      <w:r w:rsidRPr="006F080F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F616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616FD">
        <w:rPr>
          <w:rFonts w:asciiTheme="majorBidi" w:hAnsiTheme="majorBidi" w:cstheme="majorBidi"/>
          <w:spacing w:val="-4"/>
          <w:sz w:val="30"/>
          <w:szCs w:val="30"/>
          <w:cs/>
        </w:rPr>
        <w:t>เมษายน</w:t>
      </w:r>
      <w:r w:rsidRPr="00BA28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080F">
        <w:rPr>
          <w:rFonts w:asciiTheme="majorBidi" w:hAnsiTheme="majorBidi" w:cstheme="majorBidi"/>
          <w:sz w:val="30"/>
          <w:szCs w:val="30"/>
        </w:rPr>
        <w:t>2564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 และอนุมัติการเพิ่มทุนจดทะเบียนของบริษัทเป็นจำนวนเงิน </w:t>
      </w:r>
      <w:r w:rsidRPr="006F080F">
        <w:rPr>
          <w:rFonts w:ascii="Angsana New" w:hAnsi="Angsana New" w:cs="Angsana New"/>
          <w:sz w:val="30"/>
          <w:szCs w:val="30"/>
        </w:rPr>
        <w:t>560</w:t>
      </w:r>
      <w:r w:rsidRPr="00BA28B3">
        <w:rPr>
          <w:rFonts w:ascii="Angsana New" w:hAnsi="Angsana New" w:cs="Angsana New"/>
          <w:sz w:val="30"/>
          <w:szCs w:val="30"/>
        </w:rPr>
        <w:t>.</w:t>
      </w:r>
      <w:r w:rsidRPr="006F080F">
        <w:rPr>
          <w:rFonts w:ascii="Angsana New" w:hAnsi="Angsana New" w:cs="Angsana New"/>
          <w:sz w:val="30"/>
          <w:szCs w:val="30"/>
        </w:rPr>
        <w:t>76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ล้านบาท จากทุนจดทะเบียนเดิมจำนวน </w:t>
      </w:r>
      <w:r w:rsidRPr="006F080F">
        <w:rPr>
          <w:rFonts w:ascii="Angsana New" w:hAnsi="Angsana New" w:cs="Angsana New"/>
          <w:spacing w:val="4"/>
          <w:sz w:val="30"/>
          <w:szCs w:val="30"/>
        </w:rPr>
        <w:t>5</w:t>
      </w:r>
      <w:r w:rsidRPr="00F616FD">
        <w:rPr>
          <w:rFonts w:ascii="Angsana New" w:hAnsi="Angsana New" w:cs="Angsana New"/>
          <w:spacing w:val="4"/>
          <w:sz w:val="30"/>
          <w:szCs w:val="30"/>
        </w:rPr>
        <w:t>,</w:t>
      </w:r>
      <w:r w:rsidRPr="006F080F">
        <w:rPr>
          <w:rFonts w:ascii="Angsana New" w:hAnsi="Angsana New" w:cs="Angsana New"/>
          <w:spacing w:val="4"/>
          <w:sz w:val="30"/>
          <w:szCs w:val="30"/>
        </w:rPr>
        <w:t>607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Pr="006F080F">
        <w:rPr>
          <w:rFonts w:ascii="Angsana New" w:hAnsi="Angsana New" w:cs="Angsana New"/>
          <w:spacing w:val="4"/>
          <w:sz w:val="30"/>
          <w:szCs w:val="30"/>
        </w:rPr>
        <w:t>57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เป็นทุนจดทะเบียนจำนวน </w:t>
      </w:r>
      <w:r w:rsidRPr="006F080F">
        <w:rPr>
          <w:rFonts w:ascii="Angsana New" w:hAnsi="Angsana New" w:cs="Angsana New"/>
          <w:spacing w:val="4"/>
          <w:sz w:val="30"/>
          <w:szCs w:val="30"/>
        </w:rPr>
        <w:t>6</w:t>
      </w:r>
      <w:r w:rsidRPr="00F616FD">
        <w:rPr>
          <w:rFonts w:ascii="Angsana New" w:hAnsi="Angsana New" w:cs="Angsana New"/>
          <w:spacing w:val="4"/>
          <w:sz w:val="30"/>
          <w:szCs w:val="30"/>
        </w:rPr>
        <w:t>,</w:t>
      </w:r>
      <w:r w:rsidRPr="006F080F">
        <w:rPr>
          <w:rFonts w:ascii="Angsana New" w:hAnsi="Angsana New" w:cs="Angsana New"/>
          <w:spacing w:val="4"/>
          <w:sz w:val="30"/>
          <w:szCs w:val="30"/>
        </w:rPr>
        <w:t>168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Pr="006F080F">
        <w:rPr>
          <w:rFonts w:ascii="Angsana New" w:hAnsi="Angsana New" w:cs="Angsana New"/>
          <w:spacing w:val="4"/>
          <w:sz w:val="30"/>
          <w:szCs w:val="30"/>
        </w:rPr>
        <w:t>33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 xml:space="preserve">ล้านบาท โดยการออกหุ้นสามัญจำนวน </w:t>
      </w:r>
      <w:r w:rsidRPr="006F080F">
        <w:rPr>
          <w:rFonts w:ascii="Angsana New" w:hAnsi="Angsana New" w:cs="Angsana New"/>
          <w:spacing w:val="4"/>
          <w:sz w:val="30"/>
          <w:szCs w:val="30"/>
        </w:rPr>
        <w:t>560</w:t>
      </w:r>
      <w:r w:rsidRPr="00F616FD">
        <w:rPr>
          <w:rFonts w:ascii="Angsana New" w:hAnsi="Angsana New" w:cs="Angsana New"/>
          <w:spacing w:val="4"/>
          <w:sz w:val="30"/>
          <w:szCs w:val="30"/>
        </w:rPr>
        <w:t>.</w:t>
      </w:r>
      <w:r w:rsidRPr="006F080F">
        <w:rPr>
          <w:rFonts w:ascii="Angsana New" w:hAnsi="Angsana New" w:cs="Angsana New"/>
          <w:spacing w:val="4"/>
          <w:sz w:val="30"/>
          <w:szCs w:val="30"/>
        </w:rPr>
        <w:t>76</w:t>
      </w:r>
      <w:r w:rsidRPr="00F616F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616FD">
        <w:rPr>
          <w:rFonts w:ascii="Angsana New" w:hAnsi="Angsana New" w:cs="Angsana New"/>
          <w:spacing w:val="4"/>
          <w:sz w:val="30"/>
          <w:szCs w:val="30"/>
          <w:cs/>
        </w:rPr>
        <w:t>ล้านหุ้น มูล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ค่าที่ตราไว้หุ้นละ </w:t>
      </w:r>
      <w:r w:rsidRPr="006F080F">
        <w:rPr>
          <w:rFonts w:ascii="Angsana New" w:hAnsi="Angsana New" w:cs="Angsana New"/>
          <w:sz w:val="30"/>
          <w:szCs w:val="30"/>
        </w:rPr>
        <w:t>1</w:t>
      </w:r>
      <w:r w:rsidRPr="00BA28B3">
        <w:rPr>
          <w:rFonts w:ascii="Angsana New" w:hAnsi="Angsana New" w:cs="Angsana New"/>
          <w:sz w:val="30"/>
          <w:szCs w:val="30"/>
        </w:rPr>
        <w:t xml:space="preserve"> </w:t>
      </w:r>
      <w:r w:rsidRPr="00BA28B3">
        <w:rPr>
          <w:rFonts w:ascii="Angsana New" w:hAnsi="Angsana New" w:cs="Angsana New"/>
          <w:sz w:val="30"/>
          <w:szCs w:val="30"/>
          <w:cs/>
        </w:rPr>
        <w:t xml:space="preserve">บาท ภายหลังจากที่ได้ทำการลดทุนจดทะเบียนโดยวิธีตัดหุ้นจดทะเบียนที่ยังไม่ได้ออกจำหน่าย บริษัทได้จดทะเบียนการเพิ่มทุนดังกล่าวกับกระทรวงพาณิชย์แล้วเมื่อวันที่ </w:t>
      </w:r>
      <w:r w:rsidRPr="006F080F">
        <w:rPr>
          <w:rFonts w:asciiTheme="majorBidi" w:hAnsiTheme="majorBidi" w:cstheme="majorBidi"/>
          <w:sz w:val="30"/>
          <w:szCs w:val="30"/>
        </w:rPr>
        <w:t>30</w:t>
      </w:r>
      <w:r w:rsidRPr="00BA28B3">
        <w:rPr>
          <w:rFonts w:asciiTheme="majorBidi" w:hAnsiTheme="majorBidi" w:cstheme="majorBidi"/>
          <w:sz w:val="30"/>
          <w:szCs w:val="30"/>
        </w:rPr>
        <w:t xml:space="preserve"> </w:t>
      </w:r>
      <w:r w:rsidRPr="00BA28B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6F080F">
        <w:rPr>
          <w:rFonts w:asciiTheme="majorBidi" w:hAnsiTheme="majorBidi" w:cstheme="majorBidi"/>
          <w:sz w:val="30"/>
          <w:szCs w:val="30"/>
        </w:rPr>
        <w:t>2564</w:t>
      </w:r>
    </w:p>
    <w:p w14:paraId="3BCD2D76" w14:textId="77777777" w:rsidR="0089194A" w:rsidRDefault="0089194A" w:rsidP="00823DD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EF4360" w14:textId="1E9E591B" w:rsidR="00823DD5" w:rsidRPr="00CF1517" w:rsidRDefault="00823DD5" w:rsidP="00823DD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ในระหว่างปีสิ้นสุดวันที่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780E0A">
        <w:rPr>
          <w:rFonts w:ascii="Angsana New" w:hAnsi="Angsana New" w:cs="Angsana New"/>
          <w:sz w:val="30"/>
          <w:szCs w:val="30"/>
        </w:rPr>
        <w:t>4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CF1517">
        <w:rPr>
          <w:rFonts w:ascii="Angsana New" w:hAnsi="Angsana New" w:cs="Angsana New"/>
          <w:sz w:val="30"/>
          <w:szCs w:val="30"/>
        </w:rPr>
        <w:br/>
        <w:t>TFG-W</w:t>
      </w:r>
      <w:r w:rsidR="00162E93">
        <w:rPr>
          <w:rFonts w:ascii="Angsana New" w:hAnsi="Angsana New" w:cs="Angsana New"/>
          <w:sz w:val="30"/>
          <w:szCs w:val="30"/>
        </w:rPr>
        <w:t>3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162E93">
        <w:rPr>
          <w:rFonts w:ascii="Angsana New" w:hAnsi="Angsana New" w:cs="Angsana New"/>
          <w:sz w:val="30"/>
          <w:szCs w:val="30"/>
        </w:rPr>
        <w:t>36.4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F1517">
        <w:rPr>
          <w:rFonts w:ascii="Angsana New" w:hAnsi="Angsana New" w:cs="Angsana New"/>
          <w:sz w:val="30"/>
          <w:szCs w:val="30"/>
        </w:rPr>
        <w:t>(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เทียบเท่า </w:t>
      </w:r>
      <w:r w:rsidR="00162E93">
        <w:rPr>
          <w:rFonts w:ascii="Angsana New" w:hAnsi="Angsana New" w:cs="Angsana New"/>
          <w:sz w:val="30"/>
          <w:szCs w:val="30"/>
        </w:rPr>
        <w:t>36.4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sz w:val="30"/>
          <w:szCs w:val="30"/>
          <w:cs/>
        </w:rPr>
        <w:t>บาท</w:t>
      </w:r>
      <w:r w:rsidRPr="00CF1517">
        <w:rPr>
          <w:rFonts w:ascii="Angsana New" w:hAnsi="Angsana New" w:cs="Angsana New"/>
          <w:sz w:val="30"/>
          <w:szCs w:val="30"/>
        </w:rPr>
        <w:t xml:space="preserve">)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และได้รับเงินจำนวน </w:t>
      </w:r>
      <w:r w:rsidR="00162E93">
        <w:rPr>
          <w:rFonts w:ascii="Angsana New" w:hAnsi="Angsana New" w:cs="Angsana New"/>
          <w:sz w:val="30"/>
          <w:szCs w:val="30"/>
        </w:rPr>
        <w:t>200.1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780E0A">
        <w:rPr>
          <w:rFonts w:ascii="Angsana New" w:hAnsi="Angsana New" w:cs="Angsana New"/>
          <w:i/>
          <w:iCs/>
          <w:sz w:val="30"/>
          <w:szCs w:val="30"/>
        </w:rPr>
        <w:t>3</w:t>
      </w:r>
      <w:r w:rsidRPr="00CF1517">
        <w:rPr>
          <w:rFonts w:ascii="Angsana New" w:hAnsi="Angsana New" w:cs="Angsana New"/>
          <w:i/>
          <w:iCs/>
          <w:sz w:val="30"/>
          <w:szCs w:val="30"/>
        </w:rPr>
        <w:t>:</w:t>
      </w:r>
      <w:r w:rsidR="00405CA3"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CF151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3F08571" w14:textId="5D3C03B6" w:rsidR="00E86BD6" w:rsidRPr="004961F4" w:rsidRDefault="00E86BD6" w:rsidP="000423B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50"/>
        <w:gridCol w:w="1350"/>
        <w:gridCol w:w="270"/>
        <w:gridCol w:w="1341"/>
      </w:tblGrid>
      <w:tr w:rsidR="009E25D0" w:rsidRPr="00CF1517" w14:paraId="42E43F2E" w14:textId="77777777" w:rsidTr="003F6AE9">
        <w:tc>
          <w:tcPr>
            <w:tcW w:w="6250" w:type="dxa"/>
            <w:shd w:val="clear" w:color="auto" w:fill="auto"/>
          </w:tcPr>
          <w:p w14:paraId="7DA7BDBE" w14:textId="5C0E9BAD" w:rsidR="009E25D0" w:rsidRPr="00CF1517" w:rsidRDefault="003F6AE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 w:rsidR="00162E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72723F3" w14:textId="75C9C5FE" w:rsidR="009E25D0" w:rsidRPr="00CF1517" w:rsidRDefault="004C5A5B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39AF9EB" w14:textId="77777777" w:rsidR="009E25D0" w:rsidRPr="00CF1517" w:rsidRDefault="009E25D0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B7281A5" w14:textId="22EF9FA1" w:rsidR="009E25D0" w:rsidRPr="00CF1517" w:rsidRDefault="004C5A5B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06899" w:rsidRPr="00CF1517" w14:paraId="6A404946" w14:textId="77777777" w:rsidTr="003F6AE9">
        <w:tc>
          <w:tcPr>
            <w:tcW w:w="6250" w:type="dxa"/>
            <w:shd w:val="clear" w:color="auto" w:fill="auto"/>
          </w:tcPr>
          <w:p w14:paraId="49588FF1" w14:textId="77777777" w:rsidR="00C06899" w:rsidRPr="00CF1517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dxa"/>
            <w:gridSpan w:val="3"/>
          </w:tcPr>
          <w:p w14:paraId="6596EE49" w14:textId="77777777" w:rsidR="00C06899" w:rsidRPr="00CF1517" w:rsidRDefault="00C06899" w:rsidP="00DF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780E0A" w:rsidRPr="00CF1517" w14:paraId="2C2C340C" w14:textId="77777777" w:rsidTr="003F6AE9">
        <w:tc>
          <w:tcPr>
            <w:tcW w:w="6250" w:type="dxa"/>
            <w:shd w:val="clear" w:color="auto" w:fill="auto"/>
          </w:tcPr>
          <w:p w14:paraId="3F47EBB4" w14:textId="22E9F6A4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452A3A19" w14:textId="71A17BDF" w:rsidR="00780E0A" w:rsidRPr="00CF1517" w:rsidRDefault="002F571E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560,757</w:t>
            </w:r>
          </w:p>
        </w:tc>
        <w:tc>
          <w:tcPr>
            <w:tcW w:w="270" w:type="dxa"/>
          </w:tcPr>
          <w:p w14:paraId="0003A588" w14:textId="77777777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6F1FAB8" w14:textId="7D3D16F4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E0A" w:rsidRPr="00CF1517" w14:paraId="315B66F0" w14:textId="77777777" w:rsidTr="003F6AE9">
        <w:tc>
          <w:tcPr>
            <w:tcW w:w="6250" w:type="dxa"/>
            <w:shd w:val="clear" w:color="auto" w:fill="auto"/>
          </w:tcPr>
          <w:p w14:paraId="36D5716F" w14:textId="77777777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1350" w:type="dxa"/>
          </w:tcPr>
          <w:p w14:paraId="356D92F1" w14:textId="490DD187" w:rsidR="00780E0A" w:rsidRPr="00CF1517" w:rsidRDefault="002F571E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(36,382)</w:t>
            </w:r>
          </w:p>
        </w:tc>
        <w:tc>
          <w:tcPr>
            <w:tcW w:w="270" w:type="dxa"/>
            <w:vMerge w:val="restart"/>
          </w:tcPr>
          <w:p w14:paraId="47AB0104" w14:textId="77777777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652CBA7" w14:textId="2D97FF40" w:rsidR="00780E0A" w:rsidRPr="00CF1517" w:rsidRDefault="00780E0A" w:rsidP="008D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E0A" w:rsidRPr="00CF1517" w14:paraId="1A609D86" w14:textId="77777777" w:rsidTr="003F6AE9">
        <w:trPr>
          <w:trHeight w:val="452"/>
        </w:trPr>
        <w:tc>
          <w:tcPr>
            <w:tcW w:w="6250" w:type="dxa"/>
            <w:shd w:val="clear" w:color="auto" w:fill="auto"/>
          </w:tcPr>
          <w:p w14:paraId="67B68753" w14:textId="4A5871F7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726420" w14:textId="3A39A8C5" w:rsidR="00780E0A" w:rsidRPr="00CF1517" w:rsidRDefault="002F571E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524,375</w:t>
            </w:r>
          </w:p>
        </w:tc>
        <w:tc>
          <w:tcPr>
            <w:tcW w:w="270" w:type="dxa"/>
            <w:vMerge/>
          </w:tcPr>
          <w:p w14:paraId="1F780BD3" w14:textId="77777777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A5C37" w14:textId="7E6E10C4" w:rsidR="00780E0A" w:rsidRPr="00CF1517" w:rsidRDefault="00780E0A" w:rsidP="0078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693838" w14:textId="5A661C40" w:rsidR="00EF071A" w:rsidRDefault="00EF071A" w:rsidP="005D5DE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5697FF" w14:textId="0711D5D3" w:rsidR="00791C75" w:rsidRDefault="00791C75" w:rsidP="005D5DE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FB38FE" w14:textId="77777777" w:rsidR="00A644EA" w:rsidRPr="00CF1517" w:rsidRDefault="00A644EA" w:rsidP="00A64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8C64A49" w14:textId="77777777" w:rsidR="00A644EA" w:rsidRPr="00791C75" w:rsidRDefault="00A644EA" w:rsidP="00A64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rPr>
          <w:rFonts w:ascii="Angsana New" w:hAnsi="Angsana New" w:cs="Angsana New"/>
          <w:sz w:val="30"/>
          <w:szCs w:val="30"/>
        </w:rPr>
      </w:pPr>
    </w:p>
    <w:p w14:paraId="3A1C761C" w14:textId="53468C0F" w:rsidR="00A644EA" w:rsidRPr="00CF1517" w:rsidRDefault="00A644EA" w:rsidP="00A64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360B44" w:rsidRPr="00360B44"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60B44" w:rsidRPr="00360B44">
        <w:rPr>
          <w:rFonts w:ascii="Angsana New" w:hAnsi="Angsana New" w:cs="Angsana New"/>
          <w:sz w:val="30"/>
          <w:szCs w:val="30"/>
        </w:rPr>
        <w:t>51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</w:t>
      </w:r>
      <w:r w:rsidRPr="00CF1517">
        <w:rPr>
          <w:rFonts w:ascii="Angsana New" w:hAnsi="Angsana New" w:cs="Angsana New"/>
          <w:spacing w:val="-6"/>
          <w:sz w:val="30"/>
          <w:szCs w:val="30"/>
          <w:cs/>
        </w:rPr>
        <w:t>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CF1517">
        <w:rPr>
          <w:rFonts w:ascii="Angsana New" w:hAnsi="Angsana New" w:cs="Angsana New"/>
          <w:spacing w:val="-6"/>
          <w:sz w:val="30"/>
          <w:szCs w:val="30"/>
        </w:rPr>
        <w:t>“</w:t>
      </w:r>
      <w:r w:rsidRPr="00CF1517">
        <w:rPr>
          <w:rFonts w:ascii="Angsana New" w:hAnsi="Angsana New" w:cs="Angsana New"/>
          <w:spacing w:val="-6"/>
          <w:sz w:val="30"/>
          <w:szCs w:val="30"/>
          <w:cs/>
        </w:rPr>
        <w:t>ส่วนเกินมูลค่าหุ้น</w:t>
      </w:r>
      <w:r w:rsidRPr="00CF1517">
        <w:rPr>
          <w:rFonts w:ascii="Angsana New" w:hAnsi="Angsana New" w:cs="Angsana New"/>
          <w:spacing w:val="-6"/>
          <w:sz w:val="30"/>
          <w:szCs w:val="30"/>
        </w:rPr>
        <w:t>”</w:t>
      </w:r>
      <w:r w:rsidRPr="00CF1517">
        <w:rPr>
          <w:rFonts w:ascii="Angsana New" w:hAnsi="Angsana New" w:cs="Angsana New"/>
          <w:spacing w:val="-6"/>
          <w:sz w:val="30"/>
          <w:szCs w:val="30"/>
          <w:cs/>
        </w:rPr>
        <w:t>)</w:t>
      </w:r>
      <w:r w:rsidRPr="00CF1517">
        <w:rPr>
          <w:rFonts w:ascii="Angsana New" w:hAnsi="Angsana New" w:cs="Angsana New"/>
          <w:sz w:val="30"/>
          <w:szCs w:val="30"/>
        </w:rPr>
        <w:t xml:space="preserve">       </w:t>
      </w:r>
      <w:r w:rsidRPr="00CF1517">
        <w:rPr>
          <w:rFonts w:ascii="Angsana New" w:hAnsi="Angsana New" w:cs="Angsana New"/>
          <w:sz w:val="30"/>
          <w:szCs w:val="30"/>
        </w:rPr>
        <w:br/>
      </w:r>
      <w:r w:rsidRPr="00CF1517">
        <w:rPr>
          <w:rFonts w:ascii="Angsana New" w:hAnsi="Angsana New" w:cs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410F22D3" w14:textId="6248C2BC" w:rsidR="008A3588" w:rsidRPr="00791C75" w:rsidRDefault="008A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7185445" w14:textId="34FE312D" w:rsidR="006E3615" w:rsidRPr="00CF1517" w:rsidRDefault="006E361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สำรอง</w:t>
      </w:r>
      <w:r w:rsidR="000F599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4EE2756D" w14:textId="77777777" w:rsidR="00083190" w:rsidRPr="00791C75" w:rsidRDefault="00083190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60BFAEF0" w14:textId="15A7B495" w:rsidR="00CE37BF" w:rsidRPr="00CF1517" w:rsidRDefault="00083190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360B44" w:rsidRPr="00360B44"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60B44" w:rsidRPr="00360B44">
        <w:rPr>
          <w:rFonts w:ascii="Angsana New" w:hAnsi="Angsana New" w:cs="Angsana New"/>
          <w:sz w:val="30"/>
          <w:szCs w:val="30"/>
        </w:rPr>
        <w:t>116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บริษัทจะต้องจัดสรรบัญชีสำรอง (</w:t>
      </w:r>
      <w:r w:rsidRPr="00CF1517">
        <w:rPr>
          <w:rFonts w:ascii="Angsana New" w:hAnsi="Angsana New" w:cs="Angsana New"/>
          <w:sz w:val="30"/>
          <w:szCs w:val="30"/>
        </w:rPr>
        <w:t>“</w:t>
      </w:r>
      <w:r w:rsidR="00E35453" w:rsidRPr="00CF1517">
        <w:rPr>
          <w:rFonts w:ascii="Angsana New" w:hAnsi="Angsana New" w:cs="Angsana New"/>
          <w:sz w:val="30"/>
          <w:szCs w:val="30"/>
          <w:cs/>
        </w:rPr>
        <w:t>สำรองตามก</w:t>
      </w:r>
      <w:r w:rsidR="00764C9C" w:rsidRPr="00CF1517">
        <w:rPr>
          <w:rFonts w:ascii="Angsana New" w:hAnsi="Angsana New" w:cs="Angsana New"/>
          <w:sz w:val="30"/>
          <w:szCs w:val="30"/>
          <w:cs/>
        </w:rPr>
        <w:t>ฎ</w:t>
      </w:r>
      <w:r w:rsidRPr="00CF1517">
        <w:rPr>
          <w:rFonts w:ascii="Angsana New" w:hAnsi="Angsana New" w:cs="Angsana New"/>
          <w:sz w:val="30"/>
          <w:szCs w:val="30"/>
          <w:cs/>
        </w:rPr>
        <w:t>หมาย</w:t>
      </w:r>
      <w:r w:rsidRPr="00CF1517">
        <w:rPr>
          <w:rFonts w:ascii="Angsana New" w:hAnsi="Angsana New" w:cs="Angsana New"/>
          <w:sz w:val="30"/>
          <w:szCs w:val="30"/>
        </w:rPr>
        <w:t>”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360B44" w:rsidRPr="00360B44">
        <w:rPr>
          <w:rFonts w:ascii="Angsana New" w:hAnsi="Angsana New" w:cs="Angsana New"/>
          <w:sz w:val="30"/>
          <w:szCs w:val="30"/>
        </w:rPr>
        <w:t>5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ของกำไรสุทธิประจำปี</w:t>
      </w:r>
      <w:r w:rsidR="0089194A">
        <w:rPr>
          <w:rFonts w:ascii="Angsana New" w:hAnsi="Angsana New" w:cs="Angsana New" w:hint="cs"/>
          <w:sz w:val="30"/>
          <w:szCs w:val="30"/>
          <w:cs/>
        </w:rPr>
        <w:t>หลัง</w:t>
      </w:r>
      <w:r w:rsidRPr="00CF1517">
        <w:rPr>
          <w:rFonts w:ascii="Angsana New" w:hAnsi="Angsana New" w:cs="Angsana New"/>
          <w:sz w:val="30"/>
          <w:szCs w:val="30"/>
          <w:cs/>
        </w:rPr>
        <w:t>จาก</w:t>
      </w:r>
      <w:r w:rsidR="0089194A">
        <w:rPr>
          <w:rFonts w:ascii="Angsana New" w:hAnsi="Angsana New" w:cs="Angsana New" w:hint="cs"/>
          <w:sz w:val="30"/>
          <w:szCs w:val="30"/>
          <w:cs/>
        </w:rPr>
        <w:t>หัก</w:t>
      </w:r>
      <w:r w:rsidRPr="00CF1517">
        <w:rPr>
          <w:rFonts w:ascii="Angsana New" w:hAnsi="Angsana New" w:cs="Angsana New"/>
          <w:sz w:val="30"/>
          <w:szCs w:val="30"/>
          <w:cs/>
        </w:rPr>
        <w:t>ขาดทุนส</w:t>
      </w:r>
      <w:r w:rsidR="00E35453" w:rsidRPr="00CF1517">
        <w:rPr>
          <w:rFonts w:ascii="Angsana New" w:hAnsi="Angsana New" w:cs="Angsana New"/>
          <w:sz w:val="30"/>
          <w:szCs w:val="30"/>
          <w:cs/>
        </w:rPr>
        <w:t>ะสมยกมา (ถ้ามี) จนกว่า สำรองตามกฎ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หมายนี้จะมีจำนวนไม่น้อยกว่าร้อยละ </w:t>
      </w:r>
      <w:r w:rsidR="00360B44" w:rsidRPr="00360B44">
        <w:rPr>
          <w:rFonts w:ascii="Angsana New" w:hAnsi="Angsana New" w:cs="Angsana New"/>
          <w:sz w:val="30"/>
          <w:szCs w:val="30"/>
        </w:rPr>
        <w:t>10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</w:t>
      </w:r>
    </w:p>
    <w:p w14:paraId="28B645B5" w14:textId="77777777" w:rsidR="00054A85" w:rsidRPr="00791C75" w:rsidRDefault="00054A85" w:rsidP="0008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4A70CF2" w14:textId="0677D643" w:rsidR="000B3E60" w:rsidRPr="00CF1517" w:rsidRDefault="00C06899" w:rsidP="00811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>บริษัทได้จัดสรรสำรองตามกฎหมายสำหรับปีสิ้นสุดวันที่</w:t>
      </w:r>
      <w:r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4B0B8A" w:rsidRPr="004B0B8A">
        <w:rPr>
          <w:rFonts w:ascii="Angsana New" w:hAnsi="Angsana New" w:cs="Angsana New"/>
          <w:spacing w:val="4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pacing w:val="4"/>
          <w:sz w:val="30"/>
          <w:szCs w:val="30"/>
        </w:rPr>
        <w:t>1</w:t>
      </w:r>
      <w:r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086D0E" w:rsidRPr="00D80BCC">
        <w:rPr>
          <w:rFonts w:ascii="Angsana New" w:hAnsi="Angsana New" w:cs="Angsana New"/>
          <w:spacing w:val="4"/>
          <w:sz w:val="30"/>
          <w:szCs w:val="30"/>
        </w:rPr>
        <w:t>2</w:t>
      </w:r>
      <w:r w:rsidR="00360B44" w:rsidRPr="00D80BCC">
        <w:rPr>
          <w:rFonts w:ascii="Angsana New" w:hAnsi="Angsana New" w:cs="Angsana New"/>
          <w:spacing w:val="4"/>
          <w:sz w:val="30"/>
          <w:szCs w:val="30"/>
        </w:rPr>
        <w:t>56</w:t>
      </w:r>
      <w:r w:rsidR="0083451B">
        <w:rPr>
          <w:rFonts w:ascii="Angsana New" w:hAnsi="Angsana New" w:cs="Angsana New"/>
          <w:spacing w:val="4"/>
          <w:sz w:val="30"/>
          <w:szCs w:val="30"/>
        </w:rPr>
        <w:t>4</w:t>
      </w:r>
      <w:r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>เป็นจำนวนเงิน</w:t>
      </w:r>
      <w:r w:rsidR="001C36FE" w:rsidRPr="00D80BC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89194A">
        <w:rPr>
          <w:rFonts w:ascii="Angsana New" w:hAnsi="Angsana New" w:cs="Angsana New"/>
          <w:spacing w:val="4"/>
          <w:sz w:val="30"/>
          <w:szCs w:val="30"/>
        </w:rPr>
        <w:t>51.2</w:t>
      </w:r>
      <w:r w:rsidR="0083451B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80BC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ล้านบาท </w:t>
      </w:r>
      <w:r w:rsidRPr="00D80BCC">
        <w:rPr>
          <w:rFonts w:ascii="Angsana New" w:hAnsi="Angsana New" w:cs="Angsana New"/>
          <w:i/>
          <w:iCs/>
          <w:spacing w:val="4"/>
          <w:sz w:val="30"/>
          <w:szCs w:val="30"/>
        </w:rPr>
        <w:t>(</w:t>
      </w:r>
      <w:r w:rsidR="00086D0E" w:rsidRPr="00D80BCC">
        <w:rPr>
          <w:rFonts w:ascii="Angsana New" w:hAnsi="Angsana New" w:cs="Angsana New"/>
          <w:i/>
          <w:iCs/>
          <w:spacing w:val="4"/>
          <w:sz w:val="30"/>
          <w:szCs w:val="30"/>
        </w:rPr>
        <w:t>2</w:t>
      </w:r>
      <w:r w:rsidR="00360B44" w:rsidRPr="00D80BCC">
        <w:rPr>
          <w:rFonts w:ascii="Angsana New" w:hAnsi="Angsana New" w:cs="Angsana New"/>
          <w:i/>
          <w:iCs/>
          <w:spacing w:val="4"/>
          <w:sz w:val="30"/>
          <w:szCs w:val="30"/>
        </w:rPr>
        <w:t>56</w:t>
      </w:r>
      <w:r w:rsidR="0083451B">
        <w:rPr>
          <w:rFonts w:ascii="Angsana New" w:hAnsi="Angsana New" w:cs="Angsana New"/>
          <w:i/>
          <w:iCs/>
          <w:spacing w:val="4"/>
          <w:sz w:val="30"/>
          <w:szCs w:val="30"/>
        </w:rPr>
        <w:t>3</w:t>
      </w:r>
      <w:r w:rsidRPr="00D80BCC">
        <w:rPr>
          <w:rFonts w:ascii="Angsana New" w:hAnsi="Angsana New" w:cs="Angsana New"/>
          <w:i/>
          <w:iCs/>
          <w:spacing w:val="4"/>
          <w:sz w:val="30"/>
          <w:szCs w:val="30"/>
        </w:rPr>
        <w:t>: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3451B">
        <w:rPr>
          <w:rFonts w:ascii="Angsana New" w:hAnsi="Angsana New" w:cs="Angsana New"/>
          <w:i/>
          <w:iCs/>
          <w:sz w:val="30"/>
          <w:szCs w:val="30"/>
        </w:rPr>
        <w:t>81.0</w:t>
      </w:r>
      <w:r w:rsidR="00A14FB1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5B851B67" w14:textId="3C6081A9" w:rsidR="007C2AA6" w:rsidRDefault="007C2AA6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D5B04FD" w14:textId="07DB3A86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060EDA4" w14:textId="21896095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E4AE9DB" w14:textId="0AFA417E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DAF2476" w14:textId="0316AAB9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7A0253F" w14:textId="75C1918A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DF9600F" w14:textId="02E6DBEC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D8F903F" w14:textId="379DC4D7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A953191" w14:textId="089B49C4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8699F9F" w14:textId="171D722D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FB1F2E6" w14:textId="48C0577E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5E952DE" w14:textId="331CDD2D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55DC89B" w14:textId="29E5EA88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4631F92" w14:textId="19BF1EC6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40C59C9" w14:textId="78DD5546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E1D55CA" w14:textId="26710DDC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A2D84D7" w14:textId="1F4E16BB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1CAC99F" w14:textId="2BA58964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89496C0" w14:textId="4767F9EC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EBB915" w14:textId="40285F7A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E3A71B" w14:textId="238EA435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23E4039" w14:textId="1932A2AD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69783C4" w14:textId="3DA6C388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1A7FD44" w14:textId="64ABF0C5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34091F4" w14:textId="4F2C160E" w:rsidR="00791C75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418D527" w14:textId="77777777" w:rsidR="00791C75" w:rsidRPr="0083451B" w:rsidRDefault="00791C75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AF5B441" w14:textId="77777777" w:rsidR="00E17886" w:rsidRPr="00CF1517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="001F2423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3D09B4" w:rsidRPr="00CF151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F10EC77" w14:textId="165B8696" w:rsidR="00E17886" w:rsidRPr="0083451B" w:rsidRDefault="00E17886" w:rsidP="00E17886">
      <w:pPr>
        <w:rPr>
          <w:rFonts w:ascii="Angsana New" w:hAnsi="Angsana New" w:cs="Angsana New"/>
          <w:sz w:val="20"/>
          <w:szCs w:val="20"/>
        </w:rPr>
      </w:pPr>
    </w:p>
    <w:p w14:paraId="7C9D4D8E" w14:textId="6D19B1F1" w:rsidR="005D6BDA" w:rsidRPr="00CF1517" w:rsidRDefault="005D6BDA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CF1517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ส่วนงานดำเนินงาน</w:t>
      </w:r>
    </w:p>
    <w:p w14:paraId="0DCC49B7" w14:textId="77777777" w:rsidR="005D6BDA" w:rsidRPr="004961F4" w:rsidRDefault="005D6BDA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p w14:paraId="574C7CAD" w14:textId="2C3EB472" w:rsidR="00042503" w:rsidRPr="00CF1517" w:rsidRDefault="00E17886" w:rsidP="0004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="000D450D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 </w:t>
      </w: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เนื้อไก่รวมทั้งผลิตและจำหน่ายสุกรและอาหารสัตว์ </w:t>
      </w:r>
      <w:r w:rsidR="00042503" w:rsidRPr="00CF1517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57E4D2" w14:textId="77777777" w:rsidR="00C8291B" w:rsidRPr="0083451B" w:rsidRDefault="00C8291B" w:rsidP="00E17886">
      <w:pPr>
        <w:ind w:left="547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42F21C50" w14:textId="480F59F8" w:rsidR="00C8291B" w:rsidRPr="00CF1517" w:rsidRDefault="001016E0" w:rsidP="00E17886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ส่วนงานที่</w:t>
      </w:r>
      <w:r w:rsidR="00C8291B" w:rsidRPr="00CF1517">
        <w:rPr>
          <w:rFonts w:ascii="Angsana New" w:hAnsi="Angsana New" w:cs="Angsana New"/>
          <w:sz w:val="30"/>
          <w:szCs w:val="30"/>
        </w:rPr>
        <w:t xml:space="preserve"> </w:t>
      </w:r>
      <w:r w:rsidR="00360B44" w:rsidRPr="00360B44">
        <w:rPr>
          <w:rFonts w:ascii="Angsana New" w:hAnsi="Angsana New" w:cs="Angsana New"/>
          <w:sz w:val="30"/>
          <w:szCs w:val="30"/>
        </w:rPr>
        <w:t>1</w:t>
      </w:r>
      <w:r w:rsidR="000D450D" w:rsidRPr="00CF1517">
        <w:rPr>
          <w:rFonts w:ascii="Angsana New" w:hAnsi="Angsana New" w:cs="Angsana New"/>
          <w:sz w:val="30"/>
          <w:szCs w:val="30"/>
        </w:rPr>
        <w:t>:</w:t>
      </w:r>
      <w:r w:rsidR="00C8291B" w:rsidRPr="00CF1517">
        <w:rPr>
          <w:rFonts w:ascii="Angsana New" w:hAnsi="Angsana New" w:cs="Angsana New"/>
          <w:sz w:val="30"/>
          <w:szCs w:val="30"/>
        </w:rPr>
        <w:t xml:space="preserve"> </w:t>
      </w:r>
      <w:r w:rsidR="00C8291B" w:rsidRPr="00CF1517">
        <w:rPr>
          <w:rFonts w:ascii="Angsana New" w:hAnsi="Angsana New" w:cs="Angsana New"/>
          <w:sz w:val="30"/>
          <w:szCs w:val="30"/>
          <w:cs/>
        </w:rPr>
        <w:t>ธุรกิจไก่</w:t>
      </w:r>
    </w:p>
    <w:p w14:paraId="5D35029A" w14:textId="3098D80D" w:rsidR="00C8291B" w:rsidRPr="00CF1517" w:rsidRDefault="001016E0" w:rsidP="00C829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ส่วนงานที่</w:t>
      </w:r>
      <w:r w:rsidR="00C8291B" w:rsidRPr="00CF1517">
        <w:rPr>
          <w:rFonts w:ascii="Angsana New" w:hAnsi="Angsana New" w:cs="Angsana New"/>
          <w:sz w:val="30"/>
          <w:szCs w:val="30"/>
        </w:rPr>
        <w:t xml:space="preserve">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0D450D" w:rsidRPr="00CF1517">
        <w:rPr>
          <w:rFonts w:ascii="Angsana New" w:hAnsi="Angsana New" w:cs="Angsana New"/>
          <w:sz w:val="30"/>
          <w:szCs w:val="30"/>
        </w:rPr>
        <w:t>:</w:t>
      </w:r>
      <w:r w:rsidR="00C8291B" w:rsidRPr="00CF1517">
        <w:rPr>
          <w:rFonts w:ascii="Angsana New" w:hAnsi="Angsana New" w:cs="Angsana New"/>
          <w:sz w:val="30"/>
          <w:szCs w:val="30"/>
        </w:rPr>
        <w:t xml:space="preserve"> </w:t>
      </w:r>
      <w:r w:rsidR="00C8291B" w:rsidRPr="00CF1517">
        <w:rPr>
          <w:rFonts w:ascii="Angsana New" w:hAnsi="Angsana New" w:cs="Angsana New"/>
          <w:sz w:val="30"/>
          <w:szCs w:val="30"/>
          <w:cs/>
        </w:rPr>
        <w:t>ธุรกิจสุกร</w:t>
      </w:r>
    </w:p>
    <w:p w14:paraId="55B1AA1B" w14:textId="6342EF38" w:rsidR="00C8291B" w:rsidRPr="00CF1517" w:rsidRDefault="001016E0" w:rsidP="00C829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ส่วนงานที่</w:t>
      </w:r>
      <w:r w:rsidR="000D450D" w:rsidRPr="00CF1517">
        <w:rPr>
          <w:rFonts w:ascii="Angsana New" w:hAnsi="Angsana New" w:cs="Angsana New"/>
          <w:sz w:val="30"/>
          <w:szCs w:val="30"/>
        </w:rPr>
        <w:t xml:space="preserve">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0D450D" w:rsidRPr="00CF1517">
        <w:rPr>
          <w:rFonts w:ascii="Angsana New" w:hAnsi="Angsana New" w:cs="Angsana New"/>
          <w:sz w:val="30"/>
          <w:szCs w:val="30"/>
        </w:rPr>
        <w:t xml:space="preserve">: </w:t>
      </w:r>
      <w:r w:rsidR="00C8291B" w:rsidRPr="00CF1517">
        <w:rPr>
          <w:rFonts w:ascii="Angsana New" w:hAnsi="Angsana New" w:cs="Angsana New"/>
          <w:sz w:val="30"/>
          <w:szCs w:val="30"/>
          <w:cs/>
        </w:rPr>
        <w:t>ธุรกิจอาหารสัตว์</w:t>
      </w:r>
    </w:p>
    <w:p w14:paraId="1BD7B7AF" w14:textId="1FBEFD3D" w:rsidR="001016E0" w:rsidRPr="00CF1517" w:rsidRDefault="001016E0" w:rsidP="00C8291B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4B0B8A" w:rsidRPr="004B0B8A">
        <w:rPr>
          <w:rFonts w:ascii="Angsana New" w:hAnsi="Angsana New" w:cs="Angsana New"/>
          <w:sz w:val="30"/>
          <w:szCs w:val="30"/>
        </w:rPr>
        <w:t>4</w:t>
      </w:r>
      <w:r w:rsidR="000D450D" w:rsidRPr="00CF1517">
        <w:rPr>
          <w:rFonts w:ascii="Angsana New" w:hAnsi="Angsana New" w:cs="Angsana New"/>
          <w:sz w:val="30"/>
          <w:szCs w:val="30"/>
        </w:rPr>
        <w:t>: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ธุรกิจอื่นๆ</w:t>
      </w:r>
    </w:p>
    <w:p w14:paraId="3DAE814D" w14:textId="77777777" w:rsidR="001016E0" w:rsidRPr="0083451B" w:rsidRDefault="001016E0" w:rsidP="00C8291B">
      <w:pPr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6AA340CF" w14:textId="37A89A0C" w:rsidR="00804175" w:rsidRPr="00CF1517" w:rsidRDefault="001016E0" w:rsidP="001016E0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B00E4B">
        <w:rPr>
          <w:rFonts w:ascii="Angsana New" w:hAnsi="Angsana New" w:cs="Angsana New"/>
          <w:spacing w:val="4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ผู้มีอำนาจตัดสินใจสูงสุดด้านการดำเนินงานได้ใช้กำไรก่อนต้นทุนทางการเงินและค่า</w:t>
      </w:r>
      <w:r w:rsidR="007B127D" w:rsidRPr="00B00E4B">
        <w:rPr>
          <w:rFonts w:ascii="Angsana New" w:hAnsi="Angsana New" w:cs="Angsana New"/>
          <w:spacing w:val="4"/>
          <w:sz w:val="30"/>
          <w:szCs w:val="30"/>
          <w:cs/>
        </w:rPr>
        <w:t>ใช้จ่ายภาษี</w:t>
      </w:r>
      <w:r w:rsidRPr="00B00E4B">
        <w:rPr>
          <w:rFonts w:ascii="Angsana New" w:hAnsi="Angsana New" w:cs="Angsana New"/>
          <w:spacing w:val="4"/>
          <w:sz w:val="30"/>
          <w:szCs w:val="30"/>
          <w:cs/>
        </w:rPr>
        <w:t>เงินได้ของ</w:t>
      </w:r>
      <w:r w:rsidRPr="00CF1517">
        <w:rPr>
          <w:rFonts w:ascii="Angsana New" w:hAnsi="Angsana New" w:cs="Angsana New"/>
          <w:sz w:val="30"/>
          <w:szCs w:val="30"/>
          <w:cs/>
        </w:rPr>
        <w:t>ส่วนงานในการพิจารณาผลการดำเนินงานแต่ละเดือน</w:t>
      </w:r>
    </w:p>
    <w:p w14:paraId="0F567BB0" w14:textId="77777777" w:rsidR="005D6BDA" w:rsidRPr="0083451B" w:rsidRDefault="005D6BDA" w:rsidP="001016E0">
      <w:pPr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34DD1992" w14:textId="5351A3F6" w:rsidR="005D6BDA" w:rsidRPr="00CF1517" w:rsidRDefault="005D6BDA" w:rsidP="005D6BDA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14:paraId="020C0031" w14:textId="77777777" w:rsidR="00283921" w:rsidRPr="004961F4" w:rsidRDefault="00283921" w:rsidP="00283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sz w:val="20"/>
          <w:szCs w:val="20"/>
        </w:rPr>
      </w:pPr>
    </w:p>
    <w:p w14:paraId="5622C0AB" w14:textId="28B889DA" w:rsidR="00A14FB1" w:rsidRPr="00CF1517" w:rsidRDefault="00283921" w:rsidP="0083451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CF1517" w:rsidSect="00E02C10">
          <w:headerReference w:type="default" r:id="rId25"/>
          <w:pgSz w:w="11909" w:h="16834" w:code="9"/>
          <w:pgMar w:top="691" w:right="1152" w:bottom="576" w:left="1152" w:header="720" w:footer="720" w:gutter="0"/>
          <w:pgNumType w:start="91"/>
          <w:cols w:space="720"/>
          <w:docGrid w:linePitch="360"/>
        </w:sectPr>
      </w:pPr>
      <w:r w:rsidRPr="00CF1517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การดำเนินงานและรายได้หลักของกลุ่มบริษัทได้มาจาก</w:t>
      </w:r>
      <w:r w:rsidRPr="00CF1517"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5D6BDA" w:rsidRPr="00CF1517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</w:p>
    <w:p w14:paraId="0E464C2C" w14:textId="70A58AD8" w:rsidR="004344D1" w:rsidRPr="00CF1517" w:rsidRDefault="008772F0" w:rsidP="00D2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รายได้และผลการดำเนินงานจำแนกตาม</w:t>
      </w:r>
      <w:r w:rsidRPr="00CF1517">
        <w:rPr>
          <w:rFonts w:ascii="Angsana New" w:hAnsi="Angsana New" w:cs="Angsana New"/>
          <w:sz w:val="30"/>
          <w:szCs w:val="30"/>
          <w:cs/>
          <w:lang w:val="en-GB"/>
        </w:rPr>
        <w:t>ส่วนงานทางธุรกิจในงบการเงินรวมสำหรับแต่</w:t>
      </w:r>
      <w:r w:rsidR="00FA4D3C" w:rsidRPr="00CF1517">
        <w:rPr>
          <w:rFonts w:ascii="Angsana New" w:hAnsi="Angsana New" w:cs="Angsana New"/>
          <w:sz w:val="30"/>
          <w:szCs w:val="30"/>
          <w:cs/>
          <w:lang w:val="en-GB"/>
        </w:rPr>
        <w:t>ละ</w:t>
      </w:r>
      <w:r w:rsidR="00E24956" w:rsidRPr="00CF1517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="00E24956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24956" w:rsidRPr="00CF15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83451B">
        <w:rPr>
          <w:rFonts w:ascii="Angsana New" w:hAnsi="Angsana New" w:cs="Angsana New"/>
          <w:sz w:val="30"/>
          <w:szCs w:val="30"/>
        </w:rPr>
        <w:t>4</w:t>
      </w:r>
      <w:r w:rsidR="00E91A0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91A05" w:rsidRPr="00CF151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83451B">
        <w:rPr>
          <w:rFonts w:ascii="Angsana New" w:hAnsi="Angsana New" w:cs="Angsana New"/>
          <w:sz w:val="30"/>
          <w:szCs w:val="30"/>
        </w:rPr>
        <w:t>3</w:t>
      </w:r>
      <w:r w:rsidR="001447F7" w:rsidRPr="00CF1517">
        <w:rPr>
          <w:rFonts w:ascii="Angsana New" w:hAnsi="Angsana New" w:cs="Angsana New"/>
          <w:sz w:val="30"/>
          <w:szCs w:val="30"/>
        </w:rPr>
        <w:t xml:space="preserve"> </w:t>
      </w:r>
      <w:r w:rsidR="004344D1" w:rsidRPr="00CF1517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39E4E49D" w14:textId="77777777" w:rsidR="00950215" w:rsidRPr="00CF1517" w:rsidRDefault="00950215">
      <w:pPr>
        <w:rPr>
          <w:rFonts w:ascii="Angsana New" w:hAnsi="Angsana New" w:cs="Angsana New"/>
          <w:sz w:val="24"/>
          <w:szCs w:val="24"/>
        </w:rPr>
      </w:pPr>
    </w:p>
    <w:tbl>
      <w:tblPr>
        <w:tblW w:w="15840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060"/>
        <w:gridCol w:w="720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716"/>
        <w:gridCol w:w="236"/>
        <w:gridCol w:w="664"/>
        <w:gridCol w:w="270"/>
        <w:gridCol w:w="720"/>
      </w:tblGrid>
      <w:tr w:rsidR="00F937EC" w:rsidRPr="00CF1517" w14:paraId="3883DC4A" w14:textId="77777777" w:rsidTr="00017571">
        <w:trPr>
          <w:trHeight w:val="425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33075" w14:textId="77777777" w:rsidR="00F937EC" w:rsidRPr="00CF1517" w:rsidRDefault="00F937EC" w:rsidP="00D33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AD" w14:textId="77777777" w:rsidR="00F937EC" w:rsidRPr="00CF1517" w:rsidRDefault="00F937EC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0934" w14:textId="77777777" w:rsidR="00F937EC" w:rsidRPr="00CF1517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C803" w14:textId="77777777" w:rsidR="00F937EC" w:rsidRPr="00CF1517" w:rsidRDefault="00F937EC" w:rsidP="00A20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F6CE" w14:textId="77777777" w:rsidR="00F937EC" w:rsidRPr="00CF1517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FCE6" w14:textId="77777777" w:rsidR="00F937EC" w:rsidRPr="00CF1517" w:rsidRDefault="00F937EC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E902" w14:textId="77777777" w:rsidR="00F937EC" w:rsidRPr="00CF1517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C952" w14:textId="77777777" w:rsidR="00F937EC" w:rsidRPr="00CF1517" w:rsidRDefault="00B108C5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0F3A" w14:textId="77777777" w:rsidR="00F937EC" w:rsidRPr="00CF1517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0600" w14:textId="77777777" w:rsidR="00F937EC" w:rsidRPr="00CF1517" w:rsidRDefault="001016E0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</w:t>
            </w:r>
            <w:r w:rsidR="00F937EC"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</w:t>
            </w: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vAlign w:val="bottom"/>
          </w:tcPr>
          <w:p w14:paraId="376F175A" w14:textId="77777777" w:rsidR="00F937EC" w:rsidRPr="00CF1517" w:rsidRDefault="00F937EC" w:rsidP="009A2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3BDF9A02" w14:textId="77777777" w:rsidR="0055281F" w:rsidRPr="00CF1517" w:rsidRDefault="00F937EC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</w:t>
            </w:r>
            <w:r w:rsidR="001016E0"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 </w:t>
            </w:r>
          </w:p>
          <w:p w14:paraId="0C240F0E" w14:textId="77777777" w:rsidR="00F937EC" w:rsidRPr="00CF1517" w:rsidRDefault="001016E0" w:rsidP="0010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5E6234C5" w14:textId="77777777" w:rsidR="00F937EC" w:rsidRPr="00CF1517" w:rsidRDefault="00F937EC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788F5B9B" w14:textId="77777777" w:rsidR="00F937EC" w:rsidRPr="00CF1517" w:rsidRDefault="00F937EC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2EBA34AF" w14:textId="77777777" w:rsidR="00F937EC" w:rsidRPr="00CF1517" w:rsidRDefault="00F937EC" w:rsidP="00C5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3451B" w:rsidRPr="00CF1517" w14:paraId="57D2940E" w14:textId="77777777" w:rsidTr="00017571">
        <w:trPr>
          <w:trHeight w:val="218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6DDF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54AE" w14:textId="3C915D0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774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66AA" w14:textId="0BB38380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E01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99AF" w14:textId="258840DD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8F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DB46" w14:textId="1C2DFC8B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EF5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8718" w14:textId="1EC8C5B0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56D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8B7C" w14:textId="27FA483D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DBA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6E90" w14:textId="0D1249AE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67AD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233A" w14:textId="734BF755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AB2B" w14:textId="12735850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3CE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12D" w14:textId="6B2E9761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7CF0DAFD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F0E20F2" w14:textId="5B57F685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4" w:type="dxa"/>
            <w:vAlign w:val="bottom"/>
          </w:tcPr>
          <w:p w14:paraId="1C12BDE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60C2688" w14:textId="07F78B95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B2EDA3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7558C6" w14:textId="4E54592F" w:rsidR="0083451B" w:rsidRPr="0083451B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45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53DB8F27" w14:textId="77777777" w:rsidR="0083451B" w:rsidRPr="0083451B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90FA250" w14:textId="117B7FD5" w:rsidR="0083451B" w:rsidRPr="0083451B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45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</w:tr>
      <w:tr w:rsidR="001005C5" w:rsidRPr="00CF1517" w14:paraId="541F8A0C" w14:textId="77777777" w:rsidTr="00017571">
        <w:trPr>
          <w:trHeight w:val="173"/>
        </w:trPr>
        <w:tc>
          <w:tcPr>
            <w:tcW w:w="3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6B161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0" w:type="dxa"/>
            <w:gridSpan w:val="27"/>
            <w:tcBorders>
              <w:top w:val="nil"/>
              <w:left w:val="nil"/>
            </w:tcBorders>
            <w:vAlign w:val="bottom"/>
          </w:tcPr>
          <w:p w14:paraId="7E4FBD56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3451B" w:rsidRPr="00CF1517" w14:paraId="7F00FCF9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C74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78D9FC0" w14:textId="2476ECE1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F366D3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093A2A" w14:textId="1C3EC68F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B092CE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A0C9D58" w14:textId="6511DE91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9,51</w:t>
            </w:r>
            <w:r w:rsidR="00FB2F5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FD036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5773B83" w14:textId="2FF35F0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32EEE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F04C7DF" w14:textId="77BCDDE0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574A4A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6DE8BFE" w14:textId="472574F9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AD4E84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DA9DD1D" w14:textId="48AB2F93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33,11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94A67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69C2B955" w14:textId="3A4B3CB0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31,032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E4CE21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68B9CDA" w14:textId="673C6591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1,70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0D05B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FA182B1" w14:textId="7C22543A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236" w:type="dxa"/>
            <w:vAlign w:val="bottom"/>
          </w:tcPr>
          <w:p w14:paraId="521F9D23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1DC2394" w14:textId="4EBE438E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54DB2C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0CFE66A" w14:textId="150D9683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C748DA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2428C97" w14:textId="4BB6A7DC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34,82</w:t>
            </w:r>
            <w:r w:rsidR="00257190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E185BF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78BF348" w14:textId="3594DF70" w:rsidR="0083451B" w:rsidRPr="00CF1517" w:rsidRDefault="0083451B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31,339</w:t>
            </w:r>
          </w:p>
        </w:tc>
      </w:tr>
      <w:tr w:rsidR="0083451B" w:rsidRPr="00CF1517" w14:paraId="1B6A1A2E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EB4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97FF" w14:textId="5C245F98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</w:t>
            </w:r>
            <w:r w:rsidR="001D2A33"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6FAF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77E60" w14:textId="4BA9232D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97E0C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6D2BC" w14:textId="761C86B2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1F692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23532" w14:textId="3311AB73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8F76D7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EC803" w14:textId="6F7F7EAA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14,03</w:t>
            </w:r>
            <w:r w:rsidR="00FB2F5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BE48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A9C75" w14:textId="7EFDFB3E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B0FBB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457D7" w14:textId="55DA927B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</w:t>
            </w:r>
            <w:r w:rsidR="001D2A33">
              <w:rPr>
                <w:rFonts w:ascii="Angsana New" w:hAnsi="Angsana New" w:cs="Angsana New"/>
                <w:sz w:val="28"/>
                <w:szCs w:val="28"/>
              </w:rPr>
              <w:t>468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9AC931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540D5" w14:textId="60E22215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27,451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34F1A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7C8C5" w14:textId="1C39A15F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4E086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450C5" w14:textId="23D2203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245</w:t>
            </w:r>
          </w:p>
        </w:tc>
        <w:tc>
          <w:tcPr>
            <w:tcW w:w="236" w:type="dxa"/>
            <w:vAlign w:val="bottom"/>
          </w:tcPr>
          <w:p w14:paraId="56BB861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314C1A7" w14:textId="40D764B0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(30,</w:t>
            </w:r>
            <w:r w:rsidR="001D2A33">
              <w:rPr>
                <w:rFonts w:ascii="Angsana New" w:hAnsi="Angsana New" w:cs="Angsana New"/>
                <w:sz w:val="28"/>
                <w:szCs w:val="28"/>
              </w:rPr>
              <w:t>834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7E560991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45BA0114" w14:textId="3E89C5AE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(27,696)</w:t>
            </w:r>
          </w:p>
        </w:tc>
        <w:tc>
          <w:tcPr>
            <w:tcW w:w="236" w:type="dxa"/>
            <w:vAlign w:val="bottom"/>
          </w:tcPr>
          <w:p w14:paraId="0BC82A6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9100FA8" w14:textId="22091A02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35702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51B827F" w14:textId="33E1DB76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</w:tr>
      <w:tr w:rsidR="0083451B" w:rsidRPr="00CF1517" w14:paraId="5F7575AF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1A9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DB828CA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01929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0628AF3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792DB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6DADFF4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5CE772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CBDA8A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FCAD5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292E14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7DA737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28C2EB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6E9DD54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4DCC31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43558E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6DA10A1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60DACB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65A89D1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A01BD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95879F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4CE74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5B517F1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608639BA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8617C4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E94BE3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7114817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07615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F2D146D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83451B" w:rsidRPr="00CF1517" w14:paraId="1933741E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9D7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164888" w14:textId="0ABFA541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</w:t>
            </w:r>
            <w:r w:rsidR="001D2A33">
              <w:rPr>
                <w:rFonts w:ascii="Angsana New" w:hAnsi="Angsana New" w:cs="Angsana New"/>
                <w:sz w:val="28"/>
                <w:szCs w:val="28"/>
              </w:rPr>
              <w:t>361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E962D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82DA35" w14:textId="3EB3271C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29,547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FF9EAE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B4D2D2" w14:textId="4BD12F5C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12,23</w:t>
            </w:r>
            <w:r w:rsidR="00FB2F5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08794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21CBCD" w14:textId="2132526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49428A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E761F6" w14:textId="5A6CDBAF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20,99</w:t>
            </w:r>
            <w:r w:rsidR="00FB2F5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A5DA0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B3411" w14:textId="3C0E133B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17,391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CF90FB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DCF1BD" w14:textId="63A73B1B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63,</w:t>
            </w:r>
            <w:r w:rsidR="001D2A3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D2A33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32E62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B4682B" w14:textId="342F8E1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58,483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0D191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87FDD7" w14:textId="108E8CBE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1F854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404C1D" w14:textId="31EC86B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552</w:t>
            </w:r>
          </w:p>
        </w:tc>
        <w:tc>
          <w:tcPr>
            <w:tcW w:w="236" w:type="dxa"/>
            <w:vAlign w:val="bottom"/>
          </w:tcPr>
          <w:p w14:paraId="67B4C4B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vAlign w:val="bottom"/>
          </w:tcPr>
          <w:p w14:paraId="1CEB499E" w14:textId="60E54ED7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(30,</w:t>
            </w:r>
            <w:r w:rsidR="001D2A33">
              <w:rPr>
                <w:rFonts w:ascii="Angsana New" w:hAnsi="Angsana New" w:cs="Angsana New"/>
                <w:sz w:val="28"/>
                <w:szCs w:val="28"/>
              </w:rPr>
              <w:t>834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09740187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vAlign w:val="bottom"/>
          </w:tcPr>
          <w:p w14:paraId="426B4453" w14:textId="0B9023CD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(27,696)</w:t>
            </w:r>
          </w:p>
        </w:tc>
        <w:tc>
          <w:tcPr>
            <w:tcW w:w="236" w:type="dxa"/>
            <w:vAlign w:val="bottom"/>
          </w:tcPr>
          <w:p w14:paraId="28290B6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49A753CC" w14:textId="2E8B9F5D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34,82</w:t>
            </w:r>
            <w:r w:rsidR="00257190">
              <w:rPr>
                <w:rFonts w:ascii="Angsana New" w:hAnsi="Angsana New" w:cs="Angsana New"/>
                <w:b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34689B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41EB5DB" w14:textId="5BB2E099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31,339</w:t>
            </w:r>
          </w:p>
        </w:tc>
      </w:tr>
      <w:tr w:rsidR="0083451B" w:rsidRPr="00CF1517" w14:paraId="587E3684" w14:textId="77777777" w:rsidTr="00017571">
        <w:trPr>
          <w:trHeight w:val="3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A6967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 (ขาดทุน) จากการ</w:t>
            </w:r>
          </w:p>
          <w:p w14:paraId="52AA91B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ดำเนินงานหลังการตัดกำไร</w:t>
            </w:r>
          </w:p>
          <w:p w14:paraId="74A44E7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        ระหว่างกันและการปันส่วน </w:t>
            </w:r>
          </w:p>
          <w:p w14:paraId="5E637EFA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            ค่าใช้จ่ายระหว่างกัน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B22F3" w14:textId="1522C679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(1,052)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8DD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6F2A2" w14:textId="0CC39F10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162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C630" w14:textId="1B36AE55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E81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9A815" w14:textId="0E00087A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1F7A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6D38E" w14:textId="019C48CC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BB2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F062A" w14:textId="62698611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2CC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FD9D8" w14:textId="67D849AB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4F96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C3C5" w14:textId="63C79A93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64BF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DE049" w14:textId="329CFB9F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0CE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2FEB" w14:textId="3EE71DC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19378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9BFF" w14:textId="74326FE1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29170E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5EDC" w14:textId="09C9D433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1F644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481A" w14:textId="4ABE3EC8" w:rsidR="0083451B" w:rsidRPr="00CF1517" w:rsidRDefault="00F90231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1,591</w:t>
            </w:r>
          </w:p>
        </w:tc>
        <w:tc>
          <w:tcPr>
            <w:tcW w:w="270" w:type="dxa"/>
            <w:vAlign w:val="bottom"/>
          </w:tcPr>
          <w:p w14:paraId="3957C62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5A265A" w14:textId="79C7FA3E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3,570</w:t>
            </w:r>
          </w:p>
        </w:tc>
      </w:tr>
      <w:tr w:rsidR="0083451B" w:rsidRPr="00CF1517" w14:paraId="7F526263" w14:textId="77777777" w:rsidTr="007A3FB3">
        <w:trPr>
          <w:trHeight w:hRule="exact"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4E7A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5871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B94F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F3A0D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2C88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3F20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8001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7F8C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09BC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4E9D3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B2DFA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FA012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DC9A9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4958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A7A0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8014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71853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D262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EA0A1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52C3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EDB4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F18C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1761FA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F43A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AE358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766F0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44CD31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D80BFFE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541DC6" w:rsidRPr="00CF1517" w14:paraId="3395CF04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B02E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EB06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305A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D09D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FA16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0931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8821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2D1C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355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8AB5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2CC1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BE51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FBA2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697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11B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13DC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C506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246D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4101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999A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91D3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781EC8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5C611E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906A6D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3AA7E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848D636" w14:textId="18C1CECE" w:rsidR="00541DC6" w:rsidRPr="00CF1517" w:rsidRDefault="00F90231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(493)</w:t>
            </w:r>
          </w:p>
        </w:tc>
        <w:tc>
          <w:tcPr>
            <w:tcW w:w="270" w:type="dxa"/>
            <w:vAlign w:val="bottom"/>
          </w:tcPr>
          <w:p w14:paraId="2D4EA86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D9FB955" w14:textId="29C6FA6E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(370)</w:t>
            </w:r>
          </w:p>
        </w:tc>
      </w:tr>
      <w:tr w:rsidR="00541DC6" w:rsidRPr="00CF1517" w14:paraId="4A21CC32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39DD4" w14:textId="3197A212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A8B8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BF1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BAC2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82E4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553E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FCE0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F27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809D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D107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E271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5C4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9732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2A2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61A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CDEF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2C80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1938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4B49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036C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92662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965DBA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3A88EA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4766A1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D1267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4D7E" w14:textId="27BF3318" w:rsidR="00541DC6" w:rsidRPr="00CF1517" w:rsidRDefault="00F90231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(546)</w:t>
            </w:r>
          </w:p>
        </w:tc>
        <w:tc>
          <w:tcPr>
            <w:tcW w:w="270" w:type="dxa"/>
            <w:vAlign w:val="bottom"/>
          </w:tcPr>
          <w:p w14:paraId="68529F5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B76170" w14:textId="095793FC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(649)</w:t>
            </w:r>
          </w:p>
        </w:tc>
      </w:tr>
      <w:tr w:rsidR="00541DC6" w:rsidRPr="00CF1517" w14:paraId="6BF0F80B" w14:textId="77777777" w:rsidTr="00017571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37116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6011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43CE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0FB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19B3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C48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F3016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4629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6B68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484E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461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BE43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E534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D304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955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C09D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377D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A60E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4754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40C4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4786F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D125C2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466C9A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6537C1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CD39F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5222C" w14:textId="66CFD5E5" w:rsidR="00541DC6" w:rsidRPr="00CF1517" w:rsidRDefault="00F90231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552</w:t>
            </w:r>
          </w:p>
        </w:tc>
        <w:tc>
          <w:tcPr>
            <w:tcW w:w="270" w:type="dxa"/>
          </w:tcPr>
          <w:p w14:paraId="406CFEB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073F7AA" w14:textId="2475FC6E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2,551</w:t>
            </w:r>
          </w:p>
        </w:tc>
      </w:tr>
    </w:tbl>
    <w:p w14:paraId="16689C2F" w14:textId="2C671B18" w:rsidR="008456CE" w:rsidRPr="00CF1517" w:rsidRDefault="008456CE" w:rsidP="008456CE">
      <w:pPr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</w:rPr>
        <w:br w:type="page"/>
      </w:r>
      <w:r w:rsidRPr="00CF1517">
        <w:rPr>
          <w:rFonts w:ascii="Angsana New" w:hAnsi="Angsana New" w:cs="Angsana New"/>
          <w:sz w:val="30"/>
          <w:szCs w:val="30"/>
          <w:cs/>
          <w:lang w:val="en-GB"/>
        </w:rPr>
        <w:t>สินทรัพย์</w:t>
      </w:r>
      <w:r w:rsidR="00CE37BF" w:rsidRPr="00CF1517">
        <w:rPr>
          <w:rFonts w:ascii="Angsana New" w:hAnsi="Angsana New" w:cs="Angsana New"/>
          <w:sz w:val="30"/>
          <w:szCs w:val="30"/>
          <w:cs/>
          <w:lang w:val="en-GB"/>
        </w:rPr>
        <w:t>และหนี้สิน</w:t>
      </w:r>
      <w:r w:rsidRPr="00CF1517">
        <w:rPr>
          <w:rFonts w:ascii="Angsana New" w:hAnsi="Angsana New" w:cs="Angsana New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052902">
        <w:rPr>
          <w:rFonts w:ascii="Angsana New" w:hAnsi="Angsana New" w:cs="Angsana New"/>
          <w:sz w:val="30"/>
          <w:szCs w:val="30"/>
        </w:rPr>
        <w:t>4</w:t>
      </w:r>
      <w:r w:rsidR="00E91A0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E91A05" w:rsidRPr="00CF151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052902">
        <w:rPr>
          <w:rFonts w:ascii="Angsana New" w:hAnsi="Angsana New" w:cs="Angsana New"/>
          <w:sz w:val="30"/>
          <w:szCs w:val="30"/>
        </w:rPr>
        <w:t>3</w:t>
      </w:r>
      <w:r w:rsidR="001447F7"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63C76FD" w14:textId="77777777" w:rsidR="008456CE" w:rsidRPr="00CF1517" w:rsidRDefault="008456CE">
      <w:pPr>
        <w:rPr>
          <w:rFonts w:ascii="Angsana New" w:hAnsi="Angsana New" w:cs="Angsana New"/>
          <w:sz w:val="30"/>
          <w:szCs w:val="30"/>
        </w:rPr>
      </w:pPr>
    </w:p>
    <w:tbl>
      <w:tblPr>
        <w:tblW w:w="28441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970"/>
        <w:gridCol w:w="701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6"/>
      </w:tblGrid>
      <w:tr w:rsidR="002A1176" w:rsidRPr="00CF1517" w14:paraId="442C3081" w14:textId="77777777" w:rsidTr="00E02205">
        <w:trPr>
          <w:gridAfter w:val="19"/>
          <w:wAfter w:w="12618" w:type="dxa"/>
          <w:trHeight w:val="425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AD9F6E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7C9F86E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7A03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AE10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8815" w14:textId="77777777" w:rsidR="002A1176" w:rsidRPr="00CF1517" w:rsidRDefault="002A1176" w:rsidP="00B1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7987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F919" w14:textId="77777777" w:rsidR="002A1176" w:rsidRPr="00CF1517" w:rsidRDefault="002A1176" w:rsidP="00B10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11BF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81D1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8CF98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E70D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1EECAD60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78C3F292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103DBBCF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 ระหว่างกัน</w:t>
            </w:r>
          </w:p>
        </w:tc>
        <w:tc>
          <w:tcPr>
            <w:tcW w:w="236" w:type="dxa"/>
          </w:tcPr>
          <w:p w14:paraId="2B5AB5EA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520190F2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212283EF" w14:textId="77777777" w:rsidR="002A1176" w:rsidRPr="00CF1517" w:rsidRDefault="002A1176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3451B" w:rsidRPr="00CF1517" w14:paraId="1F175DDA" w14:textId="77777777" w:rsidTr="00E02205">
        <w:trPr>
          <w:gridAfter w:val="19"/>
          <w:wAfter w:w="12618" w:type="dxa"/>
          <w:trHeight w:val="218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DA60B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E464" w14:textId="3898A604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57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8FD" w14:textId="666D3A5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DD1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AE7A" w14:textId="29B92146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56F8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7A3" w14:textId="75D52806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E41D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F598" w14:textId="3833AE51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7F85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C6BD" w14:textId="3F1C536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2E0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06B" w14:textId="0FE48A0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D0D6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8506" w14:textId="2C4D6A5E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481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B416" w14:textId="758ED5F9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8723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06B4" w14:textId="1DF02686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5BAB220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F460D76" w14:textId="7C865FD8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4" w:type="dxa"/>
            <w:vAlign w:val="bottom"/>
          </w:tcPr>
          <w:p w14:paraId="4D7F3F4F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25AC9291" w14:textId="119830E4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87F887C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A3E5A5" w14:textId="6E8D5AA6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345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DADDAA9" w14:textId="77777777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AA58A4" w14:textId="6348D126" w:rsidR="0083451B" w:rsidRPr="00CF1517" w:rsidRDefault="0083451B" w:rsidP="0083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345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</w:tr>
      <w:tr w:rsidR="001005C5" w:rsidRPr="00CF1517" w14:paraId="6DC5269F" w14:textId="77777777" w:rsidTr="00E02205">
        <w:trPr>
          <w:trHeight w:val="173"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8389A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63" w:type="dxa"/>
            <w:gridSpan w:val="23"/>
            <w:tcBorders>
              <w:top w:val="nil"/>
              <w:left w:val="nil"/>
            </w:tcBorders>
            <w:vAlign w:val="bottom"/>
          </w:tcPr>
          <w:p w14:paraId="452065EE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val="en-GB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236" w:type="dxa"/>
            <w:tcBorders>
              <w:top w:val="nil"/>
              <w:left w:val="nil"/>
            </w:tcBorders>
          </w:tcPr>
          <w:p w14:paraId="06F32A37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64" w:type="dxa"/>
            <w:tcBorders>
              <w:top w:val="nil"/>
              <w:left w:val="nil"/>
            </w:tcBorders>
          </w:tcPr>
          <w:p w14:paraId="39A72FC9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E10783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1CEA1019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64" w:type="dxa"/>
          </w:tcPr>
          <w:p w14:paraId="5A784AF3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3E02B23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9E3B5E7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FC6571B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0867C5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881DCEA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904C983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7B36B86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930D1B6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0EA31C0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383452E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E01B28D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22BB7F3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23C87E4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3632E3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54AFF04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925FA0C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0F65DAD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76747BFA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541DC6" w:rsidRPr="00CF1517" w14:paraId="0C015B82" w14:textId="77777777" w:rsidTr="00E02205">
        <w:trPr>
          <w:gridAfter w:val="19"/>
          <w:wAfter w:w="12618" w:type="dxa"/>
          <w:trHeight w:val="420"/>
        </w:trPr>
        <w:tc>
          <w:tcPr>
            <w:tcW w:w="29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6784E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016204A9" w14:textId="6ECFD711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ณ วันที่ </w:t>
            </w:r>
            <w:r w:rsidRPr="004B0B8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967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2859751A" w14:textId="2E4DCE05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</w:t>
            </w:r>
            <w:r w:rsidR="00255D3A">
              <w:rPr>
                <w:rFonts w:ascii="Angsana New" w:hAnsi="Angsana New" w:cs="Angsana New"/>
                <w:sz w:val="28"/>
                <w:szCs w:val="28"/>
              </w:rPr>
              <w:t>90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EE38A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FFFDAE2" w14:textId="2F1E79BB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24,333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7CF67E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6090EAC" w14:textId="1C3CCC3E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10,63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4C09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DD2E1B" w14:textId="31FE2B5A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3EA61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9758F27" w14:textId="77C2E76B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12,56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018EC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CCE55D0" w14:textId="6CD918CE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EBBFE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3ED849" w14:textId="2DC7963A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53,11</w:t>
            </w:r>
            <w:r w:rsidR="00530E8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FC60A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6813E0D8" w14:textId="1B81BD0E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40,830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5AEE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834F951" w14:textId="3B58DCE4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4D60E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8A8A61" w14:textId="1EA610BD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989</w:t>
            </w:r>
          </w:p>
        </w:tc>
        <w:tc>
          <w:tcPr>
            <w:tcW w:w="236" w:type="dxa"/>
            <w:vAlign w:val="bottom"/>
          </w:tcPr>
          <w:p w14:paraId="1FEB81A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8D8E7E3" w14:textId="4A771F26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(18,52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444C69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D840BA9" w14:textId="0F1B3E8D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(15,728)</w:t>
            </w:r>
          </w:p>
        </w:tc>
        <w:tc>
          <w:tcPr>
            <w:tcW w:w="236" w:type="dxa"/>
            <w:vAlign w:val="bottom"/>
          </w:tcPr>
          <w:p w14:paraId="4DC04D0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58D2E6" w14:textId="5816D0BA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35,5</w:t>
            </w:r>
            <w:r w:rsidR="00530E85">
              <w:rPr>
                <w:rFonts w:ascii="Angsana New" w:hAnsi="Angsana New" w:cs="Angsana New"/>
                <w:b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1B9F9FF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C89B79" w14:textId="5FE7BA3D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26,091</w:t>
            </w:r>
          </w:p>
        </w:tc>
      </w:tr>
      <w:tr w:rsidR="00541DC6" w:rsidRPr="00CF1517" w14:paraId="619AE047" w14:textId="77777777" w:rsidTr="00541DC6">
        <w:trPr>
          <w:gridAfter w:val="19"/>
          <w:wAfter w:w="12618" w:type="dxa"/>
          <w:trHeight w:val="6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048F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109B20AB" w14:textId="336B4CD1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ณ วันที่ </w:t>
            </w:r>
            <w:r w:rsidRPr="004B0B8A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E967B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01" w:type="dxa"/>
            <w:tcBorders>
              <w:left w:val="nil"/>
              <w:right w:val="nil"/>
            </w:tcBorders>
            <w:vAlign w:val="bottom"/>
          </w:tcPr>
          <w:p w14:paraId="2A40EECE" w14:textId="467A4DA0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20,199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60E8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21384C01" w14:textId="4C9F4149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13,793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C8789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C7E5FE" w14:textId="0C2BBF4C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F1BA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764184D" w14:textId="564CCB62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524F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E677C74" w14:textId="2B5A72B8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1E69D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0CF7F7A" w14:textId="205002E2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5A3667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E5C10B" w14:textId="59538B6E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37,57</w:t>
            </w:r>
            <w:r w:rsidR="00530E8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2BA29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009E575" w14:textId="08530E6B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23,911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B4887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E49B64" w14:textId="177A2AF7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2A3AD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E1F6EEB" w14:textId="2AF5C40B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236" w:type="dxa"/>
            <w:vAlign w:val="bottom"/>
          </w:tcPr>
          <w:p w14:paraId="76EF050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AA1180A" w14:textId="09585AE4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</w:t>
            </w:r>
            <w:r w:rsidR="00257190">
              <w:rPr>
                <w:rFonts w:ascii="Angsana New" w:hAnsi="Angsana New" w:cs="Angsana New"/>
                <w:sz w:val="28"/>
                <w:szCs w:val="28"/>
              </w:rPr>
              <w:t>700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124158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005A59A6" w14:textId="36F0D841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(9,089)</w:t>
            </w:r>
          </w:p>
        </w:tc>
        <w:tc>
          <w:tcPr>
            <w:tcW w:w="236" w:type="dxa"/>
            <w:vAlign w:val="bottom"/>
          </w:tcPr>
          <w:p w14:paraId="252DEFF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E5C05E9" w14:textId="14575C39" w:rsidR="00541DC6" w:rsidRPr="00CF1517" w:rsidRDefault="00D47CCE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23,997</w:t>
            </w:r>
          </w:p>
        </w:tc>
        <w:tc>
          <w:tcPr>
            <w:tcW w:w="270" w:type="dxa"/>
            <w:vAlign w:val="bottom"/>
          </w:tcPr>
          <w:p w14:paraId="5B5BBDC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8D0237" w14:textId="607959B5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14,950</w:t>
            </w:r>
          </w:p>
        </w:tc>
      </w:tr>
    </w:tbl>
    <w:p w14:paraId="0D9AFE01" w14:textId="77777777" w:rsidR="00F937EC" w:rsidRPr="00CF1517" w:rsidRDefault="00F93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E0F29A8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6BDDBD5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CA7775B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F9ADD5C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32B03A4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195A10" w14:textId="77777777" w:rsidR="0018139F" w:rsidRPr="00CF1517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18139F" w:rsidRPr="00CF1517" w:rsidSect="00E02C10">
          <w:footerReference w:type="default" r:id="rId26"/>
          <w:pgSz w:w="16834" w:h="11909" w:orient="landscape" w:code="9"/>
          <w:pgMar w:top="1440" w:right="691" w:bottom="1152" w:left="1152" w:header="720" w:footer="720" w:gutter="0"/>
          <w:pgNumType w:start="97"/>
          <w:cols w:space="720"/>
          <w:docGrid w:linePitch="360"/>
        </w:sectPr>
      </w:pPr>
    </w:p>
    <w:p w14:paraId="3917AA4C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ECF675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CB7BFF8" w14:textId="0B9D2797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</w:t>
      </w:r>
      <w:r w:rsidR="0089194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ไทย</w:t>
      </w: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ไม่มีรายได้จากต่างประเทศหรือสินทรัพย์ในต่างประเทศที่มีสาระสำคัญ</w:t>
      </w:r>
    </w:p>
    <w:p w14:paraId="204C624A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D637884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z w:val="30"/>
          <w:szCs w:val="30"/>
          <w:cs/>
        </w:rPr>
        <w:t>ลูกค้ารายใหญ่</w:t>
      </w:r>
    </w:p>
    <w:p w14:paraId="5C132C4E" w14:textId="77777777" w:rsidR="0045279F" w:rsidRPr="00CF1517" w:rsidRDefault="0045279F" w:rsidP="0045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69789B2" w14:textId="0C100A64" w:rsidR="0045279F" w:rsidRPr="00CF1517" w:rsidRDefault="0045279F" w:rsidP="0045279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541DC6">
        <w:rPr>
          <w:rFonts w:ascii="Angsana New" w:hAnsi="Angsana New" w:cs="Angsana New"/>
          <w:sz w:val="30"/>
          <w:szCs w:val="30"/>
        </w:rPr>
        <w:t>4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541DC6">
        <w:rPr>
          <w:rFonts w:ascii="Angsana New" w:hAnsi="Angsana New" w:cs="Angsana New"/>
          <w:sz w:val="30"/>
          <w:szCs w:val="30"/>
        </w:rPr>
        <w:t>3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="00360B44" w:rsidRPr="00360B44">
        <w:rPr>
          <w:rFonts w:ascii="Angsana New" w:hAnsi="Angsana New" w:cs="Angsana New"/>
          <w:sz w:val="30"/>
          <w:szCs w:val="30"/>
        </w:rPr>
        <w:t>10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ของรายได้รวมของกลุ่มบริษัท</w:t>
      </w:r>
    </w:p>
    <w:p w14:paraId="05847BFA" w14:textId="77777777" w:rsidR="0045279F" w:rsidRPr="004961F4" w:rsidRDefault="0045279F" w:rsidP="0072533A">
      <w:pPr>
        <w:tabs>
          <w:tab w:val="clear" w:pos="454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A77C973" w14:textId="2A046431" w:rsidR="0072533A" w:rsidRPr="00CF1517" w:rsidRDefault="0072533A" w:rsidP="0072533A">
      <w:pPr>
        <w:tabs>
          <w:tab w:val="clear" w:pos="454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8C934C2" w14:textId="77777777" w:rsidR="0072533A" w:rsidRPr="00CF1517" w:rsidRDefault="0072533A" w:rsidP="00725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6E09664D" w14:textId="53660C8D" w:rsidR="0072533A" w:rsidRPr="00CF1517" w:rsidRDefault="0072533A" w:rsidP="00541DC6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กลุ่มบริษัทได้รับบัตรส่งเสริมการลงทุนจากสำนักงานคณะกรรมการส่งเสริมการลงทุนสำหรับกิจการต่างๆ เช่น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การผลิตอาหารสัตว์ การเลี้ยงสัตว์ การขยายพันธุ์สัตว์ การผลิตผลิตภัณฑ์แช่เย็นและแช่แข็ง เป็นต้น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CF1517">
        <w:rPr>
          <w:rFonts w:ascii="Angsana New" w:hAnsi="Angsana New" w:cs="Angsana New"/>
          <w:sz w:val="30"/>
          <w:szCs w:val="30"/>
        </w:rPr>
        <w:t>/</w:t>
      </w:r>
      <w:r w:rsidRPr="00CF1517">
        <w:rPr>
          <w:rFonts w:ascii="Angsana New" w:hAnsi="Angsana New" w:cs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C91F1F4" w14:textId="77777777" w:rsidR="0072533A" w:rsidRPr="00CF1517" w:rsidRDefault="0072533A" w:rsidP="0072533A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87"/>
        <w:gridCol w:w="900"/>
        <w:gridCol w:w="18"/>
        <w:gridCol w:w="257"/>
        <w:gridCol w:w="895"/>
        <w:gridCol w:w="274"/>
        <w:gridCol w:w="988"/>
        <w:gridCol w:w="274"/>
        <w:gridCol w:w="988"/>
        <w:gridCol w:w="274"/>
        <w:gridCol w:w="988"/>
        <w:gridCol w:w="12"/>
        <w:gridCol w:w="262"/>
        <w:gridCol w:w="980"/>
      </w:tblGrid>
      <w:tr w:rsidR="0072533A" w:rsidRPr="00CF1517" w14:paraId="44D6109A" w14:textId="77777777" w:rsidTr="006523F4">
        <w:trPr>
          <w:trHeight w:val="20"/>
        </w:trPr>
        <w:tc>
          <w:tcPr>
            <w:tcW w:w="2187" w:type="dxa"/>
          </w:tcPr>
          <w:p w14:paraId="05FC10BC" w14:textId="77777777" w:rsidR="0072533A" w:rsidRPr="00CF1517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321AAFC6" w14:textId="77777777" w:rsidR="0072533A" w:rsidRPr="00CF1517" w:rsidRDefault="0072533A" w:rsidP="002812A9">
            <w:pPr>
              <w:tabs>
                <w:tab w:val="left" w:pos="54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533A" w:rsidRPr="00CF1517" w14:paraId="591D1295" w14:textId="77777777" w:rsidTr="006523F4">
        <w:trPr>
          <w:trHeight w:val="20"/>
        </w:trPr>
        <w:tc>
          <w:tcPr>
            <w:tcW w:w="2187" w:type="dxa"/>
          </w:tcPr>
          <w:p w14:paraId="6347BD55" w14:textId="44553F9E" w:rsidR="0072533A" w:rsidRPr="00CF1517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070" w:type="dxa"/>
            <w:gridSpan w:val="4"/>
          </w:tcPr>
          <w:p w14:paraId="52375A77" w14:textId="64804F8B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</w:t>
            </w:r>
            <w:r w:rsidR="00BC6055" w:rsidRPr="00CF1517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ด้</w:t>
            </w: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2798" w:type="dxa"/>
            <w:gridSpan w:val="5"/>
          </w:tcPr>
          <w:p w14:paraId="30967959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242" w:type="dxa"/>
            <w:gridSpan w:val="4"/>
          </w:tcPr>
          <w:p w14:paraId="17BA1750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533A" w:rsidRPr="00CF1517" w14:paraId="7CE99E63" w14:textId="77777777" w:rsidTr="006523F4">
        <w:trPr>
          <w:trHeight w:val="20"/>
        </w:trPr>
        <w:tc>
          <w:tcPr>
            <w:tcW w:w="2187" w:type="dxa"/>
          </w:tcPr>
          <w:p w14:paraId="4B5EB2A6" w14:textId="2B1F1BAE" w:rsidR="0072533A" w:rsidRPr="00CF1517" w:rsidRDefault="0072533A" w:rsidP="0072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B0B8A" w:rsidRPr="004B0B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967B9" w:rsidRPr="00E967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70" w:type="dxa"/>
            <w:gridSpan w:val="4"/>
          </w:tcPr>
          <w:p w14:paraId="0AF85FF4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7585B85A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5FE550D" w14:textId="77777777" w:rsidR="0072533A" w:rsidRPr="00CF1517" w:rsidRDefault="0072533A" w:rsidP="0028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29118D0B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</w:tcPr>
          <w:p w14:paraId="215CB71D" w14:textId="77777777" w:rsidR="0072533A" w:rsidRPr="00CF1517" w:rsidRDefault="0072533A" w:rsidP="002812A9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1005C5" w:rsidRPr="00CF1517" w14:paraId="5BC61165" w14:textId="77777777" w:rsidTr="006523F4">
        <w:trPr>
          <w:trHeight w:val="20"/>
        </w:trPr>
        <w:tc>
          <w:tcPr>
            <w:tcW w:w="2187" w:type="dxa"/>
          </w:tcPr>
          <w:p w14:paraId="296E276A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EAD345" w14:textId="26DCEB56" w:rsidR="001005C5" w:rsidRPr="00CF1517" w:rsidRDefault="00541DC6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5" w:type="dxa"/>
            <w:gridSpan w:val="2"/>
          </w:tcPr>
          <w:p w14:paraId="28B7B5AA" w14:textId="77777777" w:rsidR="001005C5" w:rsidRPr="00CF1517" w:rsidRDefault="001005C5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AC10C0F" w14:textId="6406A562" w:rsidR="001005C5" w:rsidRPr="00CF1517" w:rsidRDefault="00541DC6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4AF86900" w14:textId="77777777" w:rsidR="001005C5" w:rsidRPr="00CF1517" w:rsidRDefault="001005C5" w:rsidP="001005C5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6E0FEC4" w14:textId="48A35B2E" w:rsidR="001005C5" w:rsidRPr="00CF1517" w:rsidRDefault="00541DC6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709A6FE7" w14:textId="77777777" w:rsidR="001005C5" w:rsidRPr="00CF1517" w:rsidRDefault="001005C5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FC3F4CA" w14:textId="5BA88521" w:rsidR="001005C5" w:rsidRPr="00CF1517" w:rsidRDefault="00541DC6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4B92DD99" w14:textId="77777777" w:rsidR="001005C5" w:rsidRPr="00CF1517" w:rsidRDefault="001005C5" w:rsidP="001005C5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C4C05EE" w14:textId="4EF98135" w:rsidR="001005C5" w:rsidRPr="00CF1517" w:rsidRDefault="00541DC6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  <w:gridSpan w:val="2"/>
          </w:tcPr>
          <w:p w14:paraId="6B8C6302" w14:textId="77777777" w:rsidR="001005C5" w:rsidRPr="00CF1517" w:rsidRDefault="001005C5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03BF44FB" w14:textId="731FD84F" w:rsidR="001005C5" w:rsidRPr="00CF1517" w:rsidRDefault="00541DC6" w:rsidP="001005C5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005C5" w:rsidRPr="00CF1517" w14:paraId="48A79D5F" w14:textId="77777777" w:rsidTr="006523F4">
        <w:trPr>
          <w:trHeight w:val="20"/>
        </w:trPr>
        <w:tc>
          <w:tcPr>
            <w:tcW w:w="2187" w:type="dxa"/>
          </w:tcPr>
          <w:p w14:paraId="58964314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jc w:val="center"/>
              <w:rPr>
                <w:rFonts w:ascii="Angsana New" w:eastAsia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3"/>
          </w:tcPr>
          <w:p w14:paraId="17984BFB" w14:textId="77777777" w:rsidR="001005C5" w:rsidRPr="00CF1517" w:rsidRDefault="001005C5" w:rsidP="0010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DC6" w:rsidRPr="00CF1517" w14:paraId="4174B957" w14:textId="77777777" w:rsidTr="006523F4">
        <w:trPr>
          <w:trHeight w:val="20"/>
        </w:trPr>
        <w:tc>
          <w:tcPr>
            <w:tcW w:w="2187" w:type="dxa"/>
          </w:tcPr>
          <w:p w14:paraId="1E7614C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18" w:type="dxa"/>
            <w:gridSpan w:val="2"/>
          </w:tcPr>
          <w:p w14:paraId="33085057" w14:textId="3851218B" w:rsidR="00541DC6" w:rsidRPr="00CF1517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7,569</w:t>
            </w:r>
          </w:p>
        </w:tc>
        <w:tc>
          <w:tcPr>
            <w:tcW w:w="257" w:type="dxa"/>
          </w:tcPr>
          <w:p w14:paraId="60FEF3F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FE24D2F" w14:textId="7CD7218E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eastAsia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4" w:type="dxa"/>
          </w:tcPr>
          <w:p w14:paraId="17B7C09E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F653E3E" w14:textId="1BA245E9" w:rsidR="00541DC6" w:rsidRPr="00191328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</w:t>
            </w:r>
          </w:p>
        </w:tc>
        <w:tc>
          <w:tcPr>
            <w:tcW w:w="274" w:type="dxa"/>
          </w:tcPr>
          <w:p w14:paraId="6A11D05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872E20A" w14:textId="72F299C8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19132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91328">
              <w:rPr>
                <w:rFonts w:ascii="Angsana New" w:hAnsi="Angsana New" w:cs="Angsana New"/>
                <w:sz w:val="30"/>
                <w:szCs w:val="30"/>
              </w:rPr>
              <w:t>,77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7A566F3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60F4E200" w14:textId="3079ABBE" w:rsidR="00541DC6" w:rsidRPr="0020150A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20150A">
              <w:rPr>
                <w:rFonts w:ascii="Angsana New" w:hAnsi="Angsana New" w:cs="Angsana New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0150A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  <w:tc>
          <w:tcPr>
            <w:tcW w:w="262" w:type="dxa"/>
          </w:tcPr>
          <w:p w14:paraId="2D8EF83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60D40946" w14:textId="1F3A3DCF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191328">
              <w:rPr>
                <w:rFonts w:ascii="Angsana New" w:hAnsi="Angsana New" w:cs="Angsana New"/>
                <w:sz w:val="30"/>
                <w:szCs w:val="30"/>
              </w:rPr>
              <w:t>25,02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41DC6" w:rsidRPr="00CF1517" w14:paraId="46899BD8" w14:textId="77777777" w:rsidTr="006523F4">
        <w:trPr>
          <w:trHeight w:val="20"/>
        </w:trPr>
        <w:tc>
          <w:tcPr>
            <w:tcW w:w="2187" w:type="dxa"/>
          </w:tcPr>
          <w:p w14:paraId="35F7229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4F5ADA0" w14:textId="5085F14E" w:rsidR="00541DC6" w:rsidRPr="00CF1517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4,757</w:t>
            </w:r>
          </w:p>
        </w:tc>
        <w:tc>
          <w:tcPr>
            <w:tcW w:w="257" w:type="dxa"/>
          </w:tcPr>
          <w:p w14:paraId="4012BF9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A4E1134" w14:textId="058E3E33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eastAsia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eastAsia="Angsana New" w:hAnsi="Angsana New" w:cs="Angsana New"/>
                <w:sz w:val="30"/>
                <w:szCs w:val="30"/>
              </w:rPr>
              <w:t>0</w:t>
            </w:r>
            <w:r w:rsidRPr="00086D0E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0FF6B496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67A96EB" w14:textId="1F0AEBAB" w:rsidR="00541DC6" w:rsidRPr="00191328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</w:t>
            </w:r>
            <w:r w:rsidR="002571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27FC603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8048D61" w14:textId="5C624A2B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191328">
              <w:rPr>
                <w:rFonts w:ascii="Angsana New" w:hAnsi="Angsana New" w:cs="Angsana New"/>
                <w:sz w:val="30"/>
                <w:szCs w:val="30"/>
              </w:rPr>
              <w:t>2,11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01B082D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6B97C885" w14:textId="4DA124DB" w:rsidR="00541DC6" w:rsidRPr="0020150A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6,96</w:t>
            </w:r>
            <w:r w:rsidR="0025719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38F4776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5966ABD" w14:textId="7F5A8D29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191328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9132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1DC6" w:rsidRPr="00CF1517" w14:paraId="721F832B" w14:textId="77777777" w:rsidTr="006523F4">
        <w:trPr>
          <w:trHeight w:val="20"/>
        </w:trPr>
        <w:tc>
          <w:tcPr>
            <w:tcW w:w="2187" w:type="dxa"/>
          </w:tcPr>
          <w:p w14:paraId="282C766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4CC61099" w14:textId="18BA552C" w:rsidR="00541DC6" w:rsidRPr="00CF1517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12,326</w:t>
            </w:r>
          </w:p>
        </w:tc>
        <w:tc>
          <w:tcPr>
            <w:tcW w:w="257" w:type="dxa"/>
          </w:tcPr>
          <w:p w14:paraId="6577A19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97FCA52" w14:textId="1B6B21B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</w:t>
            </w:r>
            <w:r w:rsidRPr="00086D0E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76816DC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E5E2C49" w14:textId="712AB2EF" w:rsidR="00541DC6" w:rsidRPr="00CF1517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22,49</w:t>
            </w:r>
            <w:r w:rsidR="0025719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5DD5CC0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E01FF43" w14:textId="205E1F08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4" w:type="dxa"/>
          </w:tcPr>
          <w:p w14:paraId="5DAAA6C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76CDCAE1" w14:textId="07823100" w:rsidR="00541DC6" w:rsidRPr="0020150A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34,82</w:t>
            </w:r>
            <w:r w:rsidR="00257190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4FED13B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51A6EF5" w14:textId="5413927C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33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  <w:tr w:rsidR="00541DC6" w:rsidRPr="00CF1517" w14:paraId="5C68CD85" w14:textId="77777777" w:rsidTr="006523F4">
        <w:trPr>
          <w:trHeight w:val="20"/>
        </w:trPr>
        <w:tc>
          <w:tcPr>
            <w:tcW w:w="2187" w:type="dxa"/>
          </w:tcPr>
          <w:p w14:paraId="3DF8047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ED09FE6" w14:textId="0AEE4B01" w:rsidR="00541DC6" w:rsidRPr="00875013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57" w:type="dxa"/>
          </w:tcPr>
          <w:p w14:paraId="549323C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BCF7DDA" w14:textId="2D81F60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7501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7501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521BECC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456C325" w14:textId="3C618150" w:rsidR="00541DC6" w:rsidRPr="00875013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544C8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74" w:type="dxa"/>
          </w:tcPr>
          <w:p w14:paraId="5F890ECC" w14:textId="77777777" w:rsidR="00541DC6" w:rsidRPr="00875013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8099655" w14:textId="06E4887A" w:rsidR="00541DC6" w:rsidRPr="00875013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A01EB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74" w:type="dxa"/>
          </w:tcPr>
          <w:p w14:paraId="12D8F5C7" w14:textId="77777777" w:rsidR="00541DC6" w:rsidRPr="00875013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28597DEE" w14:textId="40EC74CF" w:rsidR="00541DC6" w:rsidRPr="0020150A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544C8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62" w:type="dxa"/>
          </w:tcPr>
          <w:p w14:paraId="0C40D48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E24FF74" w14:textId="06A1F0C9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5013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</w:tr>
      <w:tr w:rsidR="00541DC6" w:rsidRPr="00CF1517" w14:paraId="31828BD4" w14:textId="77777777" w:rsidTr="006523F4">
        <w:trPr>
          <w:trHeight w:val="20"/>
        </w:trPr>
        <w:tc>
          <w:tcPr>
            <w:tcW w:w="2187" w:type="dxa"/>
          </w:tcPr>
          <w:p w14:paraId="3BA152F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F98E6D" w14:textId="2495067D" w:rsidR="00541DC6" w:rsidRPr="00875013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12,338</w:t>
            </w:r>
          </w:p>
        </w:tc>
        <w:tc>
          <w:tcPr>
            <w:tcW w:w="257" w:type="dxa"/>
          </w:tcPr>
          <w:p w14:paraId="1ED9AF4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02551A4" w14:textId="34425450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875013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  <w:r w:rsidRPr="00875013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,582</w:t>
            </w:r>
          </w:p>
        </w:tc>
        <w:tc>
          <w:tcPr>
            <w:tcW w:w="274" w:type="dxa"/>
          </w:tcPr>
          <w:p w14:paraId="52B9D22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C0DAC5" w14:textId="29031B93" w:rsidR="00541DC6" w:rsidRPr="00875013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23,1</w:t>
            </w:r>
            <w:r w:rsidR="008544C8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4" w:type="dxa"/>
          </w:tcPr>
          <w:p w14:paraId="2A9589EA" w14:textId="77777777" w:rsidR="00541DC6" w:rsidRPr="00875013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5D8A163" w14:textId="27744712" w:rsidR="00541DC6" w:rsidRPr="00875013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875013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17,2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7</w:t>
            </w:r>
            <w:r w:rsidRPr="00875013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22B42277" w14:textId="77777777" w:rsidR="00541DC6" w:rsidRPr="00875013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9AFE5A" w14:textId="7CCAFF9D" w:rsidR="00541DC6" w:rsidRPr="0020150A" w:rsidRDefault="0020150A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35,</w:t>
            </w:r>
            <w:r w:rsidR="008544C8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62" w:type="dxa"/>
          </w:tcPr>
          <w:p w14:paraId="1C1CBBB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1559CFB8" w14:textId="25E80E10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</w:t>
            </w:r>
            <w:r w:rsidRPr="00E967B9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</w:t>
            </w:r>
            <w:r w:rsidRPr="00875013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,857</w:t>
            </w:r>
          </w:p>
        </w:tc>
      </w:tr>
      <w:tr w:rsidR="00541DC6" w:rsidRPr="00CF1517" w14:paraId="41B90C49" w14:textId="77777777" w:rsidTr="006523F4">
        <w:trPr>
          <w:trHeight w:val="20"/>
        </w:trPr>
        <w:tc>
          <w:tcPr>
            <w:tcW w:w="2187" w:type="dxa"/>
          </w:tcPr>
          <w:p w14:paraId="783B108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0CF58341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41DC6" w:rsidRPr="00CF1517" w14:paraId="14105590" w14:textId="77777777" w:rsidTr="006523F4">
        <w:trPr>
          <w:trHeight w:val="20"/>
        </w:trPr>
        <w:tc>
          <w:tcPr>
            <w:tcW w:w="2187" w:type="dxa"/>
          </w:tcPr>
          <w:p w14:paraId="3E87ED1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7F9F0F06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41DC6" w:rsidRPr="00CF1517" w14:paraId="7E156075" w14:textId="77777777" w:rsidTr="006523F4">
        <w:trPr>
          <w:trHeight w:val="20"/>
        </w:trPr>
        <w:tc>
          <w:tcPr>
            <w:tcW w:w="2187" w:type="dxa"/>
          </w:tcPr>
          <w:p w14:paraId="486021B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2AFB19B1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41DC6" w:rsidRPr="00CF1517" w14:paraId="5882C715" w14:textId="77777777" w:rsidTr="006523F4">
        <w:trPr>
          <w:trHeight w:val="20"/>
        </w:trPr>
        <w:tc>
          <w:tcPr>
            <w:tcW w:w="2187" w:type="dxa"/>
          </w:tcPr>
          <w:p w14:paraId="0D2A839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330817B8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41DC6" w:rsidRPr="00CF1517" w14:paraId="24C2E77B" w14:textId="77777777" w:rsidTr="00C761D3">
        <w:trPr>
          <w:trHeight w:val="470"/>
        </w:trPr>
        <w:tc>
          <w:tcPr>
            <w:tcW w:w="2187" w:type="dxa"/>
          </w:tcPr>
          <w:p w14:paraId="731924C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0" w:type="dxa"/>
            <w:gridSpan w:val="13"/>
          </w:tcPr>
          <w:p w14:paraId="26A50BD0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1DC6" w:rsidRPr="00CF1517" w14:paraId="17F3CA7A" w14:textId="77777777" w:rsidTr="006523F4">
        <w:trPr>
          <w:trHeight w:val="20"/>
        </w:trPr>
        <w:tc>
          <w:tcPr>
            <w:tcW w:w="2187" w:type="dxa"/>
          </w:tcPr>
          <w:p w14:paraId="64372702" w14:textId="1A5F40E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070" w:type="dxa"/>
            <w:gridSpan w:val="4"/>
          </w:tcPr>
          <w:p w14:paraId="32E062F3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กิจการที่ได้รับ</w:t>
            </w:r>
          </w:p>
        </w:tc>
        <w:tc>
          <w:tcPr>
            <w:tcW w:w="2798" w:type="dxa"/>
            <w:gridSpan w:val="5"/>
          </w:tcPr>
          <w:p w14:paraId="6540DB58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กิจการที่ไม่ได้รับ</w:t>
            </w:r>
          </w:p>
        </w:tc>
        <w:tc>
          <w:tcPr>
            <w:tcW w:w="2242" w:type="dxa"/>
            <w:gridSpan w:val="4"/>
          </w:tcPr>
          <w:p w14:paraId="042B9B5C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1DC6" w:rsidRPr="00CF1517" w14:paraId="50F3BA79" w14:textId="77777777" w:rsidTr="006523F4">
        <w:trPr>
          <w:trHeight w:val="20"/>
        </w:trPr>
        <w:tc>
          <w:tcPr>
            <w:tcW w:w="2187" w:type="dxa"/>
          </w:tcPr>
          <w:p w14:paraId="7EAB6AAE" w14:textId="2A174155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B0B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967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70" w:type="dxa"/>
            <w:gridSpan w:val="4"/>
          </w:tcPr>
          <w:p w14:paraId="1128968A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5D23F363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3D133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0D167D7F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2" w:type="dxa"/>
            <w:gridSpan w:val="4"/>
          </w:tcPr>
          <w:p w14:paraId="32D92F2E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1DC6" w:rsidRPr="00CF1517" w14:paraId="18A2C3BD" w14:textId="77777777" w:rsidTr="006523F4">
        <w:trPr>
          <w:trHeight w:val="20"/>
        </w:trPr>
        <w:tc>
          <w:tcPr>
            <w:tcW w:w="2187" w:type="dxa"/>
          </w:tcPr>
          <w:p w14:paraId="314587B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74C741" w14:textId="11FB1F2A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5" w:type="dxa"/>
            <w:gridSpan w:val="2"/>
          </w:tcPr>
          <w:p w14:paraId="420CFCE7" w14:textId="77777777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4F002A" w14:textId="699AA667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7CC6015A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32EDF71" w14:textId="1D663484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483ED4BB" w14:textId="77777777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D73EC3E" w14:textId="1E084E0C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533AC5FD" w14:textId="77777777" w:rsidR="00541DC6" w:rsidRPr="00CF1517" w:rsidRDefault="00541DC6" w:rsidP="00541DC6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0CA4EFC" w14:textId="03400C8D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  <w:gridSpan w:val="2"/>
          </w:tcPr>
          <w:p w14:paraId="3C44C561" w14:textId="77777777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3554FE0B" w14:textId="43A7F061" w:rsidR="00541DC6" w:rsidRPr="00CF1517" w:rsidRDefault="00541DC6" w:rsidP="00541DC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41DC6" w:rsidRPr="00CF1517" w14:paraId="36F3831A" w14:textId="77777777" w:rsidTr="006523F4">
        <w:trPr>
          <w:trHeight w:val="20"/>
        </w:trPr>
        <w:tc>
          <w:tcPr>
            <w:tcW w:w="2187" w:type="dxa"/>
          </w:tcPr>
          <w:p w14:paraId="373BF80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3"/>
          </w:tcPr>
          <w:p w14:paraId="12A74AF6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DC6" w:rsidRPr="00CF1517" w14:paraId="194A58A9" w14:textId="77777777" w:rsidTr="006523F4">
        <w:trPr>
          <w:trHeight w:val="20"/>
        </w:trPr>
        <w:tc>
          <w:tcPr>
            <w:tcW w:w="2187" w:type="dxa"/>
          </w:tcPr>
          <w:p w14:paraId="125B7A7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18" w:type="dxa"/>
            <w:gridSpan w:val="2"/>
          </w:tcPr>
          <w:p w14:paraId="5A771F4B" w14:textId="1912991E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8"/>
              </w:rPr>
            </w:pPr>
            <w:r>
              <w:rPr>
                <w:rFonts w:ascii="Angsana New" w:eastAsia="Angsana New" w:hAnsi="Angsana New" w:cs="Angsana New"/>
                <w:sz w:val="30"/>
                <w:szCs w:val="38"/>
              </w:rPr>
              <w:t>3,191</w:t>
            </w:r>
          </w:p>
        </w:tc>
        <w:tc>
          <w:tcPr>
            <w:tcW w:w="257" w:type="dxa"/>
          </w:tcPr>
          <w:p w14:paraId="26F8733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467C458" w14:textId="733C9F8B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8"/>
              </w:rPr>
            </w:pPr>
            <w:r w:rsidRPr="004B0B8A">
              <w:rPr>
                <w:rFonts w:ascii="Angsana New" w:eastAsia="Angsana New" w:hAnsi="Angsana New" w:cs="Angsana New"/>
                <w:sz w:val="30"/>
                <w:szCs w:val="38"/>
              </w:rPr>
              <w:t>3</w:t>
            </w:r>
            <w:r>
              <w:rPr>
                <w:rFonts w:ascii="Angsana New" w:eastAsia="Angsana New" w:hAnsi="Angsana New" w:cs="Angsana New"/>
                <w:sz w:val="30"/>
                <w:szCs w:val="38"/>
              </w:rPr>
              <w:t>,</w:t>
            </w:r>
            <w:r w:rsidRPr="004B0B8A">
              <w:rPr>
                <w:rFonts w:ascii="Angsana New" w:eastAsia="Angsana New" w:hAnsi="Angsana New" w:cs="Angsana New"/>
                <w:sz w:val="30"/>
                <w:szCs w:val="38"/>
              </w:rPr>
              <w:t>4</w:t>
            </w:r>
            <w:r w:rsidRPr="00360B44">
              <w:rPr>
                <w:rFonts w:ascii="Angsana New" w:eastAsia="Angsana New" w:hAnsi="Angsana New" w:cs="Angsana New"/>
                <w:sz w:val="30"/>
                <w:szCs w:val="38"/>
              </w:rPr>
              <w:t>71</w:t>
            </w:r>
          </w:p>
        </w:tc>
        <w:tc>
          <w:tcPr>
            <w:tcW w:w="274" w:type="dxa"/>
          </w:tcPr>
          <w:p w14:paraId="3BE4178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86721F5" w14:textId="445C1501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7,181</w:t>
            </w:r>
          </w:p>
        </w:tc>
        <w:tc>
          <w:tcPr>
            <w:tcW w:w="274" w:type="dxa"/>
          </w:tcPr>
          <w:p w14:paraId="678E8945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2351107" w14:textId="15202330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274" w:type="dxa"/>
          </w:tcPr>
          <w:p w14:paraId="28DB282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A9FA472" w14:textId="407DEAC1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10,372</w:t>
            </w:r>
          </w:p>
        </w:tc>
        <w:tc>
          <w:tcPr>
            <w:tcW w:w="262" w:type="dxa"/>
          </w:tcPr>
          <w:p w14:paraId="5974B28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6CF1F4D4" w14:textId="3580BDE8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</w:tr>
      <w:tr w:rsidR="00541DC6" w:rsidRPr="00CF1517" w14:paraId="1536DBA6" w14:textId="77777777" w:rsidTr="006523F4">
        <w:trPr>
          <w:trHeight w:val="20"/>
        </w:trPr>
        <w:tc>
          <w:tcPr>
            <w:tcW w:w="2187" w:type="dxa"/>
          </w:tcPr>
          <w:p w14:paraId="543817BF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06F3D7C0" w14:textId="4CF2A4AB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3,016</w:t>
            </w:r>
          </w:p>
        </w:tc>
        <w:tc>
          <w:tcPr>
            <w:tcW w:w="257" w:type="dxa"/>
          </w:tcPr>
          <w:p w14:paraId="53A8A0A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7287147" w14:textId="54E06E12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eastAsia="Angsana New" w:hAnsi="Angsana New" w:cs="Angsana New"/>
                <w:sz w:val="30"/>
                <w:szCs w:val="30"/>
              </w:rPr>
              <w:t>9</w:t>
            </w:r>
            <w:r w:rsidRPr="004B0B8A">
              <w:rPr>
                <w:rFonts w:ascii="Angsana New" w:eastAsia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4" w:type="dxa"/>
          </w:tcPr>
          <w:p w14:paraId="358E6A4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38F7265" w14:textId="2C91EE16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2,100</w:t>
            </w:r>
          </w:p>
        </w:tc>
        <w:tc>
          <w:tcPr>
            <w:tcW w:w="274" w:type="dxa"/>
          </w:tcPr>
          <w:p w14:paraId="21244F4E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03292C" w14:textId="532EA7DA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594F3B8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FAC5D66" w14:textId="4391740A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5,116</w:t>
            </w:r>
          </w:p>
        </w:tc>
        <w:tc>
          <w:tcPr>
            <w:tcW w:w="262" w:type="dxa"/>
          </w:tcPr>
          <w:p w14:paraId="2287EF5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3F5BBEA" w14:textId="1E2A1988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41DC6" w:rsidRPr="00CF1517" w14:paraId="0A255E3C" w14:textId="77777777" w:rsidTr="006523F4">
        <w:trPr>
          <w:trHeight w:val="20"/>
        </w:trPr>
        <w:tc>
          <w:tcPr>
            <w:tcW w:w="2187" w:type="dxa"/>
          </w:tcPr>
          <w:p w14:paraId="74952866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193BBAA2" w14:textId="48471EEB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6,207</w:t>
            </w:r>
          </w:p>
        </w:tc>
        <w:tc>
          <w:tcPr>
            <w:tcW w:w="257" w:type="dxa"/>
          </w:tcPr>
          <w:p w14:paraId="237389C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2798896" w14:textId="29932B45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0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2B79AE8C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629F258" w14:textId="6DAC0CBF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9,281</w:t>
            </w:r>
          </w:p>
        </w:tc>
        <w:tc>
          <w:tcPr>
            <w:tcW w:w="274" w:type="dxa"/>
          </w:tcPr>
          <w:p w14:paraId="424310B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1E5AC07" w14:textId="153EE695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74" w:type="dxa"/>
          </w:tcPr>
          <w:p w14:paraId="03055712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7EEA0ECC" w14:textId="5D4B9584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15,488</w:t>
            </w:r>
          </w:p>
        </w:tc>
        <w:tc>
          <w:tcPr>
            <w:tcW w:w="262" w:type="dxa"/>
          </w:tcPr>
          <w:p w14:paraId="7446B054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6E77FF9" w14:textId="49B63463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15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110</w:t>
            </w:r>
          </w:p>
        </w:tc>
      </w:tr>
      <w:tr w:rsidR="00541DC6" w:rsidRPr="00CF1517" w14:paraId="75A8F4A5" w14:textId="77777777" w:rsidTr="006523F4">
        <w:trPr>
          <w:trHeight w:val="20"/>
        </w:trPr>
        <w:tc>
          <w:tcPr>
            <w:tcW w:w="2187" w:type="dxa"/>
          </w:tcPr>
          <w:p w14:paraId="569CD10D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590CD4D6" w14:textId="19BC30B2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C4DEBE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4601F24" w14:textId="409270C9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74" w:type="dxa"/>
          </w:tcPr>
          <w:p w14:paraId="66976538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912F793" w14:textId="76B0D6D3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</w:t>
            </w:r>
          </w:p>
        </w:tc>
        <w:tc>
          <w:tcPr>
            <w:tcW w:w="274" w:type="dxa"/>
          </w:tcPr>
          <w:p w14:paraId="47B0A14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E275F87" w14:textId="65DE0186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74" w:type="dxa"/>
          </w:tcPr>
          <w:p w14:paraId="2788B63B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42C3B666" w14:textId="3E83D60F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2,615</w:t>
            </w:r>
          </w:p>
        </w:tc>
        <w:tc>
          <w:tcPr>
            <w:tcW w:w="262" w:type="dxa"/>
          </w:tcPr>
          <w:p w14:paraId="69392D0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181A522" w14:textId="3EBB8D9F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41DC6" w:rsidRPr="00CF1517" w14:paraId="1E1B295C" w14:textId="77777777" w:rsidTr="006523F4">
        <w:trPr>
          <w:trHeight w:val="20"/>
        </w:trPr>
        <w:tc>
          <w:tcPr>
            <w:tcW w:w="2187" w:type="dxa"/>
          </w:tcPr>
          <w:p w14:paraId="6DBE6256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F7BF2" w14:textId="52DA17A3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6,207</w:t>
            </w:r>
          </w:p>
        </w:tc>
        <w:tc>
          <w:tcPr>
            <w:tcW w:w="257" w:type="dxa"/>
          </w:tcPr>
          <w:p w14:paraId="21D2D2C0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FEBCF71" w14:textId="3AB10CAE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4" w:type="dxa"/>
          </w:tcPr>
          <w:p w14:paraId="0481E4AA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62E1398" w14:textId="4ED933CA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11,896</w:t>
            </w:r>
          </w:p>
        </w:tc>
        <w:tc>
          <w:tcPr>
            <w:tcW w:w="274" w:type="dxa"/>
          </w:tcPr>
          <w:p w14:paraId="30B26CC9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042832" w14:textId="7F9B83C1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98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6286E373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D09215" w14:textId="32D7514C" w:rsidR="00541DC6" w:rsidRPr="00CF1517" w:rsidRDefault="00087329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18,103</w:t>
            </w:r>
          </w:p>
        </w:tc>
        <w:tc>
          <w:tcPr>
            <w:tcW w:w="262" w:type="dxa"/>
          </w:tcPr>
          <w:p w14:paraId="3B8131A1" w14:textId="77777777" w:rsidR="00541DC6" w:rsidRPr="00CF1517" w:rsidRDefault="00541DC6" w:rsidP="00541D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659CD05" w14:textId="56905BD2" w:rsidR="00541DC6" w:rsidRPr="00CF1517" w:rsidRDefault="00541DC6" w:rsidP="005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right="-765"/>
              <w:jc w:val="both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7</w:t>
            </w:r>
            <w:r w:rsidRPr="004B0B8A"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671FDAB8" w14:textId="14A8631E" w:rsidR="00E23CEE" w:rsidRPr="0089194A" w:rsidRDefault="00E2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p w14:paraId="791D2D53" w14:textId="77777777" w:rsidR="0089194A" w:rsidRPr="00B34794" w:rsidRDefault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DF39FE8" w14:textId="016775C1" w:rsidR="006551EC" w:rsidRPr="00893E11" w:rsidRDefault="006551EC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93E11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ค่าใช้จ่ายตามลักษณะ</w:t>
      </w:r>
    </w:p>
    <w:p w14:paraId="064A8BFC" w14:textId="77777777" w:rsidR="006551EC" w:rsidRPr="00893E11" w:rsidRDefault="006551EC" w:rsidP="006551EC">
      <w:pPr>
        <w:rPr>
          <w:rFonts w:ascii="Angsana New" w:hAnsi="Angsana New" w:cs="Angsana New"/>
          <w:sz w:val="30"/>
          <w:szCs w:val="30"/>
        </w:rPr>
      </w:pPr>
    </w:p>
    <w:tbl>
      <w:tblPr>
        <w:tblW w:w="9451" w:type="dxa"/>
        <w:tblInd w:w="450" w:type="dxa"/>
        <w:tblLook w:val="01E0" w:firstRow="1" w:lastRow="1" w:firstColumn="1" w:lastColumn="1" w:noHBand="0" w:noVBand="0"/>
      </w:tblPr>
      <w:tblGrid>
        <w:gridCol w:w="3446"/>
        <w:gridCol w:w="803"/>
        <w:gridCol w:w="1140"/>
        <w:gridCol w:w="236"/>
        <w:gridCol w:w="1096"/>
        <w:gridCol w:w="269"/>
        <w:gridCol w:w="1096"/>
        <w:gridCol w:w="269"/>
        <w:gridCol w:w="1096"/>
      </w:tblGrid>
      <w:tr w:rsidR="006551EC" w:rsidRPr="00CF1517" w14:paraId="1CE8D4AC" w14:textId="77777777" w:rsidTr="00720725">
        <w:trPr>
          <w:trHeight w:hRule="exact" w:val="360"/>
        </w:trPr>
        <w:tc>
          <w:tcPr>
            <w:tcW w:w="3446" w:type="dxa"/>
          </w:tcPr>
          <w:p w14:paraId="2F02899F" w14:textId="77777777" w:rsidR="006551EC" w:rsidRPr="00CF1517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0F667753" w14:textId="77777777" w:rsidR="006551EC" w:rsidRPr="00CF1517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72" w:type="dxa"/>
            <w:gridSpan w:val="3"/>
            <w:hideMark/>
          </w:tcPr>
          <w:p w14:paraId="68FC6778" w14:textId="77777777" w:rsidR="006551EC" w:rsidRPr="00CF1517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" w:type="dxa"/>
          </w:tcPr>
          <w:p w14:paraId="361A48E7" w14:textId="77777777" w:rsidR="006551EC" w:rsidRPr="00CF1517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61" w:type="dxa"/>
            <w:gridSpan w:val="3"/>
            <w:hideMark/>
          </w:tcPr>
          <w:p w14:paraId="296B8562" w14:textId="77777777" w:rsidR="006551EC" w:rsidRPr="00CF1517" w:rsidRDefault="006551EC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254D6" w:rsidRPr="00CF1517" w14:paraId="6A3920DD" w14:textId="77777777" w:rsidTr="001B3460">
        <w:trPr>
          <w:trHeight w:hRule="exact" w:val="360"/>
        </w:trPr>
        <w:tc>
          <w:tcPr>
            <w:tcW w:w="3446" w:type="dxa"/>
          </w:tcPr>
          <w:p w14:paraId="2B339CAF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760EA303" w14:textId="19591CFB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40" w:type="dxa"/>
          </w:tcPr>
          <w:p w14:paraId="2A90A832" w14:textId="300AF679" w:rsidR="00C254D6" w:rsidRPr="00CF1517" w:rsidRDefault="00893E11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A91549E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0467EBB2" w14:textId="7ACD859F" w:rsidR="00C254D6" w:rsidRPr="00CF1517" w:rsidRDefault="00893E11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21C9CB48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558844CC" w14:textId="6849E732" w:rsidR="00C254D6" w:rsidRPr="00CF1517" w:rsidRDefault="00893E11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67C4366D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6D68D826" w14:textId="6D215376" w:rsidR="00C254D6" w:rsidRPr="00CF1517" w:rsidRDefault="00893E11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254D6" w:rsidRPr="00CF1517" w14:paraId="24CC1585" w14:textId="77777777" w:rsidTr="00720725">
        <w:trPr>
          <w:trHeight w:hRule="exact" w:val="360"/>
        </w:trPr>
        <w:tc>
          <w:tcPr>
            <w:tcW w:w="3446" w:type="dxa"/>
          </w:tcPr>
          <w:p w14:paraId="2CAEB041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44AC6BA7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02" w:type="dxa"/>
            <w:gridSpan w:val="7"/>
            <w:hideMark/>
          </w:tcPr>
          <w:p w14:paraId="25AACECB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F352D" w:rsidRPr="00CF1517" w14:paraId="34AFC771" w14:textId="77777777" w:rsidTr="002F352D">
        <w:trPr>
          <w:trHeight w:hRule="exact" w:val="360"/>
        </w:trPr>
        <w:tc>
          <w:tcPr>
            <w:tcW w:w="3446" w:type="dxa"/>
          </w:tcPr>
          <w:p w14:paraId="6E1526E2" w14:textId="778D2C22" w:rsidR="002F352D" w:rsidRPr="002F352D" w:rsidRDefault="00692177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03" w:type="dxa"/>
          </w:tcPr>
          <w:p w14:paraId="3C818BC9" w14:textId="77777777" w:rsidR="002F352D" w:rsidRPr="002F352D" w:rsidRDefault="002F352D" w:rsidP="002F352D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0453ED5" w14:textId="77777777" w:rsidR="002F352D" w:rsidRPr="002F352D" w:rsidRDefault="002F352D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8849A6" w14:textId="77777777" w:rsidR="002F352D" w:rsidRPr="002F352D" w:rsidRDefault="002F352D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767E2EBB" w14:textId="77777777" w:rsidR="002F352D" w:rsidRPr="002F352D" w:rsidRDefault="002F352D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1D3BC6F" w14:textId="77777777" w:rsidR="002F352D" w:rsidRPr="002F352D" w:rsidRDefault="002F352D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12F0DBF3" w14:textId="77777777" w:rsidR="002F352D" w:rsidRPr="002F352D" w:rsidRDefault="002F352D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1B220B0" w14:textId="77777777" w:rsidR="002F352D" w:rsidRPr="002F352D" w:rsidRDefault="002F352D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50DC7636" w14:textId="6007436A" w:rsidR="002F352D" w:rsidRPr="002F352D" w:rsidRDefault="002F352D" w:rsidP="002F35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6BAD" w:rsidRPr="00CF1517" w14:paraId="15E27434" w14:textId="77777777" w:rsidTr="00F66BAD">
        <w:trPr>
          <w:trHeight w:hRule="exact" w:val="360"/>
        </w:trPr>
        <w:tc>
          <w:tcPr>
            <w:tcW w:w="3446" w:type="dxa"/>
          </w:tcPr>
          <w:p w14:paraId="1E84FD62" w14:textId="7C315DD8" w:rsidR="00F66BAD" w:rsidRPr="002F352D" w:rsidRDefault="00F66BAD" w:rsidP="00F66B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803" w:type="dxa"/>
          </w:tcPr>
          <w:p w14:paraId="6EF9507F" w14:textId="77777777" w:rsidR="00F66BAD" w:rsidRPr="002F352D" w:rsidRDefault="00F66BAD" w:rsidP="00F66BAD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98D97B6" w14:textId="39C97001" w:rsidR="00F66BAD" w:rsidRPr="00E1330D" w:rsidRDefault="00E1330D" w:rsidP="00E1330D">
            <w:pPr>
              <w:tabs>
                <w:tab w:val="clear" w:pos="227"/>
                <w:tab w:val="clear" w:pos="680"/>
                <w:tab w:val="clear" w:pos="907"/>
                <w:tab w:val="left" w:pos="860"/>
              </w:tabs>
              <w:spacing w:line="240" w:lineRule="auto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30D">
              <w:rPr>
                <w:rFonts w:ascii="Angsana New" w:hAnsi="Angsana New" w:cs="Angsana New"/>
                <w:sz w:val="30"/>
                <w:szCs w:val="30"/>
              </w:rPr>
              <w:t>304,322</w:t>
            </w:r>
          </w:p>
        </w:tc>
        <w:tc>
          <w:tcPr>
            <w:tcW w:w="236" w:type="dxa"/>
          </w:tcPr>
          <w:p w14:paraId="0801F2F1" w14:textId="77777777" w:rsidR="00F66BAD" w:rsidRPr="00AB0728" w:rsidRDefault="00F66BAD" w:rsidP="00F66B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6" w:type="dxa"/>
          </w:tcPr>
          <w:p w14:paraId="4DD1C883" w14:textId="4FA4116E" w:rsidR="00F66BAD" w:rsidRPr="00E1330D" w:rsidRDefault="00E1330D" w:rsidP="00E1330D">
            <w:pPr>
              <w:tabs>
                <w:tab w:val="clear" w:pos="907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30D">
              <w:rPr>
                <w:rFonts w:ascii="Angsana New" w:hAnsi="Angsana New" w:cs="Angsana New"/>
                <w:sz w:val="30"/>
                <w:szCs w:val="30"/>
              </w:rPr>
              <w:t>(161,418)</w:t>
            </w:r>
          </w:p>
        </w:tc>
        <w:tc>
          <w:tcPr>
            <w:tcW w:w="269" w:type="dxa"/>
          </w:tcPr>
          <w:p w14:paraId="040635F1" w14:textId="77777777" w:rsidR="00F66BAD" w:rsidRPr="00AB0728" w:rsidRDefault="00F66BAD" w:rsidP="00F66B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7D5004B0" w14:textId="61825077" w:rsidR="00F66BAD" w:rsidRPr="00F66BAD" w:rsidRDefault="00F66BAD" w:rsidP="00F6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  <w:tab w:val="left" w:pos="460"/>
              </w:tabs>
              <w:spacing w:line="240" w:lineRule="auto"/>
              <w:ind w:left="60" w:right="-3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6BAD">
              <w:rPr>
                <w:rFonts w:ascii="Angsana New" w:hAnsi="Angsana New" w:cs="Angsana New"/>
                <w:sz w:val="30"/>
                <w:szCs w:val="30"/>
              </w:rPr>
              <w:t>71,022</w:t>
            </w:r>
          </w:p>
        </w:tc>
        <w:tc>
          <w:tcPr>
            <w:tcW w:w="269" w:type="dxa"/>
          </w:tcPr>
          <w:p w14:paraId="10030C9B" w14:textId="77777777" w:rsidR="00F66BAD" w:rsidRPr="00AB0728" w:rsidRDefault="00F66BAD" w:rsidP="00F66B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6" w:type="dxa"/>
          </w:tcPr>
          <w:p w14:paraId="6D92054E" w14:textId="234E8FFE" w:rsidR="00F66BAD" w:rsidRPr="002F1649" w:rsidRDefault="002F1649" w:rsidP="002F1649">
            <w:pPr>
              <w:tabs>
                <w:tab w:val="clear" w:pos="907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649">
              <w:rPr>
                <w:rFonts w:ascii="Angsana New" w:hAnsi="Angsana New" w:cs="Angsana New"/>
                <w:sz w:val="30"/>
                <w:szCs w:val="30"/>
              </w:rPr>
              <w:t>(224,809)</w:t>
            </w:r>
          </w:p>
        </w:tc>
      </w:tr>
      <w:tr w:rsidR="00AB0728" w:rsidRPr="00CF1517" w14:paraId="3090F025" w14:textId="77777777" w:rsidTr="00720725">
        <w:trPr>
          <w:trHeight w:hRule="exact" w:val="360"/>
        </w:trPr>
        <w:tc>
          <w:tcPr>
            <w:tcW w:w="3446" w:type="dxa"/>
          </w:tcPr>
          <w:p w14:paraId="37EA8DC5" w14:textId="2D3BB242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803" w:type="dxa"/>
          </w:tcPr>
          <w:p w14:paraId="3C4D7FD4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</w:tcPr>
          <w:p w14:paraId="042DC9E0" w14:textId="06E5491E" w:rsidR="00AB0728" w:rsidRPr="00E1330D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133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E1330D" w:rsidRPr="00E133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1,867,157</w:t>
            </w:r>
          </w:p>
        </w:tc>
        <w:tc>
          <w:tcPr>
            <w:tcW w:w="236" w:type="dxa"/>
          </w:tcPr>
          <w:p w14:paraId="6BA65264" w14:textId="77777777" w:rsidR="00AB0728" w:rsidRPr="007A73D1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96" w:type="dxa"/>
          </w:tcPr>
          <w:p w14:paraId="66B3B31F" w14:textId="0496A88E" w:rsidR="00AB0728" w:rsidRPr="00E1330D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E1330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18</w:t>
            </w:r>
            <w:r w:rsidR="00E1330D" w:rsidRPr="00E1330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0372B">
              <w:rPr>
                <w:rFonts w:ascii="Angsana New" w:hAnsi="Angsana New" w:cs="Angsana New"/>
                <w:sz w:val="30"/>
                <w:szCs w:val="30"/>
                <w:lang w:eastAsia="en-GB"/>
              </w:rPr>
              <w:t>490</w:t>
            </w:r>
            <w:r w:rsidR="00E1330D" w:rsidRPr="00E1330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0372B">
              <w:rPr>
                <w:rFonts w:ascii="Angsana New" w:hAnsi="Angsana New" w:cs="Angsana New"/>
                <w:sz w:val="30"/>
                <w:szCs w:val="30"/>
                <w:lang w:eastAsia="en-GB"/>
              </w:rPr>
              <w:t>093</w:t>
            </w:r>
          </w:p>
        </w:tc>
        <w:tc>
          <w:tcPr>
            <w:tcW w:w="269" w:type="dxa"/>
          </w:tcPr>
          <w:p w14:paraId="16EBA294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68C8B3F9" w14:textId="191A92DC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10,</w:t>
            </w:r>
            <w:r w:rsidR="00F66BAD">
              <w:rPr>
                <w:rFonts w:ascii="Angsana New" w:hAnsi="Angsana New" w:cs="Angsana New"/>
                <w:sz w:val="30"/>
                <w:szCs w:val="30"/>
                <w:lang w:eastAsia="en-GB"/>
              </w:rPr>
              <w:t>908,683</w:t>
            </w:r>
          </w:p>
        </w:tc>
        <w:tc>
          <w:tcPr>
            <w:tcW w:w="269" w:type="dxa"/>
          </w:tcPr>
          <w:p w14:paraId="76AD37BD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E403728" w14:textId="1FB3C40B" w:rsidR="00AB0728" w:rsidRPr="002F1649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2F164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Pr="002F164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2F1649" w:rsidRPr="002F1649">
              <w:rPr>
                <w:rFonts w:ascii="Angsana New" w:hAnsi="Angsana New" w:cs="Angsana New"/>
                <w:sz w:val="30"/>
                <w:szCs w:val="30"/>
                <w:lang w:eastAsia="en-GB"/>
              </w:rPr>
              <w:t>464,821</w:t>
            </w:r>
          </w:p>
        </w:tc>
      </w:tr>
      <w:tr w:rsidR="00AB0728" w:rsidRPr="00CF1517" w14:paraId="717EF61F" w14:textId="77777777" w:rsidTr="00720725">
        <w:trPr>
          <w:trHeight w:hRule="exact" w:val="360"/>
        </w:trPr>
        <w:tc>
          <w:tcPr>
            <w:tcW w:w="3446" w:type="dxa"/>
          </w:tcPr>
          <w:p w14:paraId="7C2B4420" w14:textId="77777777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03" w:type="dxa"/>
          </w:tcPr>
          <w:p w14:paraId="22E17E2E" w14:textId="3A8F64CB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</w:tcPr>
          <w:p w14:paraId="3FB27C9C" w14:textId="1165754F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4,148,392</w:t>
            </w:r>
          </w:p>
        </w:tc>
        <w:tc>
          <w:tcPr>
            <w:tcW w:w="236" w:type="dxa"/>
          </w:tcPr>
          <w:p w14:paraId="3D63349B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1E5E02C" w14:textId="20625839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75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</w:t>
            </w:r>
          </w:p>
        </w:tc>
        <w:tc>
          <w:tcPr>
            <w:tcW w:w="269" w:type="dxa"/>
          </w:tcPr>
          <w:p w14:paraId="0AD5C4DD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45EE13B3" w14:textId="60751C75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2,192,381</w:t>
            </w:r>
          </w:p>
        </w:tc>
        <w:tc>
          <w:tcPr>
            <w:tcW w:w="269" w:type="dxa"/>
          </w:tcPr>
          <w:p w14:paraId="59768375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29DF9A5" w14:textId="20355836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98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</w:tr>
      <w:tr w:rsidR="00AB0728" w:rsidRPr="00CF1517" w14:paraId="253F1023" w14:textId="77777777" w:rsidTr="00720725">
        <w:trPr>
          <w:trHeight w:hRule="exact" w:val="360"/>
        </w:trPr>
        <w:tc>
          <w:tcPr>
            <w:tcW w:w="3446" w:type="dxa"/>
          </w:tcPr>
          <w:p w14:paraId="2EB4F288" w14:textId="77777777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03" w:type="dxa"/>
          </w:tcPr>
          <w:p w14:paraId="6EC91B34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42584E4" w14:textId="574709B2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2,424,830</w:t>
            </w:r>
          </w:p>
        </w:tc>
        <w:tc>
          <w:tcPr>
            <w:tcW w:w="236" w:type="dxa"/>
          </w:tcPr>
          <w:p w14:paraId="1E67E0FE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22F32AA" w14:textId="4AA709CE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Pr="00C404D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101</w:t>
            </w:r>
            <w:r w:rsidRPr="00C404D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404D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</w:t>
            </w:r>
          </w:p>
        </w:tc>
        <w:tc>
          <w:tcPr>
            <w:tcW w:w="269" w:type="dxa"/>
          </w:tcPr>
          <w:p w14:paraId="37B754B0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0F38AEDE" w14:textId="5D35133A" w:rsidR="00AB0728" w:rsidRPr="00234C72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474,83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69" w:type="dxa"/>
          </w:tcPr>
          <w:p w14:paraId="0C9946B4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F3A28E0" w14:textId="5F577653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C404D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68</w:t>
            </w:r>
            <w:r w:rsidRPr="00C404D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798</w:t>
            </w:r>
          </w:p>
        </w:tc>
      </w:tr>
      <w:tr w:rsidR="00AB0728" w:rsidRPr="00CF1517" w14:paraId="7FF7BB98" w14:textId="77777777" w:rsidTr="00720725">
        <w:trPr>
          <w:trHeight w:hRule="exact" w:val="360"/>
        </w:trPr>
        <w:tc>
          <w:tcPr>
            <w:tcW w:w="3446" w:type="dxa"/>
          </w:tcPr>
          <w:p w14:paraId="6AB725C4" w14:textId="1EAFF7F9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03" w:type="dxa"/>
          </w:tcPr>
          <w:p w14:paraId="0F30BAFB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5B81DC70" w14:textId="5FC8D93B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1,149,419</w:t>
            </w:r>
          </w:p>
        </w:tc>
        <w:tc>
          <w:tcPr>
            <w:tcW w:w="236" w:type="dxa"/>
          </w:tcPr>
          <w:p w14:paraId="1FF2A9CD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B68F3A4" w14:textId="37429B1B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858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444</w:t>
            </w:r>
          </w:p>
        </w:tc>
        <w:tc>
          <w:tcPr>
            <w:tcW w:w="269" w:type="dxa"/>
          </w:tcPr>
          <w:p w14:paraId="4457B012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730A860B" w14:textId="11451927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557,046</w:t>
            </w:r>
          </w:p>
        </w:tc>
        <w:tc>
          <w:tcPr>
            <w:tcW w:w="269" w:type="dxa"/>
          </w:tcPr>
          <w:p w14:paraId="75C53639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9BE2E02" w14:textId="22E2A571" w:rsidR="00AB0728" w:rsidRPr="004B0B8A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AB0728" w:rsidRPr="00CF1517" w14:paraId="0B7BB45C" w14:textId="77777777" w:rsidTr="00720725">
        <w:trPr>
          <w:trHeight w:hRule="exact" w:val="360"/>
        </w:trPr>
        <w:tc>
          <w:tcPr>
            <w:tcW w:w="3446" w:type="dxa"/>
          </w:tcPr>
          <w:p w14:paraId="4044EDF6" w14:textId="6BF0DDA2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803" w:type="dxa"/>
          </w:tcPr>
          <w:p w14:paraId="2F69DE25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0B7BFAE0" w14:textId="12737AC7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1,123,499</w:t>
            </w:r>
          </w:p>
        </w:tc>
        <w:tc>
          <w:tcPr>
            <w:tcW w:w="236" w:type="dxa"/>
          </w:tcPr>
          <w:p w14:paraId="2E541727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B08FA59" w14:textId="7339DF8F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269" w:type="dxa"/>
          </w:tcPr>
          <w:p w14:paraId="5279179A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0A8B3EBF" w14:textId="0E4264CB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423,028</w:t>
            </w:r>
          </w:p>
        </w:tc>
        <w:tc>
          <w:tcPr>
            <w:tcW w:w="269" w:type="dxa"/>
          </w:tcPr>
          <w:p w14:paraId="1AF2EA06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408AA57" w14:textId="24216C55" w:rsidR="00AB0728" w:rsidRPr="004B0B8A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00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AB0728" w:rsidRPr="00CF1517" w14:paraId="6DE579BF" w14:textId="77777777" w:rsidTr="00720725">
        <w:trPr>
          <w:trHeight w:hRule="exact" w:val="360"/>
        </w:trPr>
        <w:tc>
          <w:tcPr>
            <w:tcW w:w="3446" w:type="dxa"/>
          </w:tcPr>
          <w:p w14:paraId="68905C22" w14:textId="2FDFE1A0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ใช้จ่ายเกี่ยวกับสัญญา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803" w:type="dxa"/>
          </w:tcPr>
          <w:p w14:paraId="052B7606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6F5B6658" w14:textId="7509DB21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20723794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8CAFB1C" w14:textId="77777777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E1052E9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5349AA82" w14:textId="77777777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C1F0C6D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E2C8B36" w14:textId="77777777" w:rsidR="00AB0728" w:rsidRPr="004B0B8A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AB0728" w:rsidRPr="00CF1517" w14:paraId="60B4BA89" w14:textId="77777777" w:rsidTr="00720725">
        <w:trPr>
          <w:trHeight w:hRule="exact" w:val="360"/>
        </w:trPr>
        <w:tc>
          <w:tcPr>
            <w:tcW w:w="3446" w:type="dxa"/>
          </w:tcPr>
          <w:p w14:paraId="7F5AE4CE" w14:textId="6FA3FE80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803" w:type="dxa"/>
          </w:tcPr>
          <w:p w14:paraId="5D08A7B9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30174BD6" w14:textId="6EDF58A7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1,010,903</w:t>
            </w:r>
          </w:p>
        </w:tc>
        <w:tc>
          <w:tcPr>
            <w:tcW w:w="236" w:type="dxa"/>
          </w:tcPr>
          <w:p w14:paraId="08C50C3D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A733C2E" w14:textId="1CAAECF4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986</w:t>
            </w:r>
            <w:r w:rsidRPr="00C404D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597</w:t>
            </w:r>
          </w:p>
        </w:tc>
        <w:tc>
          <w:tcPr>
            <w:tcW w:w="269" w:type="dxa"/>
          </w:tcPr>
          <w:p w14:paraId="01D87726" w14:textId="77777777" w:rsidR="00AB0728" w:rsidRPr="00C404D3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685F9663" w14:textId="5C170F58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399,886</w:t>
            </w:r>
          </w:p>
        </w:tc>
        <w:tc>
          <w:tcPr>
            <w:tcW w:w="269" w:type="dxa"/>
          </w:tcPr>
          <w:p w14:paraId="36194CE7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3A80AD8" w14:textId="2D411E97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C404D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E967B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C404D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AB0728" w:rsidRPr="00CF1517" w14:paraId="5249A40F" w14:textId="77777777" w:rsidTr="00720725">
        <w:trPr>
          <w:trHeight w:hRule="exact" w:val="360"/>
        </w:trPr>
        <w:tc>
          <w:tcPr>
            <w:tcW w:w="3446" w:type="dxa"/>
          </w:tcPr>
          <w:p w14:paraId="601458E3" w14:textId="2AA483C7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803" w:type="dxa"/>
          </w:tcPr>
          <w:p w14:paraId="07A2DC01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0DDEB62F" w14:textId="04602504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531,417</w:t>
            </w:r>
          </w:p>
        </w:tc>
        <w:tc>
          <w:tcPr>
            <w:tcW w:w="236" w:type="dxa"/>
          </w:tcPr>
          <w:p w14:paraId="33FFD5CF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8BA2A88" w14:textId="7778B502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269" w:type="dxa"/>
          </w:tcPr>
          <w:p w14:paraId="18FE966D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79DD802D" w14:textId="6CC51485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276,011</w:t>
            </w:r>
          </w:p>
        </w:tc>
        <w:tc>
          <w:tcPr>
            <w:tcW w:w="269" w:type="dxa"/>
          </w:tcPr>
          <w:p w14:paraId="418B4179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65B9401" w14:textId="5FB129D3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AB0728" w:rsidRPr="00CF1517" w14:paraId="5CE667C9" w14:textId="77777777" w:rsidTr="00720725">
        <w:trPr>
          <w:trHeight w:hRule="exact" w:val="360"/>
        </w:trPr>
        <w:tc>
          <w:tcPr>
            <w:tcW w:w="3446" w:type="dxa"/>
          </w:tcPr>
          <w:p w14:paraId="10651135" w14:textId="6AFD2EB7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ค่าตรวจวิเคราะห์</w:t>
            </w:r>
          </w:p>
        </w:tc>
        <w:tc>
          <w:tcPr>
            <w:tcW w:w="803" w:type="dxa"/>
          </w:tcPr>
          <w:p w14:paraId="1051E643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  <w:shd w:val="clear" w:color="auto" w:fill="auto"/>
          </w:tcPr>
          <w:p w14:paraId="30FB612C" w14:textId="0DF621A3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261,475</w:t>
            </w:r>
          </w:p>
        </w:tc>
        <w:tc>
          <w:tcPr>
            <w:tcW w:w="236" w:type="dxa"/>
          </w:tcPr>
          <w:p w14:paraId="36CB9DBE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6F43D0" w14:textId="36752722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78</w:t>
            </w:r>
          </w:p>
        </w:tc>
        <w:tc>
          <w:tcPr>
            <w:tcW w:w="269" w:type="dxa"/>
          </w:tcPr>
          <w:p w14:paraId="13894879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14AE0F7E" w14:textId="476B10AD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70,508</w:t>
            </w:r>
          </w:p>
        </w:tc>
        <w:tc>
          <w:tcPr>
            <w:tcW w:w="269" w:type="dxa"/>
          </w:tcPr>
          <w:p w14:paraId="74951DD3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7A62BAE" w14:textId="716BA811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AB0728" w:rsidRPr="00CF1517" w14:paraId="4170868E" w14:textId="77777777" w:rsidTr="00720725">
        <w:trPr>
          <w:trHeight w:hRule="exact" w:val="360"/>
        </w:trPr>
        <w:tc>
          <w:tcPr>
            <w:tcW w:w="3446" w:type="dxa"/>
          </w:tcPr>
          <w:p w14:paraId="182256A3" w14:textId="77777777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ต้นทุนที่สูญเปล่า</w:t>
            </w:r>
          </w:p>
        </w:tc>
        <w:tc>
          <w:tcPr>
            <w:tcW w:w="803" w:type="dxa"/>
          </w:tcPr>
          <w:p w14:paraId="78626043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7113DB41" w14:textId="377CCE76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152,609</w:t>
            </w:r>
          </w:p>
        </w:tc>
        <w:tc>
          <w:tcPr>
            <w:tcW w:w="236" w:type="dxa"/>
          </w:tcPr>
          <w:p w14:paraId="21CF42A1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73BD143" w14:textId="004B5E2F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188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69" w:type="dxa"/>
          </w:tcPr>
          <w:p w14:paraId="3CD7C8B6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3D3BD1FF" w14:textId="158FB0A9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9" w:type="dxa"/>
          </w:tcPr>
          <w:p w14:paraId="3AF40259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E0ADA96" w14:textId="63FF5478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AB0728" w:rsidRPr="00CF1517" w14:paraId="7BA4DBDE" w14:textId="77777777" w:rsidTr="00720725">
        <w:trPr>
          <w:trHeight w:hRule="exact" w:val="360"/>
        </w:trPr>
        <w:tc>
          <w:tcPr>
            <w:tcW w:w="3446" w:type="dxa"/>
          </w:tcPr>
          <w:p w14:paraId="446A90DD" w14:textId="3DA22BE8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03" w:type="dxa"/>
          </w:tcPr>
          <w:p w14:paraId="474443EE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0EECC8B" w14:textId="58DD71C0" w:rsidR="00AB0728" w:rsidRPr="00360B44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E1330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75,88</w:t>
            </w:r>
            <w:r w:rsidR="00785C4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236" w:type="dxa"/>
          </w:tcPr>
          <w:p w14:paraId="0429A420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C8A18DF" w14:textId="36A8C8CB" w:rsidR="00AB0728" w:rsidRPr="00360B44" w:rsidRDefault="0030372B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134,668</w:t>
            </w:r>
          </w:p>
        </w:tc>
        <w:tc>
          <w:tcPr>
            <w:tcW w:w="269" w:type="dxa"/>
          </w:tcPr>
          <w:p w14:paraId="68E8F428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4BEB97DE" w14:textId="480A6694" w:rsidR="00AB0728" w:rsidRPr="00360B44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103,743</w:t>
            </w:r>
          </w:p>
        </w:tc>
        <w:tc>
          <w:tcPr>
            <w:tcW w:w="269" w:type="dxa"/>
          </w:tcPr>
          <w:p w14:paraId="282E0AB9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95E2457" w14:textId="35199E8C" w:rsidR="00AB0728" w:rsidRPr="00360B44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</w:t>
            </w:r>
          </w:p>
        </w:tc>
      </w:tr>
      <w:tr w:rsidR="00AB0728" w:rsidRPr="00CF1517" w14:paraId="45562AA0" w14:textId="77777777" w:rsidTr="00720725">
        <w:trPr>
          <w:trHeight w:hRule="exact" w:val="360"/>
        </w:trPr>
        <w:tc>
          <w:tcPr>
            <w:tcW w:w="3446" w:type="dxa"/>
          </w:tcPr>
          <w:p w14:paraId="7825E23C" w14:textId="4692C8AA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ค่าจัดหาแรงงาน</w:t>
            </w:r>
          </w:p>
        </w:tc>
        <w:tc>
          <w:tcPr>
            <w:tcW w:w="803" w:type="dxa"/>
          </w:tcPr>
          <w:p w14:paraId="60652303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2FD16D0" w14:textId="2A96A145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65,210</w:t>
            </w:r>
          </w:p>
        </w:tc>
        <w:tc>
          <w:tcPr>
            <w:tcW w:w="236" w:type="dxa"/>
          </w:tcPr>
          <w:p w14:paraId="6260F28A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C459530" w14:textId="624583C2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69" w:type="dxa"/>
          </w:tcPr>
          <w:p w14:paraId="54793258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488D46FD" w14:textId="59AE9A4C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37,638</w:t>
            </w:r>
          </w:p>
        </w:tc>
        <w:tc>
          <w:tcPr>
            <w:tcW w:w="269" w:type="dxa"/>
          </w:tcPr>
          <w:p w14:paraId="6EE93CC3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4CCF16A" w14:textId="7902F2D1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80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AB0728" w:rsidRPr="00CF1517" w14:paraId="75D37E34" w14:textId="77777777" w:rsidTr="00720725">
        <w:trPr>
          <w:trHeight w:hRule="exact" w:val="360"/>
        </w:trPr>
        <w:tc>
          <w:tcPr>
            <w:tcW w:w="3446" w:type="dxa"/>
          </w:tcPr>
          <w:p w14:paraId="4EEEFB9E" w14:textId="4B6AC5A4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ค่าใช้จ่ายโรงงานและสำนักงาน</w:t>
            </w:r>
          </w:p>
        </w:tc>
        <w:tc>
          <w:tcPr>
            <w:tcW w:w="803" w:type="dxa"/>
          </w:tcPr>
          <w:p w14:paraId="4137CC7E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14ACCD6D" w14:textId="1AEB0550" w:rsidR="00AB0728" w:rsidRPr="00CF1D99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59,587</w:t>
            </w:r>
          </w:p>
        </w:tc>
        <w:tc>
          <w:tcPr>
            <w:tcW w:w="236" w:type="dxa"/>
          </w:tcPr>
          <w:p w14:paraId="4451854C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6737F04" w14:textId="6B83B6A1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152</w:t>
            </w:r>
          </w:p>
        </w:tc>
        <w:tc>
          <w:tcPr>
            <w:tcW w:w="269" w:type="dxa"/>
          </w:tcPr>
          <w:p w14:paraId="17DC7E18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00DE16B2" w14:textId="694DB65B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24,194</w:t>
            </w:r>
          </w:p>
        </w:tc>
        <w:tc>
          <w:tcPr>
            <w:tcW w:w="269" w:type="dxa"/>
          </w:tcPr>
          <w:p w14:paraId="63195213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D6E9192" w14:textId="4AF89F41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996</w:t>
            </w:r>
          </w:p>
        </w:tc>
      </w:tr>
      <w:tr w:rsidR="00AB0728" w:rsidRPr="00CF1517" w14:paraId="70713790" w14:textId="77777777" w:rsidTr="00720725">
        <w:trPr>
          <w:trHeight w:hRule="exact" w:val="360"/>
        </w:trPr>
        <w:tc>
          <w:tcPr>
            <w:tcW w:w="3446" w:type="dxa"/>
          </w:tcPr>
          <w:p w14:paraId="14347E08" w14:textId="0E92ECA9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03" w:type="dxa"/>
          </w:tcPr>
          <w:p w14:paraId="3CD3C449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231DF405" w14:textId="4E8214BB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46,950</w:t>
            </w:r>
          </w:p>
        </w:tc>
        <w:tc>
          <w:tcPr>
            <w:tcW w:w="236" w:type="dxa"/>
          </w:tcPr>
          <w:p w14:paraId="4F2732F1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DDA1A33" w14:textId="675215EA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69" w:type="dxa"/>
          </w:tcPr>
          <w:p w14:paraId="232BD76B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63F3E2E2" w14:textId="697B7908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18,758</w:t>
            </w:r>
          </w:p>
        </w:tc>
        <w:tc>
          <w:tcPr>
            <w:tcW w:w="269" w:type="dxa"/>
          </w:tcPr>
          <w:p w14:paraId="1E53EF17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50809EB" w14:textId="58AE0D44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10D6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</w:t>
            </w:r>
            <w:r w:rsidRPr="00110D6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110D6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908</w:t>
            </w:r>
          </w:p>
        </w:tc>
      </w:tr>
      <w:tr w:rsidR="00AB0728" w:rsidRPr="00CF1517" w14:paraId="7973DDDF" w14:textId="77777777" w:rsidTr="00720725">
        <w:trPr>
          <w:trHeight w:hRule="exact" w:val="360"/>
        </w:trPr>
        <w:tc>
          <w:tcPr>
            <w:tcW w:w="3446" w:type="dxa"/>
          </w:tcPr>
          <w:p w14:paraId="14E6DC2A" w14:textId="74363993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803" w:type="dxa"/>
          </w:tcPr>
          <w:p w14:paraId="77990448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444633DE" w14:textId="7E735542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27,762</w:t>
            </w:r>
          </w:p>
        </w:tc>
        <w:tc>
          <w:tcPr>
            <w:tcW w:w="236" w:type="dxa"/>
          </w:tcPr>
          <w:p w14:paraId="5440B346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12A6649" w14:textId="7F94CF59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Pr="00E967B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69" w:type="dxa"/>
          </w:tcPr>
          <w:p w14:paraId="62A2E0E6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1D9AC45A" w14:textId="05D2AD76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11,254</w:t>
            </w:r>
          </w:p>
        </w:tc>
        <w:tc>
          <w:tcPr>
            <w:tcW w:w="269" w:type="dxa"/>
          </w:tcPr>
          <w:p w14:paraId="556B80A5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8330C84" w14:textId="33D29F6D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770</w:t>
            </w:r>
          </w:p>
        </w:tc>
      </w:tr>
      <w:tr w:rsidR="00AB0728" w:rsidRPr="00CF1517" w14:paraId="4000405B" w14:textId="77777777" w:rsidTr="00720725">
        <w:trPr>
          <w:trHeight w:hRule="exact" w:val="360"/>
        </w:trPr>
        <w:tc>
          <w:tcPr>
            <w:tcW w:w="3446" w:type="dxa"/>
          </w:tcPr>
          <w:p w14:paraId="35356BE1" w14:textId="5A0C11F0" w:rsidR="00AB0728" w:rsidRPr="00477A51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7A5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803" w:type="dxa"/>
          </w:tcPr>
          <w:p w14:paraId="5D785A06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6D22765D" w14:textId="2576B17F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245</w:t>
            </w:r>
          </w:p>
        </w:tc>
        <w:tc>
          <w:tcPr>
            <w:tcW w:w="236" w:type="dxa"/>
          </w:tcPr>
          <w:p w14:paraId="5E23B3FC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ABCC176" w14:textId="57D7EAA7" w:rsidR="00AB0728" w:rsidRPr="00360B44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925</w:t>
            </w:r>
          </w:p>
        </w:tc>
        <w:tc>
          <w:tcPr>
            <w:tcW w:w="269" w:type="dxa"/>
          </w:tcPr>
          <w:p w14:paraId="56568975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50E4332E" w14:textId="7E552BE7" w:rsidR="00AB0728" w:rsidRPr="00360B44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9" w:type="dxa"/>
          </w:tcPr>
          <w:p w14:paraId="5D8C5835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C20C3B1" w14:textId="1651B3F4" w:rsidR="00AB0728" w:rsidRPr="00360B44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</w:p>
        </w:tc>
      </w:tr>
      <w:tr w:rsidR="00AB0728" w:rsidRPr="00CF1517" w14:paraId="3A4FFD1D" w14:textId="77777777" w:rsidTr="00720725">
        <w:trPr>
          <w:trHeight w:hRule="exact" w:val="360"/>
        </w:trPr>
        <w:tc>
          <w:tcPr>
            <w:tcW w:w="3446" w:type="dxa"/>
          </w:tcPr>
          <w:p w14:paraId="03FE7CCB" w14:textId="77777777" w:rsidR="00AB0728" w:rsidRPr="00CF1517" w:rsidRDefault="00AB0728" w:rsidP="00AB072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03" w:type="dxa"/>
          </w:tcPr>
          <w:p w14:paraId="550629CC" w14:textId="77777777" w:rsidR="00AB0728" w:rsidRPr="00CF1517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shd w:val="clear" w:color="auto" w:fill="auto"/>
          </w:tcPr>
          <w:p w14:paraId="687E5DD5" w14:textId="480A748F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E1330D">
              <w:rPr>
                <w:rFonts w:ascii="Angsana New" w:hAnsi="Angsana New" w:cs="Angsana New"/>
                <w:sz w:val="30"/>
                <w:szCs w:val="30"/>
                <w:lang w:eastAsia="en-GB"/>
              </w:rPr>
              <w:t>47,494</w:t>
            </w:r>
          </w:p>
        </w:tc>
        <w:tc>
          <w:tcPr>
            <w:tcW w:w="236" w:type="dxa"/>
          </w:tcPr>
          <w:p w14:paraId="52E2B5B4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E61A7DC" w14:textId="056BA739" w:rsidR="00AB0728" w:rsidRPr="00CF1517" w:rsidRDefault="0030372B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127,878</w:t>
            </w:r>
          </w:p>
        </w:tc>
        <w:tc>
          <w:tcPr>
            <w:tcW w:w="269" w:type="dxa"/>
          </w:tcPr>
          <w:p w14:paraId="63718B38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shd w:val="clear" w:color="auto" w:fill="auto"/>
          </w:tcPr>
          <w:p w14:paraId="15F6DD8E" w14:textId="255C4524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59,730</w:t>
            </w:r>
          </w:p>
        </w:tc>
        <w:tc>
          <w:tcPr>
            <w:tcW w:w="269" w:type="dxa"/>
          </w:tcPr>
          <w:p w14:paraId="3A9E4DE1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61E7A8A" w14:textId="4D18791F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,898</w:t>
            </w:r>
          </w:p>
        </w:tc>
      </w:tr>
      <w:tr w:rsidR="00AB0728" w:rsidRPr="00CF1517" w14:paraId="2DC6D55A" w14:textId="77777777" w:rsidTr="00720725">
        <w:tc>
          <w:tcPr>
            <w:tcW w:w="3446" w:type="dxa"/>
            <w:hideMark/>
          </w:tcPr>
          <w:p w14:paraId="29AE1A7A" w14:textId="77777777" w:rsidR="00AB0728" w:rsidRPr="00CF1517" w:rsidRDefault="00AB0728" w:rsidP="00AB0728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รวมต้นทุนขายสินค้าและต้นทุนการ</w:t>
            </w:r>
          </w:p>
          <w:p w14:paraId="173A851A" w14:textId="77777777" w:rsidR="00AB0728" w:rsidRPr="00CF1517" w:rsidRDefault="00AB0728" w:rsidP="00AB0728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  ให้บริการ ต้นทุนในการจัดจำหน่าย</w:t>
            </w:r>
          </w:p>
          <w:p w14:paraId="3B10F490" w14:textId="77777777" w:rsidR="00AB0728" w:rsidRPr="00CF1517" w:rsidRDefault="00AB0728" w:rsidP="00AB0728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  และค่าใช้จ่ายในการบริหาร</w:t>
            </w:r>
          </w:p>
        </w:tc>
        <w:tc>
          <w:tcPr>
            <w:tcW w:w="803" w:type="dxa"/>
          </w:tcPr>
          <w:p w14:paraId="1483020B" w14:textId="77777777" w:rsidR="00AB0728" w:rsidRPr="00785C46" w:rsidRDefault="00AB0728" w:rsidP="00AB0728">
            <w:pPr>
              <w:pStyle w:val="acctfourfigures"/>
              <w:tabs>
                <w:tab w:val="left" w:pos="720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9EBC7" w14:textId="77777777" w:rsidR="00AB0728" w:rsidRPr="00785C46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01E35B01" w14:textId="77777777" w:rsidR="00AB0728" w:rsidRPr="00785C46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00F22FA6" w14:textId="100E07D8" w:rsidR="00AB0728" w:rsidRPr="00785C46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85C46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33,597,15</w:t>
            </w:r>
            <w:r w:rsidR="00785C46" w:rsidRPr="00785C46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236" w:type="dxa"/>
          </w:tcPr>
          <w:p w14:paraId="661AAA00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A15E2" w14:textId="77777777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3A5632A7" w14:textId="77777777" w:rsidR="00AB0728" w:rsidRPr="00C404D3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0D600271" w14:textId="17E20950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404D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28</w:t>
            </w:r>
            <w:r w:rsidRPr="00C404D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199</w:t>
            </w:r>
            <w:r w:rsidRPr="00C404D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969</w:t>
            </w:r>
          </w:p>
        </w:tc>
        <w:tc>
          <w:tcPr>
            <w:tcW w:w="269" w:type="dxa"/>
          </w:tcPr>
          <w:p w14:paraId="374A661E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05E32B" w14:textId="77777777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71148A93" w14:textId="77777777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C3C6829" w14:textId="56EBA86B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5,628,718</w:t>
            </w:r>
          </w:p>
        </w:tc>
        <w:tc>
          <w:tcPr>
            <w:tcW w:w="269" w:type="dxa"/>
          </w:tcPr>
          <w:p w14:paraId="7474CFDF" w14:textId="77777777" w:rsidR="00AB0728" w:rsidRPr="00CF1517" w:rsidRDefault="00AB0728" w:rsidP="00AB0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E0CE4" w14:textId="77777777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5116744" w14:textId="77777777" w:rsidR="00AB0728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070A3603" w14:textId="542780C4" w:rsidR="00AB0728" w:rsidRPr="00CF1517" w:rsidRDefault="00AB0728" w:rsidP="00AB0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,400,167</w:t>
            </w:r>
          </w:p>
        </w:tc>
      </w:tr>
    </w:tbl>
    <w:p w14:paraId="6D2DFB62" w14:textId="77777777" w:rsidR="0089194A" w:rsidRDefault="0089194A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ind w:left="518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0B3031CA" w14:textId="77777777" w:rsidR="006B1D72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46E2577D" w14:textId="77777777" w:rsidR="006B1D72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52FA7DC3" w14:textId="77777777" w:rsidR="006B1D72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1288F76F" w14:textId="77777777" w:rsidR="006B1D72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46674259" w14:textId="77777777" w:rsidR="006B1D72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18CB5CEA" w14:textId="77777777" w:rsidR="006B1D72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4DBBD76C" w14:textId="026932B8" w:rsidR="006B1D72" w:rsidRPr="00DD699A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DD699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โครงการร่วมทุนระหว่างนายจ้างและลูกจ้าง ครั้งที่ </w:t>
      </w:r>
      <w:r w:rsidRPr="00DD699A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Pr="00DD699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Pr="00DD699A">
        <w:rPr>
          <w:rFonts w:ascii="Angsana New" w:hAnsi="Angsana New" w:cs="Angsana New"/>
          <w:i/>
          <w:iCs/>
          <w:spacing w:val="-2"/>
          <w:sz w:val="30"/>
          <w:szCs w:val="30"/>
        </w:rPr>
        <w:t>(EJIP#1)</w:t>
      </w:r>
    </w:p>
    <w:p w14:paraId="3A441816" w14:textId="77777777" w:rsidR="006B1D72" w:rsidRPr="004961F4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15CD344" w14:textId="77777777" w:rsidR="006B1D72" w:rsidRPr="001D3F6A" w:rsidRDefault="006B1D72" w:rsidP="006B1D72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D699A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ได้แต่งตั้งสถาบันการเงินในประเทศแห่งหนึ่งเพื่อบริหารโครงการร่วมลงทุนระหว่างนายจ้างและลูกจ้าง </w:t>
      </w:r>
      <w:r w:rsidRPr="008B67DF">
        <w:rPr>
          <w:rFonts w:asciiTheme="majorBidi" w:hAnsiTheme="majorBidi" w:cstheme="majorBidi"/>
          <w:spacing w:val="2"/>
          <w:sz w:val="30"/>
          <w:szCs w:val="30"/>
          <w:cs/>
        </w:rPr>
        <w:t xml:space="preserve">ครั้งที่ </w:t>
      </w:r>
      <w:r w:rsidRPr="008B67DF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8B67D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8B67DF">
        <w:rPr>
          <w:rFonts w:asciiTheme="majorBidi" w:hAnsiTheme="majorBidi" w:cstheme="majorBidi"/>
          <w:spacing w:val="2"/>
          <w:sz w:val="30"/>
          <w:szCs w:val="30"/>
        </w:rPr>
        <w:t xml:space="preserve">(Employee Joint Investment Program No.1 (“EJIP”)) </w:t>
      </w:r>
      <w:r w:rsidRPr="008B67DF">
        <w:rPr>
          <w:rFonts w:asciiTheme="majorBidi" w:hAnsiTheme="majorBidi" w:cstheme="majorBidi"/>
          <w:spacing w:val="2"/>
          <w:sz w:val="30"/>
          <w:szCs w:val="30"/>
          <w:cs/>
        </w:rPr>
        <w:t>และเป็นตัวแทนในการซื้อขายหลักทรัพย์เพื่อซื้อหุ้น</w:t>
      </w:r>
      <w:r w:rsidRPr="00DD699A">
        <w:rPr>
          <w:rFonts w:asciiTheme="majorBidi" w:hAnsiTheme="majorBidi" w:cstheme="majorBidi"/>
          <w:sz w:val="30"/>
          <w:szCs w:val="30"/>
          <w:cs/>
        </w:rPr>
        <w:t xml:space="preserve">สามัญของบริษัท ไทยฟู้ดส์ กรุ๊ป จำกัด (มหาชน) </w:t>
      </w:r>
      <w:r w:rsidRPr="00DD699A">
        <w:rPr>
          <w:rFonts w:asciiTheme="majorBidi" w:hAnsiTheme="majorBidi" w:cstheme="majorBidi" w:hint="cs"/>
          <w:sz w:val="30"/>
          <w:szCs w:val="30"/>
          <w:cs/>
        </w:rPr>
        <w:t>ในตลาดหลักทรัพย์แห่งประเทศไทย</w:t>
      </w:r>
      <w:r w:rsidRPr="00DD699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DD699A">
        <w:rPr>
          <w:rFonts w:asciiTheme="majorBidi" w:hAnsiTheme="majorBidi" w:cstheme="majorBidi" w:hint="cs"/>
          <w:sz w:val="30"/>
          <w:szCs w:val="30"/>
          <w:cs/>
        </w:rPr>
        <w:t xml:space="preserve">โครงการ </w:t>
      </w:r>
      <w:r w:rsidRPr="00DD699A">
        <w:rPr>
          <w:rFonts w:asciiTheme="majorBidi" w:hAnsiTheme="majorBidi" w:cstheme="majorBidi"/>
          <w:sz w:val="30"/>
          <w:szCs w:val="30"/>
        </w:rPr>
        <w:t xml:space="preserve">EJIP </w:t>
      </w:r>
      <w:r w:rsidRPr="00DD699A">
        <w:rPr>
          <w:rFonts w:asciiTheme="majorBidi" w:hAnsiTheme="majorBidi" w:cstheme="majorBidi"/>
          <w:sz w:val="30"/>
          <w:szCs w:val="30"/>
          <w:cs/>
        </w:rPr>
        <w:t>เป็นโครงการการลงทุนซื้อหุ้นของบริษัทสะสมเป็นรายงวด เพื่อเป็นรูปแบบหนึ่งของการให้ผลตอบแทนกับพนักงานบริษัทและบริษัทย่อย โดยโครงการดังกล่าวเริ่มตั้งแต่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DD699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D699A">
        <w:rPr>
          <w:rFonts w:asciiTheme="majorBidi" w:hAnsiTheme="majorBidi" w:cstheme="majorBidi"/>
          <w:sz w:val="30"/>
          <w:szCs w:val="30"/>
        </w:rPr>
        <w:t xml:space="preserve">2563 </w:t>
      </w:r>
      <w:r w:rsidRPr="00DD699A">
        <w:rPr>
          <w:rFonts w:asciiTheme="majorBidi" w:hAnsiTheme="majorBidi" w:cstheme="majorBidi"/>
          <w:sz w:val="30"/>
          <w:szCs w:val="30"/>
          <w:cs/>
        </w:rPr>
        <w:t>ถึง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DD699A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DD699A">
        <w:rPr>
          <w:rFonts w:asciiTheme="majorBidi" w:hAnsiTheme="majorBidi" w:cstheme="majorBidi"/>
          <w:sz w:val="30"/>
          <w:szCs w:val="30"/>
        </w:rPr>
        <w:t>2573</w:t>
      </w:r>
    </w:p>
    <w:p w14:paraId="563EF29C" w14:textId="77777777" w:rsidR="006B1D72" w:rsidRDefault="006B1D72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ind w:left="518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FFC50FD" w14:textId="055FF634" w:rsidR="006B1D72" w:rsidRDefault="006B1D72" w:rsidP="00EB6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B6AD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ในระหว่างปี </w:t>
      </w:r>
      <w:r w:rsidRPr="00EB6AD0">
        <w:rPr>
          <w:rFonts w:ascii="Angsana New" w:hAnsi="Angsana New" w:cs="Angsana New"/>
          <w:sz w:val="30"/>
          <w:szCs w:val="30"/>
        </w:rPr>
        <w:t xml:space="preserve">2564 </w:t>
      </w:r>
      <w:r w:rsidRPr="00EB6AD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กลุ่มบริษัทและบริษัทจ่ายเงินในโครงการ </w:t>
      </w:r>
      <w:r w:rsidRPr="00EB6AD0">
        <w:rPr>
          <w:rFonts w:ascii="Angsana New" w:hAnsi="Angsana New" w:cs="Angsana New"/>
          <w:sz w:val="30"/>
          <w:szCs w:val="30"/>
        </w:rPr>
        <w:t xml:space="preserve">EJIP </w:t>
      </w:r>
      <w:r w:rsidRPr="00EB6AD0">
        <w:rPr>
          <w:rFonts w:ascii="Angsana New" w:hAnsi="Angsana New" w:cs="Angsana New" w:hint="cs"/>
          <w:sz w:val="30"/>
          <w:szCs w:val="30"/>
          <w:cs/>
        </w:rPr>
        <w:t xml:space="preserve">สำหรับพนักงานของกลุ่มบริษัท เป็นจำนวนเงิน </w:t>
      </w:r>
      <w:r w:rsidR="00EB6AD0" w:rsidRPr="00EB6AD0">
        <w:rPr>
          <w:rFonts w:ascii="Angsana New" w:hAnsi="Angsana New" w:cs="Angsana New"/>
          <w:sz w:val="30"/>
          <w:szCs w:val="30"/>
        </w:rPr>
        <w:t>9</w:t>
      </w:r>
      <w:r w:rsidRPr="00EB6AD0">
        <w:rPr>
          <w:rFonts w:ascii="Angsana New" w:hAnsi="Angsana New" w:cs="Angsana New"/>
          <w:sz w:val="30"/>
          <w:szCs w:val="30"/>
        </w:rPr>
        <w:t xml:space="preserve"> </w:t>
      </w:r>
      <w:r w:rsidRPr="00EB6AD0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Pr="00EB6AD0">
        <w:rPr>
          <w:rFonts w:ascii="Angsana New" w:hAnsi="Angsana New" w:cs="Angsana New"/>
          <w:sz w:val="30"/>
          <w:szCs w:val="30"/>
        </w:rPr>
        <w:t xml:space="preserve"> </w:t>
      </w:r>
      <w:r w:rsidR="00EB6AD0" w:rsidRPr="00EB6AD0">
        <w:rPr>
          <w:rFonts w:ascii="Angsana New" w:hAnsi="Angsana New" w:cs="Angsana New"/>
          <w:sz w:val="30"/>
          <w:szCs w:val="30"/>
        </w:rPr>
        <w:t>4</w:t>
      </w:r>
      <w:r w:rsidRPr="00EB6AD0">
        <w:rPr>
          <w:rFonts w:ascii="Angsana New" w:hAnsi="Angsana New" w:cs="Angsana New"/>
          <w:sz w:val="30"/>
          <w:szCs w:val="30"/>
        </w:rPr>
        <w:t xml:space="preserve"> </w:t>
      </w:r>
      <w:r w:rsidRPr="00EB6AD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6E059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085888" w:rsidRPr="006E0592">
        <w:rPr>
          <w:rFonts w:ascii="Angsana New" w:hAnsi="Angsana New" w:cs="Angsana New"/>
          <w:sz w:val="30"/>
          <w:szCs w:val="30"/>
        </w:rPr>
        <w:t xml:space="preserve"> </w:t>
      </w:r>
      <w:r w:rsidR="00085888" w:rsidRPr="006E0592">
        <w:rPr>
          <w:rFonts w:ascii="Angsana New" w:hAnsi="Angsana New" w:cs="Angsana New"/>
          <w:i/>
          <w:iCs/>
          <w:sz w:val="30"/>
          <w:szCs w:val="30"/>
        </w:rPr>
        <w:t xml:space="preserve">(2563: </w:t>
      </w:r>
      <w:r w:rsidR="006E0592" w:rsidRPr="006E0592">
        <w:rPr>
          <w:rFonts w:ascii="Angsana New" w:hAnsi="Angsana New" w:cs="Angsana New"/>
          <w:i/>
          <w:iCs/>
          <w:sz w:val="30"/>
          <w:szCs w:val="30"/>
        </w:rPr>
        <w:t>0.5</w:t>
      </w:r>
      <w:r w:rsidR="00085888" w:rsidRPr="006E05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85888" w:rsidRPr="006E059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 และ </w:t>
      </w:r>
      <w:r w:rsidR="006E0592" w:rsidRPr="006E0592">
        <w:rPr>
          <w:rFonts w:ascii="Angsana New" w:hAnsi="Angsana New" w:cs="Angsana New"/>
          <w:i/>
          <w:iCs/>
          <w:sz w:val="30"/>
          <w:szCs w:val="30"/>
        </w:rPr>
        <w:t>0.2</w:t>
      </w:r>
      <w:r w:rsidR="00085888" w:rsidRPr="006E059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85888" w:rsidRPr="006E0592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085888" w:rsidRPr="006E0592">
        <w:rPr>
          <w:rFonts w:ascii="Angsana New" w:hAnsi="Angsana New" w:cs="Angsana New"/>
          <w:i/>
          <w:iCs/>
          <w:sz w:val="30"/>
          <w:szCs w:val="30"/>
        </w:rPr>
        <w:t>)</w:t>
      </w:r>
      <w:r w:rsidR="00085888" w:rsidRPr="006E0592">
        <w:rPr>
          <w:rFonts w:ascii="Angsana New" w:hAnsi="Angsana New" w:cs="Angsana New"/>
          <w:sz w:val="30"/>
          <w:szCs w:val="30"/>
        </w:rPr>
        <w:t xml:space="preserve"> </w:t>
      </w:r>
      <w:r w:rsidRPr="006E0592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EB6AD0">
        <w:rPr>
          <w:rFonts w:ascii="Angsana New" w:hAnsi="Angsana New" w:cs="Angsana New" w:hint="cs"/>
          <w:sz w:val="30"/>
          <w:szCs w:val="30"/>
          <w:cs/>
        </w:rPr>
        <w:t>แสดงเป็นส่วนหนึ่งของค่าใช้จ่ายผลประโยชน์พนักงาน</w:t>
      </w:r>
    </w:p>
    <w:p w14:paraId="5AB9D0FB" w14:textId="77777777" w:rsidR="006B1D72" w:rsidRPr="004961F4" w:rsidRDefault="006B1D72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ind w:left="518"/>
        <w:rPr>
          <w:rFonts w:ascii="Angsana New" w:hAnsi="Angsana New" w:cs="Angsana New"/>
          <w:sz w:val="30"/>
          <w:szCs w:val="30"/>
        </w:rPr>
      </w:pPr>
    </w:p>
    <w:p w14:paraId="6B1B9F36" w14:textId="515188DC" w:rsidR="006B1D72" w:rsidRDefault="006B1D72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ind w:left="518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B1D72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โครงการสมทบเงินที่กำหนดไว้</w:t>
      </w:r>
    </w:p>
    <w:p w14:paraId="673F21AF" w14:textId="77777777" w:rsidR="006B1D72" w:rsidRPr="004961F4" w:rsidRDefault="006B1D72" w:rsidP="0089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ind w:left="518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5A9CC26" w14:textId="46BA1099" w:rsidR="001B5503" w:rsidRPr="00474B76" w:rsidRDefault="0089194A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74B76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ในระหว่างปี </w:t>
      </w:r>
      <w:r w:rsidRPr="00474B76">
        <w:rPr>
          <w:rFonts w:ascii="Angsana New" w:hAnsi="Angsana New" w:cs="Angsana New"/>
          <w:sz w:val="30"/>
          <w:szCs w:val="30"/>
        </w:rPr>
        <w:t xml:space="preserve">2564 </w:t>
      </w:r>
      <w:r w:rsidRPr="00474B76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กลุ่มบริษัทและบริษัทจ่ายเงินสมทบกองทุนสำรองเลี้ยงชีพสำหรับพนักงานของกลุ่มบริษัท เป็นจำนวนเงิน </w:t>
      </w:r>
      <w:r w:rsidR="003C3912" w:rsidRPr="003C3912">
        <w:rPr>
          <w:rFonts w:ascii="Angsana New" w:hAnsi="Angsana New" w:cs="Angsana New"/>
          <w:sz w:val="30"/>
          <w:szCs w:val="30"/>
        </w:rPr>
        <w:t>23</w:t>
      </w:r>
      <w:r w:rsidRPr="003C3912">
        <w:rPr>
          <w:rFonts w:ascii="Angsana New" w:hAnsi="Angsana New" w:cs="Angsana New"/>
          <w:sz w:val="30"/>
          <w:szCs w:val="30"/>
        </w:rPr>
        <w:t xml:space="preserve"> </w:t>
      </w:r>
      <w:r w:rsidRPr="003C3912">
        <w:rPr>
          <w:rFonts w:ascii="Angsana New" w:hAnsi="Angsana New" w:cs="Angsana New" w:hint="cs"/>
          <w:sz w:val="30"/>
          <w:szCs w:val="30"/>
          <w:cs/>
        </w:rPr>
        <w:t>ล้านบาทและ</w:t>
      </w:r>
      <w:r w:rsidR="003C3912" w:rsidRPr="003C3912">
        <w:rPr>
          <w:rFonts w:ascii="Angsana New" w:hAnsi="Angsana New" w:cs="Angsana New"/>
          <w:sz w:val="30"/>
          <w:szCs w:val="30"/>
        </w:rPr>
        <w:t xml:space="preserve"> 9</w:t>
      </w:r>
      <w:r w:rsidRPr="003C3912">
        <w:rPr>
          <w:rFonts w:ascii="Angsana New" w:hAnsi="Angsana New" w:cs="Angsana New"/>
          <w:sz w:val="30"/>
          <w:szCs w:val="30"/>
        </w:rPr>
        <w:t xml:space="preserve"> </w:t>
      </w:r>
      <w:r w:rsidRPr="003C391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74B76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474B76">
        <w:rPr>
          <w:rFonts w:ascii="Angsana New" w:hAnsi="Angsana New" w:cs="Angsana New"/>
          <w:i/>
          <w:iCs/>
          <w:sz w:val="30"/>
          <w:szCs w:val="30"/>
        </w:rPr>
        <w:t xml:space="preserve">(2563: </w:t>
      </w:r>
      <w:r w:rsidR="00B07013">
        <w:rPr>
          <w:rFonts w:ascii="Angsana New" w:hAnsi="Angsana New" w:cs="Angsana New"/>
          <w:i/>
          <w:iCs/>
          <w:sz w:val="30"/>
          <w:szCs w:val="30"/>
        </w:rPr>
        <w:t>17</w:t>
      </w:r>
      <w:r w:rsidRPr="00474B7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74B7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 และ </w:t>
      </w:r>
      <w:r w:rsidR="00B07013">
        <w:rPr>
          <w:rFonts w:ascii="Angsana New" w:hAnsi="Angsana New" w:cs="Angsana New"/>
          <w:i/>
          <w:iCs/>
          <w:sz w:val="30"/>
          <w:szCs w:val="30"/>
        </w:rPr>
        <w:t>6</w:t>
      </w:r>
      <w:r w:rsidR="00474B76" w:rsidRPr="00474B7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74B76" w:rsidRPr="00474B7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474B76" w:rsidRPr="00474B76">
        <w:rPr>
          <w:rFonts w:ascii="Angsana New" w:hAnsi="Angsana New" w:cs="Angsana New"/>
          <w:i/>
          <w:iCs/>
          <w:sz w:val="30"/>
          <w:szCs w:val="30"/>
        </w:rPr>
        <w:t>)</w:t>
      </w:r>
      <w:r w:rsidR="00474B76" w:rsidRPr="00474B76">
        <w:rPr>
          <w:rFonts w:ascii="Angsana New" w:hAnsi="Angsana New" w:cs="Angsana New"/>
          <w:sz w:val="30"/>
          <w:szCs w:val="30"/>
        </w:rPr>
        <w:t xml:space="preserve"> </w:t>
      </w:r>
      <w:r w:rsidR="00474B76" w:rsidRPr="00474B76">
        <w:rPr>
          <w:rFonts w:ascii="Angsana New" w:hAnsi="Angsana New" w:cs="Angsana New" w:hint="cs"/>
          <w:sz w:val="30"/>
          <w:szCs w:val="30"/>
          <w:cs/>
        </w:rPr>
        <w:t>ซึ่งแสดงเป็นส่วนหนึ่งของค่าใช้จ่ายผลประโยชน์พนักงาน</w:t>
      </w:r>
      <w:r w:rsidR="00F90C56" w:rsidRPr="00474B76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E09BFB1" w14:textId="320D6300" w:rsidR="00AC5BF5" w:rsidRPr="00CF1517" w:rsidRDefault="00AC5BF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ภาษีเงินได้</w:t>
      </w:r>
    </w:p>
    <w:p w14:paraId="6F93C566" w14:textId="37757D82" w:rsidR="00823F3D" w:rsidRPr="004961F4" w:rsidRDefault="00823F3D" w:rsidP="00157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4410"/>
        <w:gridCol w:w="1050"/>
        <w:gridCol w:w="267"/>
        <w:gridCol w:w="1113"/>
        <w:gridCol w:w="267"/>
        <w:gridCol w:w="1065"/>
        <w:gridCol w:w="267"/>
        <w:gridCol w:w="1083"/>
      </w:tblGrid>
      <w:tr w:rsidR="00457903" w:rsidRPr="00CF1517" w14:paraId="1FC2DF10" w14:textId="77777777" w:rsidTr="00893E11">
        <w:trPr>
          <w:trHeight w:hRule="exact" w:val="403"/>
          <w:tblHeader/>
        </w:trPr>
        <w:tc>
          <w:tcPr>
            <w:tcW w:w="4410" w:type="dxa"/>
          </w:tcPr>
          <w:p w14:paraId="3147792D" w14:textId="77777777" w:rsidR="0099297A" w:rsidRPr="00CF1517" w:rsidRDefault="0099297A" w:rsidP="0099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  <w:p w14:paraId="1308DAC9" w14:textId="77777777" w:rsidR="00457903" w:rsidRPr="00CF1517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761B49AB" w14:textId="77777777" w:rsidR="00457903" w:rsidRPr="00CF1517" w:rsidRDefault="00457903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7" w:type="dxa"/>
          </w:tcPr>
          <w:p w14:paraId="0FE61418" w14:textId="77777777" w:rsidR="00457903" w:rsidRPr="00CF1517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15" w:type="dxa"/>
            <w:gridSpan w:val="3"/>
            <w:hideMark/>
          </w:tcPr>
          <w:p w14:paraId="089D90A6" w14:textId="77777777" w:rsidR="00457903" w:rsidRPr="00CF1517" w:rsidRDefault="00457903" w:rsidP="007C12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93E11" w:rsidRPr="00CF1517" w14:paraId="79877FD9" w14:textId="77777777" w:rsidTr="00893E11">
        <w:trPr>
          <w:trHeight w:hRule="exact" w:val="403"/>
          <w:tblHeader/>
        </w:trPr>
        <w:tc>
          <w:tcPr>
            <w:tcW w:w="4410" w:type="dxa"/>
          </w:tcPr>
          <w:p w14:paraId="11F4297B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0" w:type="dxa"/>
          </w:tcPr>
          <w:p w14:paraId="050031BC" w14:textId="2E38B9F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7380BCBB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3" w:type="dxa"/>
          </w:tcPr>
          <w:p w14:paraId="2CD53E0E" w14:textId="11B9C46B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0BBA7D20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65" w:type="dxa"/>
          </w:tcPr>
          <w:p w14:paraId="0C5EE688" w14:textId="04D07A35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2FBEA1D6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83" w:type="dxa"/>
          </w:tcPr>
          <w:p w14:paraId="3F534B96" w14:textId="38B121E4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254D6" w:rsidRPr="00CF1517" w14:paraId="129CE216" w14:textId="77777777" w:rsidTr="00893E11">
        <w:trPr>
          <w:trHeight w:hRule="exact" w:val="403"/>
          <w:tblHeader/>
        </w:trPr>
        <w:tc>
          <w:tcPr>
            <w:tcW w:w="4410" w:type="dxa"/>
          </w:tcPr>
          <w:p w14:paraId="5E40972D" w14:textId="77777777" w:rsidR="00C254D6" w:rsidRPr="00CF1517" w:rsidRDefault="00C254D6" w:rsidP="00C254D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hideMark/>
          </w:tcPr>
          <w:p w14:paraId="3280CF49" w14:textId="77777777" w:rsidR="00C254D6" w:rsidRPr="00CF1517" w:rsidRDefault="00C254D6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254D6" w:rsidRPr="00CF1517" w14:paraId="25DA78AA" w14:textId="77777777" w:rsidTr="00893E11">
        <w:trPr>
          <w:trHeight w:hRule="exact" w:val="403"/>
        </w:trPr>
        <w:tc>
          <w:tcPr>
            <w:tcW w:w="4410" w:type="dxa"/>
          </w:tcPr>
          <w:p w14:paraId="279A332C" w14:textId="77777777" w:rsidR="00C254D6" w:rsidRPr="00CF1517" w:rsidRDefault="00C254D6" w:rsidP="00C25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50" w:type="dxa"/>
          </w:tcPr>
          <w:p w14:paraId="4B800497" w14:textId="77777777" w:rsidR="00C254D6" w:rsidRPr="00CF1517" w:rsidRDefault="00C254D6" w:rsidP="00893E11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093CF07F" w14:textId="77777777" w:rsidR="00C254D6" w:rsidRPr="00CF1517" w:rsidRDefault="00C254D6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01E2F13C" w14:textId="77777777" w:rsidR="00C254D6" w:rsidRPr="00CF1517" w:rsidRDefault="00C254D6" w:rsidP="00893E11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A4D4E01" w14:textId="77777777" w:rsidR="00C254D6" w:rsidRPr="00CF1517" w:rsidRDefault="00C254D6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02B679F3" w14:textId="77777777" w:rsidR="00C254D6" w:rsidRPr="00CF1517" w:rsidRDefault="00C254D6" w:rsidP="00893E11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D7113F4" w14:textId="77777777" w:rsidR="00C254D6" w:rsidRPr="00CF1517" w:rsidRDefault="00C254D6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661745B7" w14:textId="77777777" w:rsidR="00C254D6" w:rsidRPr="00CF1517" w:rsidRDefault="00C254D6" w:rsidP="00893E11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A1768A" w:rsidRPr="00CF1517" w14:paraId="2D4C1318" w14:textId="77777777" w:rsidTr="00893E11">
        <w:trPr>
          <w:trHeight w:hRule="exact" w:val="403"/>
        </w:trPr>
        <w:tc>
          <w:tcPr>
            <w:tcW w:w="4410" w:type="dxa"/>
          </w:tcPr>
          <w:p w14:paraId="4953DCE9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50" w:type="dxa"/>
            <w:shd w:val="clear" w:color="auto" w:fill="auto"/>
          </w:tcPr>
          <w:p w14:paraId="33E66A6F" w14:textId="37276F3A" w:rsidR="00A1768A" w:rsidRPr="00257F90" w:rsidRDefault="00427856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</w:t>
            </w:r>
            <w:r w:rsidR="000B271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9,811</w:t>
            </w:r>
          </w:p>
        </w:tc>
        <w:tc>
          <w:tcPr>
            <w:tcW w:w="267" w:type="dxa"/>
          </w:tcPr>
          <w:p w14:paraId="298DF5D9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461D5149" w14:textId="45C5ED23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81</w:t>
            </w:r>
          </w:p>
        </w:tc>
        <w:tc>
          <w:tcPr>
            <w:tcW w:w="267" w:type="dxa"/>
          </w:tcPr>
          <w:p w14:paraId="6DC433FC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1B0B3BEA" w14:textId="2D96963E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7" w:type="dxa"/>
          </w:tcPr>
          <w:p w14:paraId="1906531B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</w:tcPr>
          <w:p w14:paraId="22AEF725" w14:textId="288E1256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A1768A" w:rsidRPr="00CF1517" w14:paraId="62F3AF49" w14:textId="77777777" w:rsidTr="00893E11">
        <w:trPr>
          <w:trHeight w:hRule="exact" w:val="403"/>
        </w:trPr>
        <w:tc>
          <w:tcPr>
            <w:tcW w:w="4410" w:type="dxa"/>
          </w:tcPr>
          <w:p w14:paraId="5A855297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2F951" w14:textId="75B2D69C" w:rsidR="00A1768A" w:rsidRPr="00CF1517" w:rsidRDefault="00427856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2785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39</w:t>
            </w:r>
            <w:r w:rsidR="000B271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9,811</w:t>
            </w:r>
          </w:p>
        </w:tc>
        <w:tc>
          <w:tcPr>
            <w:tcW w:w="267" w:type="dxa"/>
          </w:tcPr>
          <w:p w14:paraId="1AE3908A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CB821" w14:textId="59D05B56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81</w:t>
            </w:r>
          </w:p>
        </w:tc>
        <w:tc>
          <w:tcPr>
            <w:tcW w:w="267" w:type="dxa"/>
          </w:tcPr>
          <w:p w14:paraId="79A09417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E28D9" w14:textId="050EA5E3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</w:tcPr>
          <w:p w14:paraId="5751D549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04428" w14:textId="6E53820A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A1768A" w:rsidRPr="00CF1517" w14:paraId="36C31F53" w14:textId="77777777" w:rsidTr="00893E11">
        <w:trPr>
          <w:trHeight w:hRule="exact" w:val="403"/>
        </w:trPr>
        <w:tc>
          <w:tcPr>
            <w:tcW w:w="4410" w:type="dxa"/>
          </w:tcPr>
          <w:p w14:paraId="4DE718EF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55678A0" w14:textId="77777777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15E7987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6068FCFE" w14:textId="77777777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36BE8B05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6E80420" w14:textId="77777777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4DF31A23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023E9ABE" w14:textId="77777777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1768A" w:rsidRPr="00CF1517" w14:paraId="1F23514C" w14:textId="77777777" w:rsidTr="00893E11">
        <w:trPr>
          <w:trHeight w:val="101"/>
        </w:trPr>
        <w:tc>
          <w:tcPr>
            <w:tcW w:w="4410" w:type="dxa"/>
          </w:tcPr>
          <w:p w14:paraId="6112A32C" w14:textId="55B554FC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1494A99E" w14:textId="471CD461" w:rsidR="00A1768A" w:rsidRPr="00CF1517" w:rsidRDefault="002C1C43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0167F4">
              <w:rPr>
                <w:rFonts w:ascii="Angsana New" w:hAnsi="Angsana New" w:cs="Angsana New"/>
                <w:sz w:val="30"/>
                <w:szCs w:val="30"/>
                <w:lang w:eastAsia="en-GB"/>
              </w:rPr>
              <w:t>45,809</w:t>
            </w:r>
          </w:p>
        </w:tc>
        <w:tc>
          <w:tcPr>
            <w:tcW w:w="267" w:type="dxa"/>
          </w:tcPr>
          <w:p w14:paraId="263BDB01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7789EEEA" w14:textId="051B1254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(6,951)</w:t>
            </w:r>
          </w:p>
        </w:tc>
        <w:tc>
          <w:tcPr>
            <w:tcW w:w="267" w:type="dxa"/>
          </w:tcPr>
          <w:p w14:paraId="019F7229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CEB38C7" w14:textId="290358F4" w:rsidR="00A1768A" w:rsidRPr="00CF1517" w:rsidRDefault="006B1D72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="00A1768A">
              <w:rPr>
                <w:rFonts w:ascii="Angsana New" w:hAnsi="Angsana New" w:cs="Angsana New"/>
                <w:sz w:val="30"/>
                <w:szCs w:val="30"/>
                <w:lang w:eastAsia="en-GB"/>
              </w:rPr>
              <w:t>26,892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7" w:type="dxa"/>
          </w:tcPr>
          <w:p w14:paraId="46EE18BD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767C71B6" w14:textId="5988A77D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</w:p>
        </w:tc>
      </w:tr>
      <w:tr w:rsidR="00A1768A" w:rsidRPr="00CF1517" w14:paraId="0B24648E" w14:textId="77777777" w:rsidTr="00893E11">
        <w:trPr>
          <w:trHeight w:hRule="exact" w:val="403"/>
        </w:trPr>
        <w:tc>
          <w:tcPr>
            <w:tcW w:w="4410" w:type="dxa"/>
          </w:tcPr>
          <w:p w14:paraId="28F2A5F4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</w:tcPr>
          <w:p w14:paraId="367F76BA" w14:textId="239107A0" w:rsidR="00A1768A" w:rsidRPr="00CF1517" w:rsidRDefault="002C1C43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</w:tcPr>
          <w:p w14:paraId="52FA9BC1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</w:tcPr>
          <w:p w14:paraId="73362150" w14:textId="1E7083B8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757</w:t>
            </w:r>
          </w:p>
        </w:tc>
        <w:tc>
          <w:tcPr>
            <w:tcW w:w="267" w:type="dxa"/>
          </w:tcPr>
          <w:p w14:paraId="7EA8F0F8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</w:tcPr>
          <w:p w14:paraId="3231647D" w14:textId="60C45E6E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</w:tcPr>
          <w:p w14:paraId="2BE8D5C5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</w:tcPr>
          <w:p w14:paraId="1E5DAF8D" w14:textId="71E41F26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757</w:t>
            </w:r>
          </w:p>
        </w:tc>
      </w:tr>
      <w:tr w:rsidR="00A1768A" w:rsidRPr="00CF1517" w14:paraId="19287234" w14:textId="77777777" w:rsidTr="00893E11">
        <w:trPr>
          <w:trHeight w:hRule="exact" w:val="403"/>
        </w:trPr>
        <w:tc>
          <w:tcPr>
            <w:tcW w:w="4410" w:type="dxa"/>
          </w:tcPr>
          <w:p w14:paraId="0E325522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F194" w14:textId="11EB2B7A" w:rsidR="00A1768A" w:rsidRPr="00CF1517" w:rsidRDefault="002C1C43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C1C4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0167F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45,809</w:t>
            </w:r>
          </w:p>
        </w:tc>
        <w:tc>
          <w:tcPr>
            <w:tcW w:w="267" w:type="dxa"/>
          </w:tcPr>
          <w:p w14:paraId="6042A756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A6FA5" w14:textId="2879D576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114,806</w:t>
            </w:r>
          </w:p>
        </w:tc>
        <w:tc>
          <w:tcPr>
            <w:tcW w:w="267" w:type="dxa"/>
          </w:tcPr>
          <w:p w14:paraId="293A123E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A8D65" w14:textId="25417C0A" w:rsidR="00A1768A" w:rsidRPr="00CF1517" w:rsidRDefault="006B1D72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A1768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26,892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7" w:type="dxa"/>
          </w:tcPr>
          <w:p w14:paraId="626F305C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F1D00" w14:textId="2B2FAE58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</w:p>
        </w:tc>
      </w:tr>
      <w:tr w:rsidR="00A1768A" w:rsidRPr="00CF1517" w14:paraId="48CC3047" w14:textId="77777777" w:rsidTr="00893E11">
        <w:trPr>
          <w:trHeight w:hRule="exact" w:val="403"/>
        </w:trPr>
        <w:tc>
          <w:tcPr>
            <w:tcW w:w="4410" w:type="dxa"/>
          </w:tcPr>
          <w:p w14:paraId="3FB1E944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ค่าใช้จ่าย (รายได้) ทางภาษี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05B5F" w14:textId="2281CD68" w:rsidR="00A1768A" w:rsidRPr="00CF1517" w:rsidRDefault="006B1D72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545,620</w:t>
            </w:r>
          </w:p>
        </w:tc>
        <w:tc>
          <w:tcPr>
            <w:tcW w:w="267" w:type="dxa"/>
          </w:tcPr>
          <w:p w14:paraId="273DF7DF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AEDDF" w14:textId="1FA0F5BA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9,287</w:t>
            </w:r>
          </w:p>
        </w:tc>
        <w:tc>
          <w:tcPr>
            <w:tcW w:w="267" w:type="dxa"/>
          </w:tcPr>
          <w:p w14:paraId="2E643EE8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E1B47" w14:textId="29F838DF" w:rsidR="00A1768A" w:rsidRPr="00CF1517" w:rsidRDefault="006B1D72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A1768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26,892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67" w:type="dxa"/>
          </w:tcPr>
          <w:p w14:paraId="3BF95A32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5FD1D" w14:textId="3EC2DB09" w:rsidR="00A1768A" w:rsidRPr="00CF1517" w:rsidRDefault="00A1768A" w:rsidP="00A1768A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</w:p>
        </w:tc>
      </w:tr>
    </w:tbl>
    <w:p w14:paraId="4083DD40" w14:textId="77777777" w:rsidR="00516A69" w:rsidRPr="002D0EE1" w:rsidRDefault="00516A69" w:rsidP="00516A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182"/>
        <w:gridCol w:w="988"/>
        <w:gridCol w:w="180"/>
        <w:gridCol w:w="990"/>
        <w:gridCol w:w="180"/>
        <w:gridCol w:w="990"/>
        <w:gridCol w:w="180"/>
        <w:gridCol w:w="977"/>
        <w:gridCol w:w="180"/>
        <w:gridCol w:w="997"/>
        <w:gridCol w:w="6"/>
      </w:tblGrid>
      <w:tr w:rsidR="00516A69" w:rsidRPr="00CF1517" w14:paraId="05D85719" w14:textId="77777777" w:rsidTr="00F07ABC">
        <w:trPr>
          <w:gridAfter w:val="1"/>
          <w:wAfter w:w="6" w:type="dxa"/>
          <w:cantSplit/>
        </w:trPr>
        <w:tc>
          <w:tcPr>
            <w:tcW w:w="2790" w:type="dxa"/>
          </w:tcPr>
          <w:p w14:paraId="42660491" w14:textId="77777777" w:rsidR="00516A69" w:rsidRPr="003A3463" w:rsidRDefault="00516A69" w:rsidP="00893E1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834" w:type="dxa"/>
            <w:gridSpan w:val="11"/>
          </w:tcPr>
          <w:p w14:paraId="5EC9FC13" w14:textId="32E6B736" w:rsidR="00516A69" w:rsidRPr="00CF1517" w:rsidRDefault="00516A69" w:rsidP="00893E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C1266" w:rsidRPr="00CF1517" w14:paraId="6799B638" w14:textId="77777777" w:rsidTr="00F07ABC">
        <w:trPr>
          <w:cantSplit/>
        </w:trPr>
        <w:tc>
          <w:tcPr>
            <w:tcW w:w="2790" w:type="dxa"/>
          </w:tcPr>
          <w:p w14:paraId="7A7D1FB7" w14:textId="77777777" w:rsidR="007C1266" w:rsidRPr="00CF1517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5"/>
          </w:tcPr>
          <w:p w14:paraId="2D3698D2" w14:textId="5503939D" w:rsidR="007C1266" w:rsidRPr="00CF1517" w:rsidRDefault="00893E11" w:rsidP="00893E11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229189D5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6"/>
          </w:tcPr>
          <w:p w14:paraId="4461662D" w14:textId="412C50E3" w:rsidR="007C1266" w:rsidRPr="00CF1517" w:rsidRDefault="00893E11" w:rsidP="00893E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7C1266" w:rsidRPr="00CF1517" w14:paraId="72C35ABF" w14:textId="77777777" w:rsidTr="00F07ABC">
        <w:trPr>
          <w:cantSplit/>
          <w:trHeight w:val="798"/>
        </w:trPr>
        <w:tc>
          <w:tcPr>
            <w:tcW w:w="2790" w:type="dxa"/>
          </w:tcPr>
          <w:p w14:paraId="78688F61" w14:textId="77777777" w:rsidR="007C1266" w:rsidRPr="00CF1517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EF07570" w14:textId="5E516C2E" w:rsidR="0099297A" w:rsidRPr="00CF1517" w:rsidRDefault="0099297A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39D5FD2A" w14:textId="77777777" w:rsidR="001A215C" w:rsidRPr="00CF1517" w:rsidRDefault="001A215C" w:rsidP="00893E1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15E05EE" w14:textId="77777777" w:rsidR="001A215C" w:rsidRPr="00CF1517" w:rsidRDefault="001A215C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F1654D9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6C1FD6C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23E3FD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AEE2CE3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E3CE159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09DE7D9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74D46BD6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39E243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BA9DF03" w14:textId="77777777" w:rsidR="007C1266" w:rsidRPr="00CF1517" w:rsidRDefault="004E3380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EDD3230" w14:textId="77777777" w:rsidR="007C1266" w:rsidRPr="00CF1517" w:rsidRDefault="007C1266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6DB0279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AFACE26" w14:textId="77777777" w:rsidR="004E3380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C1266" w:rsidRPr="00CF1517" w14:paraId="3FDEF8E9" w14:textId="77777777" w:rsidTr="00F07ABC">
        <w:trPr>
          <w:gridAfter w:val="1"/>
          <w:wAfter w:w="6" w:type="dxa"/>
          <w:cantSplit/>
        </w:trPr>
        <w:tc>
          <w:tcPr>
            <w:tcW w:w="2790" w:type="dxa"/>
          </w:tcPr>
          <w:p w14:paraId="4B7D5483" w14:textId="77777777" w:rsidR="007C1266" w:rsidRPr="00CF1517" w:rsidRDefault="007C1266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1"/>
            <w:hideMark/>
          </w:tcPr>
          <w:p w14:paraId="221FFAA3" w14:textId="77777777" w:rsidR="007C1266" w:rsidRPr="00CF1517" w:rsidRDefault="007C1266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9297A" w:rsidRPr="00CF1517" w14:paraId="571CF170" w14:textId="77777777" w:rsidTr="00F07ABC">
        <w:trPr>
          <w:gridAfter w:val="1"/>
          <w:wAfter w:w="6" w:type="dxa"/>
          <w:cantSplit/>
        </w:trPr>
        <w:tc>
          <w:tcPr>
            <w:tcW w:w="2790" w:type="dxa"/>
          </w:tcPr>
          <w:p w14:paraId="44FCC9BD" w14:textId="72BF7505" w:rsidR="0099297A" w:rsidRPr="00CF1517" w:rsidRDefault="0099297A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34" w:type="dxa"/>
            <w:gridSpan w:val="11"/>
          </w:tcPr>
          <w:p w14:paraId="30D42F07" w14:textId="77777777" w:rsidR="0099297A" w:rsidRPr="00CF1517" w:rsidRDefault="0099297A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893E11" w:rsidRPr="00CF1517" w14:paraId="1CE61FD4" w14:textId="77777777" w:rsidTr="00F07ABC">
        <w:trPr>
          <w:cantSplit/>
        </w:trPr>
        <w:tc>
          <w:tcPr>
            <w:tcW w:w="2790" w:type="dxa"/>
            <w:hideMark/>
          </w:tcPr>
          <w:p w14:paraId="67FFD73D" w14:textId="77777777" w:rsidR="00893E11" w:rsidRPr="00CF1517" w:rsidRDefault="00893E11" w:rsidP="00893E11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F11BC5" w14:textId="5AA3FA8F" w:rsidR="00893E11" w:rsidRPr="00CF1517" w:rsidRDefault="007A73D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193,419</w:t>
            </w:r>
          </w:p>
        </w:tc>
        <w:tc>
          <w:tcPr>
            <w:tcW w:w="182" w:type="dxa"/>
            <w:vAlign w:val="bottom"/>
          </w:tcPr>
          <w:p w14:paraId="28C341E3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vAlign w:val="bottom"/>
          </w:tcPr>
          <w:p w14:paraId="65C37BD4" w14:textId="0F23C392" w:rsidR="00893E11" w:rsidRPr="00CF1517" w:rsidRDefault="007A73D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(38,684)</w:t>
            </w:r>
          </w:p>
        </w:tc>
        <w:tc>
          <w:tcPr>
            <w:tcW w:w="180" w:type="dxa"/>
            <w:vAlign w:val="bottom"/>
          </w:tcPr>
          <w:p w14:paraId="1772501B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777D85A" w14:textId="08EA6062" w:rsidR="00893E11" w:rsidRPr="00CF1517" w:rsidRDefault="007A73D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154,735</w:t>
            </w:r>
          </w:p>
        </w:tc>
        <w:tc>
          <w:tcPr>
            <w:tcW w:w="180" w:type="dxa"/>
            <w:vAlign w:val="bottom"/>
          </w:tcPr>
          <w:p w14:paraId="6BB3C58A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AAE3EF5" w14:textId="3E63D69B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11,98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9B238B6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053673B0" w14:textId="2A595214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97)</w:t>
            </w:r>
          </w:p>
        </w:tc>
        <w:tc>
          <w:tcPr>
            <w:tcW w:w="180" w:type="dxa"/>
            <w:vAlign w:val="bottom"/>
          </w:tcPr>
          <w:p w14:paraId="1500EB0D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5F460978" w14:textId="26305CF6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9,586</w:t>
            </w:r>
          </w:p>
        </w:tc>
      </w:tr>
      <w:tr w:rsidR="00893E11" w:rsidRPr="00CF1517" w14:paraId="131FE1B5" w14:textId="77777777" w:rsidTr="00F07ABC">
        <w:trPr>
          <w:cantSplit/>
        </w:trPr>
        <w:tc>
          <w:tcPr>
            <w:tcW w:w="2790" w:type="dxa"/>
          </w:tcPr>
          <w:p w14:paraId="2439135C" w14:textId="77777777" w:rsidR="00893E11" w:rsidRPr="00CF1517" w:rsidRDefault="00893E11" w:rsidP="00893E11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87847" w14:textId="1F752D72" w:rsidR="00893E11" w:rsidRPr="00CF1517" w:rsidRDefault="007A73D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193,419</w:t>
            </w:r>
          </w:p>
        </w:tc>
        <w:tc>
          <w:tcPr>
            <w:tcW w:w="182" w:type="dxa"/>
            <w:vAlign w:val="bottom"/>
          </w:tcPr>
          <w:p w14:paraId="261B1D0D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64CB8" w14:textId="48D8D4FF" w:rsidR="00893E11" w:rsidRPr="00CF1517" w:rsidRDefault="007A73D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(38,684)</w:t>
            </w:r>
          </w:p>
        </w:tc>
        <w:tc>
          <w:tcPr>
            <w:tcW w:w="180" w:type="dxa"/>
            <w:vAlign w:val="bottom"/>
          </w:tcPr>
          <w:p w14:paraId="332A163F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43BD6" w14:textId="1C608A1D" w:rsidR="00893E11" w:rsidRPr="00F07ABC" w:rsidRDefault="007A73D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154,735</w:t>
            </w:r>
          </w:p>
        </w:tc>
        <w:tc>
          <w:tcPr>
            <w:tcW w:w="180" w:type="dxa"/>
            <w:vAlign w:val="bottom"/>
          </w:tcPr>
          <w:p w14:paraId="67986F7C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9D3DE" w14:textId="2EF673AA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11,98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441D419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2A4DC" w14:textId="4422FB49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97)</w:t>
            </w:r>
          </w:p>
        </w:tc>
        <w:tc>
          <w:tcPr>
            <w:tcW w:w="180" w:type="dxa"/>
            <w:vAlign w:val="bottom"/>
          </w:tcPr>
          <w:p w14:paraId="552B8DB2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D696" w14:textId="11EE76B1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9,586</w:t>
            </w:r>
          </w:p>
        </w:tc>
      </w:tr>
      <w:tr w:rsidR="00893E11" w:rsidRPr="00CF1517" w14:paraId="45B7FC85" w14:textId="77777777" w:rsidTr="00F07ABC">
        <w:trPr>
          <w:cantSplit/>
        </w:trPr>
        <w:tc>
          <w:tcPr>
            <w:tcW w:w="2790" w:type="dxa"/>
          </w:tcPr>
          <w:p w14:paraId="49228C7C" w14:textId="77777777" w:rsidR="00893E11" w:rsidRPr="00CF1517" w:rsidRDefault="00893E11" w:rsidP="00893E11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745693" w14:textId="77777777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  <w:vAlign w:val="bottom"/>
          </w:tcPr>
          <w:p w14:paraId="032A23F7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B2770D" w14:textId="77777777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38DE9AC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4A1B95" w14:textId="77777777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4110CE0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27A44C" w14:textId="77777777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4D6D6EB" w14:textId="77777777" w:rsidR="00893E11" w:rsidRPr="00CF1517" w:rsidRDefault="00893E11" w:rsidP="00893E11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FFD102" w14:textId="77777777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102192F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0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8D09A6" w14:textId="77777777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893E11" w:rsidRPr="00CF1517" w14:paraId="062A283B" w14:textId="77777777" w:rsidTr="00F07ABC">
        <w:trPr>
          <w:gridAfter w:val="1"/>
          <w:wAfter w:w="6" w:type="dxa"/>
          <w:cantSplit/>
        </w:trPr>
        <w:tc>
          <w:tcPr>
            <w:tcW w:w="2790" w:type="dxa"/>
          </w:tcPr>
          <w:p w14:paraId="3E5F64A4" w14:textId="77777777" w:rsidR="00893E11" w:rsidRPr="00CF1517" w:rsidRDefault="00893E11" w:rsidP="00893E1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1"/>
            <w:hideMark/>
          </w:tcPr>
          <w:p w14:paraId="6CA4B7C0" w14:textId="77777777" w:rsidR="00893E11" w:rsidRPr="00CF1517" w:rsidRDefault="00893E11" w:rsidP="00893E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เฉพาะกิจการ</w:t>
            </w:r>
          </w:p>
        </w:tc>
      </w:tr>
      <w:tr w:rsidR="00893E11" w:rsidRPr="00CF1517" w14:paraId="66D6BF02" w14:textId="77777777" w:rsidTr="00F07ABC">
        <w:trPr>
          <w:cantSplit/>
        </w:trPr>
        <w:tc>
          <w:tcPr>
            <w:tcW w:w="2790" w:type="dxa"/>
          </w:tcPr>
          <w:p w14:paraId="1A560D11" w14:textId="77777777" w:rsidR="00893E11" w:rsidRPr="00CF1517" w:rsidRDefault="00893E11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5"/>
          </w:tcPr>
          <w:p w14:paraId="72401067" w14:textId="220B3D0A" w:rsidR="00893E11" w:rsidRPr="00CF1517" w:rsidRDefault="00893E11" w:rsidP="00893E11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1EC22759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6"/>
          </w:tcPr>
          <w:p w14:paraId="196C326A" w14:textId="3E73C28E" w:rsidR="00893E11" w:rsidRPr="00CF1517" w:rsidRDefault="00893E11" w:rsidP="00893E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893E11" w:rsidRPr="00CF1517" w14:paraId="6967FA90" w14:textId="77777777" w:rsidTr="00F07ABC">
        <w:trPr>
          <w:cantSplit/>
        </w:trPr>
        <w:tc>
          <w:tcPr>
            <w:tcW w:w="2790" w:type="dxa"/>
          </w:tcPr>
          <w:p w14:paraId="30D96C25" w14:textId="77777777" w:rsidR="00893E11" w:rsidRPr="00CF1517" w:rsidRDefault="00893E11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576A99E6" w14:textId="2016A5A1" w:rsidR="00893E11" w:rsidRPr="00CF1517" w:rsidRDefault="00893E11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2F9EF528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02FC8E4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43A7FA3" w14:textId="77777777" w:rsidR="00893E11" w:rsidRPr="00CF1517" w:rsidRDefault="00893E11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3F5B86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A6D43D" w14:textId="77777777" w:rsidR="00893E11" w:rsidRPr="00CF1517" w:rsidRDefault="00893E11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B28D040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7C9E18D" w14:textId="77777777" w:rsidR="00893E11" w:rsidRPr="00CF1517" w:rsidRDefault="00893E11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6DE82F9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1537B1E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6D1DC" w14:textId="77777777" w:rsidR="00893E11" w:rsidRPr="00CF1517" w:rsidRDefault="00893E11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6CCDEC51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2EFCD7F" w14:textId="77777777" w:rsidR="00893E11" w:rsidRPr="00CF1517" w:rsidRDefault="00893E11" w:rsidP="00893E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2"/>
            <w:vAlign w:val="bottom"/>
            <w:hideMark/>
          </w:tcPr>
          <w:p w14:paraId="34AB5488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BD6C59E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893E11" w:rsidRPr="00CF1517" w14:paraId="74604C7E" w14:textId="77777777" w:rsidTr="00F07ABC">
        <w:trPr>
          <w:gridAfter w:val="1"/>
          <w:wAfter w:w="6" w:type="dxa"/>
          <w:cantSplit/>
        </w:trPr>
        <w:tc>
          <w:tcPr>
            <w:tcW w:w="2790" w:type="dxa"/>
          </w:tcPr>
          <w:p w14:paraId="5504610B" w14:textId="77777777" w:rsidR="00893E11" w:rsidRPr="00CF1517" w:rsidRDefault="00893E11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834" w:type="dxa"/>
            <w:gridSpan w:val="11"/>
            <w:hideMark/>
          </w:tcPr>
          <w:p w14:paraId="240BD111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93E11" w:rsidRPr="00CF1517" w14:paraId="7BBB666F" w14:textId="77777777" w:rsidTr="00F07ABC">
        <w:trPr>
          <w:gridAfter w:val="1"/>
          <w:wAfter w:w="6" w:type="dxa"/>
          <w:cantSplit/>
        </w:trPr>
        <w:tc>
          <w:tcPr>
            <w:tcW w:w="2790" w:type="dxa"/>
          </w:tcPr>
          <w:p w14:paraId="44229A8F" w14:textId="1FDCD154" w:rsidR="00893E11" w:rsidRPr="00CF1517" w:rsidRDefault="00893E11" w:rsidP="00893E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834" w:type="dxa"/>
            <w:gridSpan w:val="11"/>
          </w:tcPr>
          <w:p w14:paraId="7E902A80" w14:textId="77777777" w:rsidR="00893E11" w:rsidRPr="00CF1517" w:rsidRDefault="00893E11" w:rsidP="00893E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893E11" w:rsidRPr="00CF1517" w14:paraId="5A464E1C" w14:textId="77777777" w:rsidTr="00F07ABC">
        <w:trPr>
          <w:cantSplit/>
        </w:trPr>
        <w:tc>
          <w:tcPr>
            <w:tcW w:w="2790" w:type="dxa"/>
            <w:hideMark/>
          </w:tcPr>
          <w:p w14:paraId="2D637D61" w14:textId="77777777" w:rsidR="00893E11" w:rsidRPr="00CF1517" w:rsidRDefault="00893E11" w:rsidP="00893E11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กำไรจากการตีราคาที่ดิน</w:t>
            </w:r>
          </w:p>
        </w:tc>
        <w:tc>
          <w:tcPr>
            <w:tcW w:w="990" w:type="dxa"/>
            <w:vAlign w:val="bottom"/>
          </w:tcPr>
          <w:p w14:paraId="5CCDB29A" w14:textId="283AFE8B" w:rsidR="00893E11" w:rsidRPr="000D43B1" w:rsidRDefault="00A1768A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</w:tcPr>
          <w:p w14:paraId="5A4998E8" w14:textId="77777777" w:rsidR="00893E11" w:rsidRPr="000D43B1" w:rsidRDefault="00893E11" w:rsidP="00893E1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vAlign w:val="bottom"/>
          </w:tcPr>
          <w:p w14:paraId="547BE9C0" w14:textId="7A43DDDA" w:rsidR="00893E11" w:rsidRPr="000D43B1" w:rsidRDefault="00A1768A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0C3530D" w14:textId="77777777" w:rsidR="00893E11" w:rsidRPr="000D43B1" w:rsidRDefault="00893E11" w:rsidP="00893E1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5055ED91" w14:textId="18A2FFB7" w:rsidR="00893E11" w:rsidRPr="00CF1517" w:rsidRDefault="00A1768A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0B87B755" w14:textId="77777777" w:rsidR="00893E11" w:rsidRPr="00CF1517" w:rsidRDefault="00893E11" w:rsidP="00893E1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09101AE" w14:textId="344C28FF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D43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1,809</w:t>
            </w:r>
          </w:p>
        </w:tc>
        <w:tc>
          <w:tcPr>
            <w:tcW w:w="180" w:type="dxa"/>
          </w:tcPr>
          <w:p w14:paraId="05FA6D32" w14:textId="77777777" w:rsidR="00893E11" w:rsidRPr="00CF1517" w:rsidRDefault="00893E11" w:rsidP="00893E1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vAlign w:val="bottom"/>
          </w:tcPr>
          <w:p w14:paraId="733BC9BD" w14:textId="2F2EF6B9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D43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0D43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62)</w:t>
            </w:r>
          </w:p>
        </w:tc>
        <w:tc>
          <w:tcPr>
            <w:tcW w:w="180" w:type="dxa"/>
          </w:tcPr>
          <w:p w14:paraId="57B748CD" w14:textId="77777777" w:rsidR="00893E11" w:rsidRPr="00CF1517" w:rsidRDefault="00893E11" w:rsidP="00893E1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D70C51A" w14:textId="3D358C66" w:rsidR="00893E11" w:rsidRPr="00CF1517" w:rsidRDefault="00893E11" w:rsidP="00893E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A1768A" w:rsidRPr="00CF1517" w14:paraId="2C4E6CCC" w14:textId="77777777" w:rsidTr="00F07ABC">
        <w:trPr>
          <w:cantSplit/>
        </w:trPr>
        <w:tc>
          <w:tcPr>
            <w:tcW w:w="2790" w:type="dxa"/>
          </w:tcPr>
          <w:p w14:paraId="37861722" w14:textId="77777777" w:rsidR="00A1768A" w:rsidRPr="00CF1517" w:rsidRDefault="00A1768A" w:rsidP="00A1768A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433" w14:textId="6EE48EAD" w:rsidR="00A1768A" w:rsidRPr="00A1768A" w:rsidRDefault="00A1768A" w:rsidP="00A17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176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2" w:type="dxa"/>
          </w:tcPr>
          <w:p w14:paraId="596F31FE" w14:textId="77777777" w:rsidR="00A1768A" w:rsidRPr="00A1768A" w:rsidRDefault="00A1768A" w:rsidP="00A1768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DB278" w14:textId="5142690D" w:rsidR="00A1768A" w:rsidRPr="00A1768A" w:rsidRDefault="00A1768A" w:rsidP="00A17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176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69146D39" w14:textId="77777777" w:rsidR="00A1768A" w:rsidRPr="00A1768A" w:rsidRDefault="00A1768A" w:rsidP="00A1768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F166C" w14:textId="7BC4E844" w:rsidR="00A1768A" w:rsidRPr="00A1768A" w:rsidRDefault="00A1768A" w:rsidP="00A17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176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FC0A99" w14:textId="77777777" w:rsidR="00A1768A" w:rsidRPr="00CF1517" w:rsidRDefault="00A1768A" w:rsidP="00A1768A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F4F80" w14:textId="2B257C86" w:rsidR="00A1768A" w:rsidRPr="00CF1517" w:rsidRDefault="00A1768A" w:rsidP="00A17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</w:tcPr>
          <w:p w14:paraId="6C0992A7" w14:textId="77777777" w:rsidR="00A1768A" w:rsidRPr="00CF1517" w:rsidRDefault="00A1768A" w:rsidP="00A1768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BF081" w14:textId="66777F40" w:rsidR="00A1768A" w:rsidRPr="00CF1517" w:rsidRDefault="00A1768A" w:rsidP="00A17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2)</w:t>
            </w:r>
          </w:p>
        </w:tc>
        <w:tc>
          <w:tcPr>
            <w:tcW w:w="180" w:type="dxa"/>
          </w:tcPr>
          <w:p w14:paraId="6A565B8E" w14:textId="77777777" w:rsidR="00A1768A" w:rsidRPr="00CF1517" w:rsidRDefault="00A1768A" w:rsidP="00A1768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3367F" w14:textId="37F1613B" w:rsidR="00A1768A" w:rsidRPr="00CF1517" w:rsidRDefault="00A1768A" w:rsidP="00A1768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</w:tbl>
    <w:p w14:paraId="0354E78A" w14:textId="77777777" w:rsidR="00424F79" w:rsidRDefault="00424F79">
      <w:r>
        <w:br w:type="page"/>
      </w:r>
    </w:p>
    <w:tbl>
      <w:tblPr>
        <w:tblW w:w="927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1076"/>
        <w:gridCol w:w="271"/>
        <w:gridCol w:w="1030"/>
        <w:gridCol w:w="241"/>
        <w:gridCol w:w="1146"/>
        <w:gridCol w:w="237"/>
        <w:gridCol w:w="1044"/>
      </w:tblGrid>
      <w:tr w:rsidR="0064755B" w:rsidRPr="00CF1517" w14:paraId="59A3D547" w14:textId="77777777" w:rsidTr="00424F79">
        <w:trPr>
          <w:trHeight w:hRule="exact" w:val="403"/>
        </w:trPr>
        <w:tc>
          <w:tcPr>
            <w:tcW w:w="4230" w:type="dxa"/>
          </w:tcPr>
          <w:p w14:paraId="07AD8F4B" w14:textId="414EB3CF" w:rsidR="0064755B" w:rsidRPr="00CF1517" w:rsidRDefault="00E202AC" w:rsidP="00DA59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45" w:type="dxa"/>
            <w:gridSpan w:val="7"/>
          </w:tcPr>
          <w:p w14:paraId="285ED87C" w14:textId="77777777" w:rsidR="0064755B" w:rsidRPr="00CF1517" w:rsidRDefault="0064755B" w:rsidP="0064755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57256F" w:rsidRPr="00CF1517" w14:paraId="70A585F9" w14:textId="77777777" w:rsidTr="00424F79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4230" w:type="dxa"/>
          </w:tcPr>
          <w:p w14:paraId="7D39E286" w14:textId="77777777" w:rsidR="0057256F" w:rsidRPr="00CF1517" w:rsidRDefault="0057256F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6" w:type="dxa"/>
          </w:tcPr>
          <w:p w14:paraId="30B437CD" w14:textId="11559074" w:rsidR="0057256F" w:rsidRPr="00CF1517" w:rsidRDefault="00360B44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0CCD7689" w14:textId="77777777" w:rsidR="0057256F" w:rsidRPr="00CF1517" w:rsidRDefault="0057256F" w:rsidP="0057256F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41492F0D" w14:textId="7AED939D" w:rsidR="0057256F" w:rsidRPr="00CF1517" w:rsidRDefault="00086D0E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41" w:type="dxa"/>
          </w:tcPr>
          <w:p w14:paraId="2F9ED1ED" w14:textId="77777777" w:rsidR="0057256F" w:rsidRPr="00CF1517" w:rsidRDefault="0057256F" w:rsidP="0057256F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7AE84085" w14:textId="77777777" w:rsidR="0057256F" w:rsidRPr="00CF1517" w:rsidRDefault="0057256F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37" w:type="dxa"/>
          </w:tcPr>
          <w:p w14:paraId="3B001CD6" w14:textId="77777777" w:rsidR="0057256F" w:rsidRPr="00CF1517" w:rsidRDefault="0057256F" w:rsidP="0057256F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E5F1496" w14:textId="77777777" w:rsidR="0057256F" w:rsidRPr="00CF1517" w:rsidRDefault="0057256F" w:rsidP="0057256F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7256F" w:rsidRPr="00CF1517" w14:paraId="7B482B93" w14:textId="77777777" w:rsidTr="00424F79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4230" w:type="dxa"/>
          </w:tcPr>
          <w:p w14:paraId="1911863D" w14:textId="6E2B1B17" w:rsidR="0057256F" w:rsidRPr="00CF1517" w:rsidRDefault="00086D0E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893E1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045" w:type="dxa"/>
            <w:gridSpan w:val="7"/>
          </w:tcPr>
          <w:p w14:paraId="50579179" w14:textId="77777777" w:rsidR="0057256F" w:rsidRPr="00CF1517" w:rsidRDefault="0057256F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4A74BB74" w14:textId="77777777" w:rsidR="0057256F" w:rsidRPr="00CF1517" w:rsidRDefault="0057256F" w:rsidP="00572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4B2D" w:rsidRPr="00CF1517" w14:paraId="6D87EE40" w14:textId="77777777" w:rsidTr="00424F79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4230" w:type="dxa"/>
          </w:tcPr>
          <w:p w14:paraId="1ABCAFD3" w14:textId="59A4AE49" w:rsidR="001B4B2D" w:rsidRPr="00CF1517" w:rsidRDefault="001B4B2D" w:rsidP="000B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7E4B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B3460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="007E4B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B3E60" w:rsidRPr="00CF1517">
              <w:rPr>
                <w:rFonts w:ascii="Angsana New" w:hAnsi="Angsana New" w:cs="Angsana New"/>
                <w:sz w:val="30"/>
                <w:szCs w:val="30"/>
                <w:cs/>
              </w:rPr>
              <w:t>ท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างบัญชีก่อนค่าใช้จ่ายภาษีเงินได้ </w:t>
            </w: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53B1EA39" w14:textId="1A534C3A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(551)</w:t>
            </w:r>
          </w:p>
        </w:tc>
        <w:tc>
          <w:tcPr>
            <w:tcW w:w="271" w:type="dxa"/>
          </w:tcPr>
          <w:p w14:paraId="6B736BDD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shd w:val="clear" w:color="auto" w:fill="auto"/>
          </w:tcPr>
          <w:p w14:paraId="45FDF159" w14:textId="33B7C874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1,514</w:t>
            </w:r>
          </w:p>
        </w:tc>
        <w:tc>
          <w:tcPr>
            <w:tcW w:w="241" w:type="dxa"/>
            <w:shd w:val="clear" w:color="auto" w:fill="auto"/>
          </w:tcPr>
          <w:p w14:paraId="3A20CB1C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</w:tcPr>
          <w:p w14:paraId="171CBA9B" w14:textId="3094279E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135</w:t>
            </w:r>
          </w:p>
        </w:tc>
        <w:tc>
          <w:tcPr>
            <w:tcW w:w="237" w:type="dxa"/>
            <w:shd w:val="clear" w:color="auto" w:fill="auto"/>
          </w:tcPr>
          <w:p w14:paraId="442F8016" w14:textId="77777777" w:rsidR="001B4B2D" w:rsidRPr="00CF1517" w:rsidRDefault="001B4B2D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6D51932C" w14:textId="111DC67B" w:rsidR="001B4B2D" w:rsidRPr="00CF1517" w:rsidRDefault="00427856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1,098</w:t>
            </w:r>
          </w:p>
        </w:tc>
      </w:tr>
      <w:tr w:rsidR="001B4B2D" w:rsidRPr="00CF1517" w14:paraId="2F7C7E65" w14:textId="77777777" w:rsidTr="00424F79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4230" w:type="dxa"/>
          </w:tcPr>
          <w:p w14:paraId="12CC036A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37ABBE38" w14:textId="3E542271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AD3379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</w:tcPr>
          <w:p w14:paraId="599C8D96" w14:textId="1CF905E1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241" w:type="dxa"/>
            <w:shd w:val="clear" w:color="auto" w:fill="auto"/>
          </w:tcPr>
          <w:p w14:paraId="65F08B28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14:paraId="58176B4D" w14:textId="18634535" w:rsidR="001B4B2D" w:rsidRPr="00CF1517" w:rsidRDefault="00427856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157C46C9" w14:textId="77777777" w:rsidR="001B4B2D" w:rsidRPr="00CF1517" w:rsidRDefault="001B4B2D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5BB45061" w14:textId="1842F902" w:rsidR="001B4B2D" w:rsidRPr="00CF1517" w:rsidRDefault="00427856" w:rsidP="001B4B2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311</w:t>
            </w:r>
          </w:p>
        </w:tc>
      </w:tr>
      <w:tr w:rsidR="001B4B2D" w:rsidRPr="00CF1517" w14:paraId="1DB8013B" w14:textId="77777777" w:rsidTr="00424F79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4230" w:type="dxa"/>
          </w:tcPr>
          <w:p w14:paraId="5609A469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76" w:type="dxa"/>
          </w:tcPr>
          <w:p w14:paraId="4AF52111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1" w:type="dxa"/>
          </w:tcPr>
          <w:p w14:paraId="3902699C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shd w:val="clear" w:color="auto" w:fill="auto"/>
          </w:tcPr>
          <w:p w14:paraId="2C9A56BF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41" w:type="dxa"/>
            <w:shd w:val="clear" w:color="auto" w:fill="auto"/>
          </w:tcPr>
          <w:p w14:paraId="37FEA565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F1BDC86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shd w:val="clear" w:color="auto" w:fill="auto"/>
          </w:tcPr>
          <w:p w14:paraId="2AE7C970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9278F7A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B4B2D" w:rsidRPr="00CF1517" w14:paraId="23B18B3D" w14:textId="77777777" w:rsidTr="00424F79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4230" w:type="dxa"/>
          </w:tcPr>
          <w:p w14:paraId="3713F9F8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14696827" w14:textId="5C578CE1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71" w:type="dxa"/>
          </w:tcPr>
          <w:p w14:paraId="2ACD5777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shd w:val="clear" w:color="auto" w:fill="auto"/>
          </w:tcPr>
          <w:p w14:paraId="22A14C05" w14:textId="1EDFD54B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229</w:t>
            </w:r>
          </w:p>
        </w:tc>
        <w:tc>
          <w:tcPr>
            <w:tcW w:w="241" w:type="dxa"/>
            <w:shd w:val="clear" w:color="auto" w:fill="auto"/>
          </w:tcPr>
          <w:p w14:paraId="20EE22DA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ABBC029" w14:textId="6D217A89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FC7E339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264E4FC" w14:textId="3E655F75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235</w:t>
            </w:r>
          </w:p>
        </w:tc>
      </w:tr>
      <w:tr w:rsidR="001B4B2D" w:rsidRPr="00CF1517" w14:paraId="700DD595" w14:textId="77777777" w:rsidTr="00424F79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4230" w:type="dxa"/>
          </w:tcPr>
          <w:p w14:paraId="6D376804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19E5EE3" w14:textId="25C474B3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271" w:type="dxa"/>
          </w:tcPr>
          <w:p w14:paraId="33AAE0A4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8B392" w14:textId="69A7F5CF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532</w:t>
            </w:r>
          </w:p>
        </w:tc>
        <w:tc>
          <w:tcPr>
            <w:tcW w:w="241" w:type="dxa"/>
            <w:shd w:val="clear" w:color="auto" w:fill="auto"/>
          </w:tcPr>
          <w:p w14:paraId="5A8DABA9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F5CCC" w14:textId="3866DD45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6A97AEE3" w14:textId="77777777" w:rsidR="001B4B2D" w:rsidRPr="00CF1517" w:rsidRDefault="001B4B2D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D1DD2" w14:textId="47935528" w:rsidR="001B4B2D" w:rsidRPr="00CF1517" w:rsidRDefault="00427856" w:rsidP="001B4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546</w:t>
            </w:r>
          </w:p>
        </w:tc>
      </w:tr>
    </w:tbl>
    <w:p w14:paraId="78C80B88" w14:textId="77777777" w:rsidR="009224F2" w:rsidRPr="00424F79" w:rsidRDefault="009224F2" w:rsidP="00893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27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1076"/>
        <w:gridCol w:w="271"/>
        <w:gridCol w:w="1030"/>
        <w:gridCol w:w="241"/>
        <w:gridCol w:w="1146"/>
        <w:gridCol w:w="237"/>
        <w:gridCol w:w="1044"/>
      </w:tblGrid>
      <w:tr w:rsidR="00893E11" w:rsidRPr="00CF1517" w14:paraId="48D6B179" w14:textId="77777777" w:rsidTr="00461C2B">
        <w:trPr>
          <w:trHeight w:hRule="exact" w:val="403"/>
        </w:trPr>
        <w:tc>
          <w:tcPr>
            <w:tcW w:w="2280" w:type="pct"/>
          </w:tcPr>
          <w:p w14:paraId="7A128256" w14:textId="77777777" w:rsidR="00893E11" w:rsidRPr="00CF1517" w:rsidRDefault="00893E11" w:rsidP="00461C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20" w:type="pct"/>
            <w:gridSpan w:val="7"/>
          </w:tcPr>
          <w:p w14:paraId="331F0A30" w14:textId="77777777" w:rsidR="00893E11" w:rsidRPr="00CF1517" w:rsidRDefault="00893E11" w:rsidP="00461C2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893E11" w:rsidRPr="00CF1517" w14:paraId="3F49931F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6F634738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80" w:type="pct"/>
          </w:tcPr>
          <w:p w14:paraId="4EB02E7F" w14:textId="77777777" w:rsidR="00893E11" w:rsidRPr="00CF1517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F4A16A" w14:textId="77777777" w:rsidR="00893E11" w:rsidRPr="00CF1517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EE15332" w14:textId="77777777" w:rsidR="00893E11" w:rsidRPr="00CF1517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14:paraId="05419064" w14:textId="77777777" w:rsidR="00893E11" w:rsidRPr="00CF1517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F4CFD08" w14:textId="77777777" w:rsidR="00893E11" w:rsidRPr="00CF1517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14:paraId="0793F84C" w14:textId="77777777" w:rsidR="00893E11" w:rsidRPr="00CF1517" w:rsidRDefault="00893E11" w:rsidP="00461C2B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52A92DA9" w14:textId="77777777" w:rsidR="00893E11" w:rsidRPr="00CF1517" w:rsidRDefault="00893E11" w:rsidP="00461C2B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93E11" w:rsidRPr="00CF1517" w14:paraId="59EDBD26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49DE73B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20" w:type="pct"/>
            <w:gridSpan w:val="7"/>
          </w:tcPr>
          <w:p w14:paraId="38BC632E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2E359DA6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3E11" w:rsidRPr="00CF1517" w14:paraId="09BBAFB7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07E3E76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62EFEAC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910</w:t>
            </w:r>
          </w:p>
        </w:tc>
        <w:tc>
          <w:tcPr>
            <w:tcW w:w="146" w:type="pct"/>
          </w:tcPr>
          <w:p w14:paraId="63ECE31A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11D13563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130" w:type="pct"/>
            <w:shd w:val="clear" w:color="auto" w:fill="auto"/>
          </w:tcPr>
          <w:p w14:paraId="21F9E1BF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14:paraId="0A561A82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268</w:t>
            </w:r>
          </w:p>
        </w:tc>
        <w:tc>
          <w:tcPr>
            <w:tcW w:w="128" w:type="pct"/>
            <w:shd w:val="clear" w:color="auto" w:fill="auto"/>
          </w:tcPr>
          <w:p w14:paraId="24439098" w14:textId="77777777" w:rsidR="00893E11" w:rsidRPr="00CF1517" w:rsidRDefault="00893E11" w:rsidP="00461C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4F0EE6DE" w14:textId="77777777" w:rsidR="00893E11" w:rsidRPr="00CF1517" w:rsidRDefault="00893E11" w:rsidP="00461C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3,201</w:t>
            </w:r>
          </w:p>
        </w:tc>
      </w:tr>
      <w:tr w:rsidR="00893E11" w:rsidRPr="00CF1517" w14:paraId="4BE84C31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050A386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09E0D51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71BAC3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3816A701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130" w:type="pct"/>
            <w:shd w:val="clear" w:color="auto" w:fill="auto"/>
          </w:tcPr>
          <w:p w14:paraId="581194DF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</w:tcPr>
          <w:p w14:paraId="3589221A" w14:textId="77777777" w:rsidR="00893E11" w:rsidRPr="00CF1517" w:rsidRDefault="00893E11" w:rsidP="00461C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28" w:type="pct"/>
            <w:shd w:val="clear" w:color="auto" w:fill="auto"/>
          </w:tcPr>
          <w:p w14:paraId="68EE1948" w14:textId="77777777" w:rsidR="00893E11" w:rsidRPr="00CF1517" w:rsidRDefault="00893E11" w:rsidP="00461C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shd w:val="clear" w:color="auto" w:fill="auto"/>
          </w:tcPr>
          <w:p w14:paraId="114CD732" w14:textId="77777777" w:rsidR="00893E11" w:rsidRPr="00CF1517" w:rsidRDefault="00893E11" w:rsidP="00461C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416</w:t>
            </w:r>
          </w:p>
        </w:tc>
      </w:tr>
      <w:tr w:rsidR="00893E11" w:rsidRPr="00CF1517" w14:paraId="1EF815A5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9BFC207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580" w:type="pct"/>
          </w:tcPr>
          <w:p w14:paraId="3C83524C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14F8F997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2E8BD060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shd w:val="clear" w:color="auto" w:fill="auto"/>
          </w:tcPr>
          <w:p w14:paraId="44C5C765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27F4355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  <w:shd w:val="clear" w:color="auto" w:fill="auto"/>
          </w:tcPr>
          <w:p w14:paraId="17470553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AA3F4EE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93E11" w:rsidRPr="00CF1517" w14:paraId="6BBE86A2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E6323D9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</w:tcPr>
          <w:p w14:paraId="2C630B8F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141</w:t>
            </w:r>
          </w:p>
        </w:tc>
        <w:tc>
          <w:tcPr>
            <w:tcW w:w="146" w:type="pct"/>
          </w:tcPr>
          <w:p w14:paraId="6EBF2A9D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shd w:val="clear" w:color="auto" w:fill="auto"/>
          </w:tcPr>
          <w:p w14:paraId="36D2B5AF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92</w:t>
            </w:r>
          </w:p>
        </w:tc>
        <w:tc>
          <w:tcPr>
            <w:tcW w:w="130" w:type="pct"/>
            <w:shd w:val="clear" w:color="auto" w:fill="auto"/>
          </w:tcPr>
          <w:p w14:paraId="4C90BCBC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7A5610B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E88E0A6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741F3198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233</w:t>
            </w:r>
          </w:p>
        </w:tc>
      </w:tr>
      <w:tr w:rsidR="00893E11" w:rsidRPr="00CF1517" w14:paraId="4D6288A8" w14:textId="77777777" w:rsidTr="00461C2B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73FDCC8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80595BC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141</w:t>
            </w:r>
          </w:p>
        </w:tc>
        <w:tc>
          <w:tcPr>
            <w:tcW w:w="146" w:type="pct"/>
          </w:tcPr>
          <w:p w14:paraId="494E2629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ADD11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497</w:t>
            </w:r>
          </w:p>
        </w:tc>
        <w:tc>
          <w:tcPr>
            <w:tcW w:w="130" w:type="pct"/>
            <w:shd w:val="clear" w:color="auto" w:fill="auto"/>
          </w:tcPr>
          <w:p w14:paraId="5F9FBDC6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044A7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28" w:type="pct"/>
            <w:shd w:val="clear" w:color="auto" w:fill="auto"/>
          </w:tcPr>
          <w:p w14:paraId="52966779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7E9F" w14:textId="77777777" w:rsidR="00893E11" w:rsidRPr="00CF1517" w:rsidRDefault="00893E11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649</w:t>
            </w:r>
          </w:p>
        </w:tc>
      </w:tr>
    </w:tbl>
    <w:p w14:paraId="43EA8BB4" w14:textId="77777777" w:rsidR="00893E11" w:rsidRPr="00CF1517" w:rsidRDefault="00893E11">
      <w:pPr>
        <w:rPr>
          <w:rFonts w:ascii="Angsana New" w:hAnsi="Angsana New" w:cs="Angsana New"/>
          <w:sz w:val="30"/>
          <w:szCs w:val="30"/>
        </w:rPr>
      </w:pPr>
    </w:p>
    <w:p w14:paraId="21379313" w14:textId="77777777" w:rsidR="00F61E8C" w:rsidRPr="00CF1517" w:rsidRDefault="00F61E8C" w:rsidP="00F61E8C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3"/>
        <w:gridCol w:w="271"/>
        <w:gridCol w:w="1171"/>
        <w:gridCol w:w="271"/>
        <w:gridCol w:w="1251"/>
      </w:tblGrid>
      <w:tr w:rsidR="00FB0745" w:rsidRPr="00CF1517" w14:paraId="5257AA10" w14:textId="77777777" w:rsidTr="00893E11">
        <w:trPr>
          <w:trHeight w:hRule="exact" w:val="374"/>
        </w:trPr>
        <w:tc>
          <w:tcPr>
            <w:tcW w:w="2678" w:type="pct"/>
          </w:tcPr>
          <w:p w14:paraId="695CBE9D" w14:textId="7E8DBDF0" w:rsidR="00FB0745" w:rsidRPr="00CF1517" w:rsidRDefault="00E202AC" w:rsidP="00E86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</w:tcPr>
          <w:p w14:paraId="26096AEC" w14:textId="0D6ECF55" w:rsidR="00FB0745" w:rsidRPr="00CF1517" w:rsidRDefault="00FB0745" w:rsidP="00DA59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1E8C" w:rsidRPr="00CF1517" w14:paraId="7206A840" w14:textId="77777777" w:rsidTr="00893E11">
        <w:trPr>
          <w:trHeight w:hRule="exact" w:val="374"/>
        </w:trPr>
        <w:tc>
          <w:tcPr>
            <w:tcW w:w="2678" w:type="pct"/>
          </w:tcPr>
          <w:p w14:paraId="3E427532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7" w:type="pct"/>
          </w:tcPr>
          <w:p w14:paraId="1696DCC1" w14:textId="71809222" w:rsidR="00F61E8C" w:rsidRPr="00CF1517" w:rsidRDefault="00360B44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49F8692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6FA5A31" w14:textId="654FDC3B" w:rsidR="00F61E8C" w:rsidRPr="00CF1517" w:rsidRDefault="00086D0E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2D62EAC2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6D4EFF7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61E8C" w:rsidRPr="00CF1517" w14:paraId="2C9416D2" w14:textId="77777777" w:rsidTr="00893E11">
        <w:trPr>
          <w:trHeight w:hRule="exact" w:val="374"/>
        </w:trPr>
        <w:tc>
          <w:tcPr>
            <w:tcW w:w="2678" w:type="pct"/>
          </w:tcPr>
          <w:p w14:paraId="04719112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13D70FB9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82D7D1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29E3BD4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0B69F1C3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7A6C6CBA" w14:textId="77777777" w:rsidR="00F61E8C" w:rsidRPr="00CF1517" w:rsidRDefault="00F61E8C" w:rsidP="00F61E8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1E8C" w:rsidRPr="00CF1517" w14:paraId="0928FC35" w14:textId="77777777" w:rsidTr="00893E11">
        <w:trPr>
          <w:trHeight w:hRule="exact" w:val="374"/>
        </w:trPr>
        <w:tc>
          <w:tcPr>
            <w:tcW w:w="2678" w:type="pct"/>
          </w:tcPr>
          <w:p w14:paraId="483C3933" w14:textId="1E1556B5" w:rsidR="00F61E8C" w:rsidRPr="00CF1517" w:rsidRDefault="00086D0E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893E1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727" w:type="pct"/>
          </w:tcPr>
          <w:p w14:paraId="496B3B3C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CC413E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3EFB634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2D91BB" w14:textId="77777777" w:rsidR="00F61E8C" w:rsidRPr="00CF1517" w:rsidRDefault="00F61E8C" w:rsidP="00F61E8C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53C662F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E8C" w:rsidRPr="00CF1517" w14:paraId="07DA1312" w14:textId="77777777" w:rsidTr="00893E11">
        <w:trPr>
          <w:trHeight w:hRule="exact" w:val="374"/>
        </w:trPr>
        <w:tc>
          <w:tcPr>
            <w:tcW w:w="2678" w:type="pct"/>
          </w:tcPr>
          <w:p w14:paraId="04603CA6" w14:textId="43FC1567" w:rsidR="00F61E8C" w:rsidRPr="00CF1517" w:rsidRDefault="00457C5D" w:rsidP="00663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7E4B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B346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B346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ขาดทุน)</w:t>
            </w:r>
            <w:r w:rsidR="007E4B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61E8C"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727" w:type="pct"/>
            <w:tcBorders>
              <w:bottom w:val="double" w:sz="4" w:space="0" w:color="auto"/>
            </w:tcBorders>
            <w:shd w:val="clear" w:color="auto" w:fill="auto"/>
          </w:tcPr>
          <w:p w14:paraId="7B03530A" w14:textId="54D83191" w:rsidR="00F61E8C" w:rsidRPr="00CF1517" w:rsidRDefault="00A1768A" w:rsidP="0093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(167)</w:t>
            </w:r>
          </w:p>
        </w:tc>
        <w:tc>
          <w:tcPr>
            <w:tcW w:w="146" w:type="pct"/>
            <w:shd w:val="clear" w:color="auto" w:fill="auto"/>
          </w:tcPr>
          <w:p w14:paraId="4995A350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0CA7177F" w14:textId="2B571D36" w:rsidR="00F61E8C" w:rsidRPr="00CF1517" w:rsidRDefault="00A1768A" w:rsidP="0093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</w:t>
            </w:r>
            <w:r w:rsidR="004054E0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211</w:t>
            </w:r>
          </w:p>
        </w:tc>
        <w:tc>
          <w:tcPr>
            <w:tcW w:w="146" w:type="pct"/>
            <w:shd w:val="clear" w:color="auto" w:fill="auto"/>
          </w:tcPr>
          <w:p w14:paraId="013D180A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1FCFF441" w14:textId="60927EFF" w:rsidR="00F61E8C" w:rsidRPr="00CF1517" w:rsidRDefault="008F23BF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1,044</w:t>
            </w:r>
          </w:p>
        </w:tc>
      </w:tr>
      <w:tr w:rsidR="00F61E8C" w:rsidRPr="00CF1517" w14:paraId="64CF9064" w14:textId="77777777" w:rsidTr="00893E11">
        <w:trPr>
          <w:trHeight w:hRule="exact" w:val="374"/>
        </w:trPr>
        <w:tc>
          <w:tcPr>
            <w:tcW w:w="2678" w:type="pct"/>
          </w:tcPr>
          <w:p w14:paraId="541A5405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7" w:type="pct"/>
            <w:tcBorders>
              <w:top w:val="double" w:sz="4" w:space="0" w:color="auto"/>
            </w:tcBorders>
            <w:shd w:val="clear" w:color="auto" w:fill="auto"/>
          </w:tcPr>
          <w:p w14:paraId="11162809" w14:textId="6193D6A0" w:rsidR="00F0561E" w:rsidRPr="00CF1517" w:rsidRDefault="00A1768A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0AA5C2" w14:textId="77777777" w:rsidR="00F61E8C" w:rsidRPr="00CF1517" w:rsidRDefault="00F61E8C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585B7B4" w14:textId="31B93115" w:rsidR="00F61E8C" w:rsidRPr="00CF1517" w:rsidRDefault="004054E0" w:rsidP="00F056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242</w:t>
            </w:r>
          </w:p>
        </w:tc>
        <w:tc>
          <w:tcPr>
            <w:tcW w:w="146" w:type="pct"/>
            <w:shd w:val="clear" w:color="auto" w:fill="auto"/>
          </w:tcPr>
          <w:p w14:paraId="15E53F06" w14:textId="77777777" w:rsidR="00F61E8C" w:rsidRPr="00CF1517" w:rsidRDefault="00F61E8C" w:rsidP="00F61E8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16AF795D" w14:textId="7E812095" w:rsidR="00F61E8C" w:rsidRPr="00CF1517" w:rsidRDefault="000F34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242</w:t>
            </w:r>
          </w:p>
        </w:tc>
      </w:tr>
      <w:tr w:rsidR="008232A4" w:rsidRPr="00CF1517" w14:paraId="4552BB41" w14:textId="77777777" w:rsidTr="00893E11">
        <w:trPr>
          <w:trHeight w:hRule="exact" w:val="374"/>
        </w:trPr>
        <w:tc>
          <w:tcPr>
            <w:tcW w:w="2678" w:type="pct"/>
          </w:tcPr>
          <w:p w14:paraId="09E34198" w14:textId="77777777" w:rsidR="008232A4" w:rsidRPr="00CF1517" w:rsidRDefault="008B728B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7" w:type="pct"/>
            <w:shd w:val="clear" w:color="auto" w:fill="auto"/>
          </w:tcPr>
          <w:p w14:paraId="6E5821F5" w14:textId="77777777" w:rsidR="008232A4" w:rsidRPr="00CF1517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461BA79E" w14:textId="77777777" w:rsidR="008232A4" w:rsidRPr="00CF1517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A3CBB" w14:textId="77777777" w:rsidR="008232A4" w:rsidRPr="00CF1517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73F88DB9" w14:textId="77777777" w:rsidR="008232A4" w:rsidRPr="00CF1517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161F077" w14:textId="77777777" w:rsidR="008232A4" w:rsidRPr="00CF1517" w:rsidRDefault="008232A4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232A4" w:rsidRPr="00CF1517" w14:paraId="4E949087" w14:textId="77777777" w:rsidTr="00893E11">
        <w:trPr>
          <w:trHeight w:hRule="exact" w:val="374"/>
        </w:trPr>
        <w:tc>
          <w:tcPr>
            <w:tcW w:w="2678" w:type="pct"/>
          </w:tcPr>
          <w:p w14:paraId="11E68508" w14:textId="77777777" w:rsidR="008232A4" w:rsidRPr="00CF1517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8B728B"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เป็นรายได้หรือค่าใช้จ่ายทางภาษี </w:t>
            </w:r>
            <w:r w:rsidR="009A6349"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B728B"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B728B"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7" w:type="pct"/>
            <w:shd w:val="clear" w:color="auto" w:fill="auto"/>
          </w:tcPr>
          <w:p w14:paraId="538A4445" w14:textId="04F26185" w:rsidR="008232A4" w:rsidRPr="00CF1517" w:rsidRDefault="00A1768A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7A69E607" w14:textId="77777777" w:rsidR="008232A4" w:rsidRPr="00CF1517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BAA8803" w14:textId="15EA8707" w:rsidR="008232A4" w:rsidRPr="00CF1517" w:rsidRDefault="00A1768A" w:rsidP="00CE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4054E0">
              <w:rPr>
                <w:rFonts w:ascii="Angsana New" w:hAnsi="Angsana New" w:cs="Angsana New"/>
                <w:sz w:val="30"/>
                <w:szCs w:val="30"/>
                <w:lang w:eastAsia="ko-KR"/>
              </w:rPr>
              <w:t>273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830C376" w14:textId="77777777" w:rsidR="008232A4" w:rsidRPr="00CF1517" w:rsidRDefault="008232A4" w:rsidP="00F6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1C7870B" w14:textId="3B528AAE" w:rsidR="008232A4" w:rsidRPr="00CF1517" w:rsidRDefault="00A1768A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(26</w:t>
            </w:r>
            <w:r w:rsidR="000F34A4">
              <w:rPr>
                <w:rFonts w:ascii="Angsana New" w:hAnsi="Angsana New" w:cs="Angsana New"/>
                <w:sz w:val="30"/>
                <w:szCs w:val="30"/>
                <w:lang w:eastAsia="ko-KR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5313A8" w:rsidRPr="00CF1517" w14:paraId="1C9EF11E" w14:textId="77777777" w:rsidTr="00893E11">
        <w:trPr>
          <w:trHeight w:hRule="exact" w:val="374"/>
        </w:trPr>
        <w:tc>
          <w:tcPr>
            <w:tcW w:w="2678" w:type="pct"/>
          </w:tcPr>
          <w:p w14:paraId="34797B96" w14:textId="77777777" w:rsidR="005313A8" w:rsidRPr="00CF1517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6FC97" w14:textId="6DD4BBDC" w:rsidR="005313A8" w:rsidRPr="00CF1517" w:rsidRDefault="00A1768A" w:rsidP="0025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C94F130" w14:textId="77777777" w:rsidR="005313A8" w:rsidRPr="00CF1517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5B174" w14:textId="4C31466E" w:rsidR="005313A8" w:rsidRPr="00CF1517" w:rsidRDefault="00A1768A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(31)</w:t>
            </w:r>
          </w:p>
        </w:tc>
        <w:tc>
          <w:tcPr>
            <w:tcW w:w="146" w:type="pct"/>
            <w:shd w:val="clear" w:color="auto" w:fill="auto"/>
          </w:tcPr>
          <w:p w14:paraId="64A58202" w14:textId="77777777" w:rsidR="005313A8" w:rsidRPr="00CF1517" w:rsidRDefault="005313A8" w:rsidP="00531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82E2" w14:textId="44DD83A3" w:rsidR="005313A8" w:rsidRPr="00CF1517" w:rsidRDefault="00A1768A" w:rsidP="00B01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(27)</w:t>
            </w:r>
          </w:p>
        </w:tc>
      </w:tr>
    </w:tbl>
    <w:p w14:paraId="1894DDA6" w14:textId="0EC1E4DB" w:rsidR="00424F79" w:rsidRDefault="00424F79" w:rsidP="00FF2B71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30"/>
          <w:szCs w:val="30"/>
        </w:rPr>
      </w:pPr>
    </w:p>
    <w:p w14:paraId="3F756E8A" w14:textId="77777777" w:rsidR="00424F79" w:rsidRDefault="00424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tbl>
      <w:tblPr>
        <w:tblW w:w="929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7A73D1" w:rsidRPr="00CF1517" w14:paraId="727AD983" w14:textId="77777777" w:rsidTr="007A73D1">
        <w:trPr>
          <w:trHeight w:hRule="exact" w:val="374"/>
        </w:trPr>
        <w:tc>
          <w:tcPr>
            <w:tcW w:w="2678" w:type="pct"/>
          </w:tcPr>
          <w:p w14:paraId="497728C1" w14:textId="048A66F2" w:rsidR="007A73D1" w:rsidRPr="00086D0E" w:rsidRDefault="007A73D1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2" w:type="pct"/>
            <w:gridSpan w:val="5"/>
            <w:vAlign w:val="center"/>
          </w:tcPr>
          <w:p w14:paraId="023626CB" w14:textId="66F125E0" w:rsidR="007A73D1" w:rsidRPr="00CF1517" w:rsidRDefault="007A73D1" w:rsidP="007A73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F79" w:rsidRPr="00CF1517" w14:paraId="3AE4D22F" w14:textId="77777777" w:rsidTr="00893E11">
        <w:trPr>
          <w:trHeight w:hRule="exact" w:val="374"/>
        </w:trPr>
        <w:tc>
          <w:tcPr>
            <w:tcW w:w="2678" w:type="pct"/>
          </w:tcPr>
          <w:p w14:paraId="23B66794" w14:textId="17FDA536" w:rsidR="00424F79" w:rsidRPr="00086D0E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8" w:type="pct"/>
          </w:tcPr>
          <w:p w14:paraId="27B04D98" w14:textId="78B7C1A2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19D75DE" w14:textId="7510EC12" w:rsidR="00424F79" w:rsidRPr="00CF1517" w:rsidRDefault="00424F79" w:rsidP="00424F7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BFA197" w14:textId="3FA8CCFC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52A6CC76" w14:textId="3CDD4E17" w:rsidR="00424F79" w:rsidRPr="00CF1517" w:rsidRDefault="00424F79" w:rsidP="00424F7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3FEA3F5" w14:textId="2F42DF4D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24F79" w:rsidRPr="00CF1517" w14:paraId="01B08C44" w14:textId="77777777" w:rsidTr="00893E11">
        <w:trPr>
          <w:trHeight w:hRule="exact" w:val="374"/>
        </w:trPr>
        <w:tc>
          <w:tcPr>
            <w:tcW w:w="2678" w:type="pct"/>
          </w:tcPr>
          <w:p w14:paraId="611D1F13" w14:textId="77777777" w:rsidR="00424F79" w:rsidRPr="00086D0E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53DFB10" w14:textId="77777777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D56284" w14:textId="77777777" w:rsidR="00424F79" w:rsidRPr="00CF1517" w:rsidRDefault="00424F79" w:rsidP="00424F79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631234B" w14:textId="7FBEB160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6" w:type="pct"/>
          </w:tcPr>
          <w:p w14:paraId="2623B6B6" w14:textId="77777777" w:rsidR="00424F79" w:rsidRPr="00CF1517" w:rsidRDefault="00424F79" w:rsidP="00424F79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3251C04" w14:textId="77777777" w:rsidR="00424F79" w:rsidRPr="00CF1517" w:rsidRDefault="00424F79" w:rsidP="00424F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64FF" w:rsidRPr="00CF1517" w14:paraId="0DBB189D" w14:textId="77777777" w:rsidTr="00893E11">
        <w:trPr>
          <w:trHeight w:hRule="exact" w:val="374"/>
        </w:trPr>
        <w:tc>
          <w:tcPr>
            <w:tcW w:w="2678" w:type="pct"/>
          </w:tcPr>
          <w:p w14:paraId="63609B9F" w14:textId="6AAADB47" w:rsidR="008564FF" w:rsidRPr="00CF1517" w:rsidRDefault="00086D0E" w:rsidP="008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60B44"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893E1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28" w:type="pct"/>
          </w:tcPr>
          <w:p w14:paraId="0C3F0CB7" w14:textId="77777777" w:rsidR="008564FF" w:rsidRPr="00CF1517" w:rsidRDefault="008564FF" w:rsidP="008564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D775CF" w14:textId="77777777" w:rsidR="008564FF" w:rsidRPr="00CF1517" w:rsidRDefault="008564FF" w:rsidP="008564F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CF8249" w14:textId="77777777" w:rsidR="008564FF" w:rsidRPr="00CF1517" w:rsidRDefault="008564FF" w:rsidP="008564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C5D633" w14:textId="77777777" w:rsidR="008564FF" w:rsidRPr="00CF1517" w:rsidRDefault="008564FF" w:rsidP="008564F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8B75EC2" w14:textId="77777777" w:rsidR="008564FF" w:rsidRPr="00CF1517" w:rsidRDefault="008564FF" w:rsidP="008564F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3E11" w:rsidRPr="00CF1517" w14:paraId="77946A97" w14:textId="77777777" w:rsidTr="00893E11">
        <w:trPr>
          <w:trHeight w:hRule="exact" w:val="374"/>
        </w:trPr>
        <w:tc>
          <w:tcPr>
            <w:tcW w:w="2678" w:type="pct"/>
          </w:tcPr>
          <w:p w14:paraId="5DABF43C" w14:textId="5B8FF519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28C57A4A" w14:textId="28DD98B1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60B44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185</w:t>
            </w:r>
          </w:p>
        </w:tc>
        <w:tc>
          <w:tcPr>
            <w:tcW w:w="146" w:type="pct"/>
            <w:shd w:val="clear" w:color="auto" w:fill="auto"/>
          </w:tcPr>
          <w:p w14:paraId="3AF13037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1D384D2" w14:textId="583784A8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60B44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360B44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56</w:t>
            </w:r>
            <w:r w:rsidRPr="004B0B8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3A9B5A22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74DDAF21" w14:textId="64E9105F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Pr="004B0B8A"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eastAsia="ko-KR"/>
              </w:rPr>
              <w:t>9</w:t>
            </w:r>
          </w:p>
        </w:tc>
      </w:tr>
      <w:tr w:rsidR="00893E11" w:rsidRPr="00CF1517" w14:paraId="2162B0A2" w14:textId="77777777" w:rsidTr="00893E11">
        <w:trPr>
          <w:trHeight w:hRule="exact" w:val="374"/>
        </w:trPr>
        <w:tc>
          <w:tcPr>
            <w:tcW w:w="2678" w:type="pct"/>
          </w:tcPr>
          <w:p w14:paraId="13CA0863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48B0763C" w14:textId="5C260991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B4C572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1607849A" w14:textId="3A49DF96" w:rsidR="00893E11" w:rsidRPr="00CF1517" w:rsidRDefault="00893E11" w:rsidP="00893E1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4B0B8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Pr="00E967B9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Pr="004B0B8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3976C7C9" w14:textId="77777777" w:rsidR="00893E11" w:rsidRPr="00CF1517" w:rsidRDefault="00893E11" w:rsidP="00893E1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1CDB3A92" w14:textId="3F134426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Pr="00E967B9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</w:p>
        </w:tc>
      </w:tr>
      <w:tr w:rsidR="00893E11" w:rsidRPr="00CF1517" w14:paraId="03AEC2DB" w14:textId="77777777" w:rsidTr="00893E11">
        <w:trPr>
          <w:trHeight w:hRule="exact" w:val="374"/>
        </w:trPr>
        <w:tc>
          <w:tcPr>
            <w:tcW w:w="2678" w:type="pct"/>
          </w:tcPr>
          <w:p w14:paraId="621EF62A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  <w:shd w:val="clear" w:color="auto" w:fill="auto"/>
          </w:tcPr>
          <w:p w14:paraId="58D695C1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3B3BE78D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2EEF48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179E5594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3045DFFD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93E11" w:rsidRPr="00CF1517" w14:paraId="776C9B27" w14:textId="77777777" w:rsidTr="00893E11">
        <w:trPr>
          <w:trHeight w:hRule="exact" w:val="374"/>
        </w:trPr>
        <w:tc>
          <w:tcPr>
            <w:tcW w:w="2678" w:type="pct"/>
          </w:tcPr>
          <w:p w14:paraId="62760C25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shd w:val="clear" w:color="auto" w:fill="auto"/>
          </w:tcPr>
          <w:p w14:paraId="65BCD74F" w14:textId="612A4AA8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086D0E">
              <w:rPr>
                <w:rFonts w:ascii="Angsana New" w:hAnsi="Angsana New" w:cs="Angsana New"/>
                <w:sz w:val="30"/>
                <w:szCs w:val="30"/>
                <w:lang w:eastAsia="ko-KR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89CD2CF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3501242" w14:textId="2E7EFB9B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Pr="004B0B8A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Pr="00E967B9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360B44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1D95D9F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AE968F7" w14:textId="5887245A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eastAsia="ko-KR"/>
              </w:rPr>
              <w:t>18</w:t>
            </w:r>
            <w:r w:rsidRPr="004B0B8A"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893E11" w:rsidRPr="00CF1517" w14:paraId="5ED52EFA" w14:textId="77777777" w:rsidTr="00893E11">
        <w:trPr>
          <w:trHeight w:hRule="exact" w:val="374"/>
        </w:trPr>
        <w:tc>
          <w:tcPr>
            <w:tcW w:w="2678" w:type="pct"/>
          </w:tcPr>
          <w:p w14:paraId="1C8915B1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1D7C7" w14:textId="538A6FA1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18FDB24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6B27E" w14:textId="00E952A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58A7161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C5568" w14:textId="12147802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</w:t>
            </w:r>
          </w:p>
        </w:tc>
      </w:tr>
    </w:tbl>
    <w:p w14:paraId="651958F4" w14:textId="77777777" w:rsidR="00AD1565" w:rsidRPr="004961F4" w:rsidRDefault="00AD1565" w:rsidP="00FF2B71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tbl>
      <w:tblPr>
        <w:tblW w:w="935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0"/>
        <w:gridCol w:w="1094"/>
        <w:gridCol w:w="245"/>
        <w:gridCol w:w="1049"/>
        <w:gridCol w:w="365"/>
        <w:gridCol w:w="1102"/>
        <w:gridCol w:w="269"/>
        <w:gridCol w:w="1087"/>
      </w:tblGrid>
      <w:tr w:rsidR="003C5E82" w:rsidRPr="00CF1517" w14:paraId="41740ABD" w14:textId="77777777" w:rsidTr="00893E11">
        <w:trPr>
          <w:trHeight w:hRule="exact" w:val="397"/>
        </w:trPr>
        <w:tc>
          <w:tcPr>
            <w:tcW w:w="2214" w:type="pct"/>
          </w:tcPr>
          <w:p w14:paraId="7E89DB51" w14:textId="4AC33408" w:rsidR="003C5E82" w:rsidRPr="00CF1517" w:rsidRDefault="00795CB1" w:rsidP="0097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1277" w:type="pct"/>
            <w:gridSpan w:val="3"/>
          </w:tcPr>
          <w:p w14:paraId="09AF9D47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5" w:type="pct"/>
          </w:tcPr>
          <w:p w14:paraId="3131612B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4E698730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5E82" w:rsidRPr="00CF1517" w14:paraId="78211BDE" w14:textId="77777777" w:rsidTr="00893E11">
        <w:trPr>
          <w:trHeight w:hRule="exact" w:val="397"/>
        </w:trPr>
        <w:tc>
          <w:tcPr>
            <w:tcW w:w="2214" w:type="pct"/>
            <w:vAlign w:val="bottom"/>
          </w:tcPr>
          <w:p w14:paraId="1BCCC762" w14:textId="26EF70B2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A09C276" w14:textId="74F6E391" w:rsidR="003C5E82" w:rsidRPr="00CF1517" w:rsidRDefault="00893E11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" w:type="pct"/>
            <w:vAlign w:val="bottom"/>
          </w:tcPr>
          <w:p w14:paraId="0375E3C4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5CAF80D6" w14:textId="6016D95E" w:rsidR="003C5E82" w:rsidRPr="00CF1517" w:rsidRDefault="00893E11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5" w:type="pct"/>
            <w:vAlign w:val="bottom"/>
          </w:tcPr>
          <w:p w14:paraId="53EE7924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EAA4D64" w14:textId="1368C09E" w:rsidR="003C5E82" w:rsidRPr="00CF1517" w:rsidRDefault="00893E11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vAlign w:val="bottom"/>
          </w:tcPr>
          <w:p w14:paraId="6667E412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AA5725D" w14:textId="1645FD87" w:rsidR="003C5E82" w:rsidRPr="00CF1517" w:rsidRDefault="00893E11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C5E82" w:rsidRPr="00CF1517" w14:paraId="168BCD52" w14:textId="77777777" w:rsidTr="00893E11">
        <w:trPr>
          <w:trHeight w:hRule="exact" w:val="397"/>
        </w:trPr>
        <w:tc>
          <w:tcPr>
            <w:tcW w:w="2214" w:type="pct"/>
            <w:vAlign w:val="bottom"/>
          </w:tcPr>
          <w:p w14:paraId="29371BCB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pct"/>
            <w:gridSpan w:val="7"/>
            <w:vAlign w:val="bottom"/>
          </w:tcPr>
          <w:p w14:paraId="4232163C" w14:textId="77777777" w:rsidR="003C5E82" w:rsidRPr="00CF1517" w:rsidRDefault="003C5E82" w:rsidP="00A5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E11" w:rsidRPr="00CF1517" w14:paraId="5E31CFF5" w14:textId="77777777" w:rsidTr="00893E11">
        <w:trPr>
          <w:trHeight w:hRule="exact" w:val="397"/>
        </w:trPr>
        <w:tc>
          <w:tcPr>
            <w:tcW w:w="2214" w:type="pct"/>
          </w:tcPr>
          <w:p w14:paraId="0C508E3F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" w:type="pct"/>
            <w:vAlign w:val="bottom"/>
          </w:tcPr>
          <w:p w14:paraId="096DB6FF" w14:textId="7E5F8A88" w:rsidR="00893E11" w:rsidRPr="00907114" w:rsidRDefault="0050544B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722,515</w:t>
            </w:r>
          </w:p>
        </w:tc>
        <w:tc>
          <w:tcPr>
            <w:tcW w:w="131" w:type="pct"/>
            <w:vAlign w:val="bottom"/>
          </w:tcPr>
          <w:p w14:paraId="5111F947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994EBD0" w14:textId="276CA462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90711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907114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907114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95" w:type="pct"/>
            <w:vAlign w:val="bottom"/>
          </w:tcPr>
          <w:p w14:paraId="21276E4B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0BF0406" w14:textId="23C4A6AA" w:rsidR="00893E11" w:rsidRPr="00CF1517" w:rsidRDefault="00A1768A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565,497</w:t>
            </w:r>
          </w:p>
        </w:tc>
        <w:tc>
          <w:tcPr>
            <w:tcW w:w="144" w:type="pct"/>
            <w:vAlign w:val="bottom"/>
          </w:tcPr>
          <w:p w14:paraId="3B0A0650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AA10462" w14:textId="7E273566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901</w:t>
            </w:r>
          </w:p>
        </w:tc>
      </w:tr>
      <w:tr w:rsidR="00893E11" w:rsidRPr="00CF1517" w14:paraId="79BFA87A" w14:textId="77777777" w:rsidTr="00893E11">
        <w:trPr>
          <w:trHeight w:hRule="exact" w:val="397"/>
        </w:trPr>
        <w:tc>
          <w:tcPr>
            <w:tcW w:w="2214" w:type="pct"/>
          </w:tcPr>
          <w:p w14:paraId="3803D839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68AE3F8" w14:textId="774A9B52" w:rsidR="00893E11" w:rsidRPr="00907114" w:rsidRDefault="0050544B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(385,816)</w:t>
            </w:r>
          </w:p>
        </w:tc>
        <w:tc>
          <w:tcPr>
            <w:tcW w:w="131" w:type="pct"/>
            <w:vAlign w:val="bottom"/>
          </w:tcPr>
          <w:p w14:paraId="19584BBB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6B5E05F8" w14:textId="0A9CA5DD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9071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07114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90711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7114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907114">
              <w:rPr>
                <w:rFonts w:ascii="Angsana New" w:hAnsi="Angsana New" w:cs="Angsana New"/>
                <w:sz w:val="30"/>
                <w:szCs w:val="30"/>
              </w:rPr>
              <w:t>,708)</w:t>
            </w:r>
          </w:p>
        </w:tc>
        <w:tc>
          <w:tcPr>
            <w:tcW w:w="195" w:type="pct"/>
            <w:vAlign w:val="bottom"/>
          </w:tcPr>
          <w:p w14:paraId="1117EE69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E21FA99" w14:textId="0AB4BEC4" w:rsidR="00893E11" w:rsidRPr="00CF1517" w:rsidRDefault="00A1768A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(61,17</w:t>
            </w:r>
            <w:r w:rsidR="006B1D72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897B239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4E9D0B19" w14:textId="3139966E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086D0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93E11" w:rsidRPr="00CF1517" w14:paraId="15194D2E" w14:textId="77777777" w:rsidTr="00893E11">
        <w:trPr>
          <w:trHeight w:hRule="exact" w:val="397"/>
        </w:trPr>
        <w:tc>
          <w:tcPr>
            <w:tcW w:w="2214" w:type="pct"/>
          </w:tcPr>
          <w:p w14:paraId="48AF4DD3" w14:textId="77777777" w:rsidR="00893E11" w:rsidRPr="00CF1517" w:rsidRDefault="00893E11" w:rsidP="0089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97B16" w14:textId="1C85E413" w:rsidR="00893E11" w:rsidRPr="00907114" w:rsidRDefault="0050544B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336,699</w:t>
            </w:r>
          </w:p>
        </w:tc>
        <w:tc>
          <w:tcPr>
            <w:tcW w:w="131" w:type="pct"/>
            <w:vAlign w:val="bottom"/>
          </w:tcPr>
          <w:p w14:paraId="0603AFE5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A0CF" w14:textId="5D4A6885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071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9071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195" w:type="pct"/>
            <w:vAlign w:val="bottom"/>
          </w:tcPr>
          <w:p w14:paraId="7948FD03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57CD" w14:textId="547E0389" w:rsidR="00893E11" w:rsidRPr="00CF1517" w:rsidRDefault="00A1768A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504,32</w:t>
            </w:r>
            <w:r w:rsidR="006B1D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  <w:vAlign w:val="bottom"/>
          </w:tcPr>
          <w:p w14:paraId="4D7802C0" w14:textId="77777777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E7132" w14:textId="63F30ACE" w:rsidR="00893E11" w:rsidRPr="00CF1517" w:rsidRDefault="00893E11" w:rsidP="00893E1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7FE31D40" w14:textId="77777777" w:rsidR="009224F2" w:rsidRDefault="009224F2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9224F2" w:rsidSect="000B5009">
          <w:headerReference w:type="default" r:id="rId27"/>
          <w:footerReference w:type="default" r:id="rId28"/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tbl>
      <w:tblPr>
        <w:tblW w:w="9455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36"/>
        <w:gridCol w:w="1204"/>
        <w:gridCol w:w="241"/>
        <w:gridCol w:w="1199"/>
        <w:gridCol w:w="236"/>
        <w:gridCol w:w="1144"/>
        <w:gridCol w:w="236"/>
        <w:gridCol w:w="11"/>
        <w:gridCol w:w="259"/>
        <w:gridCol w:w="11"/>
        <w:gridCol w:w="1168"/>
      </w:tblGrid>
      <w:tr w:rsidR="00CD3FF2" w:rsidRPr="00AA6937" w14:paraId="3CA79A11" w14:textId="77777777" w:rsidTr="001A4DF7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795AFFA5" w14:textId="77777777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3E22B61" w14:textId="77777777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09" w:type="dxa"/>
            <w:gridSpan w:val="10"/>
            <w:tcBorders>
              <w:top w:val="nil"/>
              <w:bottom w:val="nil"/>
            </w:tcBorders>
          </w:tcPr>
          <w:p w14:paraId="065D197E" w14:textId="3D81B9FE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4B83" w:rsidRPr="00AA6937" w14:paraId="57A7B84A" w14:textId="77777777" w:rsidTr="001A4DF7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4CE46DC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D31E78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6C448748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C06BD0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nil"/>
              <w:bottom w:val="single" w:sz="4" w:space="0" w:color="auto"/>
            </w:tcBorders>
          </w:tcPr>
          <w:p w14:paraId="498DC646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7" w:type="dxa"/>
            <w:gridSpan w:val="2"/>
            <w:tcBorders>
              <w:top w:val="nil"/>
              <w:bottom w:val="nil"/>
            </w:tcBorders>
          </w:tcPr>
          <w:p w14:paraId="5EFC4F6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6F6B1E0" w14:textId="20937D51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64" w:type="dxa"/>
            <w:tcBorders>
              <w:top w:val="nil"/>
            </w:tcBorders>
            <w:shd w:val="clear" w:color="auto" w:fill="auto"/>
          </w:tcPr>
          <w:p w14:paraId="107E4848" w14:textId="6132DA89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234B83" w:rsidRPr="00AA6937" w14:paraId="5CDA3431" w14:textId="77777777" w:rsidTr="001A4DF7">
        <w:trPr>
          <w:cantSplit/>
          <w:trHeight w:hRule="exact" w:val="355"/>
          <w:tblHeader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855C95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C9378E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C65256B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5943C1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E88FA55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F88A10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34D552F7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DCAEAF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7CEBBA55" w14:textId="5D7F6D8B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0B26716E" w14:textId="7112E518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34B83" w:rsidRPr="00AA6937" w14:paraId="73DD9004" w14:textId="77777777" w:rsidTr="001A4DF7">
        <w:trPr>
          <w:cantSplit/>
          <w:trHeight w:hRule="exact" w:val="355"/>
          <w:tblHeader/>
        </w:trPr>
        <w:tc>
          <w:tcPr>
            <w:tcW w:w="3510" w:type="dxa"/>
            <w:shd w:val="clear" w:color="auto" w:fill="auto"/>
          </w:tcPr>
          <w:p w14:paraId="3A113496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A693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FF768FB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835E31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16521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68F9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34E4F5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740764D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074602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151592FF" w14:textId="77777777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8EA29DC" w14:textId="4A472B05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7B4F30F" w14:textId="7A584F61" w:rsidR="00234B83" w:rsidRPr="00AA6937" w:rsidRDefault="00234B83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3FF2" w:rsidRPr="00AA6937" w14:paraId="61738981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3FD014CE" w14:textId="5776D7DF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5C5978" w14:textId="77777777" w:rsidR="00CD3FF2" w:rsidRPr="00AA6937" w:rsidRDefault="00CD3FF2" w:rsidP="00AA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709" w:type="dxa"/>
            <w:gridSpan w:val="10"/>
            <w:tcBorders>
              <w:top w:val="nil"/>
              <w:bottom w:val="nil"/>
            </w:tcBorders>
          </w:tcPr>
          <w:p w14:paraId="4B5044FD" w14:textId="65BCD314" w:rsidR="00CD3FF2" w:rsidRPr="00AA6937" w:rsidRDefault="00CD3FF2" w:rsidP="00AD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34B83" w:rsidRPr="00AA6937" w14:paraId="3201798B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5F53B6FA" w14:textId="2AF318CF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67778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6F1DB0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76BC035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B97AFB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AFE532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07F88C4E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2B3758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BFCCAA5" w14:textId="05B45C90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F70ED9" w14:textId="7B746969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34B83" w:rsidRPr="00AA6937" w14:paraId="4421C313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10D02278" w14:textId="4EAFF0D1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</w:t>
            </w:r>
            <w:r w:rsidR="001A4DF7"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DD20AD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53B6291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24126BA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8775D1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A81E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D95AF17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6AE618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ACFDBE1" w14:textId="540D19EA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09C6F0" w14:textId="6BF6EC30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34B83" w:rsidRPr="00AA6937" w14:paraId="29A30D5D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286F13C6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0C5EC296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A5B9E9B" w14:textId="1002892C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17E056EF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1473D243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561A19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14340F0C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C31EA4B" w14:textId="77777777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FB9EE5F" w14:textId="6C3F54C6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11F61C29" w14:textId="13333D0E" w:rsidR="00234B83" w:rsidRPr="00AA6937" w:rsidRDefault="00234B83" w:rsidP="00CA4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34B83" w:rsidRPr="00AA6937" w14:paraId="1C456D42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6F4472A9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16448B9F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EAD0855" w14:textId="2AF48C43" w:rsidR="00234B83" w:rsidRPr="00F6037F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109,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F6037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2F25A036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518010B5" w14:textId="77CE3766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2,426</w:t>
            </w:r>
          </w:p>
        </w:tc>
        <w:tc>
          <w:tcPr>
            <w:tcW w:w="236" w:type="dxa"/>
            <w:tcBorders>
              <w:top w:val="nil"/>
            </w:tcBorders>
          </w:tcPr>
          <w:p w14:paraId="390DC878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60D07FD4" w14:textId="292E6FAC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9C4D8DC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4529F56F" w14:textId="36DABC80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4FC03887" w14:textId="11CB5430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111,87</w:t>
            </w:r>
            <w:r w:rsidR="00F6037F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</w:p>
        </w:tc>
      </w:tr>
      <w:tr w:rsidR="00234B83" w:rsidRPr="00AA6937" w14:paraId="45E36DAA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  <w:vAlign w:val="bottom"/>
          </w:tcPr>
          <w:p w14:paraId="2E7D4B21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533308C3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67E40B17" w14:textId="3340156F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8,28</w:t>
            </w:r>
            <w:r w:rsidR="00F6037F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</w:tcPr>
          <w:p w14:paraId="328A5191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14:paraId="7F67E3D7" w14:textId="37208B18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(575)</w:t>
            </w:r>
          </w:p>
        </w:tc>
        <w:tc>
          <w:tcPr>
            <w:tcW w:w="236" w:type="dxa"/>
            <w:tcBorders>
              <w:top w:val="nil"/>
            </w:tcBorders>
          </w:tcPr>
          <w:p w14:paraId="4F9CA9D6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</w:tcBorders>
          </w:tcPr>
          <w:p w14:paraId="482C64F6" w14:textId="757ED12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6A2A129F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6A1F5D6" w14:textId="07FDD039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</w:tcBorders>
            <w:shd w:val="clear" w:color="auto" w:fill="auto"/>
          </w:tcPr>
          <w:p w14:paraId="6B19551F" w14:textId="782AF052" w:rsidR="00234B83" w:rsidRPr="00B02CD9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7,7</w:t>
            </w:r>
            <w:r w:rsidR="00F6037F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234B83" w:rsidRPr="00AA6937" w14:paraId="2FAA7CD7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40F2DFB6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27685324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84A66BD" w14:textId="576B84AA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,776</w:t>
            </w:r>
          </w:p>
        </w:tc>
        <w:tc>
          <w:tcPr>
            <w:tcW w:w="241" w:type="dxa"/>
            <w:shd w:val="clear" w:color="auto" w:fill="auto"/>
          </w:tcPr>
          <w:p w14:paraId="095458A0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3D89E30" w14:textId="18F99099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(146,879)</w:t>
            </w:r>
          </w:p>
        </w:tc>
        <w:tc>
          <w:tcPr>
            <w:tcW w:w="236" w:type="dxa"/>
          </w:tcPr>
          <w:p w14:paraId="2839436C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37DC519D" w14:textId="1D2AC3CD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A33C389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88BD45B" w14:textId="7230DA3C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4EE12DE5" w14:textId="6E60F45F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(92,103)</w:t>
            </w:r>
          </w:p>
        </w:tc>
      </w:tr>
      <w:tr w:rsidR="00234B83" w:rsidRPr="00AA6937" w14:paraId="0E2FE9B3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3A8404FE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5644F977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2F233E25" w14:textId="52CD4ECA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(101)</w:t>
            </w:r>
          </w:p>
        </w:tc>
        <w:tc>
          <w:tcPr>
            <w:tcW w:w="241" w:type="dxa"/>
            <w:shd w:val="clear" w:color="auto" w:fill="auto"/>
          </w:tcPr>
          <w:p w14:paraId="7613EB34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5331AF4" w14:textId="460334E5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236" w:type="dxa"/>
          </w:tcPr>
          <w:p w14:paraId="449E0697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7D6FA3BF" w14:textId="0CA6420D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EE9CEDF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8BB9758" w14:textId="15462F10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2AB21DD9" w14:textId="475E53A4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400</w:t>
            </w:r>
          </w:p>
        </w:tc>
      </w:tr>
      <w:tr w:rsidR="00234B83" w:rsidRPr="00AA6937" w14:paraId="6354EDBD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5F251FAA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7388CDB6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248AC36" w14:textId="29547DD7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22,016)</w:t>
            </w:r>
          </w:p>
        </w:tc>
        <w:tc>
          <w:tcPr>
            <w:tcW w:w="241" w:type="dxa"/>
            <w:shd w:val="clear" w:color="auto" w:fill="auto"/>
          </w:tcPr>
          <w:p w14:paraId="19037F71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363CD423" w14:textId="4EBF3431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(14,501)</w:t>
            </w:r>
          </w:p>
        </w:tc>
        <w:tc>
          <w:tcPr>
            <w:tcW w:w="236" w:type="dxa"/>
          </w:tcPr>
          <w:p w14:paraId="56A3247F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BBBF78D" w14:textId="709AC904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(38,684)</w:t>
            </w:r>
          </w:p>
        </w:tc>
        <w:tc>
          <w:tcPr>
            <w:tcW w:w="236" w:type="dxa"/>
          </w:tcPr>
          <w:p w14:paraId="0514A6C8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D3E359F" w14:textId="4262CCB4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044EEFDF" w14:textId="5FFADBB2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(375,201)</w:t>
            </w:r>
          </w:p>
        </w:tc>
      </w:tr>
      <w:tr w:rsidR="00234B83" w:rsidRPr="00AA6937" w14:paraId="2A997FBD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4C31608C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70544067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B37A5BA" w14:textId="296C6E82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1" w:type="dxa"/>
            <w:shd w:val="clear" w:color="auto" w:fill="auto"/>
          </w:tcPr>
          <w:p w14:paraId="50DDC994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678B1A17" w14:textId="55BF0A16" w:rsidR="00234B83" w:rsidRPr="00AA6937" w:rsidRDefault="00234B83" w:rsidP="00BC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(260)</w:t>
            </w:r>
          </w:p>
        </w:tc>
        <w:tc>
          <w:tcPr>
            <w:tcW w:w="236" w:type="dxa"/>
          </w:tcPr>
          <w:p w14:paraId="5E74D0B3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27755E5" w14:textId="04B72185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726F71F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7905673" w14:textId="24A62C46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2CE364A9" w14:textId="6012EBDD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1,189</w:t>
            </w:r>
          </w:p>
        </w:tc>
      </w:tr>
      <w:tr w:rsidR="00234B83" w:rsidRPr="00AA6937" w14:paraId="5829F1F7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5DC62F0E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732B6F6B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645E6404" w14:textId="0D13E528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(2,67</w:t>
            </w:r>
            <w:r w:rsidR="00F6037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42FC8F2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083C9714" w14:textId="38BC741B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77C7F5C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1E2E9C87" w14:textId="008D8DA3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7D37B20B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E7BBCB9" w14:textId="2F14D668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5CB64961" w14:textId="51AE908E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(2,67</w:t>
            </w:r>
            <w:r w:rsidR="00F6037F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234B83" w:rsidRPr="00AA6937" w14:paraId="4253444E" w14:textId="77777777" w:rsidTr="001A4DF7">
        <w:trPr>
          <w:cantSplit/>
          <w:trHeight w:hRule="exact" w:val="355"/>
        </w:trPr>
        <w:tc>
          <w:tcPr>
            <w:tcW w:w="3510" w:type="dxa"/>
            <w:shd w:val="clear" w:color="auto" w:fill="auto"/>
          </w:tcPr>
          <w:p w14:paraId="62836CBB" w14:textId="5F638FA6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66EF33F9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01A9C2D5" w14:textId="77777777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8A42404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</w:tcPr>
          <w:p w14:paraId="7C06A7F5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6666CFF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</w:tcPr>
          <w:p w14:paraId="42704A61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8E2399C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59765D4" w14:textId="30EB1752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49C915B9" w14:textId="11049F1D" w:rsidR="00234B83" w:rsidRPr="00CD3FF2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4B83" w:rsidRPr="00AA6937" w14:paraId="50D77FB1" w14:textId="77777777" w:rsidTr="001A4DF7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C3487DD" w14:textId="098AC30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E8FF2B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D920696" w14:textId="08ED7EA4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6,57</w:t>
            </w:r>
            <w:r w:rsidR="00F6037F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6138CE5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7111650" w14:textId="1AC4E443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(132)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91F546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1B7B3BB9" w14:textId="517F6108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AEF202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4CF4B0A" w14:textId="507E92DB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AD180F" w14:textId="580F9563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6,44</w:t>
            </w:r>
            <w:r w:rsidR="00F6037F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  <w:p w14:paraId="0F8733B6" w14:textId="4780F8DA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(1,(</w:t>
            </w:r>
            <w:r>
              <w:rPr>
                <w:rFonts w:ascii="Angsana New" w:hAnsi="Angsana New" w:cs="Angsana New"/>
                <w:sz w:val="28"/>
                <w:szCs w:val="28"/>
              </w:rPr>
              <w:t>(1,88</w:t>
            </w:r>
          </w:p>
        </w:tc>
      </w:tr>
      <w:tr w:rsidR="00234B83" w:rsidRPr="00AA6937" w14:paraId="4DDDE734" w14:textId="77777777" w:rsidTr="001A4DF7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764A9A71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18E8BE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56A56570" w14:textId="6F52B0AA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CA425B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2315E2B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5AF66EFC" w14:textId="61102E4E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(16,720)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0CB1CF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710E1A21" w14:textId="1EBA604D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0D4C37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4A9A2C7" w14:textId="589B550F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31A6EF" w14:textId="6F7E8B0F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(1,887)</w:t>
            </w:r>
          </w:p>
        </w:tc>
      </w:tr>
      <w:tr w:rsidR="00234B83" w:rsidRPr="00AA6937" w14:paraId="35887C70" w14:textId="77777777" w:rsidTr="001A4DF7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455F30B" w14:textId="354E8C6D" w:rsidR="00234B83" w:rsidRPr="0050544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cs="Arial"/>
                <w:sz w:val="20"/>
                <w:szCs w:val="20"/>
                <w:cs/>
              </w:rPr>
            </w:pP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59A8C9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3AAD2546" w14:textId="77777777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F7BCAD2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6B208C57" w14:textId="77777777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B4CC55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650FB3EA" w14:textId="698DC424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60C73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4268989" w14:textId="57402338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C85599" w14:textId="5AD68E86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234B83" w:rsidRPr="00AA6937" w14:paraId="3DF17604" w14:textId="77777777" w:rsidTr="001A4DF7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007F2F84" w14:textId="216DF722" w:rsidR="00234B83" w:rsidRPr="0050544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ความต้องการ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4E94E0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23B21884" w14:textId="775C53C2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2633558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33022156" w14:textId="6E606693" w:rsidR="00234B83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30,331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C5B074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020F40ED" w14:textId="7EAA7AB5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3A79D3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C91810C" w14:textId="1242F1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605032" w14:textId="685BFCB5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30,331</w:t>
            </w:r>
          </w:p>
        </w:tc>
      </w:tr>
      <w:tr w:rsidR="00234B83" w:rsidRPr="00AA6937" w14:paraId="65DFEF73" w14:textId="77777777" w:rsidTr="001A4DF7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4FBA190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F11D30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14:paraId="42F98CDC" w14:textId="5B1A5E53" w:rsidR="00234B83" w:rsidRPr="00CA425B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sz w:val="28"/>
                <w:szCs w:val="28"/>
              </w:rPr>
            </w:pPr>
            <w:r w:rsidRPr="00CA425B">
              <w:rPr>
                <w:rFonts w:ascii="Angsana New" w:hAnsi="Angsana New" w:cs="Angsana New"/>
                <w:sz w:val="28"/>
                <w:szCs w:val="28"/>
              </w:rPr>
              <w:t>650,61</w:t>
            </w:r>
            <w:r w:rsidR="00F6037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A9DA644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14:paraId="0D007073" w14:textId="034BFB89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E69510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nil"/>
              <w:bottom w:val="single" w:sz="4" w:space="0" w:color="auto"/>
            </w:tcBorders>
          </w:tcPr>
          <w:p w14:paraId="7CF163DF" w14:textId="6D32659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9152C7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96C9E4" w14:textId="0DAC80C9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21845F" w14:textId="78A02196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650,61</w:t>
            </w:r>
            <w:r w:rsidR="00F6037F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</w:tr>
      <w:tr w:rsidR="00234B83" w:rsidRPr="00AA6937" w14:paraId="415566D1" w14:textId="77777777" w:rsidTr="001A4DF7">
        <w:trPr>
          <w:cantSplit/>
          <w:trHeight w:hRule="exact" w:val="355"/>
        </w:trPr>
        <w:tc>
          <w:tcPr>
            <w:tcW w:w="3510" w:type="dxa"/>
            <w:tcBorders>
              <w:top w:val="nil"/>
              <w:bottom w:val="nil"/>
            </w:tcBorders>
            <w:shd w:val="clear" w:color="auto" w:fill="auto"/>
          </w:tcPr>
          <w:p w14:paraId="5AF1FECB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23CEEA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5B396" w14:textId="4397F01C" w:rsidR="00234B83" w:rsidRPr="00424F79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3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4F7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521,192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2C874D65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DB0F59B" w14:textId="79640E31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(145,809)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CB13F2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1C9268C" w14:textId="6DFEAE96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(38,684)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D89776" w14:textId="77777777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16A2AF3" w14:textId="6B4949A0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521A" w14:textId="307504E5" w:rsidR="00234B83" w:rsidRPr="00AA6937" w:rsidRDefault="00234B83" w:rsidP="004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336,699</w:t>
            </w:r>
          </w:p>
        </w:tc>
      </w:tr>
    </w:tbl>
    <w:p w14:paraId="1E092276" w14:textId="2A759598" w:rsidR="003C5E82" w:rsidRDefault="003C5E82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7DDB881" w14:textId="6081441D" w:rsidR="00893E11" w:rsidRDefault="00893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66" w:type="dxa"/>
        <w:tblInd w:w="99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40"/>
        <w:gridCol w:w="1290"/>
        <w:gridCol w:w="245"/>
        <w:gridCol w:w="1195"/>
        <w:gridCol w:w="242"/>
        <w:gridCol w:w="1214"/>
      </w:tblGrid>
      <w:tr w:rsidR="00424F79" w:rsidRPr="00AA6937" w14:paraId="71BF1755" w14:textId="77777777" w:rsidTr="00753C43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7A5FA80" w14:textId="6C9C582A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4411875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0543A7D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49C29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0" w:type="dxa"/>
            <w:gridSpan w:val="3"/>
            <w:tcBorders>
              <w:top w:val="nil"/>
              <w:bottom w:val="nil"/>
            </w:tcBorders>
          </w:tcPr>
          <w:p w14:paraId="0AF7A711" w14:textId="44EF3B4B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9D0E64E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nil"/>
            </w:tcBorders>
            <w:shd w:val="clear" w:color="auto" w:fill="auto"/>
          </w:tcPr>
          <w:p w14:paraId="3E2021D7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424F79" w:rsidRPr="00AA6937" w14:paraId="32D0B091" w14:textId="77777777" w:rsidTr="00753C43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EB1CC7B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F82D7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4F42BB5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63D88B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0" w:type="dxa"/>
            <w:gridSpan w:val="3"/>
            <w:tcBorders>
              <w:top w:val="nil"/>
              <w:bottom w:val="single" w:sz="4" w:space="0" w:color="auto"/>
            </w:tcBorders>
          </w:tcPr>
          <w:p w14:paraId="51B26C4F" w14:textId="64DCD75A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4F1E36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nil"/>
            </w:tcBorders>
            <w:shd w:val="clear" w:color="auto" w:fill="auto"/>
          </w:tcPr>
          <w:p w14:paraId="0EAD8B9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424F79" w:rsidRPr="00AA6937" w14:paraId="499F5E81" w14:textId="77777777" w:rsidTr="00753C43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D11EF9D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0657465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F2F1D15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D7B9907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79AA78AE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BE4B4EF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14:paraId="2FFDE2E8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9F6ACF5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nil"/>
            </w:tcBorders>
            <w:shd w:val="clear" w:color="auto" w:fill="auto"/>
          </w:tcPr>
          <w:p w14:paraId="47560234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24F79" w:rsidRPr="00AA6937" w14:paraId="12A5EBBE" w14:textId="77777777" w:rsidTr="00753C43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01F95DFF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A693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7D1ABB5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B4F47A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3CF39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1B4EA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98674E8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663FEAE1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3D22AA95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</w:tcBorders>
          </w:tcPr>
          <w:p w14:paraId="75F6DEBB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1ACBAC83" w14:textId="77777777" w:rsidR="00424F79" w:rsidRPr="00AA6937" w:rsidRDefault="00424F79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4F79" w:rsidRPr="00AA6937" w14:paraId="4222D9D1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16C0D76" w14:textId="6E53432E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89CDA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596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14AEAE9" w14:textId="569C70C1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4F79" w:rsidRPr="00AA6937" w14:paraId="426394BE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13FB5F7" w14:textId="69BF7581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48C34A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178D82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408598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2F60882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555469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14:paraId="5383098B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511F3C8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7CC23B2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424F79" w:rsidRPr="00AA6937" w14:paraId="012584DF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F7688E1" w14:textId="710BBE03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4BB5C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A88ABB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583170D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7BC1BEC4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2C051EC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14:paraId="3713BA27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AD947D5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4CA56BCD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424F79" w:rsidRPr="00AA6937" w14:paraId="68B6D2ED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4E0AF35A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ลูกหนี้การค้าและเงินทดรองจ่าย</w:t>
            </w:r>
          </w:p>
        </w:tc>
        <w:tc>
          <w:tcPr>
            <w:tcW w:w="270" w:type="dxa"/>
            <w:tcBorders>
              <w:top w:val="nil"/>
            </w:tcBorders>
          </w:tcPr>
          <w:p w14:paraId="7CA833A9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BD2D234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41D6FFD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</w:tcBorders>
          </w:tcPr>
          <w:p w14:paraId="7020B01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31115BC5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14:paraId="01FA6B9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7EFD225D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</w:tcBorders>
            <w:shd w:val="clear" w:color="auto" w:fill="auto"/>
          </w:tcPr>
          <w:p w14:paraId="501C4CB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424F79" w:rsidRPr="00AA6937" w14:paraId="5C8C9988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48C6C9E1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70" w:type="dxa"/>
            <w:tcBorders>
              <w:top w:val="nil"/>
            </w:tcBorders>
          </w:tcPr>
          <w:p w14:paraId="28B213CB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2AE12CF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,462</w:t>
            </w: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7B1474A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</w:tcBorders>
          </w:tcPr>
          <w:p w14:paraId="5ACC024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18,984</w:t>
            </w:r>
          </w:p>
        </w:tc>
        <w:tc>
          <w:tcPr>
            <w:tcW w:w="245" w:type="dxa"/>
            <w:tcBorders>
              <w:top w:val="nil"/>
            </w:tcBorders>
          </w:tcPr>
          <w:p w14:paraId="5F7F84DA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14:paraId="3A188818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5A29E5F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</w:tcBorders>
            <w:shd w:val="clear" w:color="auto" w:fill="auto"/>
          </w:tcPr>
          <w:p w14:paraId="14675DF7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109,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424F79" w:rsidRPr="00AA6937" w14:paraId="36371E35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18EAD737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699FE885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36A83180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073</w:t>
            </w: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6D7FC6A7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</w:tcBorders>
          </w:tcPr>
          <w:p w14:paraId="59F4D5A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7,212</w:t>
            </w:r>
          </w:p>
        </w:tc>
        <w:tc>
          <w:tcPr>
            <w:tcW w:w="245" w:type="dxa"/>
            <w:tcBorders>
              <w:top w:val="nil"/>
            </w:tcBorders>
          </w:tcPr>
          <w:p w14:paraId="20B436C4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14:paraId="3CA5B64D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3C4F6B2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</w:tcBorders>
            <w:shd w:val="clear" w:color="auto" w:fill="auto"/>
          </w:tcPr>
          <w:p w14:paraId="4DCFC14A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8,285</w:t>
            </w:r>
          </w:p>
        </w:tc>
      </w:tr>
      <w:tr w:rsidR="00424F79" w:rsidRPr="00AA6937" w14:paraId="7EA8DE98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B8EA76D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70" w:type="dxa"/>
          </w:tcPr>
          <w:p w14:paraId="6F4D6E94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8982180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856</w:t>
            </w:r>
          </w:p>
        </w:tc>
        <w:tc>
          <w:tcPr>
            <w:tcW w:w="240" w:type="dxa"/>
            <w:shd w:val="clear" w:color="auto" w:fill="auto"/>
          </w:tcPr>
          <w:p w14:paraId="4F49D72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</w:tcPr>
          <w:p w14:paraId="5ED0FBF1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(15,080)</w:t>
            </w:r>
          </w:p>
        </w:tc>
        <w:tc>
          <w:tcPr>
            <w:tcW w:w="245" w:type="dxa"/>
          </w:tcPr>
          <w:p w14:paraId="125E2C89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41DF5165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2F42706D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22DFCC2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,776</w:t>
            </w:r>
          </w:p>
        </w:tc>
      </w:tr>
      <w:tr w:rsidR="00424F79" w:rsidRPr="00AA6937" w14:paraId="3B76F87A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F705DEA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</w:tcPr>
          <w:p w14:paraId="3E95F27D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984785C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243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A0A17D3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</w:tcPr>
          <w:p w14:paraId="4040A82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(81)</w:t>
            </w:r>
          </w:p>
        </w:tc>
        <w:tc>
          <w:tcPr>
            <w:tcW w:w="245" w:type="dxa"/>
          </w:tcPr>
          <w:p w14:paraId="0B80E533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6AE58BFF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0338B7D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31F2677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(101)</w:t>
            </w:r>
          </w:p>
        </w:tc>
      </w:tr>
      <w:tr w:rsidR="00424F79" w:rsidRPr="00AA6937" w14:paraId="3FDEBFE5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E27210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4BE7748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96F5B4F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243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305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321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00E928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</w:tcPr>
          <w:p w14:paraId="1A175088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(1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,298)</w:t>
            </w:r>
          </w:p>
        </w:tc>
        <w:tc>
          <w:tcPr>
            <w:tcW w:w="245" w:type="dxa"/>
          </w:tcPr>
          <w:p w14:paraId="0B7939F1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44B07F6F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(2,</w:t>
            </w:r>
            <w:r w:rsidRPr="00724323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97)</w:t>
            </w:r>
          </w:p>
        </w:tc>
        <w:tc>
          <w:tcPr>
            <w:tcW w:w="242" w:type="dxa"/>
          </w:tcPr>
          <w:p w14:paraId="42159798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51658CF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22,016)</w:t>
            </w:r>
          </w:p>
        </w:tc>
      </w:tr>
      <w:tr w:rsidR="00424F79" w:rsidRPr="00AA6937" w14:paraId="36455242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F7482F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3A4F89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E2A443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24323">
              <w:rPr>
                <w:rFonts w:ascii="Angsana New" w:hAnsi="Angsana New" w:cs="Angsana New"/>
                <w:sz w:val="28"/>
                <w:szCs w:val="28"/>
              </w:rPr>
              <w:t>1,449</w:t>
            </w:r>
          </w:p>
        </w:tc>
        <w:tc>
          <w:tcPr>
            <w:tcW w:w="240" w:type="dxa"/>
            <w:shd w:val="clear" w:color="auto" w:fill="auto"/>
          </w:tcPr>
          <w:p w14:paraId="33C4502B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</w:tcPr>
          <w:p w14:paraId="0D44537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</w:tcPr>
          <w:p w14:paraId="1141FD61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2BA23839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0953AF3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6A756F8D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1,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</w:tr>
      <w:tr w:rsidR="00424F79" w:rsidRPr="00AA6937" w14:paraId="141F0632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C71863F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76179C93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DEB076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2432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424587D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</w:tcPr>
          <w:p w14:paraId="71638109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</w:tcPr>
          <w:p w14:paraId="115A2E0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4BA3C064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</w:tcPr>
          <w:p w14:paraId="6418A8F9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211740D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</w:tr>
      <w:tr w:rsidR="00753C43" w:rsidRPr="00AA6937" w14:paraId="2891325E" w14:textId="77777777" w:rsidTr="00753C43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40A6B2B6" w14:textId="07929FA5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</w:tcPr>
          <w:p w14:paraId="5622BA12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492919" w14:textId="77777777" w:rsidR="00753C43" w:rsidRPr="0072432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ABA4E6B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</w:tcPr>
          <w:p w14:paraId="685F2A66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25EA687E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</w:tcPr>
          <w:p w14:paraId="2CB770A8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1469B06E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shd w:val="clear" w:color="auto" w:fill="auto"/>
          </w:tcPr>
          <w:p w14:paraId="35A225CE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53C43" w:rsidRPr="00AA6937" w14:paraId="202B725B" w14:textId="77777777" w:rsidTr="00753C43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53D6557" w14:textId="587C4982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2A4FA2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D3DCCB8" w14:textId="77777777" w:rsidR="00753C43" w:rsidRPr="0072432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76E3AAFF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1723F818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917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9F16325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14:paraId="1C7565A6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EC957A9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6D34DDBC" w14:textId="77777777" w:rsidR="00753C43" w:rsidRPr="00AA693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6,577</w:t>
            </w:r>
          </w:p>
        </w:tc>
      </w:tr>
      <w:tr w:rsidR="00424F79" w:rsidRPr="00AA6937" w14:paraId="31B66CB8" w14:textId="77777777" w:rsidTr="00753C43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DCEC6A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BB99C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2083E2A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5,536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5145B24A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79D5A35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9,297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3E80E0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14:paraId="486E2EA1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5FFB067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7D1F380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,8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</w:tr>
      <w:tr w:rsidR="00424F79" w:rsidRPr="00AA6937" w14:paraId="55F74448" w14:textId="77777777" w:rsidTr="00753C43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E759D98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A4EBF4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2FCF4DD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</w:rPr>
              <w:t>772</w:t>
            </w:r>
            <w:r w:rsidRPr="007243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D4A9AA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421ACBE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(121,757)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90C7C3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single" w:sz="4" w:space="0" w:color="auto"/>
            </w:tcBorders>
          </w:tcPr>
          <w:p w14:paraId="0F05042C" w14:textId="77777777" w:rsidR="00424F79" w:rsidRPr="00AA6937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E7DD171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4BD8C480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650,61</w:t>
            </w:r>
            <w:r w:rsidRPr="00AA693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24F79" w:rsidRPr="00AA6937" w14:paraId="455EF526" w14:textId="77777777" w:rsidTr="00753C43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0A035993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0869A2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92D1E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3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638,395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1D49364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332745B6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(114,806)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4AA1D8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0D3C7A2D" w14:textId="77777777" w:rsidR="00424F79" w:rsidRPr="00724323" w:rsidRDefault="00424F79" w:rsidP="00724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2432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(2,397)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427BC8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973DE" w14:textId="77777777" w:rsidR="00424F79" w:rsidRPr="00AA6937" w:rsidRDefault="00424F79" w:rsidP="0042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521,192</w:t>
            </w:r>
          </w:p>
        </w:tc>
      </w:tr>
    </w:tbl>
    <w:p w14:paraId="50610C04" w14:textId="77777777" w:rsidR="00893E11" w:rsidRDefault="00893E11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F37605" w14:textId="77777777" w:rsidR="00893E11" w:rsidRDefault="00893E11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5A1EF7D5" w14:textId="0F6B2191" w:rsidR="00893E11" w:rsidRDefault="00893E11" w:rsidP="003C5E82">
      <w:pPr>
        <w:spacing w:line="350" w:lineRule="exact"/>
        <w:rPr>
          <w:rFonts w:ascii="Angsana New" w:hAnsi="Angsana New" w:cs="Angsana New"/>
          <w:sz w:val="30"/>
          <w:szCs w:val="30"/>
        </w:rPr>
        <w:sectPr w:rsidR="00893E11" w:rsidSect="00424F79"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553B67" w:rsidRPr="00AA6937" w14:paraId="33E21C27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FEA207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ED2D0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0CE47827" w14:textId="1575D0B2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712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53B67" w:rsidRPr="00AA6937" w14:paraId="39D75528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47AED4B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2C3E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22578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246168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62B9B370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AA693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5B5AB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6B71CC5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553B67" w:rsidRPr="00AA6937" w14:paraId="6FE7780B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4EAC41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7150B2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3161D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82DF7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1BC32C0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97CB59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304EA89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A74B3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0FCDE4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3B67" w:rsidRPr="00AA6937" w14:paraId="6F5F611C" w14:textId="77777777" w:rsidTr="00CE4BA1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1DF537AF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AA693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365E77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76D0D6E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08F5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6A3C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FD415C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7BC13DC9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6C4048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6EAD22A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8D5E1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3B67" w:rsidRPr="00AA6937" w14:paraId="78BFAB2A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91D575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BD13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1B85D81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A693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B67" w:rsidRPr="00AA6937" w14:paraId="3A8E3042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6C166F0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E5AA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D87CEE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3D7C2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FD06E6E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7A296DB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2263EE90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3CA60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837AA5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53B67" w:rsidRPr="00AA6937" w14:paraId="55DD1B48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BDE2259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8B06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AF389C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F9598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7EC7FC3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6EE2F16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1A913144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1BC21D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F2A627" w14:textId="77777777" w:rsidR="00553B67" w:rsidRPr="00AA6937" w:rsidRDefault="00553B67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1768A" w:rsidRPr="00AA6937" w14:paraId="2D11C885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1E6C6F67" w14:textId="42D3594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</w:tcBorders>
          </w:tcPr>
          <w:p w14:paraId="40FA7884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3EE3F56" w14:textId="26B916DD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513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600A8D9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225A682C" w14:textId="0405E6F3" w:rsidR="00A1768A" w:rsidRPr="00AA6937" w:rsidRDefault="00A1768A" w:rsidP="008D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(81</w:t>
            </w:r>
            <w:r w:rsidR="005F483D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</w:tcPr>
          <w:p w14:paraId="015B2393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20706BBC" w14:textId="6D4B30A0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3E1E105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B823400" w14:textId="52DF2655" w:rsidR="00A1768A" w:rsidRPr="00AA6937" w:rsidRDefault="00A1768A" w:rsidP="00C8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7,696</w:t>
            </w:r>
          </w:p>
        </w:tc>
      </w:tr>
      <w:tr w:rsidR="00A1768A" w:rsidRPr="00AA6937" w14:paraId="6152A523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E465050" w14:textId="548B7D6C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0A83D72C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EE258BF" w14:textId="4211419C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471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C738635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06F06B9C" w14:textId="502A2B48" w:rsidR="00A1768A" w:rsidRPr="00AA6937" w:rsidRDefault="00A1768A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(8,704)</w:t>
            </w:r>
          </w:p>
        </w:tc>
        <w:tc>
          <w:tcPr>
            <w:tcW w:w="340" w:type="dxa"/>
            <w:tcBorders>
              <w:top w:val="nil"/>
            </w:tcBorders>
          </w:tcPr>
          <w:p w14:paraId="505CF6AB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196FE467" w14:textId="663301BF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499F491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14864DF" w14:textId="44CE0E43" w:rsidR="00A1768A" w:rsidRPr="00AA6937" w:rsidRDefault="00A1768A" w:rsidP="00C8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(61,175)</w:t>
            </w:r>
          </w:p>
        </w:tc>
      </w:tr>
      <w:tr w:rsidR="00A1768A" w:rsidRPr="00AA6937" w14:paraId="62EFEF68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A961FA9" w14:textId="65A8BE96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2C49581C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4C5E91D" w14:textId="71EA7FB8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78CC732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3EC26B7B" w14:textId="5B5745AA" w:rsidR="00A1768A" w:rsidRPr="00AA6937" w:rsidRDefault="007A73D1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(260)</w:t>
            </w:r>
          </w:p>
        </w:tc>
        <w:tc>
          <w:tcPr>
            <w:tcW w:w="340" w:type="dxa"/>
            <w:tcBorders>
              <w:top w:val="nil"/>
            </w:tcBorders>
          </w:tcPr>
          <w:p w14:paraId="43A22EDE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3FECC4AE" w14:textId="138E6B36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9420C5E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5E16516" w14:textId="347AD221" w:rsidR="00A1768A" w:rsidRPr="00AA6937" w:rsidRDefault="007A73D1" w:rsidP="00C8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A1768A" w:rsidRPr="00AA6937" w14:paraId="04B7966A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BFAD048" w14:textId="74478998" w:rsidR="00A1768A" w:rsidRPr="00F71283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20153ECA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A167CAF" w14:textId="77777777" w:rsidR="00A1768A" w:rsidRPr="00F71283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BBA3357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14:paraId="315094C8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14:paraId="7B688003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</w:tcPr>
          <w:p w14:paraId="7303FE9B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B4B6289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6102712" w14:textId="77777777" w:rsidR="00A1768A" w:rsidRPr="00AA6937" w:rsidRDefault="00A1768A" w:rsidP="00C8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1768A" w:rsidRPr="00AA6937" w14:paraId="4FA50E19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9C050B5" w14:textId="17975832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51E5071F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A4F0228" w14:textId="4D907DEF" w:rsidR="00A1768A" w:rsidRPr="00CA425B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2412A6D4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7A96D4E0" w14:textId="22B46968" w:rsidR="00A1768A" w:rsidRPr="00AA6937" w:rsidRDefault="00A1768A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16</w:t>
            </w:r>
            <w:r w:rsidR="007A73D1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340" w:type="dxa"/>
          </w:tcPr>
          <w:p w14:paraId="0771889E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2992D6F6" w14:textId="59B3AFF0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14D72BD" w14:textId="77777777" w:rsidR="00A1768A" w:rsidRPr="00AA6937" w:rsidRDefault="00A1768A" w:rsidP="00A17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3376832" w14:textId="736C5CF5" w:rsidR="00A1768A" w:rsidRPr="00AA6937" w:rsidRDefault="00A1768A" w:rsidP="00C8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1,51</w:t>
            </w:r>
            <w:r w:rsidR="007A73D1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</w:tr>
      <w:tr w:rsidR="001B3460" w:rsidRPr="00AA6937" w14:paraId="74F1A774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A1AA273" w14:textId="63E8F2B0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3AD6CAFA" w14:textId="77777777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D35B14F" w14:textId="102DC832" w:rsidR="001B3460" w:rsidRPr="00CA425B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E01164" w14:textId="77777777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0208268A" w14:textId="517C743B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6,181</w:t>
            </w:r>
          </w:p>
        </w:tc>
        <w:tc>
          <w:tcPr>
            <w:tcW w:w="340" w:type="dxa"/>
          </w:tcPr>
          <w:p w14:paraId="0DBB1D54" w14:textId="77777777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5E60E4E6" w14:textId="5D71624D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63A440A" w14:textId="77777777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4511078" w14:textId="1200633D" w:rsidR="001B3460" w:rsidRPr="00AA6937" w:rsidRDefault="001B3460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5,986</w:t>
            </w:r>
          </w:p>
        </w:tc>
      </w:tr>
      <w:tr w:rsidR="0050544B" w:rsidRPr="00AA6937" w14:paraId="0A3936C2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4DA5A2A" w14:textId="2E2C59F3" w:rsidR="0050544B" w:rsidRPr="00F71283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544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</w:tcPr>
          <w:p w14:paraId="37C1C4BD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FA56B71" w14:textId="77777777" w:rsidR="0050544B" w:rsidRPr="00753C43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178D4B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2A94356A" w14:textId="77777777" w:rsidR="0050544B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</w:tcPr>
          <w:p w14:paraId="12D1DBB5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17E66B13" w14:textId="77777777" w:rsidR="0050544B" w:rsidRPr="00F71283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DA673D7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B70B4B" w14:textId="77777777" w:rsidR="0050544B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0544B" w:rsidRPr="00AA6937" w14:paraId="600C1397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65C4EEE" w14:textId="313709D7" w:rsidR="0050544B" w:rsidRPr="00F71283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</w:tcPr>
          <w:p w14:paraId="3E4CB702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015AA8F" w14:textId="4C85560D" w:rsidR="0050544B" w:rsidRPr="00753C43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CF9D3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1049179B" w14:textId="1C2D0542" w:rsidR="0050544B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30,331</w:t>
            </w:r>
          </w:p>
        </w:tc>
        <w:tc>
          <w:tcPr>
            <w:tcW w:w="340" w:type="dxa"/>
          </w:tcPr>
          <w:p w14:paraId="5F1B43D6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3406613A" w14:textId="5BAED9A9" w:rsidR="0050544B" w:rsidRPr="00F71283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3CCCAE7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2910225" w14:textId="204896EE" w:rsidR="0050544B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30,331</w:t>
            </w:r>
          </w:p>
        </w:tc>
      </w:tr>
      <w:tr w:rsidR="0050544B" w:rsidRPr="00AA6937" w14:paraId="4C877840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75B20180" w14:textId="48393AE4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48F08F26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B08430" w14:textId="2B26C646" w:rsidR="0050544B" w:rsidRPr="00CA425B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519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970</w:t>
            </w:r>
          </w:p>
        </w:tc>
        <w:tc>
          <w:tcPr>
            <w:tcW w:w="236" w:type="dxa"/>
            <w:shd w:val="clear" w:color="auto" w:fill="auto"/>
          </w:tcPr>
          <w:p w14:paraId="41CC080B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</w:tcPr>
          <w:p w14:paraId="4B5D6955" w14:textId="42C3C0AB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0" w:type="dxa"/>
          </w:tcPr>
          <w:p w14:paraId="599ECBD4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</w:tcPr>
          <w:p w14:paraId="3BFE57B6" w14:textId="61D51530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777B6D6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6AE01CA" w14:textId="4BBCD7A8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519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970</w:t>
            </w:r>
          </w:p>
        </w:tc>
      </w:tr>
      <w:tr w:rsidR="0050544B" w:rsidRPr="00AA6937" w14:paraId="6DBB89CF" w14:textId="77777777" w:rsidTr="00CE4BA1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372239C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A693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CDCC2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DC415" w14:textId="217503C5" w:rsidR="0050544B" w:rsidRPr="00753C43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477,430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985004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4282FF" w14:textId="1A1026B3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50" w:lineRule="exact"/>
              <w:ind w:left="-108" w:right="6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  <w:r w:rsidR="007A73D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6,892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6A82670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1BD75A33" w14:textId="1B77EA3F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50" w:lineRule="exact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C2341" w14:textId="77777777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14E73" w14:textId="093F4AA5" w:rsidR="0050544B" w:rsidRPr="00AA6937" w:rsidRDefault="0050544B" w:rsidP="005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504,</w:t>
            </w:r>
            <w:r w:rsidR="007A73D1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322</w:t>
            </w:r>
          </w:p>
        </w:tc>
      </w:tr>
    </w:tbl>
    <w:p w14:paraId="715408FF" w14:textId="77777777" w:rsidR="00553B67" w:rsidRPr="00CF1517" w:rsidRDefault="00553B67" w:rsidP="003C5E82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524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70"/>
        <w:gridCol w:w="1260"/>
        <w:gridCol w:w="270"/>
        <w:gridCol w:w="1080"/>
        <w:gridCol w:w="266"/>
        <w:gridCol w:w="1248"/>
      </w:tblGrid>
      <w:tr w:rsidR="00786727" w:rsidRPr="005C6297" w14:paraId="7B7D07D3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3A1810F9" w14:textId="77777777" w:rsidR="00786727" w:rsidRPr="00F71283" w:rsidRDefault="00786727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4FE23E" w14:textId="77777777" w:rsidR="00786727" w:rsidRPr="005C6297" w:rsidRDefault="00786727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54" w:type="dxa"/>
            <w:gridSpan w:val="7"/>
            <w:tcBorders>
              <w:top w:val="nil"/>
              <w:bottom w:val="nil"/>
            </w:tcBorders>
          </w:tcPr>
          <w:p w14:paraId="2EA4988C" w14:textId="0B0195FA" w:rsidR="00786727" w:rsidRPr="005C6297" w:rsidRDefault="00786727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F712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53C43" w:rsidRPr="005C6297" w14:paraId="0415CCF7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2D0E8754" w14:textId="38D76CBE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14FC5D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5222AEA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D53684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</w:tcPr>
          <w:p w14:paraId="009921D3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629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5C6297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5C629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DB35427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</w:tcPr>
          <w:p w14:paraId="33B00DFF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753C43" w:rsidRPr="005C6297" w14:paraId="47D86122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5364C8FA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FD90527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A7943E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C62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ED7BB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D6E62A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C629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48D32A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D9E07A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C629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38589A7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</w:tcPr>
          <w:p w14:paraId="54FEA3A2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C62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3C43" w:rsidRPr="005C6297" w14:paraId="6917DF13" w14:textId="77777777" w:rsidTr="00CE4BA1">
        <w:trPr>
          <w:cantSplit/>
          <w:trHeight w:hRule="exact" w:val="366"/>
          <w:tblHeader/>
        </w:trPr>
        <w:tc>
          <w:tcPr>
            <w:tcW w:w="3600" w:type="dxa"/>
            <w:shd w:val="clear" w:color="auto" w:fill="auto"/>
          </w:tcPr>
          <w:p w14:paraId="531322AD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5C6297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EAE0E27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61DBF1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C629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5C62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F6413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F73C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C629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7377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654D7EB0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20A57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6297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</w:tcPr>
          <w:p w14:paraId="0E5394BC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14:paraId="377D9DB4" w14:textId="77777777" w:rsidR="00753C43" w:rsidRPr="005C6297" w:rsidRDefault="00753C43" w:rsidP="0047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C629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C62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7250" w:rsidRPr="005C6297" w14:paraId="21EC310C" w14:textId="77777777" w:rsidTr="009D31B5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AAF1E54" w14:textId="3F38BF07" w:rsidR="00227250" w:rsidRPr="005C6297" w:rsidRDefault="00227250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36BEAEF" w14:textId="77777777" w:rsidR="00227250" w:rsidRPr="005C6297" w:rsidRDefault="00227250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54" w:type="dxa"/>
            <w:gridSpan w:val="7"/>
            <w:tcBorders>
              <w:top w:val="nil"/>
            </w:tcBorders>
            <w:shd w:val="clear" w:color="auto" w:fill="auto"/>
          </w:tcPr>
          <w:p w14:paraId="62459183" w14:textId="7F053453" w:rsidR="00227250" w:rsidRPr="005C6297" w:rsidRDefault="00227250" w:rsidP="0022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C629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3C43" w:rsidRPr="005C6297" w14:paraId="1CFC477D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24EF7497" w14:textId="08905892" w:rsidR="00753C43" w:rsidRPr="00F7128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29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01D3CCC0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56287BD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FE3B07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72B2C18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478988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9740724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6342B6A9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</w:tcPr>
          <w:p w14:paraId="11664F48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53C43" w:rsidRPr="005C6297" w14:paraId="14875E89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76FA19C" w14:textId="24A2A000" w:rsidR="00753C43" w:rsidRPr="00F7128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</w:tcBorders>
          </w:tcPr>
          <w:p w14:paraId="10524A36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FF5BA95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103AC1C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4EEA10A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1A4C192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8A2B5B6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2521DF62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</w:tcPr>
          <w:p w14:paraId="1F838B65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53C43" w:rsidRPr="005C6297" w14:paraId="235F3BC5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  <w:vAlign w:val="bottom"/>
          </w:tcPr>
          <w:p w14:paraId="7D2266C2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</w:tcBorders>
          </w:tcPr>
          <w:p w14:paraId="2162393C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03A6C7E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679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C60F25D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E3EDCC2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4,834</w:t>
            </w:r>
          </w:p>
        </w:tc>
        <w:tc>
          <w:tcPr>
            <w:tcW w:w="270" w:type="dxa"/>
            <w:tcBorders>
              <w:top w:val="nil"/>
            </w:tcBorders>
          </w:tcPr>
          <w:p w14:paraId="2CA7EBCC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10DCB79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6" w:type="dxa"/>
            <w:tcBorders>
              <w:top w:val="nil"/>
            </w:tcBorders>
          </w:tcPr>
          <w:p w14:paraId="4943BD0B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</w:tcPr>
          <w:p w14:paraId="46B831E7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513</w:t>
            </w:r>
          </w:p>
        </w:tc>
      </w:tr>
      <w:tr w:rsidR="00753C43" w:rsidRPr="005C6297" w14:paraId="22602500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784A7AC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20F9B7D6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70E4CA8" w14:textId="77777777" w:rsidR="00753C43" w:rsidRPr="005C6297" w:rsidRDefault="00753C43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758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A9FA08C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8DEFAB2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351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6D443E5A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E18EBAB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362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66" w:type="dxa"/>
            <w:tcBorders>
              <w:top w:val="nil"/>
            </w:tcBorders>
          </w:tcPr>
          <w:p w14:paraId="4D15EB64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nil"/>
            </w:tcBorders>
            <w:shd w:val="clear" w:color="auto" w:fill="auto"/>
          </w:tcPr>
          <w:p w14:paraId="5CF4474C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52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471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53C43" w:rsidRPr="005C6297" w14:paraId="651CDF1F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5D78242D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7D3CED2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3B24653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2940B78B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2CE1DB9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570DF6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EBF6259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6" w:type="dxa"/>
          </w:tcPr>
          <w:p w14:paraId="7F2CAAD9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shd w:val="clear" w:color="auto" w:fill="auto"/>
          </w:tcPr>
          <w:p w14:paraId="6FA341B6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260</w:t>
            </w:r>
          </w:p>
        </w:tc>
      </w:tr>
      <w:tr w:rsidR="00753C43" w:rsidRPr="005C6297" w14:paraId="54F82039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FF79F12" w14:textId="6961C737" w:rsidR="00753C43" w:rsidRPr="00F7128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</w:tcPr>
          <w:p w14:paraId="299E38C0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5F3F4F8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09920D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934F342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65129B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3877FCD" w14:textId="77777777" w:rsidR="00753C43" w:rsidRPr="00F7128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66" w:type="dxa"/>
          </w:tcPr>
          <w:p w14:paraId="103EBDDB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shd w:val="clear" w:color="auto" w:fill="auto"/>
          </w:tcPr>
          <w:p w14:paraId="520640FE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53C43" w:rsidRPr="005C6297" w14:paraId="7751642F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1FA899C8" w14:textId="7D8A9A72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A6937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3408D487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1CE1582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092</w:t>
            </w:r>
          </w:p>
        </w:tc>
        <w:tc>
          <w:tcPr>
            <w:tcW w:w="270" w:type="dxa"/>
            <w:shd w:val="clear" w:color="auto" w:fill="auto"/>
          </w:tcPr>
          <w:p w14:paraId="6A1C0D97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142533D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270" w:type="dxa"/>
          </w:tcPr>
          <w:p w14:paraId="78802EE3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93B199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6" w:type="dxa"/>
          </w:tcPr>
          <w:p w14:paraId="05113398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shd w:val="clear" w:color="auto" w:fill="auto"/>
          </w:tcPr>
          <w:p w14:paraId="7FF50F1A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353</w:t>
            </w:r>
          </w:p>
        </w:tc>
      </w:tr>
      <w:tr w:rsidR="00753C43" w:rsidRPr="005C6297" w14:paraId="5896EC6A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087D5624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0F0A55ED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A8F2264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72023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8088EF7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195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619908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A38C782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6" w:type="dxa"/>
          </w:tcPr>
          <w:p w14:paraId="1F4AACF5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shd w:val="clear" w:color="auto" w:fill="auto"/>
          </w:tcPr>
          <w:p w14:paraId="0ED9E79B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195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753C43" w:rsidRPr="005C6297" w14:paraId="2AA4EA7E" w14:textId="77777777" w:rsidTr="00CE4BA1">
        <w:trPr>
          <w:cantSplit/>
          <w:trHeight w:hRule="exact" w:val="366"/>
        </w:trPr>
        <w:tc>
          <w:tcPr>
            <w:tcW w:w="3600" w:type="dxa"/>
            <w:shd w:val="clear" w:color="auto" w:fill="auto"/>
          </w:tcPr>
          <w:p w14:paraId="30F886CF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227CBC94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5B2C58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sz w:val="28"/>
                <w:szCs w:val="28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</w:rPr>
              <w:t>641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12C0F6C0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0FC6E1DE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71283">
              <w:rPr>
                <w:rFonts w:ascii="Angsana New" w:hAnsi="Angsana New" w:cs="Angsana New"/>
                <w:sz w:val="28"/>
                <w:szCs w:val="28"/>
              </w:rPr>
              <w:t>757</w:t>
            </w:r>
            <w:r w:rsidRPr="00753C4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D3CB60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72E17E3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6" w:type="dxa"/>
          </w:tcPr>
          <w:p w14:paraId="6E573C86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shd w:val="clear" w:color="auto" w:fill="auto"/>
          </w:tcPr>
          <w:p w14:paraId="23B9D173" w14:textId="77777777" w:rsidR="00753C43" w:rsidRPr="005C6297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519</w:t>
            </w:r>
            <w:r w:rsidRPr="00F7128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53C43">
              <w:rPr>
                <w:rFonts w:ascii="Angsana New" w:hAnsi="Angsana New" w:cs="Angsana New"/>
                <w:sz w:val="28"/>
                <w:szCs w:val="28"/>
                <w:lang w:val="en-GB"/>
              </w:rPr>
              <w:t>970</w:t>
            </w:r>
          </w:p>
        </w:tc>
      </w:tr>
      <w:tr w:rsidR="00753C43" w:rsidRPr="005C6297" w14:paraId="7948BB95" w14:textId="77777777" w:rsidTr="00CE4BA1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  <w:shd w:val="clear" w:color="auto" w:fill="auto"/>
          </w:tcPr>
          <w:p w14:paraId="13C4A2B7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C62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50138" w14:textId="77777777" w:rsidR="00753C43" w:rsidRPr="005C6297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ABAB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1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607,000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728F4B" w14:textId="77777777" w:rsidR="00753C43" w:rsidRPr="00753C43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F017B8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3C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(129,208)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CAE834" w14:textId="77777777" w:rsidR="00753C43" w:rsidRPr="00753C43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ADE1E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53C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(362)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7680CD3" w14:textId="77777777" w:rsidR="00753C43" w:rsidRPr="00753C43" w:rsidRDefault="00753C43" w:rsidP="00461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0D218" w14:textId="77777777" w:rsidR="00753C43" w:rsidRPr="00753C43" w:rsidRDefault="00753C43" w:rsidP="00753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53C4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477,430</w:t>
            </w:r>
          </w:p>
        </w:tc>
      </w:tr>
    </w:tbl>
    <w:p w14:paraId="2420AA61" w14:textId="77777777" w:rsidR="005C6297" w:rsidRDefault="005C6297" w:rsidP="003C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27176544" w14:textId="77777777" w:rsidR="00416692" w:rsidRDefault="00416692" w:rsidP="00710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493BCDA" w14:textId="0331AC05" w:rsidR="007105C2" w:rsidRDefault="007105C2" w:rsidP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ขาดทุนทางภาษีจะสิ้นสุดในระหว่าง</w:t>
      </w:r>
      <w:r w:rsidRPr="000C026D">
        <w:rPr>
          <w:rFonts w:ascii="Angsana New" w:hAnsi="Angsana New" w:cs="Angsana New"/>
          <w:spacing w:val="-2"/>
          <w:sz w:val="30"/>
          <w:szCs w:val="30"/>
          <w:cs/>
        </w:rPr>
        <w:t xml:space="preserve">ปี </w:t>
      </w:r>
      <w:r w:rsidRPr="004E193D">
        <w:rPr>
          <w:rFonts w:ascii="Angsana New" w:hAnsi="Angsana New" w:cs="Angsana New"/>
          <w:spacing w:val="-2"/>
          <w:sz w:val="30"/>
          <w:szCs w:val="30"/>
        </w:rPr>
        <w:t>256</w:t>
      </w:r>
      <w:r w:rsidR="004E193D" w:rsidRPr="004E193D">
        <w:rPr>
          <w:rFonts w:ascii="Angsana New" w:hAnsi="Angsana New" w:cs="Angsana New"/>
          <w:spacing w:val="-2"/>
          <w:sz w:val="30"/>
          <w:szCs w:val="30"/>
        </w:rPr>
        <w:t>5</w:t>
      </w:r>
      <w:r w:rsidRPr="000C02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C026D">
        <w:rPr>
          <w:rFonts w:ascii="Angsana New" w:hAnsi="Angsana New" w:cs="Angsana New" w:hint="cs"/>
          <w:spacing w:val="-2"/>
          <w:sz w:val="30"/>
          <w:szCs w:val="30"/>
          <w:cs/>
        </w:rPr>
        <w:t>ถึงปี</w:t>
      </w:r>
      <w:r w:rsidRPr="000C026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C026D">
        <w:rPr>
          <w:rFonts w:ascii="Angsana New" w:hAnsi="Angsana New" w:cs="Angsana New"/>
          <w:spacing w:val="-2"/>
          <w:sz w:val="30"/>
          <w:szCs w:val="30"/>
        </w:rPr>
        <w:t>2570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โดย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4B0B8A">
        <w:rPr>
          <w:rFonts w:ascii="Angsana New" w:hAnsi="Angsana New" w:cs="Angsana New"/>
          <w:spacing w:val="-2"/>
          <w:sz w:val="30"/>
          <w:szCs w:val="30"/>
        </w:rPr>
        <w:t>3</w:t>
      </w:r>
      <w:r w:rsidRPr="00E967B9">
        <w:rPr>
          <w:rFonts w:ascii="Angsana New" w:hAnsi="Angsana New" w:cs="Angsana New"/>
          <w:spacing w:val="-2"/>
          <w:sz w:val="30"/>
          <w:szCs w:val="30"/>
        </w:rPr>
        <w:t>1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086D0E">
        <w:rPr>
          <w:rFonts w:ascii="Angsana New" w:hAnsi="Angsana New" w:cs="Angsana New"/>
          <w:spacing w:val="-2"/>
          <w:sz w:val="30"/>
          <w:szCs w:val="30"/>
        </w:rPr>
        <w:t>2</w:t>
      </w:r>
      <w:r w:rsidRPr="00360B44">
        <w:rPr>
          <w:rFonts w:ascii="Angsana New" w:hAnsi="Angsana New" w:cs="Angsana New"/>
          <w:spacing w:val="-2"/>
          <w:sz w:val="30"/>
          <w:szCs w:val="30"/>
        </w:rPr>
        <w:t>56</w:t>
      </w:r>
      <w:r>
        <w:rPr>
          <w:rFonts w:ascii="Angsana New" w:hAnsi="Angsana New" w:cs="Angsana New"/>
          <w:spacing w:val="-2"/>
          <w:sz w:val="30"/>
          <w:szCs w:val="30"/>
        </w:rPr>
        <w:t>4</w:t>
      </w:r>
      <w:r w:rsidRPr="00CF15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กลุ่มบริษัทมีผลแตกต่างชั่วคราว</w:t>
      </w:r>
      <w:r w:rsidRPr="00CF1517">
        <w:rPr>
          <w:rFonts w:ascii="Angsana New" w:hAnsi="Angsana New" w:cs="Angsana New"/>
          <w:spacing w:val="2"/>
          <w:sz w:val="30"/>
          <w:szCs w:val="30"/>
          <w:cs/>
        </w:rPr>
        <w:t>ที่เกิดจากขาดทุนทางภาษีที่ยังไม่ได้ใช้เป็น</w:t>
      </w:r>
      <w:r w:rsidRPr="00DA46DB">
        <w:rPr>
          <w:rFonts w:ascii="Angsana New" w:hAnsi="Angsana New" w:cs="Angsana New"/>
          <w:spacing w:val="2"/>
          <w:sz w:val="30"/>
          <w:szCs w:val="30"/>
          <w:cs/>
        </w:rPr>
        <w:t>จำนวนเงิน</w:t>
      </w:r>
      <w:r w:rsidRPr="00DA46D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1B3460">
        <w:rPr>
          <w:rFonts w:ascii="Angsana New" w:hAnsi="Angsana New" w:cs="Angsana New"/>
          <w:spacing w:val="2"/>
          <w:sz w:val="30"/>
          <w:szCs w:val="30"/>
        </w:rPr>
        <w:t>3,293</w:t>
      </w:r>
      <w:r w:rsidRPr="00DA46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46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46D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DA46DB">
        <w:rPr>
          <w:rFonts w:ascii="Angsana New" w:hAnsi="Angsana New" w:cs="Angsana New"/>
          <w:i/>
          <w:iCs/>
          <w:sz w:val="30"/>
          <w:szCs w:val="30"/>
        </w:rPr>
        <w:t xml:space="preserve">2563: </w:t>
      </w:r>
      <w:r w:rsidR="001B3460">
        <w:rPr>
          <w:rFonts w:ascii="Angsana New" w:hAnsi="Angsana New" w:cs="Angsana New"/>
          <w:i/>
          <w:iCs/>
          <w:sz w:val="30"/>
          <w:szCs w:val="30"/>
        </w:rPr>
        <w:t>1,948</w:t>
      </w:r>
      <w:r w:rsidRPr="00DA46D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A46D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DA46DB">
        <w:rPr>
          <w:rFonts w:ascii="Angsana New" w:hAnsi="Angsana New" w:cs="Angsana New"/>
          <w:sz w:val="30"/>
          <w:szCs w:val="30"/>
          <w:cs/>
        </w:rPr>
        <w:t xml:space="preserve"> ซึ่งไม่ได้นำไป</w:t>
      </w:r>
      <w:r w:rsidRPr="00DA46DB">
        <w:rPr>
          <w:rFonts w:ascii="Angsana New" w:hAnsi="Angsana New" w:cs="Angsana New"/>
          <w:spacing w:val="-4"/>
          <w:sz w:val="30"/>
          <w:szCs w:val="30"/>
          <w:cs/>
        </w:rPr>
        <w:t>รวมในการคำนวณสินทรัพย์ภาษีเงินได้รอการตัดบัญชีเพื่อรับรู้ในงบแสดงฐานะการเงิน</w:t>
      </w:r>
      <w:r w:rsidRPr="00DA46DB">
        <w:rPr>
          <w:rFonts w:ascii="Angsana New" w:hAnsi="Angsana New" w:cs="Angsana New"/>
          <w:spacing w:val="2"/>
          <w:sz w:val="30"/>
          <w:szCs w:val="30"/>
          <w:cs/>
        </w:rPr>
        <w:t>รวมเป็นจำนวนเงิน</w:t>
      </w:r>
      <w:r w:rsidRPr="00DA46D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1B3460">
        <w:rPr>
          <w:rFonts w:ascii="Angsana New" w:hAnsi="Angsana New" w:cs="Angsana New"/>
          <w:spacing w:val="2"/>
          <w:sz w:val="30"/>
          <w:szCs w:val="30"/>
        </w:rPr>
        <w:t>659</w:t>
      </w:r>
      <w:r w:rsidR="00416692" w:rsidRPr="00DA46D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A46DB">
        <w:rPr>
          <w:rFonts w:ascii="Angsana New" w:hAnsi="Angsana New" w:cs="Angsana New"/>
          <w:spacing w:val="2"/>
          <w:sz w:val="30"/>
          <w:szCs w:val="30"/>
          <w:cs/>
        </w:rPr>
        <w:t>ล้าน</w:t>
      </w:r>
      <w:r w:rsidRPr="00CF1517">
        <w:rPr>
          <w:rFonts w:ascii="Angsana New" w:hAnsi="Angsana New" w:cs="Angsana New"/>
          <w:spacing w:val="2"/>
          <w:sz w:val="30"/>
          <w:szCs w:val="30"/>
          <w:cs/>
        </w:rPr>
        <w:t xml:space="preserve">บาท </w:t>
      </w:r>
      <w:r w:rsidRPr="00CF1517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(</w:t>
      </w:r>
      <w:r w:rsidRPr="00086D0E">
        <w:rPr>
          <w:rFonts w:ascii="Angsana New" w:hAnsi="Angsana New" w:cs="Angsana New"/>
          <w:i/>
          <w:iCs/>
          <w:spacing w:val="2"/>
          <w:sz w:val="30"/>
          <w:szCs w:val="30"/>
        </w:rPr>
        <w:t>2</w:t>
      </w:r>
      <w:r w:rsidRPr="00360B44">
        <w:rPr>
          <w:rFonts w:ascii="Angsana New" w:hAnsi="Angsana New" w:cs="Angsana New"/>
          <w:i/>
          <w:iCs/>
          <w:spacing w:val="2"/>
          <w:sz w:val="30"/>
          <w:szCs w:val="30"/>
        </w:rPr>
        <w:t>56</w:t>
      </w:r>
      <w:r>
        <w:rPr>
          <w:rFonts w:ascii="Angsana New" w:hAnsi="Angsana New" w:cs="Angsana New"/>
          <w:i/>
          <w:iCs/>
          <w:spacing w:val="2"/>
          <w:sz w:val="30"/>
          <w:szCs w:val="30"/>
        </w:rPr>
        <w:t>3</w:t>
      </w:r>
      <w:r w:rsidRPr="00CF1517">
        <w:rPr>
          <w:rFonts w:ascii="Angsana New" w:hAnsi="Angsana New" w:cs="Angsana New"/>
          <w:i/>
          <w:iCs/>
          <w:spacing w:val="2"/>
          <w:sz w:val="30"/>
          <w:szCs w:val="30"/>
        </w:rPr>
        <w:t xml:space="preserve">: </w:t>
      </w:r>
      <w:r w:rsidR="001B3460">
        <w:rPr>
          <w:rFonts w:ascii="Angsana New" w:hAnsi="Angsana New" w:cs="Angsana New"/>
          <w:i/>
          <w:iCs/>
          <w:spacing w:val="2"/>
          <w:sz w:val="30"/>
          <w:szCs w:val="30"/>
        </w:rPr>
        <w:t>390</w:t>
      </w:r>
      <w:r w:rsidRPr="00CF1517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 xml:space="preserve"> ล้านบาท) </w:t>
      </w:r>
      <w:r w:rsidRPr="00CF1517">
        <w:rPr>
          <w:rFonts w:ascii="Angsana New" w:hAnsi="Angsana New" w:cs="Angsana New"/>
          <w:spacing w:val="2"/>
          <w:sz w:val="30"/>
          <w:szCs w:val="30"/>
          <w:cs/>
        </w:rPr>
        <w:t>เนื่องจากความไม่แน่นอนที่จะใช้ประโยชน์ทางภาษีจาก</w:t>
      </w:r>
      <w:r w:rsidRPr="00CF1517">
        <w:rPr>
          <w:rFonts w:ascii="Angsana New" w:hAnsi="Angsana New" w:cs="Angsana New"/>
          <w:sz w:val="30"/>
          <w:szCs w:val="30"/>
          <w:cs/>
        </w:rPr>
        <w:t>รายการดังกล่าวในอนาคต</w:t>
      </w:r>
    </w:p>
    <w:p w14:paraId="4BD57E7C" w14:textId="77777777" w:rsidR="00416692" w:rsidRPr="00CF1517" w:rsidRDefault="00416692" w:rsidP="00416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/>
        <w:jc w:val="thaiDistribute"/>
        <w:rPr>
          <w:rFonts w:ascii="Angsana New" w:hAnsi="Angsana New" w:cs="Angsana New"/>
          <w:sz w:val="30"/>
          <w:szCs w:val="30"/>
        </w:rPr>
      </w:pPr>
    </w:p>
    <w:p w14:paraId="1980D45C" w14:textId="68C3B459" w:rsidR="00804175" w:rsidRPr="00CF1517" w:rsidRDefault="00804175" w:rsidP="00F147B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กำไรต่อหุ้น</w:t>
      </w:r>
      <w:r w:rsidR="005B5FA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ขั้นพื้นฐาน</w:t>
      </w: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7E5F8564" w14:textId="77777777" w:rsidR="00AA5263" w:rsidRPr="004961F4" w:rsidRDefault="00AA5263" w:rsidP="00045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75"/>
        <w:gridCol w:w="994"/>
        <w:gridCol w:w="264"/>
        <w:gridCol w:w="992"/>
        <w:gridCol w:w="253"/>
        <w:gridCol w:w="988"/>
        <w:gridCol w:w="275"/>
        <w:gridCol w:w="979"/>
      </w:tblGrid>
      <w:tr w:rsidR="0085242B" w:rsidRPr="00F17F5F" w14:paraId="209ED38D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478844E" w14:textId="3F91AF3E" w:rsidR="0085242B" w:rsidRPr="00CF1517" w:rsidRDefault="0085242B" w:rsidP="006A3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14:paraId="7E78818B" w14:textId="77777777" w:rsidR="0085242B" w:rsidRPr="00F17F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00EB032" w14:textId="77777777" w:rsidR="0085242B" w:rsidRPr="00F17F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E8A745B" w14:textId="77777777" w:rsidR="0085242B" w:rsidRPr="00F17F5F" w:rsidRDefault="0085242B" w:rsidP="00DA5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B0F" w:rsidRPr="00F17F5F" w14:paraId="60424C27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082691E2" w14:textId="4266EFBA" w:rsidR="00BB4B0F" w:rsidRPr="00F17F5F" w:rsidRDefault="00163BA1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9" w:type="pct"/>
          </w:tcPr>
          <w:p w14:paraId="4AB72D6B" w14:textId="71DF7ABF" w:rsidR="00BB4B0F" w:rsidRPr="00F17F5F" w:rsidRDefault="007105C2" w:rsidP="00BB4B0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7056430D" w14:textId="77777777" w:rsidR="00BB4B0F" w:rsidRPr="00F17F5F" w:rsidRDefault="00BB4B0F" w:rsidP="00BB4B0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8573A1E" w14:textId="076D45DF" w:rsidR="00BB4B0F" w:rsidRPr="00F17F5F" w:rsidRDefault="007105C2" w:rsidP="00BB4B0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055D5610" w14:textId="77777777" w:rsidR="00BB4B0F" w:rsidRPr="00F17F5F" w:rsidRDefault="00BB4B0F" w:rsidP="00BB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8BB4A06" w14:textId="02E01DF1" w:rsidR="00BB4B0F" w:rsidRPr="00F17F5F" w:rsidRDefault="007105C2" w:rsidP="00BB4B0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7413BA71" w14:textId="77777777" w:rsidR="00BB4B0F" w:rsidRPr="00F17F5F" w:rsidRDefault="00BB4B0F" w:rsidP="00BB4B0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3E48154" w14:textId="1B4341DE" w:rsidR="00BB4B0F" w:rsidRPr="00F17F5F" w:rsidRDefault="007105C2" w:rsidP="00BB4B0F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B4B0F" w:rsidRPr="00F17F5F" w14:paraId="5523D322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A706FCC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pct"/>
            <w:gridSpan w:val="7"/>
            <w:vAlign w:val="bottom"/>
          </w:tcPr>
          <w:p w14:paraId="767DDA12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B4B0F" w:rsidRPr="00F17F5F" w14:paraId="565B21BA" w14:textId="77777777" w:rsidTr="00960FE7">
        <w:trPr>
          <w:trHeight w:hRule="exact" w:val="389"/>
        </w:trPr>
        <w:tc>
          <w:tcPr>
            <w:tcW w:w="2427" w:type="pct"/>
          </w:tcPr>
          <w:p w14:paraId="5A679D16" w14:textId="000754AE" w:rsidR="00BB4B0F" w:rsidRPr="00F17F5F" w:rsidRDefault="00BB4B0F" w:rsidP="00BB4B0F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="00416692"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540237BF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42183A8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44C4CC1A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CD6D5E4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8D85A80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F14D610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D64FD6D" w14:textId="77777777" w:rsidR="00BB4B0F" w:rsidRPr="00F17F5F" w:rsidRDefault="00BB4B0F" w:rsidP="00BB4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05C2" w:rsidRPr="00F17F5F" w14:paraId="7BDDB0CC" w14:textId="77777777" w:rsidTr="00960FE7">
        <w:trPr>
          <w:trHeight w:hRule="exact" w:val="389"/>
        </w:trPr>
        <w:tc>
          <w:tcPr>
            <w:tcW w:w="2427" w:type="pct"/>
          </w:tcPr>
          <w:p w14:paraId="0129C267" w14:textId="2F0B82D8" w:rsidR="007105C2" w:rsidRPr="00F17F5F" w:rsidRDefault="007105C2" w:rsidP="007105C2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="00416692"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="005B5FAF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A139720" w14:textId="25F2985F" w:rsidR="007105C2" w:rsidRPr="00F17F5F" w:rsidRDefault="0028299C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="006B1D72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1,701</w:t>
            </w:r>
          </w:p>
        </w:tc>
        <w:tc>
          <w:tcPr>
            <w:tcW w:w="143" w:type="pct"/>
          </w:tcPr>
          <w:p w14:paraId="1C9978D3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6BCFF8F" w14:textId="78CFE5B6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2,563,292</w:t>
            </w:r>
          </w:p>
        </w:tc>
        <w:tc>
          <w:tcPr>
            <w:tcW w:w="137" w:type="pct"/>
          </w:tcPr>
          <w:p w14:paraId="5BA4E0AC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4C0A83" w14:textId="1D742201" w:rsidR="007105C2" w:rsidRPr="00F17F5F" w:rsidRDefault="00064391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6B1D72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C863FC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  <w:r w:rsidR="006B1D72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863FC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49" w:type="pct"/>
          </w:tcPr>
          <w:p w14:paraId="033C303D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3713562C" w14:textId="78297D6E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1,619,627</w:t>
            </w:r>
          </w:p>
        </w:tc>
      </w:tr>
      <w:tr w:rsidR="007105C2" w:rsidRPr="00F17F5F" w14:paraId="4D31BF98" w14:textId="77777777" w:rsidTr="00960FE7">
        <w:trPr>
          <w:trHeight w:hRule="exact" w:val="389"/>
        </w:trPr>
        <w:tc>
          <w:tcPr>
            <w:tcW w:w="2427" w:type="pct"/>
          </w:tcPr>
          <w:p w14:paraId="5FC2176C" w14:textId="77777777" w:rsidR="007105C2" w:rsidRPr="00F17F5F" w:rsidRDefault="007105C2" w:rsidP="007105C2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4097AC7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B7F763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E9A7BAA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786F568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F819005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87EBF65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1816CA5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16692" w:rsidRPr="00F17F5F" w14:paraId="63D2DC92" w14:textId="77777777" w:rsidTr="00960FE7">
        <w:trPr>
          <w:trHeight w:hRule="exact" w:val="389"/>
        </w:trPr>
        <w:tc>
          <w:tcPr>
            <w:tcW w:w="2427" w:type="pct"/>
          </w:tcPr>
          <w:p w14:paraId="54DA53C0" w14:textId="4D31040F" w:rsidR="00416692" w:rsidRPr="00F17F5F" w:rsidRDefault="00416692" w:rsidP="007105C2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9" w:type="pct"/>
          </w:tcPr>
          <w:p w14:paraId="56CBBDD2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3E0FA8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4EB8F3A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E26CD3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875C2CE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BF1EE6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7110AA9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05C2" w:rsidRPr="00F17F5F" w14:paraId="3865006B" w14:textId="77777777" w:rsidTr="009D7BFD">
        <w:trPr>
          <w:trHeight w:hRule="exact" w:val="389"/>
        </w:trPr>
        <w:tc>
          <w:tcPr>
            <w:tcW w:w="2427" w:type="pct"/>
          </w:tcPr>
          <w:p w14:paraId="15E7773A" w14:textId="6ADE5E2A" w:rsidR="007105C2" w:rsidRPr="00F17F5F" w:rsidRDefault="007105C2" w:rsidP="007105C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17F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9" w:type="pct"/>
          </w:tcPr>
          <w:p w14:paraId="6BD5B87F" w14:textId="28421E9C" w:rsidR="007105C2" w:rsidRPr="00F17F5F" w:rsidRDefault="0028299C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  <w:tc>
          <w:tcPr>
            <w:tcW w:w="143" w:type="pct"/>
          </w:tcPr>
          <w:p w14:paraId="0113C478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E64EB75" w14:textId="2589F531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  <w:tc>
          <w:tcPr>
            <w:tcW w:w="137" w:type="pct"/>
          </w:tcPr>
          <w:p w14:paraId="30A9ECBB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1EB7F4E" w14:textId="707EF54D" w:rsidR="007105C2" w:rsidRPr="00F17F5F" w:rsidRDefault="00064391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  <w:tc>
          <w:tcPr>
            <w:tcW w:w="149" w:type="pct"/>
          </w:tcPr>
          <w:p w14:paraId="427F7DBF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007DAE3" w14:textId="105581DF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5,607,573</w:t>
            </w:r>
          </w:p>
        </w:tc>
      </w:tr>
      <w:tr w:rsidR="00416692" w:rsidRPr="00F17F5F" w14:paraId="1E6F4969" w14:textId="77777777" w:rsidTr="009D7BFD">
        <w:trPr>
          <w:trHeight w:hRule="exact" w:val="389"/>
        </w:trPr>
        <w:tc>
          <w:tcPr>
            <w:tcW w:w="2427" w:type="pct"/>
          </w:tcPr>
          <w:p w14:paraId="13A9AF27" w14:textId="5BA9AA98" w:rsidR="00416692" w:rsidRPr="00F17F5F" w:rsidRDefault="00416692" w:rsidP="007105C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9" w:type="pct"/>
          </w:tcPr>
          <w:p w14:paraId="6FB12263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812B25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B611BF5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77A670A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CFA6CC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3EDAD8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05E5853" w14:textId="77777777" w:rsidR="00416692" w:rsidRPr="00F17F5F" w:rsidRDefault="0041669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05C2" w:rsidRPr="00F17F5F" w14:paraId="16A06A62" w14:textId="77777777" w:rsidTr="009D7BFD">
        <w:trPr>
          <w:trHeight w:hRule="exact" w:val="389"/>
        </w:trPr>
        <w:tc>
          <w:tcPr>
            <w:tcW w:w="2427" w:type="pct"/>
            <w:shd w:val="clear" w:color="auto" w:fill="auto"/>
          </w:tcPr>
          <w:p w14:paraId="0E233739" w14:textId="612D53E7" w:rsidR="007105C2" w:rsidRPr="00F17F5F" w:rsidRDefault="00416692" w:rsidP="007105C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80A3608" w14:textId="6AAAB031" w:rsidR="007105C2" w:rsidRPr="00F17F5F" w:rsidRDefault="00BD384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1,495</w:t>
            </w:r>
          </w:p>
        </w:tc>
        <w:tc>
          <w:tcPr>
            <w:tcW w:w="143" w:type="pct"/>
          </w:tcPr>
          <w:p w14:paraId="3AC7D72E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F96C65F" w14:textId="0A2DE638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644E900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CAB9192" w14:textId="7775F935" w:rsidR="007105C2" w:rsidRPr="00F17F5F" w:rsidRDefault="00BD384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1,495</w:t>
            </w:r>
          </w:p>
        </w:tc>
        <w:tc>
          <w:tcPr>
            <w:tcW w:w="149" w:type="pct"/>
          </w:tcPr>
          <w:p w14:paraId="6CFC6F85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B4F2738" w14:textId="047A6A2F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105C2" w:rsidRPr="00F17F5F" w14:paraId="3AF716DC" w14:textId="77777777" w:rsidTr="009D7BFD">
        <w:trPr>
          <w:trHeight w:hRule="exact" w:val="389"/>
        </w:trPr>
        <w:tc>
          <w:tcPr>
            <w:tcW w:w="2427" w:type="pct"/>
          </w:tcPr>
          <w:p w14:paraId="11B9428B" w14:textId="77777777" w:rsidR="007105C2" w:rsidRPr="00F17F5F" w:rsidRDefault="007105C2" w:rsidP="007105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B3A96CE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1B81B2D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6EF76BFB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4F665D6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BAD7AB7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498C41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5968848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05C2" w:rsidRPr="00F17F5F" w14:paraId="4192691F" w14:textId="77777777" w:rsidTr="009D7BFD">
        <w:trPr>
          <w:trHeight w:hRule="exact" w:val="389"/>
        </w:trPr>
        <w:tc>
          <w:tcPr>
            <w:tcW w:w="2427" w:type="pct"/>
          </w:tcPr>
          <w:p w14:paraId="3434D48F" w14:textId="2F601F67" w:rsidR="007105C2" w:rsidRPr="00F17F5F" w:rsidRDefault="007105C2" w:rsidP="007105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69CB353C" w14:textId="1F4E4786" w:rsidR="007105C2" w:rsidRPr="00F17F5F" w:rsidRDefault="0028299C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</w:t>
            </w:r>
            <w:r w:rsidR="00BD3842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609,068</w:t>
            </w:r>
          </w:p>
        </w:tc>
        <w:tc>
          <w:tcPr>
            <w:tcW w:w="143" w:type="pct"/>
          </w:tcPr>
          <w:p w14:paraId="33C61CFC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252AF63" w14:textId="0C0932A2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5,607,573</w:t>
            </w:r>
          </w:p>
        </w:tc>
        <w:tc>
          <w:tcPr>
            <w:tcW w:w="137" w:type="pct"/>
          </w:tcPr>
          <w:p w14:paraId="491F3983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EE3A8B" w14:textId="13A955B5" w:rsidR="007105C2" w:rsidRPr="00F17F5F" w:rsidRDefault="00064391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</w:t>
            </w:r>
            <w:r w:rsidR="00BD3842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09,068</w:t>
            </w:r>
          </w:p>
        </w:tc>
        <w:tc>
          <w:tcPr>
            <w:tcW w:w="149" w:type="pct"/>
          </w:tcPr>
          <w:p w14:paraId="4748CC2C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CDA07B" w14:textId="5823A6F0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5,607,573</w:t>
            </w:r>
          </w:p>
        </w:tc>
      </w:tr>
      <w:tr w:rsidR="007105C2" w:rsidRPr="00F17F5F" w14:paraId="1FB0F708" w14:textId="77777777" w:rsidTr="00173796">
        <w:trPr>
          <w:trHeight w:hRule="exact" w:val="389"/>
        </w:trPr>
        <w:tc>
          <w:tcPr>
            <w:tcW w:w="2427" w:type="pct"/>
          </w:tcPr>
          <w:p w14:paraId="58B9B00A" w14:textId="77777777" w:rsidR="007105C2" w:rsidRPr="00F17F5F" w:rsidRDefault="007105C2" w:rsidP="007105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6A35861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827EE5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604AE21E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3D18B51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8DA63EB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D37D868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2275E3CD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05C2" w:rsidRPr="00CF1517" w14:paraId="6EB49A93" w14:textId="77777777" w:rsidTr="00173796">
        <w:trPr>
          <w:trHeight w:hRule="exact" w:val="389"/>
        </w:trPr>
        <w:tc>
          <w:tcPr>
            <w:tcW w:w="2427" w:type="pct"/>
          </w:tcPr>
          <w:p w14:paraId="1DB16361" w14:textId="63AE1474" w:rsidR="007105C2" w:rsidRPr="00F17F5F" w:rsidRDefault="007105C2" w:rsidP="007105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93E4519" w14:textId="14E1B9B8" w:rsidR="007105C2" w:rsidRPr="00F17F5F" w:rsidRDefault="0028299C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143" w:type="pct"/>
          </w:tcPr>
          <w:p w14:paraId="24EDA727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4C323931" w14:textId="7DBE3398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137" w:type="pct"/>
          </w:tcPr>
          <w:p w14:paraId="3DC8E537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0E55B5" w14:textId="16EB5C04" w:rsidR="007105C2" w:rsidRPr="00F17F5F" w:rsidRDefault="00064391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A47D70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863FC"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43FADBB8" w14:textId="77777777" w:rsidR="007105C2" w:rsidRPr="00F17F5F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9CBE8F4" w14:textId="1E0716ED" w:rsidR="007105C2" w:rsidRPr="00CF1517" w:rsidRDefault="007105C2" w:rsidP="007105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0.29</w:t>
            </w:r>
          </w:p>
        </w:tc>
      </w:tr>
    </w:tbl>
    <w:p w14:paraId="0949986B" w14:textId="0111B969" w:rsidR="00173796" w:rsidRDefault="00173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2002A55F" w14:textId="208EF825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27D25F20" w14:textId="4C9808E2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7F999569" w14:textId="4205D46E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74B36064" w14:textId="2085D3C4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4919CE5C" w14:textId="7E0E762F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0BD8F651" w14:textId="1D6E440A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2A34F978" w14:textId="4D532F29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0B450513" w14:textId="71E060D2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47EF5DF6" w14:textId="44F48201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732C3FD2" w14:textId="039944DE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29F3A994" w14:textId="03BD5DB3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12C041B8" w14:textId="74A5F154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1D281A48" w14:textId="5406E334" w:rsidR="006B1D72" w:rsidRDefault="006B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274713CA" w14:textId="77777777" w:rsidR="00791C75" w:rsidRPr="003E06DA" w:rsidRDefault="0079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1079D936" w14:textId="77777777" w:rsidR="00715964" w:rsidRPr="00CF1517" w:rsidRDefault="00715964" w:rsidP="00960FE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เงินปันผล</w:t>
      </w:r>
    </w:p>
    <w:p w14:paraId="2D8EAB72" w14:textId="77777777" w:rsidR="00715964" w:rsidRPr="004961F4" w:rsidRDefault="00715964" w:rsidP="0071596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1620"/>
        <w:gridCol w:w="1800"/>
        <w:gridCol w:w="1530"/>
        <w:gridCol w:w="270"/>
        <w:gridCol w:w="1440"/>
      </w:tblGrid>
      <w:tr w:rsidR="00B375A6" w:rsidRPr="00CF1517" w14:paraId="0BCBDA00" w14:textId="77777777" w:rsidTr="00416692">
        <w:trPr>
          <w:trHeight w:val="731"/>
          <w:tblHeader/>
        </w:trPr>
        <w:tc>
          <w:tcPr>
            <w:tcW w:w="2610" w:type="dxa"/>
            <w:vAlign w:val="bottom"/>
          </w:tcPr>
          <w:p w14:paraId="6E7A92D3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5F8EA1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FEF9892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5BCEA09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10C01F86" w14:textId="77777777" w:rsidR="00854E1F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  <w:p w14:paraId="1B6B42AC" w14:textId="5A0BC63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CE98D6F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E3CA12" w14:textId="77777777" w:rsidR="00B375A6" w:rsidRPr="00CF1517" w:rsidDel="00D43E7A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75A6" w:rsidRPr="00CF1517" w14:paraId="3912EF48" w14:textId="77777777" w:rsidTr="00416692">
        <w:trPr>
          <w:tblHeader/>
        </w:trPr>
        <w:tc>
          <w:tcPr>
            <w:tcW w:w="2610" w:type="dxa"/>
          </w:tcPr>
          <w:p w14:paraId="2676F417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C7ED1C6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8427457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761E85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7DCA41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C4F5B4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75A6" w:rsidRPr="00CF1517" w14:paraId="434C70B3" w14:textId="77777777" w:rsidTr="003E06DA">
        <w:trPr>
          <w:trHeight w:hRule="exact" w:val="335"/>
        </w:trPr>
        <w:tc>
          <w:tcPr>
            <w:tcW w:w="2610" w:type="dxa"/>
          </w:tcPr>
          <w:p w14:paraId="26725E6C" w14:textId="7B49EF81" w:rsidR="00B375A6" w:rsidRPr="00416692" w:rsidRDefault="00086D0E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16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360B44" w:rsidRPr="00416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7105C2" w:rsidRPr="00416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0C9D10BB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9791F5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C70413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41CDA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3B53B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717" w:rsidRPr="00CF1517" w14:paraId="58D1F0DB" w14:textId="77777777" w:rsidTr="00073815">
        <w:tc>
          <w:tcPr>
            <w:tcW w:w="2610" w:type="dxa"/>
          </w:tcPr>
          <w:p w14:paraId="105631AF" w14:textId="279ED1BE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  <w:r w:rsidR="0041669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1669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5BCAFC9" w14:textId="30067197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35C7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42B0881D" w14:textId="024072CB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B73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AB73D3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9628F10" w14:textId="7D808D6A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25171A14" w14:textId="77777777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502CC3" w14:textId="47BE1A24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5C78">
              <w:rPr>
                <w:rFonts w:ascii="Angsana New" w:hAnsi="Angsana New" w:cs="Angsana New"/>
                <w:sz w:val="30"/>
                <w:szCs w:val="30"/>
              </w:rPr>
              <w:t>308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35C7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D2717" w:rsidRPr="00CF1517" w14:paraId="1635AC51" w14:textId="77777777" w:rsidTr="00416692">
        <w:tc>
          <w:tcPr>
            <w:tcW w:w="2610" w:type="dxa"/>
          </w:tcPr>
          <w:p w14:paraId="7640D8B1" w14:textId="36F4DE02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  <w:r w:rsidR="00416692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vAlign w:val="center"/>
          </w:tcPr>
          <w:p w14:paraId="30C5EAE0" w14:textId="0900C83A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center"/>
          </w:tcPr>
          <w:p w14:paraId="33D04E7F" w14:textId="7E0DFBFC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F08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59601DAD" w14:textId="7988E51C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0.050</w:t>
            </w:r>
          </w:p>
        </w:tc>
        <w:tc>
          <w:tcPr>
            <w:tcW w:w="270" w:type="dxa"/>
          </w:tcPr>
          <w:p w14:paraId="575F50E2" w14:textId="77777777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EE289" w14:textId="13CA5909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280.4</w:t>
            </w:r>
          </w:p>
        </w:tc>
      </w:tr>
      <w:tr w:rsidR="00ED2717" w:rsidRPr="00CF1517" w14:paraId="085D2540" w14:textId="77777777" w:rsidTr="00416692">
        <w:trPr>
          <w:trHeight w:hRule="exact" w:val="381"/>
        </w:trPr>
        <w:tc>
          <w:tcPr>
            <w:tcW w:w="2610" w:type="dxa"/>
          </w:tcPr>
          <w:p w14:paraId="24204D5C" w14:textId="77777777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0644832A" w14:textId="77777777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D689357" w14:textId="77777777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E9231B" w14:textId="7F15B4C0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4ACFC" w14:textId="77777777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E9D01DC" w14:textId="54C67D78" w:rsidR="00ED2717" w:rsidRPr="00CF1517" w:rsidRDefault="00ED2717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588.8</w:t>
            </w:r>
          </w:p>
        </w:tc>
      </w:tr>
      <w:tr w:rsidR="00416692" w:rsidRPr="00CF1517" w14:paraId="287B83CB" w14:textId="77777777" w:rsidTr="00416692">
        <w:trPr>
          <w:trHeight w:hRule="exact" w:val="381"/>
        </w:trPr>
        <w:tc>
          <w:tcPr>
            <w:tcW w:w="2610" w:type="dxa"/>
          </w:tcPr>
          <w:p w14:paraId="727336B7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4906F507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AF2F2C6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558589E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C7233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4C5EF56" w14:textId="77777777" w:rsidR="00416692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16692" w:rsidRPr="00CF1517" w14:paraId="4C3F2651" w14:textId="77777777" w:rsidTr="00416692">
        <w:trPr>
          <w:trHeight w:hRule="exact" w:val="381"/>
        </w:trPr>
        <w:tc>
          <w:tcPr>
            <w:tcW w:w="2610" w:type="dxa"/>
          </w:tcPr>
          <w:p w14:paraId="1EFEB2D1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2C1EC2A9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31E92DB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F49DA5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0A4B9" w14:textId="77777777" w:rsidR="00416692" w:rsidRPr="00CF1517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CC289E" w14:textId="77777777" w:rsidR="00416692" w:rsidRDefault="00416692" w:rsidP="00ED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375A6" w:rsidRPr="00CF1517" w14:paraId="37FE15E8" w14:textId="77777777" w:rsidTr="00416692">
        <w:tc>
          <w:tcPr>
            <w:tcW w:w="2610" w:type="dxa"/>
          </w:tcPr>
          <w:p w14:paraId="786AB0EF" w14:textId="30BEFDBE" w:rsidR="00B375A6" w:rsidRPr="00416692" w:rsidRDefault="00086D0E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6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360B44" w:rsidRPr="00416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7105C2" w:rsidRPr="00416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3012B2DE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64B3CE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52D8C7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31632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875614" w14:textId="77777777" w:rsidR="00B375A6" w:rsidRPr="00CF1517" w:rsidRDefault="00B375A6" w:rsidP="00F8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05C2" w:rsidRPr="00CF1517" w14:paraId="0A6E98DB" w14:textId="77777777" w:rsidTr="00461C2B">
        <w:tc>
          <w:tcPr>
            <w:tcW w:w="2610" w:type="dxa"/>
          </w:tcPr>
          <w:p w14:paraId="299B3A8D" w14:textId="3345DE03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="0041669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8B7D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center"/>
          </w:tcPr>
          <w:p w14:paraId="432201D3" w14:textId="49288C19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CF151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 w:rsidRPr="004B0B8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center"/>
          </w:tcPr>
          <w:p w14:paraId="0AACC3E3" w14:textId="3ABA1641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F151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 w:rsidRPr="004B0B8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20E392D7" w14:textId="315BFFC0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5584FE7F" w14:textId="77777777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43769" w14:textId="125AC38D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105C2" w:rsidRPr="00CF1517" w14:paraId="6797E19A" w14:textId="77777777" w:rsidTr="00461C2B">
        <w:tc>
          <w:tcPr>
            <w:tcW w:w="2610" w:type="dxa"/>
          </w:tcPr>
          <w:p w14:paraId="61EE894B" w14:textId="601CF0FF" w:rsidR="00416692" w:rsidRDefault="007105C2" w:rsidP="0041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669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B7DC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  <w:p w14:paraId="49688E37" w14:textId="0614B273" w:rsidR="007105C2" w:rsidRPr="00CF1517" w:rsidRDefault="00416692" w:rsidP="0041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105C2"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(พิเศษ)</w:t>
            </w:r>
          </w:p>
        </w:tc>
        <w:tc>
          <w:tcPr>
            <w:tcW w:w="1620" w:type="dxa"/>
            <w:vAlign w:val="center"/>
          </w:tcPr>
          <w:p w14:paraId="37D765AA" w14:textId="77777777" w:rsidR="007105C2" w:rsidRDefault="007105C2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CF151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 w:rsidRPr="004B0B8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  <w:p w14:paraId="4B24A0DB" w14:textId="42790591" w:rsidR="00416692" w:rsidRPr="00086D0E" w:rsidRDefault="00416692" w:rsidP="001B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74C4F1B1" w14:textId="77777777" w:rsidR="007105C2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F151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86D0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  <w:r w:rsidRPr="004B0B8A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  <w:p w14:paraId="573BD955" w14:textId="2EA46BB6" w:rsidR="00416692" w:rsidRPr="00360B44" w:rsidRDefault="0041669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0D81AC" w14:textId="18CAF974" w:rsidR="007105C2" w:rsidRPr="00360B44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7347D9F" w14:textId="77777777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C42A4F" w14:textId="3DD09D80" w:rsidR="007105C2" w:rsidRPr="00360B44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105C2" w:rsidRPr="00CF1517" w14:paraId="5F4E02A8" w14:textId="77777777" w:rsidTr="00461C2B">
        <w:tc>
          <w:tcPr>
            <w:tcW w:w="2610" w:type="dxa"/>
          </w:tcPr>
          <w:p w14:paraId="76C08625" w14:textId="641F246A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="00416692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vAlign w:val="center"/>
          </w:tcPr>
          <w:p w14:paraId="52E72D6F" w14:textId="786F0CAC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center"/>
          </w:tcPr>
          <w:p w14:paraId="09C6CCC6" w14:textId="3A5418C0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2AAA8C6A" w14:textId="6E144AA0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BD99918" w14:textId="77777777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31EB7" w14:textId="0E5D6BEE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sz w:val="30"/>
                <w:szCs w:val="30"/>
              </w:rPr>
              <w:t>168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86D0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105C2" w:rsidRPr="00CF1517" w14:paraId="5E4FFB87" w14:textId="77777777" w:rsidTr="007C4308">
        <w:tc>
          <w:tcPr>
            <w:tcW w:w="2610" w:type="dxa"/>
          </w:tcPr>
          <w:p w14:paraId="26F47C0F" w14:textId="77777777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C481BA0" w14:textId="77777777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5588A3D" w14:textId="77777777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BC1A14" w14:textId="7EC426BA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15BE3" w14:textId="77777777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6EFF97" w14:textId="3F8F21D9" w:rsidR="007105C2" w:rsidRPr="00CF1517" w:rsidRDefault="007105C2" w:rsidP="00710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86D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0E77A30" w14:textId="35860E9A" w:rsidR="00416692" w:rsidRDefault="00416692" w:rsidP="00416692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14:paraId="72EB0940" w14:textId="3DCEDE40" w:rsidR="00854E1F" w:rsidRDefault="00854E1F" w:rsidP="00854E1F">
      <w:pPr>
        <w:rPr>
          <w:rFonts w:cs="Arial"/>
          <w:cs/>
          <w:lang w:val="th-TH"/>
        </w:rPr>
      </w:pPr>
    </w:p>
    <w:p w14:paraId="44311CC9" w14:textId="2B2A1533" w:rsidR="00854E1F" w:rsidRDefault="00854E1F" w:rsidP="00854E1F">
      <w:pPr>
        <w:rPr>
          <w:rFonts w:cs="Arial"/>
          <w:cs/>
          <w:lang w:val="th-TH"/>
        </w:rPr>
      </w:pPr>
    </w:p>
    <w:p w14:paraId="087C18A0" w14:textId="1BC97676" w:rsidR="00854E1F" w:rsidRDefault="00854E1F" w:rsidP="00854E1F">
      <w:pPr>
        <w:rPr>
          <w:rFonts w:cs="Arial"/>
          <w:cs/>
          <w:lang w:val="th-TH"/>
        </w:rPr>
      </w:pPr>
    </w:p>
    <w:p w14:paraId="1AD25985" w14:textId="12C11631" w:rsidR="00854E1F" w:rsidRDefault="00854E1F" w:rsidP="00854E1F">
      <w:pPr>
        <w:rPr>
          <w:rFonts w:cs="Arial"/>
          <w:cs/>
          <w:lang w:val="th-TH"/>
        </w:rPr>
      </w:pPr>
    </w:p>
    <w:p w14:paraId="147D053C" w14:textId="1B3E8173" w:rsidR="00854E1F" w:rsidRDefault="00854E1F" w:rsidP="00854E1F">
      <w:pPr>
        <w:rPr>
          <w:rFonts w:cs="Arial"/>
          <w:cs/>
          <w:lang w:val="th-TH"/>
        </w:rPr>
      </w:pPr>
    </w:p>
    <w:p w14:paraId="47F8EA86" w14:textId="3349F70A" w:rsidR="00854E1F" w:rsidRDefault="00854E1F" w:rsidP="00854E1F">
      <w:pPr>
        <w:rPr>
          <w:rFonts w:cs="Arial"/>
          <w:cs/>
          <w:lang w:val="th-TH"/>
        </w:rPr>
      </w:pPr>
    </w:p>
    <w:p w14:paraId="379704BD" w14:textId="379D92CA" w:rsidR="00854E1F" w:rsidRDefault="00854E1F" w:rsidP="00854E1F">
      <w:pPr>
        <w:rPr>
          <w:rFonts w:cs="Arial"/>
          <w:cs/>
          <w:lang w:val="th-TH"/>
        </w:rPr>
      </w:pPr>
    </w:p>
    <w:p w14:paraId="331517D7" w14:textId="4B405F62" w:rsidR="00854E1F" w:rsidRDefault="00854E1F" w:rsidP="00854E1F">
      <w:pPr>
        <w:rPr>
          <w:rFonts w:cs="Arial"/>
          <w:cs/>
          <w:lang w:val="th-TH"/>
        </w:rPr>
      </w:pPr>
    </w:p>
    <w:p w14:paraId="7F9808FE" w14:textId="069DE2AD" w:rsidR="00854E1F" w:rsidRDefault="00854E1F" w:rsidP="00854E1F">
      <w:pPr>
        <w:rPr>
          <w:rFonts w:cs="Arial"/>
          <w:cs/>
          <w:lang w:val="th-TH"/>
        </w:rPr>
      </w:pPr>
    </w:p>
    <w:p w14:paraId="720DB7A0" w14:textId="134A587C" w:rsidR="00854E1F" w:rsidRDefault="00854E1F" w:rsidP="00854E1F">
      <w:pPr>
        <w:rPr>
          <w:rFonts w:cs="Arial"/>
          <w:cs/>
          <w:lang w:val="th-TH"/>
        </w:rPr>
      </w:pPr>
    </w:p>
    <w:p w14:paraId="26313B21" w14:textId="49B62FAA" w:rsidR="00854E1F" w:rsidRDefault="00854E1F" w:rsidP="00854E1F">
      <w:pPr>
        <w:rPr>
          <w:rFonts w:cs="Arial"/>
          <w:cs/>
          <w:lang w:val="th-TH"/>
        </w:rPr>
      </w:pPr>
    </w:p>
    <w:p w14:paraId="6D4F5BF4" w14:textId="18879F9F" w:rsidR="00854E1F" w:rsidRDefault="00854E1F" w:rsidP="00854E1F">
      <w:pPr>
        <w:rPr>
          <w:rFonts w:cs="Arial"/>
          <w:cs/>
          <w:lang w:val="th-TH"/>
        </w:rPr>
      </w:pPr>
    </w:p>
    <w:p w14:paraId="26035388" w14:textId="68A847CB" w:rsidR="00854E1F" w:rsidRDefault="00854E1F" w:rsidP="00854E1F">
      <w:pPr>
        <w:rPr>
          <w:rFonts w:cs="Arial"/>
          <w:cs/>
          <w:lang w:val="th-TH"/>
        </w:rPr>
      </w:pPr>
    </w:p>
    <w:p w14:paraId="1AD72A37" w14:textId="4B7B2FEF" w:rsidR="00854E1F" w:rsidRDefault="00854E1F" w:rsidP="00854E1F">
      <w:pPr>
        <w:rPr>
          <w:rFonts w:cs="Arial"/>
          <w:cs/>
          <w:lang w:val="th-TH"/>
        </w:rPr>
      </w:pPr>
    </w:p>
    <w:p w14:paraId="4FEAC741" w14:textId="7CEAE3DF" w:rsidR="00854E1F" w:rsidRDefault="00854E1F" w:rsidP="00854E1F">
      <w:pPr>
        <w:rPr>
          <w:rFonts w:cs="Arial"/>
          <w:cs/>
          <w:lang w:val="th-TH"/>
        </w:rPr>
      </w:pPr>
    </w:p>
    <w:p w14:paraId="5A34EB5B" w14:textId="3B35D9F3" w:rsidR="00854E1F" w:rsidRDefault="00854E1F" w:rsidP="00854E1F">
      <w:pPr>
        <w:rPr>
          <w:rFonts w:cs="Arial"/>
          <w:cs/>
          <w:lang w:val="th-TH"/>
        </w:rPr>
      </w:pPr>
    </w:p>
    <w:p w14:paraId="1BF71B97" w14:textId="71EA414D" w:rsidR="00854E1F" w:rsidRDefault="00854E1F" w:rsidP="00854E1F">
      <w:pPr>
        <w:rPr>
          <w:rFonts w:cs="Arial"/>
          <w:cs/>
          <w:lang w:val="th-TH"/>
        </w:rPr>
      </w:pPr>
    </w:p>
    <w:p w14:paraId="42D811D2" w14:textId="76308006" w:rsidR="00854E1F" w:rsidRDefault="00854E1F" w:rsidP="00854E1F">
      <w:pPr>
        <w:rPr>
          <w:rFonts w:cs="Arial"/>
          <w:cs/>
          <w:lang w:val="th-TH"/>
        </w:rPr>
      </w:pPr>
    </w:p>
    <w:p w14:paraId="3DAC651C" w14:textId="19AFB1A0" w:rsidR="00854E1F" w:rsidRDefault="00854E1F" w:rsidP="00854E1F">
      <w:pPr>
        <w:rPr>
          <w:rFonts w:cs="Arial"/>
          <w:cs/>
          <w:lang w:val="th-TH"/>
        </w:rPr>
      </w:pPr>
    </w:p>
    <w:p w14:paraId="043E016C" w14:textId="59C94BD9" w:rsidR="00854E1F" w:rsidRDefault="00854E1F" w:rsidP="00854E1F">
      <w:pPr>
        <w:rPr>
          <w:rFonts w:cs="Arial"/>
          <w:cs/>
          <w:lang w:val="th-TH"/>
        </w:rPr>
      </w:pPr>
    </w:p>
    <w:p w14:paraId="1A6FA5D7" w14:textId="4839F30F" w:rsidR="00854E1F" w:rsidRDefault="00854E1F" w:rsidP="00854E1F">
      <w:pPr>
        <w:rPr>
          <w:rFonts w:cs="Arial"/>
          <w:cs/>
          <w:lang w:val="th-TH"/>
        </w:rPr>
      </w:pPr>
    </w:p>
    <w:p w14:paraId="722E6B00" w14:textId="79CBD60F" w:rsidR="00854E1F" w:rsidRDefault="00854E1F" w:rsidP="00854E1F">
      <w:pPr>
        <w:rPr>
          <w:rFonts w:cs="Arial"/>
          <w:cs/>
          <w:lang w:val="th-TH"/>
        </w:rPr>
      </w:pPr>
    </w:p>
    <w:p w14:paraId="1BDFEF6B" w14:textId="78F099FC" w:rsidR="00854E1F" w:rsidRDefault="00854E1F" w:rsidP="00854E1F">
      <w:pPr>
        <w:rPr>
          <w:rFonts w:cs="Arial"/>
          <w:cs/>
          <w:lang w:val="th-TH"/>
        </w:rPr>
      </w:pPr>
    </w:p>
    <w:p w14:paraId="415048A4" w14:textId="77777777" w:rsidR="00854E1F" w:rsidRPr="00854E1F" w:rsidRDefault="00854E1F" w:rsidP="00854E1F">
      <w:pPr>
        <w:rPr>
          <w:rFonts w:cstheme="minorBidi"/>
          <w:cs/>
          <w:lang w:val="th-TH"/>
        </w:rPr>
      </w:pPr>
    </w:p>
    <w:p w14:paraId="7A93DD40" w14:textId="249C73FD" w:rsidR="00434657" w:rsidRPr="00CF1517" w:rsidRDefault="00706E0E" w:rsidP="00F147B3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</w:t>
      </w:r>
      <w:r w:rsidR="00434657"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ครื่องมือทางการเงิน</w:t>
      </w:r>
    </w:p>
    <w:p w14:paraId="159BD5D1" w14:textId="77777777" w:rsidR="00434657" w:rsidRPr="00CF1517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E4AA4A0" w14:textId="524718A5" w:rsidR="002C0C35" w:rsidRPr="00CF1517" w:rsidRDefault="002C0C35" w:rsidP="00CB66F7">
      <w:pPr>
        <w:pStyle w:val="block"/>
        <w:numPr>
          <w:ilvl w:val="1"/>
          <w:numId w:val="3"/>
        </w:numPr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F151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F1517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09A79CC" w14:textId="77777777" w:rsidR="002C0C35" w:rsidRPr="00CF1517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75578D8" w14:textId="67A334CA" w:rsidR="003D6EAB" w:rsidRDefault="002C0C35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416692">
        <w:rPr>
          <w:rFonts w:asciiTheme="majorBidi" w:hAnsiTheme="majorBidi" w:cstheme="majorBidi"/>
          <w:sz w:val="30"/>
          <w:szCs w:val="30"/>
          <w:lang w:bidi="th-TH"/>
        </w:rPr>
        <w:br/>
      </w:r>
      <w:r w:rsidRPr="00CF1517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EAC876" w14:textId="77777777" w:rsidR="003D6EAB" w:rsidRDefault="003D6EA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3D6EAB" w:rsidRPr="005D38CA" w14:paraId="78CEA2A7" w14:textId="77777777" w:rsidTr="0041669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B194E7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146" w:type="dxa"/>
            <w:gridSpan w:val="17"/>
          </w:tcPr>
          <w:p w14:paraId="14E38E1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6EAB" w:rsidRPr="005D38CA" w14:paraId="46D7150A" w14:textId="77777777" w:rsidTr="0041669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2A42D78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61524CF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D60CA6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826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5D38CA" w14:paraId="5343AEC6" w14:textId="77777777" w:rsidTr="00416692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44EEAE3" w14:textId="3EACB11A" w:rsidR="003D6EAB" w:rsidRPr="00F15FF6" w:rsidRDefault="00D33F35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3C4EEE2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90A9500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5FA19DA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4F5B6F8" w14:textId="77777777" w:rsidR="00B73574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4F207DCA" w14:textId="1A269383" w:rsidR="003D6EAB" w:rsidRPr="00F15FF6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E92567C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0F0CADF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479905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09D058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2E9B2A1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42D0F49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437FB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570B3A7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A8E19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926982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A79AE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27CBDF5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5D38CA" w14:paraId="3803052C" w14:textId="77777777" w:rsidTr="00416692">
        <w:trPr>
          <w:tblHeader/>
        </w:trPr>
        <w:tc>
          <w:tcPr>
            <w:tcW w:w="2034" w:type="dxa"/>
            <w:shd w:val="clear" w:color="auto" w:fill="auto"/>
          </w:tcPr>
          <w:p w14:paraId="6694B52C" w14:textId="77777777" w:rsidR="003D6EAB" w:rsidRPr="00F15FF6" w:rsidRDefault="003D6EAB" w:rsidP="00291FD8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46" w:type="dxa"/>
            <w:gridSpan w:val="17"/>
          </w:tcPr>
          <w:p w14:paraId="71F7519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5D38CA" w14:paraId="5CB87AED" w14:textId="77777777" w:rsidTr="00416692">
        <w:tc>
          <w:tcPr>
            <w:tcW w:w="2034" w:type="dxa"/>
            <w:shd w:val="clear" w:color="auto" w:fill="auto"/>
          </w:tcPr>
          <w:p w14:paraId="66EA3CAD" w14:textId="1E6C6007" w:rsidR="003D6EAB" w:rsidRPr="00F15FF6" w:rsidRDefault="003D6EAB" w:rsidP="00291FD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A76E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397" w:type="dxa"/>
          </w:tcPr>
          <w:p w14:paraId="4326B4E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3EF7E08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66CB118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D2C5B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AF7580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F8722F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F416218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A5D17A6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061087A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58F33F8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1C9907A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5D38CA" w14:paraId="778DE7ED" w14:textId="77777777" w:rsidTr="00416692">
        <w:tc>
          <w:tcPr>
            <w:tcW w:w="2034" w:type="dxa"/>
            <w:shd w:val="clear" w:color="auto" w:fill="auto"/>
          </w:tcPr>
          <w:p w14:paraId="2C50B170" w14:textId="558452AA" w:rsidR="003D6EAB" w:rsidRPr="00F15FF6" w:rsidRDefault="003D6EAB" w:rsidP="003D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2EB3D946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44A32620" w14:textId="77777777" w:rsidR="003D6EAB" w:rsidRPr="00F15FF6" w:rsidRDefault="003D6EAB" w:rsidP="008D66D4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1FA6F58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F8E5504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2605052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F639C5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8132E8F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EDDE53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A76B65E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73F3866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F638264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5D38CA" w14:paraId="091EECBB" w14:textId="77777777" w:rsidTr="00416692">
        <w:tc>
          <w:tcPr>
            <w:tcW w:w="2034" w:type="dxa"/>
            <w:shd w:val="clear" w:color="auto" w:fill="auto"/>
          </w:tcPr>
          <w:p w14:paraId="353DABFA" w14:textId="463CE17F" w:rsidR="00C77DB1" w:rsidRPr="005F4B21" w:rsidRDefault="00C77DB1" w:rsidP="00C7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19FB62A0" w14:textId="77FD03C9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249" w:type="dxa"/>
            <w:shd w:val="clear" w:color="auto" w:fill="auto"/>
          </w:tcPr>
          <w:p w14:paraId="5C034E91" w14:textId="1B9A38AA" w:rsidR="00C77DB1" w:rsidRPr="00F15FF6" w:rsidRDefault="00C77DB1" w:rsidP="008D66D4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05EA0498" w14:textId="7440A73F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shd w:val="clear" w:color="auto" w:fill="auto"/>
          </w:tcPr>
          <w:p w14:paraId="7DBEEE9E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0D51478" w14:textId="6247CD4F" w:rsidR="00C77DB1" w:rsidRPr="00F15FF6" w:rsidRDefault="00C77DB1" w:rsidP="00F740EC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97EF6D1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6CF84C0" w14:textId="412B342E" w:rsidR="00C77DB1" w:rsidRPr="00F15FF6" w:rsidRDefault="00C77DB1" w:rsidP="00F740EC">
            <w:pPr>
              <w:pStyle w:val="acctfourfigures"/>
              <w:tabs>
                <w:tab w:val="clear" w:pos="765"/>
                <w:tab w:val="left" w:pos="125"/>
              </w:tabs>
              <w:spacing w:line="240" w:lineRule="atLeast"/>
              <w:ind w:right="-4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245E8A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284BB517" w14:textId="3987674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37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B6F0ED7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E9945FD" w14:textId="6A06A6FD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13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</w:tr>
      <w:tr w:rsidR="00C77DB1" w:rsidRPr="005D38CA" w14:paraId="7EBDC1A6" w14:textId="77777777" w:rsidTr="00416692">
        <w:tc>
          <w:tcPr>
            <w:tcW w:w="2034" w:type="dxa"/>
            <w:shd w:val="clear" w:color="auto" w:fill="auto"/>
          </w:tcPr>
          <w:p w14:paraId="1A0778BE" w14:textId="300357E3" w:rsidR="00C77DB1" w:rsidRPr="00F15FF6" w:rsidRDefault="00C77DB1" w:rsidP="00C7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97" w:type="dxa"/>
          </w:tcPr>
          <w:p w14:paraId="2BAFDE6D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14F4C76E" w14:textId="77777777" w:rsidR="00C77DB1" w:rsidRPr="00F15FF6" w:rsidRDefault="00C77DB1" w:rsidP="008D66D4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D93738C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CC47841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84650DF" w14:textId="77777777" w:rsidR="00C77DB1" w:rsidRPr="00F15FF6" w:rsidRDefault="00C77DB1" w:rsidP="00F740EC">
            <w:pPr>
              <w:pStyle w:val="acctfourfigures"/>
              <w:tabs>
                <w:tab w:val="clear" w:pos="765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994D35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033CE0F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E74ED31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6BC3F2C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D07B0A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F0CF272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5D38CA" w14:paraId="0D844C28" w14:textId="77777777" w:rsidTr="00416692">
        <w:tc>
          <w:tcPr>
            <w:tcW w:w="2034" w:type="dxa"/>
            <w:shd w:val="clear" w:color="auto" w:fill="auto"/>
          </w:tcPr>
          <w:p w14:paraId="57DC3853" w14:textId="77777777" w:rsidR="00C77DB1" w:rsidRDefault="00C77DB1" w:rsidP="00C77D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0C6A4D7B" w14:textId="77777777" w:rsidR="00C77DB1" w:rsidRDefault="00C77DB1" w:rsidP="00C77D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50BAED06" w14:textId="1B80B615" w:rsidR="00C77DB1" w:rsidRPr="00F15FF6" w:rsidRDefault="00C77DB1" w:rsidP="00C77D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97" w:type="dxa"/>
            <w:vAlign w:val="bottom"/>
          </w:tcPr>
          <w:p w14:paraId="2E23D26D" w14:textId="0BD72591" w:rsidR="00C77DB1" w:rsidRPr="00F15FF6" w:rsidRDefault="00C77DB1" w:rsidP="00C77DB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F4C71DF" w14:textId="57C8EDC3" w:rsidR="00C77DB1" w:rsidRPr="00F15FF6" w:rsidRDefault="00C77DB1" w:rsidP="008D66D4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22B93C6C" w14:textId="5007362C" w:rsidR="00C77DB1" w:rsidRPr="00F15FF6" w:rsidRDefault="00C77DB1" w:rsidP="00C77D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4FCEDB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BBF7650" w14:textId="3FB626E7" w:rsidR="00C77DB1" w:rsidRPr="00F15FF6" w:rsidRDefault="00C77DB1" w:rsidP="00F740E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B2A8ADE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A1E3C24" w14:textId="5F9A26DD" w:rsidR="00C77DB1" w:rsidRPr="00F15FF6" w:rsidRDefault="00C77DB1" w:rsidP="00C77DB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4F61495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F807A5C" w14:textId="37D1E12D" w:rsidR="00C77DB1" w:rsidRPr="00F15FF6" w:rsidRDefault="00C77DB1" w:rsidP="00C77DB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EE2FA48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4A87459" w14:textId="7BFA0E86" w:rsidR="00C77DB1" w:rsidRPr="00F15FF6" w:rsidRDefault="00C77DB1" w:rsidP="00C77DB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C77DB1" w:rsidRPr="005D38CA" w14:paraId="4AC335F4" w14:textId="77777777" w:rsidTr="00416692">
        <w:tc>
          <w:tcPr>
            <w:tcW w:w="2034" w:type="dxa"/>
            <w:shd w:val="clear" w:color="auto" w:fill="auto"/>
          </w:tcPr>
          <w:p w14:paraId="6CCF4C32" w14:textId="1E0A6484" w:rsidR="00C77DB1" w:rsidRPr="00AE0A3A" w:rsidRDefault="00C77DB1" w:rsidP="00C77D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67AB1B43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A41D858" w14:textId="77777777" w:rsidR="00C77DB1" w:rsidRPr="00F15FF6" w:rsidRDefault="00C77DB1" w:rsidP="008D66D4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B157D3D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725BC3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8371012" w14:textId="77777777" w:rsidR="00C77DB1" w:rsidRPr="00F15FF6" w:rsidRDefault="00C77DB1" w:rsidP="00F740E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3706047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92A402F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4ED3459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AFE1C1C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1895FF4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E32B7D6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5D38CA" w14:paraId="214E228E" w14:textId="77777777" w:rsidTr="00416692">
        <w:tc>
          <w:tcPr>
            <w:tcW w:w="2034" w:type="dxa"/>
            <w:shd w:val="clear" w:color="auto" w:fill="auto"/>
          </w:tcPr>
          <w:p w14:paraId="4265C818" w14:textId="683FD999" w:rsidR="00C77DB1" w:rsidRPr="00F15FF6" w:rsidRDefault="00C77DB1" w:rsidP="00C77D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55BA1C21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FD60EE7" w14:textId="77777777" w:rsidR="00C77DB1" w:rsidRPr="00F15FF6" w:rsidRDefault="00C77DB1" w:rsidP="008D66D4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206A9DB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F0CA7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A853132" w14:textId="77777777" w:rsidR="00C77DB1" w:rsidRPr="00F15FF6" w:rsidRDefault="00C77DB1" w:rsidP="00F740E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2BD0C6E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9929375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72FAB86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AD3FA1C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2EFA7B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24C39B1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5D38CA" w14:paraId="6E977306" w14:textId="77777777" w:rsidTr="00416692">
        <w:tc>
          <w:tcPr>
            <w:tcW w:w="2034" w:type="dxa"/>
            <w:shd w:val="clear" w:color="auto" w:fill="auto"/>
          </w:tcPr>
          <w:p w14:paraId="631BBC4C" w14:textId="4324AAAF" w:rsidR="00C77DB1" w:rsidRPr="00F15FF6" w:rsidRDefault="00C77DB1" w:rsidP="00C77D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3A13A399" w14:textId="6A3AE174" w:rsidR="00C77DB1" w:rsidRPr="00F15FF6" w:rsidRDefault="00C77DB1" w:rsidP="00C77DB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E780551" w14:textId="11809DEE" w:rsidR="00C77DB1" w:rsidRPr="00F15FF6" w:rsidRDefault="00C77DB1" w:rsidP="008D66D4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4,569</w:t>
            </w:r>
          </w:p>
        </w:tc>
        <w:tc>
          <w:tcPr>
            <w:tcW w:w="816" w:type="dxa"/>
            <w:vAlign w:val="bottom"/>
          </w:tcPr>
          <w:p w14:paraId="7D70BB01" w14:textId="4BE108FD" w:rsidR="00C77DB1" w:rsidRPr="00F15FF6" w:rsidRDefault="00C77DB1" w:rsidP="00C77D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3199C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FBA6671" w14:textId="1322B0C6" w:rsidR="00C77DB1" w:rsidRPr="00F15FF6" w:rsidRDefault="00C77DB1" w:rsidP="00F740E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CF8BEB0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DB84445" w14:textId="4B0CCB9A" w:rsidR="00C77DB1" w:rsidRPr="00F15FF6" w:rsidRDefault="00C77DB1" w:rsidP="00C77DB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1FFF35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38E5CB5" w14:textId="26F01859" w:rsidR="00C77DB1" w:rsidRPr="00F15FF6" w:rsidRDefault="00C77DB1" w:rsidP="00C77DB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7877E64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408BF15" w14:textId="0A84636E" w:rsidR="00C77DB1" w:rsidRPr="00F15FF6" w:rsidRDefault="00C77DB1" w:rsidP="00C77DB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</w:tr>
      <w:tr w:rsidR="00C77DB1" w:rsidRPr="005D38CA" w14:paraId="3C79A9B0" w14:textId="77777777" w:rsidTr="00416692">
        <w:tc>
          <w:tcPr>
            <w:tcW w:w="2034" w:type="dxa"/>
            <w:shd w:val="clear" w:color="auto" w:fill="auto"/>
          </w:tcPr>
          <w:p w14:paraId="715440C6" w14:textId="226F975C" w:rsidR="00C77DB1" w:rsidRPr="00F15FF6" w:rsidRDefault="00C77DB1" w:rsidP="00C77D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4845EC48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D8665D7" w14:textId="77777777" w:rsidR="00C77DB1" w:rsidRPr="00F15FF6" w:rsidRDefault="00C77DB1" w:rsidP="008D66D4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7FDC138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A7290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939C366" w14:textId="77777777" w:rsidR="00C77DB1" w:rsidRPr="00F15FF6" w:rsidRDefault="00C77DB1" w:rsidP="00F740E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09E5A9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EBC7AC9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BF2431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2DC6E54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D81502D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4EDA903" w14:textId="77777777" w:rsidR="00C77DB1" w:rsidRPr="00F15FF6" w:rsidRDefault="00C77DB1" w:rsidP="00C77DB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5D38CA" w14:paraId="3CE19754" w14:textId="77777777" w:rsidTr="00416692">
        <w:tc>
          <w:tcPr>
            <w:tcW w:w="2034" w:type="dxa"/>
            <w:shd w:val="clear" w:color="auto" w:fill="auto"/>
          </w:tcPr>
          <w:p w14:paraId="789E0D61" w14:textId="77777777" w:rsidR="00C77DB1" w:rsidRDefault="00C77DB1" w:rsidP="00C77D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62744151" w14:textId="77777777" w:rsidR="00C77DB1" w:rsidRDefault="00C77DB1" w:rsidP="00C77D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79E8299F" w14:textId="20FA9CAA" w:rsidR="00C77DB1" w:rsidRPr="00F15FF6" w:rsidRDefault="00C77DB1" w:rsidP="00C77DB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97" w:type="dxa"/>
            <w:vAlign w:val="bottom"/>
          </w:tcPr>
          <w:p w14:paraId="5A91B478" w14:textId="172AABF4" w:rsidR="00C77DB1" w:rsidRPr="00F15FF6" w:rsidRDefault="007B74C7" w:rsidP="00C77DB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C5353D" w14:textId="3AE76440" w:rsidR="00C77DB1" w:rsidRPr="00F15FF6" w:rsidRDefault="00C77DB1" w:rsidP="008D66D4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0298303E" w14:textId="44D1A5EC" w:rsidR="00C77DB1" w:rsidRPr="00F15FF6" w:rsidRDefault="007B74C7" w:rsidP="00C77DB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F6E27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AB1876A" w14:textId="4F1E7CDE" w:rsidR="00C77DB1" w:rsidRPr="00F15FF6" w:rsidRDefault="00C77DB1" w:rsidP="00F740EC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A4D5A9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49A57A4D" w14:textId="02B11295" w:rsidR="00C77DB1" w:rsidRPr="00F15FF6" w:rsidRDefault="007B74C7" w:rsidP="00C77DB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51C7DE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86D7F12" w14:textId="042184F8" w:rsidR="00C77DB1" w:rsidRPr="00F15FF6" w:rsidRDefault="00C77DB1" w:rsidP="00C77DB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B08CE9" w14:textId="77777777" w:rsidR="00C77DB1" w:rsidRPr="00F15FF6" w:rsidRDefault="00C77DB1" w:rsidP="00C77DB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F1AA966" w14:textId="09C2FE1B" w:rsidR="00C77DB1" w:rsidRPr="00F15FF6" w:rsidRDefault="007B74C7" w:rsidP="00C77DB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</w:tbl>
    <w:p w14:paraId="04F172D8" w14:textId="3DCF7AE5" w:rsidR="008E5BBC" w:rsidRPr="00416692" w:rsidRDefault="008E5BBC" w:rsidP="00416692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8"/>
        <w:gridCol w:w="1363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8E5BBC" w:rsidRPr="005D38CA" w14:paraId="45AE17FD" w14:textId="77777777" w:rsidTr="005F4B2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04D866D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112" w:type="dxa"/>
            <w:gridSpan w:val="17"/>
          </w:tcPr>
          <w:p w14:paraId="7CEDB10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E5BBC" w:rsidRPr="005D38CA" w14:paraId="471070E4" w14:textId="77777777" w:rsidTr="005F4B2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42DB1DDA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8" w:type="dxa"/>
            <w:gridSpan w:val="3"/>
            <w:tcBorders>
              <w:bottom w:val="single" w:sz="4" w:space="0" w:color="auto"/>
            </w:tcBorders>
          </w:tcPr>
          <w:p w14:paraId="6B14FEF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F867AF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712F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E5BBC" w:rsidRPr="005D38CA" w14:paraId="06A8B800" w14:textId="77777777" w:rsidTr="005F4B21">
        <w:trPr>
          <w:trHeight w:val="363"/>
          <w:tblHeader/>
        </w:trPr>
        <w:tc>
          <w:tcPr>
            <w:tcW w:w="2068" w:type="dxa"/>
            <w:shd w:val="clear" w:color="auto" w:fill="auto"/>
            <w:vAlign w:val="bottom"/>
          </w:tcPr>
          <w:p w14:paraId="5CC7B3C4" w14:textId="2204DCEA" w:rsidR="008E5BBC" w:rsidRPr="00F15FF6" w:rsidRDefault="00D33F35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74485758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64BAF73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0969894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C6862BF" w14:textId="77777777" w:rsidR="008E5BBC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2BA11254" w14:textId="77777777" w:rsidR="008E5BBC" w:rsidRPr="00F15FF6" w:rsidRDefault="008E5BBC" w:rsidP="000738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D48EB4B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517780B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7092294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2473E9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23A36E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3E58E6ED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9FF62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B2164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0D3D97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000B29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5D0BBC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23BF8D9E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5BBC" w:rsidRPr="005D38CA" w14:paraId="31252E7D" w14:textId="77777777" w:rsidTr="005F4B21">
        <w:trPr>
          <w:tblHeader/>
        </w:trPr>
        <w:tc>
          <w:tcPr>
            <w:tcW w:w="2068" w:type="dxa"/>
            <w:shd w:val="clear" w:color="auto" w:fill="auto"/>
          </w:tcPr>
          <w:p w14:paraId="11A78410" w14:textId="77777777" w:rsidR="008E5BBC" w:rsidRPr="00F15FF6" w:rsidRDefault="008E5BBC" w:rsidP="00073815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2" w:type="dxa"/>
            <w:gridSpan w:val="17"/>
          </w:tcPr>
          <w:p w14:paraId="628205CB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8E5BBC" w:rsidRPr="005D38CA" w14:paraId="7586F744" w14:textId="77777777" w:rsidTr="005F4B21">
        <w:tc>
          <w:tcPr>
            <w:tcW w:w="2068" w:type="dxa"/>
            <w:shd w:val="clear" w:color="auto" w:fill="auto"/>
          </w:tcPr>
          <w:p w14:paraId="7A7540E8" w14:textId="7CA6B1ED" w:rsidR="008E5BBC" w:rsidRPr="00F15FF6" w:rsidRDefault="008E5BBC" w:rsidP="000738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363" w:type="dxa"/>
          </w:tcPr>
          <w:p w14:paraId="7F47F9C4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0745CD37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BDE77F2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AC44E6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BDBF80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0C81C62" w14:textId="77777777" w:rsidR="008E5BBC" w:rsidRPr="00F15FF6" w:rsidRDefault="008E5BBC" w:rsidP="0007381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7F5B9A4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DF7A7A" w14:textId="77777777" w:rsidR="008E5BBC" w:rsidRPr="00F15FF6" w:rsidRDefault="008E5BBC" w:rsidP="0007381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06A997A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48E9A3E" w14:textId="77777777" w:rsidR="008E5BBC" w:rsidRPr="00F15FF6" w:rsidRDefault="008E5BBC" w:rsidP="0007381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DBFE37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BBC" w:rsidRPr="005D38CA" w14:paraId="67DC2C08" w14:textId="77777777" w:rsidTr="005F4B21">
        <w:tc>
          <w:tcPr>
            <w:tcW w:w="2068" w:type="dxa"/>
            <w:shd w:val="clear" w:color="auto" w:fill="auto"/>
          </w:tcPr>
          <w:p w14:paraId="55C8E935" w14:textId="77777777" w:rsidR="008E5BBC" w:rsidRPr="00F15FF6" w:rsidRDefault="008E5BBC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3" w:type="dxa"/>
          </w:tcPr>
          <w:p w14:paraId="17A779B0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EF409D7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32A39B9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F54606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D8C2985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21CF40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D188E82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21FFD45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0443D93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4FAED65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9720FFD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5FAF" w:rsidRPr="005D38CA" w14:paraId="2AE9819A" w14:textId="77777777" w:rsidTr="005F4B21">
        <w:tc>
          <w:tcPr>
            <w:tcW w:w="2068" w:type="dxa"/>
            <w:shd w:val="clear" w:color="auto" w:fill="auto"/>
          </w:tcPr>
          <w:p w14:paraId="4A4641B3" w14:textId="0AA47EE7" w:rsidR="005B5FAF" w:rsidRPr="00F15FF6" w:rsidRDefault="00AE0A3A" w:rsidP="005B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หน่วย</w:t>
            </w:r>
            <w:r w:rsidR="005B5FA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ลงทุนในตราสารหนี้</w:t>
            </w:r>
          </w:p>
        </w:tc>
        <w:tc>
          <w:tcPr>
            <w:tcW w:w="1363" w:type="dxa"/>
            <w:vAlign w:val="bottom"/>
          </w:tcPr>
          <w:p w14:paraId="0453478C" w14:textId="6AA73C18" w:rsidR="005B5FAF" w:rsidRPr="00F15FF6" w:rsidRDefault="005B5FAF" w:rsidP="0039651C">
            <w:pPr>
              <w:pStyle w:val="acctfourfigures"/>
              <w:tabs>
                <w:tab w:val="clear" w:pos="765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9EC7F55" w14:textId="2CB96572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50DD9F91" w14:textId="5F75A280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F66A6" w14:textId="77777777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851DA80" w14:textId="30B42400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38456D" w14:textId="77777777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4CC5A24" w14:textId="6BE4A760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EAACE00" w14:textId="77777777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9ADB550" w14:textId="1D308AF5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8117356" w14:textId="77777777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08289B4" w14:textId="6A4F87D5" w:rsidR="005B5FAF" w:rsidRPr="00F15FF6" w:rsidRDefault="005B5FAF" w:rsidP="005B5FA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</w:tr>
      <w:tr w:rsidR="008E5BBC" w:rsidRPr="005D38CA" w14:paraId="0003EEFC" w14:textId="77777777" w:rsidTr="005F4B21">
        <w:tc>
          <w:tcPr>
            <w:tcW w:w="2068" w:type="dxa"/>
            <w:shd w:val="clear" w:color="auto" w:fill="auto"/>
          </w:tcPr>
          <w:p w14:paraId="049227EB" w14:textId="77777777" w:rsidR="008E5BBC" w:rsidRPr="00F15FF6" w:rsidRDefault="008E5BBC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63" w:type="dxa"/>
          </w:tcPr>
          <w:p w14:paraId="76122342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0DF805B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94BF3C3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D32501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C3F74CC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70A35C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137AD74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061B5A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55407DD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BE7DA8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DE75DBE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BBC" w:rsidRPr="005D38CA" w14:paraId="3426D9F9" w14:textId="77777777" w:rsidTr="005F4B21">
        <w:tc>
          <w:tcPr>
            <w:tcW w:w="2068" w:type="dxa"/>
            <w:shd w:val="clear" w:color="auto" w:fill="auto"/>
          </w:tcPr>
          <w:p w14:paraId="74051CC3" w14:textId="77777777" w:rsidR="005F4B21" w:rsidRDefault="008E5BBC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032D656C" w14:textId="77777777" w:rsidR="005F4B21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31F3EC6D" w14:textId="7F988805" w:rsidR="008E5BBC" w:rsidRPr="00F15FF6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63" w:type="dxa"/>
            <w:vAlign w:val="bottom"/>
          </w:tcPr>
          <w:p w14:paraId="75C1D1E2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9DD34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CBF634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699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50406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72C3B6D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492C04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2A895D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5E4B4E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FD3FB7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B8206A1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6451C58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D04E2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F910C53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A9284CD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D6C3E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22E29BD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0041FB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1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426B9A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AE0A3A" w:rsidRPr="005D38CA" w14:paraId="36A2C96F" w14:textId="77777777" w:rsidTr="005F4B21">
        <w:tc>
          <w:tcPr>
            <w:tcW w:w="2068" w:type="dxa"/>
            <w:shd w:val="clear" w:color="auto" w:fill="auto"/>
          </w:tcPr>
          <w:p w14:paraId="63DEA34B" w14:textId="6CBEC0EE" w:rsidR="00AE0A3A" w:rsidRDefault="00AE0A3A" w:rsidP="000738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3" w:type="dxa"/>
            <w:vAlign w:val="bottom"/>
          </w:tcPr>
          <w:p w14:paraId="6F2B51AE" w14:textId="77777777" w:rsidR="00AE0A3A" w:rsidRDefault="00AE0A3A" w:rsidP="0007381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BE96D74" w14:textId="77777777" w:rsidR="00AE0A3A" w:rsidRDefault="00AE0A3A" w:rsidP="000738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518F50C" w14:textId="77777777" w:rsidR="00AE0A3A" w:rsidRDefault="00AE0A3A" w:rsidP="000738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7DBB94" w14:textId="77777777" w:rsidR="00AE0A3A" w:rsidRPr="00F15FF6" w:rsidRDefault="00AE0A3A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791FE19" w14:textId="77777777" w:rsidR="00AE0A3A" w:rsidRDefault="00AE0A3A" w:rsidP="0007381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6CDDD0C" w14:textId="77777777" w:rsidR="00AE0A3A" w:rsidRPr="00F15FF6" w:rsidRDefault="00AE0A3A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2A5F8A3" w14:textId="77777777" w:rsidR="00AE0A3A" w:rsidRDefault="00AE0A3A" w:rsidP="0007381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4078E8" w14:textId="77777777" w:rsidR="00AE0A3A" w:rsidRPr="00F15FF6" w:rsidRDefault="00AE0A3A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086B2125" w14:textId="77777777" w:rsidR="00AE0A3A" w:rsidRDefault="00AE0A3A" w:rsidP="0007381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0E33926" w14:textId="77777777" w:rsidR="00AE0A3A" w:rsidRPr="00F15FF6" w:rsidRDefault="00AE0A3A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8141CD3" w14:textId="77777777" w:rsidR="00AE0A3A" w:rsidRDefault="00AE0A3A" w:rsidP="000738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E5BBC" w:rsidRPr="005D38CA" w14:paraId="374B91C8" w14:textId="77777777" w:rsidTr="005F4B21">
        <w:tc>
          <w:tcPr>
            <w:tcW w:w="2068" w:type="dxa"/>
            <w:shd w:val="clear" w:color="auto" w:fill="auto"/>
          </w:tcPr>
          <w:p w14:paraId="79BCBFCE" w14:textId="77777777" w:rsidR="008E5BBC" w:rsidRPr="00F15FF6" w:rsidRDefault="008E5BBC" w:rsidP="000738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3" w:type="dxa"/>
            <w:vAlign w:val="bottom"/>
          </w:tcPr>
          <w:p w14:paraId="591738E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AEE9B28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EC331E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5F86F4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8C8EC0C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14650C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C7556C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8DD1FA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7BD2F92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D6E662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250F81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BBC" w:rsidRPr="005D38CA" w14:paraId="70CCE56F" w14:textId="77777777" w:rsidTr="005F4B21">
        <w:tc>
          <w:tcPr>
            <w:tcW w:w="2068" w:type="dxa"/>
            <w:shd w:val="clear" w:color="auto" w:fill="auto"/>
          </w:tcPr>
          <w:p w14:paraId="16D3FACD" w14:textId="77777777" w:rsidR="008E5BBC" w:rsidRPr="00F15FF6" w:rsidRDefault="008E5BBC" w:rsidP="000738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3" w:type="dxa"/>
            <w:vAlign w:val="bottom"/>
          </w:tcPr>
          <w:p w14:paraId="5D49463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F1696B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816" w:type="dxa"/>
            <w:vAlign w:val="bottom"/>
          </w:tcPr>
          <w:p w14:paraId="00A117A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4BFA7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A0931AE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DC38E24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230E22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3,520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861D627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C616F0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ED8715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364102A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3,520</w:t>
            </w:r>
          </w:p>
        </w:tc>
      </w:tr>
      <w:tr w:rsidR="008E5BBC" w:rsidRPr="005D38CA" w14:paraId="3F9D4B4A" w14:textId="77777777" w:rsidTr="005F4B21">
        <w:tc>
          <w:tcPr>
            <w:tcW w:w="2068" w:type="dxa"/>
            <w:shd w:val="clear" w:color="auto" w:fill="auto"/>
          </w:tcPr>
          <w:p w14:paraId="7F8ACCC8" w14:textId="77777777" w:rsidR="008E5BBC" w:rsidRPr="00F15FF6" w:rsidRDefault="008E5BBC" w:rsidP="0007381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63" w:type="dxa"/>
            <w:vAlign w:val="bottom"/>
          </w:tcPr>
          <w:p w14:paraId="0ADEFF6F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7F9F2A8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ADEECC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2D53CD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6F48EFB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1DECCD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A126876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F3E5799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5B37586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0B099EF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20E09DE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BBC" w:rsidRPr="005D38CA" w14:paraId="37F8D50B" w14:textId="77777777" w:rsidTr="005F4B21">
        <w:tc>
          <w:tcPr>
            <w:tcW w:w="2068" w:type="dxa"/>
            <w:shd w:val="clear" w:color="auto" w:fill="auto"/>
          </w:tcPr>
          <w:p w14:paraId="37D2AD21" w14:textId="77777777" w:rsidR="005F4B21" w:rsidRDefault="008E5BBC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="005F4B21"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28488E6D" w14:textId="77777777" w:rsidR="005F4B21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105E195C" w14:textId="028CB15C" w:rsidR="008E5BBC" w:rsidRPr="00F15FF6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63" w:type="dxa"/>
            <w:vAlign w:val="bottom"/>
          </w:tcPr>
          <w:p w14:paraId="04FF9486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F191B3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D6F62A2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27BC31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6" w:type="dxa"/>
            <w:vAlign w:val="bottom"/>
          </w:tcPr>
          <w:p w14:paraId="306B6763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6A14A9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A76D1D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2D11C395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89010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F8169F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7889F63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5779B2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9E48E9C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303FD4B5" w14:textId="77777777" w:rsidR="008E5BBC" w:rsidRPr="00F15FF6" w:rsidRDefault="008E5BBC" w:rsidP="0007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CFFC06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04249C" w14:textId="77777777" w:rsidR="008E5BBC" w:rsidRPr="00F15FF6" w:rsidRDefault="008E5BBC" w:rsidP="0007381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AFD3183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16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615B50" w14:textId="77777777" w:rsidR="008E5BBC" w:rsidRPr="00F15FF6" w:rsidRDefault="008E5BBC" w:rsidP="000738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</w:tr>
    </w:tbl>
    <w:p w14:paraId="0E7DB416" w14:textId="74A1ED6A" w:rsidR="008E5BBC" w:rsidRDefault="008E5BBC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31DE755" w14:textId="2D406A0B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B30EA63" w14:textId="3E9C9FE5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AEFC6B" w14:textId="691661BF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B0C42A" w14:textId="0A6248B1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8B6213" w14:textId="1E86759E" w:rsidR="00AE0A3A" w:rsidRDefault="00AE0A3A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75AE03A" w14:textId="6458E2E4" w:rsidR="00854E1F" w:rsidRDefault="00854E1F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052C28" w14:textId="6CFC68DD" w:rsidR="00854E1F" w:rsidRDefault="00854E1F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A4FD09C" w14:textId="75201818" w:rsidR="007B74C7" w:rsidRDefault="007B74C7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495A49" w14:textId="77777777" w:rsidR="00B91381" w:rsidRDefault="00B91381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pPr w:leftFromText="180" w:rightFromText="180" w:vertAnchor="text" w:tblpX="529" w:tblpY="1"/>
        <w:tblOverlap w:val="never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7"/>
        <w:gridCol w:w="172"/>
        <w:gridCol w:w="1177"/>
        <w:gridCol w:w="1264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3D6EAB" w:rsidRPr="00130565" w14:paraId="3F69DD94" w14:textId="77777777" w:rsidTr="00854E1F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1A962F1B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</w:p>
        </w:tc>
        <w:tc>
          <w:tcPr>
            <w:tcW w:w="7116" w:type="dxa"/>
            <w:gridSpan w:val="18"/>
          </w:tcPr>
          <w:p w14:paraId="0E99DAC1" w14:textId="2638BA9C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54E1F" w:rsidRPr="00130565" w14:paraId="44BA08B3" w14:textId="77777777" w:rsidTr="00854E1F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6B09423B" w14:textId="77777777" w:rsidR="00854E1F" w:rsidRPr="00F15FF6" w:rsidRDefault="00854E1F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116" w:type="dxa"/>
            <w:gridSpan w:val="18"/>
          </w:tcPr>
          <w:p w14:paraId="72F1E3B8" w14:textId="0C474BEF" w:rsidR="00854E1F" w:rsidRPr="00F15FF6" w:rsidRDefault="00854E1F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6EAB" w:rsidRPr="00130565" w14:paraId="53C9B2D4" w14:textId="77777777" w:rsidTr="00854E1F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5B664AD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9" w:type="dxa"/>
            <w:gridSpan w:val="4"/>
            <w:tcBorders>
              <w:bottom w:val="single" w:sz="4" w:space="0" w:color="auto"/>
            </w:tcBorders>
          </w:tcPr>
          <w:p w14:paraId="7E51C5E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22236BF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C704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5D38CA" w14:paraId="54999064" w14:textId="77777777" w:rsidTr="00AE0A3A">
        <w:trPr>
          <w:trHeight w:val="363"/>
        </w:trPr>
        <w:tc>
          <w:tcPr>
            <w:tcW w:w="2067" w:type="dxa"/>
            <w:shd w:val="clear" w:color="auto" w:fill="auto"/>
            <w:vAlign w:val="bottom"/>
          </w:tcPr>
          <w:p w14:paraId="7BDE48B4" w14:textId="5FF895AE" w:rsidR="003D6EAB" w:rsidRPr="00F15FF6" w:rsidRDefault="00D33F35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496CDC2E" w14:textId="77777777" w:rsidR="002D19A5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34581F79" w14:textId="0335FE63" w:rsidR="003D6EAB" w:rsidRPr="00F15FF6" w:rsidRDefault="003D6EAB" w:rsidP="00291FD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6B975A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23E4691B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0CA102E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95F0C6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4E6D042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534964D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1ADE106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D9E0AD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313EAAD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0B9FB69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9EED65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3E516B99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5D38CA" w14:paraId="7891C018" w14:textId="77777777" w:rsidTr="00AE0A3A">
        <w:tc>
          <w:tcPr>
            <w:tcW w:w="2067" w:type="dxa"/>
            <w:shd w:val="clear" w:color="auto" w:fill="auto"/>
          </w:tcPr>
          <w:p w14:paraId="224534EE" w14:textId="77777777" w:rsidR="003D6EAB" w:rsidRPr="00F15FF6" w:rsidRDefault="003D6EAB" w:rsidP="00291FD8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6" w:type="dxa"/>
            <w:gridSpan w:val="18"/>
          </w:tcPr>
          <w:p w14:paraId="540C57D1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5D38CA" w14:paraId="0FEA53E0" w14:textId="77777777" w:rsidTr="00AE0A3A">
        <w:tc>
          <w:tcPr>
            <w:tcW w:w="2239" w:type="dxa"/>
            <w:gridSpan w:val="2"/>
            <w:shd w:val="clear" w:color="auto" w:fill="auto"/>
          </w:tcPr>
          <w:p w14:paraId="0A834A63" w14:textId="25B65C1D" w:rsidR="003D6EAB" w:rsidRPr="00F15FF6" w:rsidRDefault="003D6EAB" w:rsidP="00291FD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A76E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7" w:type="dxa"/>
          </w:tcPr>
          <w:p w14:paraId="69C98091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2563B4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12BFAC3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3F3FF610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3CF9AF5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7865FF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BEDBBEF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4F8090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703EBC2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C7823FB" w14:textId="77777777" w:rsidR="003D6EAB" w:rsidRPr="00F15FF6" w:rsidRDefault="003D6EAB" w:rsidP="00291FD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80917FE" w14:textId="77777777" w:rsidR="003D6EAB" w:rsidRPr="00F15FF6" w:rsidRDefault="003D6EAB" w:rsidP="00291FD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5D38CA" w14:paraId="0F21E8BC" w14:textId="77777777" w:rsidTr="00AE0A3A">
        <w:tc>
          <w:tcPr>
            <w:tcW w:w="2067" w:type="dxa"/>
            <w:shd w:val="clear" w:color="auto" w:fill="auto"/>
          </w:tcPr>
          <w:p w14:paraId="2BA081BB" w14:textId="13FE0DB3" w:rsidR="003D6EAB" w:rsidRPr="00F15FF6" w:rsidRDefault="003D6EAB" w:rsidP="003D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  <w:gridSpan w:val="2"/>
          </w:tcPr>
          <w:p w14:paraId="479DB61B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85FF51E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4B2210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3166B96C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CE43681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0BDDA2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44289D5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EA57D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20FA8F1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DD0FB0C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53BB87F" w14:textId="77777777" w:rsidR="003D6EAB" w:rsidRPr="00F15FF6" w:rsidRDefault="003D6EAB" w:rsidP="003D6EA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033FA10E" w14:textId="77777777" w:rsidTr="00AE0A3A">
        <w:tc>
          <w:tcPr>
            <w:tcW w:w="2067" w:type="dxa"/>
            <w:shd w:val="clear" w:color="auto" w:fill="auto"/>
          </w:tcPr>
          <w:p w14:paraId="1A08D84D" w14:textId="6C694F77" w:rsidR="005F4B21" w:rsidRPr="00F15FF6" w:rsidRDefault="005F4B21" w:rsidP="005F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349" w:type="dxa"/>
            <w:gridSpan w:val="2"/>
          </w:tcPr>
          <w:p w14:paraId="1FC2B7EC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5EC016" w14:textId="0C16A9BC" w:rsidR="00460B7A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3A492B5B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FBFC16" w14:textId="547EC15B" w:rsidR="005F69B5" w:rsidRPr="005F69B5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816" w:type="dxa"/>
          </w:tcPr>
          <w:p w14:paraId="5C1D988B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02A7A4" w14:textId="56462EE1" w:rsidR="00460B7A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3" w:type="dxa"/>
            <w:shd w:val="clear" w:color="auto" w:fill="auto"/>
          </w:tcPr>
          <w:p w14:paraId="7BE61BA3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49DDF30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BF2CFB" w14:textId="77880090" w:rsidR="00460B7A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2D8142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F76981A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C4A648" w14:textId="007B64EA" w:rsidR="00460B7A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2BE1D0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7D57BB4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B82B13D" w14:textId="33F785C1" w:rsidR="00460B7A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D678B4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564742A" w14:textId="77777777" w:rsidR="005F4B21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E181DC" w14:textId="49C92B8A" w:rsidR="00460B7A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2,836</w:t>
            </w:r>
          </w:p>
        </w:tc>
      </w:tr>
      <w:tr w:rsidR="005F4B21" w:rsidRPr="005D38CA" w14:paraId="0DA8FA79" w14:textId="77777777" w:rsidTr="00AE0A3A">
        <w:tc>
          <w:tcPr>
            <w:tcW w:w="2067" w:type="dxa"/>
            <w:shd w:val="clear" w:color="auto" w:fill="auto"/>
          </w:tcPr>
          <w:p w14:paraId="576AF57F" w14:textId="7A1F064D" w:rsidR="005F4B21" w:rsidRPr="00F15FF6" w:rsidRDefault="005F4B21" w:rsidP="005F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9" w:type="dxa"/>
            <w:gridSpan w:val="2"/>
          </w:tcPr>
          <w:p w14:paraId="3D58FC60" w14:textId="2D0803D7" w:rsidR="005F4B21" w:rsidRPr="005F69B5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</w:t>
            </w:r>
            <w:r w:rsidR="00460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1264" w:type="dxa"/>
            <w:shd w:val="clear" w:color="auto" w:fill="auto"/>
          </w:tcPr>
          <w:p w14:paraId="19D6D6A7" w14:textId="5C7A5255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61F58E19" w14:textId="3ADCDAC3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3" w:type="dxa"/>
            <w:shd w:val="clear" w:color="auto" w:fill="auto"/>
          </w:tcPr>
          <w:p w14:paraId="24592F3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C7564E4" w14:textId="57D25392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AC47BD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248C706" w14:textId="459818C6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D07EED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462C11D" w14:textId="76FB3898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B9774EB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C6D06C1" w14:textId="33279A54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1,343</w:t>
            </w:r>
          </w:p>
        </w:tc>
      </w:tr>
      <w:tr w:rsidR="005F4B21" w:rsidRPr="005D38CA" w14:paraId="69846860" w14:textId="77777777" w:rsidTr="00AE0A3A">
        <w:tc>
          <w:tcPr>
            <w:tcW w:w="2067" w:type="dxa"/>
            <w:shd w:val="clear" w:color="auto" w:fill="auto"/>
          </w:tcPr>
          <w:p w14:paraId="22EA2CDF" w14:textId="4B208D28" w:rsidR="005F4B21" w:rsidRPr="00F15FF6" w:rsidRDefault="005F4B21" w:rsidP="005F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9" w:type="dxa"/>
            <w:gridSpan w:val="2"/>
          </w:tcPr>
          <w:p w14:paraId="0CC81FD0" w14:textId="77777777" w:rsidR="005F4B21" w:rsidRPr="00F15FF6" w:rsidRDefault="005F4B21" w:rsidP="005F4B2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747915E6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4A004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5F8A67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F15F4F3" w14:textId="77777777" w:rsidR="005F4B21" w:rsidRPr="00F15FF6" w:rsidRDefault="005F4B21" w:rsidP="005F4B2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862D515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295796C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5FE233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875A0AF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A2487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3C2F6D8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2B6B001B" w14:textId="77777777" w:rsidTr="00AE0A3A">
        <w:tc>
          <w:tcPr>
            <w:tcW w:w="2067" w:type="dxa"/>
            <w:shd w:val="clear" w:color="auto" w:fill="auto"/>
          </w:tcPr>
          <w:p w14:paraId="6C842870" w14:textId="77777777" w:rsidR="005F4B21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251034F2" w14:textId="77777777" w:rsidR="005F4B21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17A515A7" w14:textId="79CBDCE3" w:rsidR="005F4B21" w:rsidRPr="00F15FF6" w:rsidRDefault="005F4B21" w:rsidP="005F4B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9" w:type="dxa"/>
            <w:gridSpan w:val="2"/>
            <w:vAlign w:val="bottom"/>
          </w:tcPr>
          <w:p w14:paraId="333C54ED" w14:textId="39D2FD07" w:rsidR="005F4B21" w:rsidRPr="00F15FF6" w:rsidRDefault="00460B7A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C92D6D9" w14:textId="6E41CD0F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18491901" w14:textId="6D649848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4750EA7E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0640C748" w14:textId="4732E849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29D105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544B20A" w14:textId="0706022E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6F01F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8AB8D37" w14:textId="0C8E4108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8555610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CD390E9" w14:textId="48618ABA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F4B21" w:rsidRPr="005D38CA" w14:paraId="0FAECC25" w14:textId="77777777" w:rsidTr="00AE0A3A">
        <w:tc>
          <w:tcPr>
            <w:tcW w:w="2067" w:type="dxa"/>
            <w:shd w:val="clear" w:color="auto" w:fill="auto"/>
          </w:tcPr>
          <w:p w14:paraId="42EFCDE5" w14:textId="0DCA0C7C" w:rsidR="00AE0A3A" w:rsidRPr="00F15FF6" w:rsidRDefault="00AE0A3A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gridSpan w:val="2"/>
          </w:tcPr>
          <w:p w14:paraId="04BAABFA" w14:textId="77777777" w:rsidR="005F4B21" w:rsidRPr="00F15FF6" w:rsidRDefault="005F4B21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08644AE0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A991792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2E29E540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84C9E58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E63647E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6131D66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5BB3E9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711D406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1FFD6FB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EE704C5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57CDFA58" w14:textId="77777777" w:rsidTr="00AE0A3A">
        <w:tc>
          <w:tcPr>
            <w:tcW w:w="2067" w:type="dxa"/>
            <w:shd w:val="clear" w:color="auto" w:fill="auto"/>
          </w:tcPr>
          <w:p w14:paraId="3FDA5200" w14:textId="5B7DB208" w:rsidR="005F4B21" w:rsidRPr="00F15FF6" w:rsidRDefault="005F4B21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  <w:gridSpan w:val="2"/>
          </w:tcPr>
          <w:p w14:paraId="3588AA6F" w14:textId="0983279B" w:rsidR="005F4B21" w:rsidRPr="00F15FF6" w:rsidRDefault="005F4B21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6FF3565" w14:textId="7D2B8466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7B05210" w14:textId="3FAA23C8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6248F8A4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4779AB3" w14:textId="71BB75FB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B7686D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D1EC5D6" w14:textId="4A13B960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986847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1E534D9" w14:textId="20286E14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29467F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7822B8F" w14:textId="32DF9509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B21" w:rsidRPr="005D38CA" w14:paraId="621FBEF3" w14:textId="77777777" w:rsidTr="00AE0A3A">
        <w:tc>
          <w:tcPr>
            <w:tcW w:w="2067" w:type="dxa"/>
            <w:shd w:val="clear" w:color="auto" w:fill="auto"/>
          </w:tcPr>
          <w:p w14:paraId="77EB7B24" w14:textId="75B368B8" w:rsidR="005F4B21" w:rsidRPr="00F15FF6" w:rsidRDefault="005F4B21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9" w:type="dxa"/>
            <w:gridSpan w:val="2"/>
          </w:tcPr>
          <w:p w14:paraId="1FE01F13" w14:textId="40E2EB2D" w:rsidR="005F4B21" w:rsidRPr="00F15FF6" w:rsidRDefault="00460B7A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7414CD47" w14:textId="30A7713A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4,569</w:t>
            </w:r>
          </w:p>
        </w:tc>
        <w:tc>
          <w:tcPr>
            <w:tcW w:w="816" w:type="dxa"/>
          </w:tcPr>
          <w:p w14:paraId="5D141188" w14:textId="06F23024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4,569</w:t>
            </w:r>
          </w:p>
        </w:tc>
        <w:tc>
          <w:tcPr>
            <w:tcW w:w="183" w:type="dxa"/>
            <w:shd w:val="clear" w:color="auto" w:fill="auto"/>
          </w:tcPr>
          <w:p w14:paraId="65F1683E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9390A8E" w14:textId="142D8C4E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56E957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D427CE8" w14:textId="437899B1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ABEA301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4E802538" w14:textId="396BCD1A" w:rsidR="005F4B21" w:rsidRPr="00F15FF6" w:rsidRDefault="00460B7A" w:rsidP="00460B7A">
            <w:pPr>
              <w:pStyle w:val="acctfourfigures"/>
              <w:tabs>
                <w:tab w:val="clear" w:pos="765"/>
                <w:tab w:val="left" w:pos="410"/>
              </w:tabs>
              <w:spacing w:line="240" w:lineRule="atLeast"/>
              <w:ind w:right="-12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0B69A" w14:textId="77777777" w:rsidR="005F4B21" w:rsidRPr="00F15FF6" w:rsidRDefault="005F4B21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30A02F1" w14:textId="72079DFF" w:rsidR="005F4B21" w:rsidRPr="00F15FF6" w:rsidRDefault="00460B7A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4,406</w:t>
            </w:r>
          </w:p>
        </w:tc>
      </w:tr>
      <w:tr w:rsidR="005F69B5" w:rsidRPr="005D38CA" w14:paraId="68FE744D" w14:textId="77777777" w:rsidTr="00AE0A3A">
        <w:tc>
          <w:tcPr>
            <w:tcW w:w="2067" w:type="dxa"/>
            <w:shd w:val="clear" w:color="auto" w:fill="auto"/>
          </w:tcPr>
          <w:p w14:paraId="61BA7521" w14:textId="62B0955C" w:rsidR="005F69B5" w:rsidRPr="00F15FF6" w:rsidRDefault="00460B7A" w:rsidP="005F4B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gridSpan w:val="2"/>
          </w:tcPr>
          <w:p w14:paraId="492C50B9" w14:textId="77777777" w:rsidR="005F69B5" w:rsidRPr="00F15FF6" w:rsidRDefault="005F69B5" w:rsidP="005F4B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421ABF6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ACEE5A4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E4CA649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6D9412F6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A85C67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9EDD122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7CC68B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4D97706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B7E152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1A4BCCDA" w14:textId="77777777" w:rsidR="005F69B5" w:rsidRPr="00F15FF6" w:rsidRDefault="005F69B5" w:rsidP="005F4B21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B7A" w:rsidRPr="005D38CA" w14:paraId="713B6C89" w14:textId="77777777" w:rsidTr="00682993">
        <w:tc>
          <w:tcPr>
            <w:tcW w:w="2067" w:type="dxa"/>
            <w:shd w:val="clear" w:color="auto" w:fill="auto"/>
          </w:tcPr>
          <w:p w14:paraId="76007F0F" w14:textId="77777777" w:rsidR="00460B7A" w:rsidRDefault="00460B7A" w:rsidP="00460B7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0C175FCF" w14:textId="77777777" w:rsidR="00460B7A" w:rsidRDefault="00460B7A" w:rsidP="00460B7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5974316E" w14:textId="77C33753" w:rsidR="00460B7A" w:rsidRPr="00F15FF6" w:rsidRDefault="00460B7A" w:rsidP="00460B7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9" w:type="dxa"/>
            <w:gridSpan w:val="2"/>
          </w:tcPr>
          <w:p w14:paraId="57FBA419" w14:textId="77777777" w:rsidR="00460B7A" w:rsidRDefault="00460B7A" w:rsidP="00460B7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016DCB" w14:textId="77777777" w:rsidR="00460B7A" w:rsidRDefault="00460B7A" w:rsidP="00460B7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6301A83" w14:textId="77777777" w:rsidR="00460B7A" w:rsidRDefault="00460B7A" w:rsidP="00460B7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9993D8C" w14:textId="7AD20CF3" w:rsidR="00460B7A" w:rsidRPr="00F15FF6" w:rsidRDefault="00460B7A" w:rsidP="00460B7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264" w:type="dxa"/>
            <w:shd w:val="clear" w:color="auto" w:fill="auto"/>
          </w:tcPr>
          <w:p w14:paraId="4964F989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03A4A6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7B1CD0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DB15F9" w14:textId="1D0D3321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29D5E53B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CD6E46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A0CEDC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6E3CB" w14:textId="48B65239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3" w:type="dxa"/>
            <w:shd w:val="clear" w:color="auto" w:fill="auto"/>
          </w:tcPr>
          <w:p w14:paraId="1DBDE9FE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03B6DD8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2A4C8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A821D7" w14:textId="77777777" w:rsidR="00460B7A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C689DF" w14:textId="4A26EE0D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A3E642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AC55F4C" w14:textId="3FF7174E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E5C10C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692BCC6A" w14:textId="38F1B26E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4DDD4B" w14:textId="77777777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62F5778" w14:textId="0545E57B" w:rsidR="00460B7A" w:rsidRPr="00F15FF6" w:rsidRDefault="00460B7A" w:rsidP="00460B7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</w:tbl>
    <w:p w14:paraId="2C656FA6" w14:textId="70EB921D" w:rsidR="00416692" w:rsidRDefault="00416692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8514AD7" w14:textId="01B0C797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E5A925" w14:textId="0696E09D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533AE4A" w14:textId="0AB24320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3C5C7DD" w14:textId="05914DB1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25E4210" w14:textId="65193395" w:rsidR="00AE0A3A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2DCB7D1" w14:textId="77777777" w:rsidR="00AE0A3A" w:rsidRPr="00692B54" w:rsidRDefault="00AE0A3A" w:rsidP="0041669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pPr w:leftFromText="180" w:rightFromText="180" w:vertAnchor="text" w:tblpX="439" w:tblpY="1"/>
        <w:tblOverlap w:val="never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7"/>
        <w:gridCol w:w="172"/>
        <w:gridCol w:w="1177"/>
        <w:gridCol w:w="1264"/>
        <w:gridCol w:w="816"/>
        <w:gridCol w:w="183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416692" w:rsidRPr="00130565" w14:paraId="4B9059E9" w14:textId="77777777" w:rsidTr="00D247C5">
        <w:trPr>
          <w:trHeight w:val="363"/>
          <w:tblHeader/>
        </w:trPr>
        <w:tc>
          <w:tcPr>
            <w:tcW w:w="2067" w:type="dxa"/>
            <w:shd w:val="clear" w:color="auto" w:fill="auto"/>
            <w:vAlign w:val="bottom"/>
          </w:tcPr>
          <w:p w14:paraId="4A78F05F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</w:p>
        </w:tc>
        <w:tc>
          <w:tcPr>
            <w:tcW w:w="7116" w:type="dxa"/>
            <w:gridSpan w:val="18"/>
          </w:tcPr>
          <w:p w14:paraId="1CAA47C7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16692" w:rsidRPr="00130565" w14:paraId="272FB403" w14:textId="77777777" w:rsidTr="00D247C5">
        <w:trPr>
          <w:trHeight w:val="363"/>
          <w:tblHeader/>
        </w:trPr>
        <w:tc>
          <w:tcPr>
            <w:tcW w:w="2067" w:type="dxa"/>
            <w:shd w:val="clear" w:color="auto" w:fill="auto"/>
            <w:vAlign w:val="bottom"/>
          </w:tcPr>
          <w:p w14:paraId="7BD61775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29" w:type="dxa"/>
            <w:gridSpan w:val="4"/>
            <w:tcBorders>
              <w:bottom w:val="single" w:sz="4" w:space="0" w:color="auto"/>
            </w:tcBorders>
          </w:tcPr>
          <w:p w14:paraId="5F4EDF35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6FD5F042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56A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6692" w:rsidRPr="005D38CA" w14:paraId="21228E6E" w14:textId="77777777" w:rsidTr="00D247C5">
        <w:trPr>
          <w:trHeight w:val="363"/>
          <w:tblHeader/>
        </w:trPr>
        <w:tc>
          <w:tcPr>
            <w:tcW w:w="2067" w:type="dxa"/>
            <w:shd w:val="clear" w:color="auto" w:fill="auto"/>
            <w:vAlign w:val="bottom"/>
          </w:tcPr>
          <w:p w14:paraId="6C199E58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2DDC8C35" w14:textId="77777777" w:rsidR="00416692" w:rsidRDefault="00416692" w:rsidP="00D247C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00FB9903" w14:textId="77777777" w:rsidR="00416692" w:rsidRPr="00F15FF6" w:rsidRDefault="00416692" w:rsidP="00D247C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F29ADB4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0CF9B347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625F6469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009C0423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7C576D15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4100AB93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C30FD3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343014C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958CCF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047D6FD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F0F7011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7E4B12F0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6692" w:rsidRPr="005D38CA" w14:paraId="7280CFB9" w14:textId="77777777" w:rsidTr="00D247C5">
        <w:trPr>
          <w:tblHeader/>
        </w:trPr>
        <w:tc>
          <w:tcPr>
            <w:tcW w:w="2067" w:type="dxa"/>
            <w:shd w:val="clear" w:color="auto" w:fill="auto"/>
          </w:tcPr>
          <w:p w14:paraId="45BED492" w14:textId="77777777" w:rsidR="00416692" w:rsidRPr="00F15FF6" w:rsidRDefault="00416692" w:rsidP="00D247C5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6" w:type="dxa"/>
            <w:gridSpan w:val="18"/>
          </w:tcPr>
          <w:p w14:paraId="44EDD13C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16692" w:rsidRPr="005D38CA" w14:paraId="24594DEA" w14:textId="77777777" w:rsidTr="00D247C5">
        <w:tc>
          <w:tcPr>
            <w:tcW w:w="2239" w:type="dxa"/>
            <w:gridSpan w:val="2"/>
            <w:shd w:val="clear" w:color="auto" w:fill="auto"/>
          </w:tcPr>
          <w:p w14:paraId="52ADDFBF" w14:textId="14E07ACD" w:rsidR="00416692" w:rsidRPr="00F15FF6" w:rsidRDefault="00416692" w:rsidP="00D247C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177" w:type="dxa"/>
          </w:tcPr>
          <w:p w14:paraId="736D7FD2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ACD8889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9FBC350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5A80C235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8A7458C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23BA9D" w14:textId="77777777" w:rsidR="00416692" w:rsidRPr="00F15FF6" w:rsidRDefault="00416692" w:rsidP="00D247C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9BB0010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FE364A" w14:textId="77777777" w:rsidR="00416692" w:rsidRPr="00F15FF6" w:rsidRDefault="00416692" w:rsidP="00D247C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24756B82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7AA1DA9" w14:textId="77777777" w:rsidR="00416692" w:rsidRPr="00F15FF6" w:rsidRDefault="00416692" w:rsidP="00D247C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440C884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6692" w:rsidRPr="005D38CA" w14:paraId="4FF7D7CC" w14:textId="77777777" w:rsidTr="00D247C5">
        <w:tc>
          <w:tcPr>
            <w:tcW w:w="2067" w:type="dxa"/>
            <w:shd w:val="clear" w:color="auto" w:fill="auto"/>
          </w:tcPr>
          <w:p w14:paraId="110EDB4F" w14:textId="77777777" w:rsidR="00416692" w:rsidRPr="00F15FF6" w:rsidRDefault="00416692" w:rsidP="00D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9" w:type="dxa"/>
            <w:gridSpan w:val="2"/>
          </w:tcPr>
          <w:p w14:paraId="02001C40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59487FB7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D587FBA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5728D0CB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3DEEDDC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A580344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D82023A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9C193A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2809BB7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AE28690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2F50F5F0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42D3" w:rsidRPr="005D38CA" w14:paraId="4F408BDF" w14:textId="77777777" w:rsidTr="00D247C5">
        <w:tc>
          <w:tcPr>
            <w:tcW w:w="2067" w:type="dxa"/>
            <w:shd w:val="clear" w:color="auto" w:fill="auto"/>
          </w:tcPr>
          <w:p w14:paraId="77290F28" w14:textId="345C9B19" w:rsidR="002342D3" w:rsidRPr="002342D3" w:rsidRDefault="002342D3" w:rsidP="00D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349" w:type="dxa"/>
            <w:gridSpan w:val="2"/>
          </w:tcPr>
          <w:p w14:paraId="40C37790" w14:textId="77777777" w:rsid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376B49" w14:textId="5B8E0F04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64A945E5" w14:textId="77777777" w:rsid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1BD62A" w14:textId="557FF0EF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2,000</w:t>
            </w:r>
          </w:p>
        </w:tc>
        <w:tc>
          <w:tcPr>
            <w:tcW w:w="816" w:type="dxa"/>
          </w:tcPr>
          <w:p w14:paraId="5B03F9CF" w14:textId="77777777" w:rsid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F3F2D6" w14:textId="75638752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2,000</w:t>
            </w:r>
          </w:p>
        </w:tc>
        <w:tc>
          <w:tcPr>
            <w:tcW w:w="183" w:type="dxa"/>
            <w:shd w:val="clear" w:color="auto" w:fill="auto"/>
          </w:tcPr>
          <w:p w14:paraId="79B7AC98" w14:textId="77777777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AC44274" w14:textId="77777777" w:rsid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652D8B" w14:textId="575C79F1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90FDBF" w14:textId="77777777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41BFCF8" w14:textId="77777777" w:rsid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635078" w14:textId="29BCF46B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2,070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12DB65" w14:textId="77777777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1C1CA35" w14:textId="77777777" w:rsid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777653" w14:textId="12772468" w:rsidR="002342D3" w:rsidRPr="00F15FF6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80336AE" w14:textId="77777777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53926B43" w14:textId="77777777" w:rsid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55739A" w14:textId="434EF526" w:rsidR="002342D3" w:rsidRPr="002342D3" w:rsidRDefault="002342D3" w:rsidP="002342D3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2,070</w:t>
            </w:r>
          </w:p>
        </w:tc>
      </w:tr>
      <w:tr w:rsidR="00416692" w:rsidRPr="005D38CA" w14:paraId="30A6B06A" w14:textId="77777777" w:rsidTr="00D247C5">
        <w:tc>
          <w:tcPr>
            <w:tcW w:w="2067" w:type="dxa"/>
            <w:shd w:val="clear" w:color="auto" w:fill="auto"/>
          </w:tcPr>
          <w:p w14:paraId="721E7E41" w14:textId="77777777" w:rsidR="00416692" w:rsidRPr="00F15FF6" w:rsidRDefault="00416692" w:rsidP="00D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9" w:type="dxa"/>
            <w:gridSpan w:val="2"/>
          </w:tcPr>
          <w:p w14:paraId="16DE78F4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6FD2ED7F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9EE1E92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0F177D37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132B66F9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1A1695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AE1077B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5E8B9C0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C2AD0D9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19ABCFE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085143E7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6692" w:rsidRPr="005D38CA" w14:paraId="03C026D9" w14:textId="77777777" w:rsidTr="00D247C5">
        <w:tc>
          <w:tcPr>
            <w:tcW w:w="2067" w:type="dxa"/>
            <w:shd w:val="clear" w:color="auto" w:fill="auto"/>
          </w:tcPr>
          <w:p w14:paraId="2FA9AA6F" w14:textId="77777777" w:rsidR="001A0CFB" w:rsidRDefault="00416692" w:rsidP="00D247C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1A0CFB"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="001A0CFB"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A0CFB"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="001A0CFB"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  <w:p w14:paraId="1AFC327A" w14:textId="77777777" w:rsidR="001A0CFB" w:rsidRDefault="001A0CFB" w:rsidP="00D247C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ที่ใช้ในการป้องกัน</w:t>
            </w:r>
          </w:p>
          <w:p w14:paraId="05CA8E87" w14:textId="5829371A" w:rsidR="00416692" w:rsidRPr="00F15FF6" w:rsidRDefault="001A0CFB" w:rsidP="00D247C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ความเสี่ยง</w:t>
            </w:r>
          </w:p>
        </w:tc>
        <w:tc>
          <w:tcPr>
            <w:tcW w:w="1349" w:type="dxa"/>
            <w:gridSpan w:val="2"/>
            <w:vAlign w:val="bottom"/>
          </w:tcPr>
          <w:p w14:paraId="46CA977A" w14:textId="1A825DE8" w:rsidR="00416692" w:rsidRPr="00F15FF6" w:rsidRDefault="00416692" w:rsidP="00D247C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21F344" w14:textId="16595D62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627E70A3" w14:textId="7D6032BE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3" w:type="dxa"/>
            <w:shd w:val="clear" w:color="auto" w:fill="auto"/>
          </w:tcPr>
          <w:p w14:paraId="27B3FD80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6E87A16D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10DAA3" w14:textId="6448BCEB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A06F78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19E0F050" w14:textId="558479FB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6FFCDC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564880A0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46EEC" w14:textId="367B704A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06015E6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2134DAF2" w14:textId="388F8B85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416692" w:rsidRPr="005D38CA" w14:paraId="04E6CB49" w14:textId="77777777" w:rsidTr="00D247C5">
        <w:tc>
          <w:tcPr>
            <w:tcW w:w="2067" w:type="dxa"/>
            <w:shd w:val="clear" w:color="auto" w:fill="auto"/>
          </w:tcPr>
          <w:p w14:paraId="7D9EF765" w14:textId="77777777" w:rsidR="00416692" w:rsidRPr="00F15FF6" w:rsidRDefault="00416692" w:rsidP="00D247C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gridSpan w:val="2"/>
          </w:tcPr>
          <w:p w14:paraId="5685D01B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668D83BB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E039AA9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B513DA7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6B71DF7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054E98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8A4EA18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9B5827E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35C0BA3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D3773B0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435DEA00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6692" w:rsidRPr="005D38CA" w14:paraId="43C8604B" w14:textId="77777777" w:rsidTr="00D247C5">
        <w:tc>
          <w:tcPr>
            <w:tcW w:w="2067" w:type="dxa"/>
            <w:shd w:val="clear" w:color="auto" w:fill="auto"/>
          </w:tcPr>
          <w:p w14:paraId="2511555C" w14:textId="77777777" w:rsidR="00416692" w:rsidRPr="00F15FF6" w:rsidRDefault="00416692" w:rsidP="00D247C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9" w:type="dxa"/>
            <w:gridSpan w:val="2"/>
          </w:tcPr>
          <w:p w14:paraId="250479D9" w14:textId="77777777" w:rsidR="00416692" w:rsidRPr="00F15FF6" w:rsidRDefault="00416692" w:rsidP="00D247C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37C341FD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8C75DAD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73619CB9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2C64E1C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CAF470A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B450D52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31CE695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6C6D0F2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44AC68D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73B00BFA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6692" w:rsidRPr="005D38CA" w14:paraId="343B59D1" w14:textId="77777777" w:rsidTr="00D247C5">
        <w:tc>
          <w:tcPr>
            <w:tcW w:w="2067" w:type="dxa"/>
            <w:shd w:val="clear" w:color="auto" w:fill="auto"/>
          </w:tcPr>
          <w:p w14:paraId="3DF0FE6C" w14:textId="77777777" w:rsidR="00416692" w:rsidRPr="00F15FF6" w:rsidRDefault="00416692" w:rsidP="00D247C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9" w:type="dxa"/>
            <w:gridSpan w:val="2"/>
          </w:tcPr>
          <w:p w14:paraId="615D4D29" w14:textId="34EAF3F4" w:rsidR="00416692" w:rsidRPr="00F15FF6" w:rsidRDefault="00416692" w:rsidP="00D247C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536610D5" w14:textId="349DBA9F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816" w:type="dxa"/>
          </w:tcPr>
          <w:p w14:paraId="0DA0ADA6" w14:textId="220D3D94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569</w:t>
            </w:r>
          </w:p>
        </w:tc>
        <w:tc>
          <w:tcPr>
            <w:tcW w:w="183" w:type="dxa"/>
            <w:shd w:val="clear" w:color="auto" w:fill="auto"/>
          </w:tcPr>
          <w:p w14:paraId="68326CDA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186E632" w14:textId="71002C1B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3A07CB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049EBDC" w14:textId="2EA903BE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EA2D17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8D0A0D9" w14:textId="25015449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B78856" w14:textId="77777777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39F62D79" w14:textId="3F0B3A34" w:rsidR="00416692" w:rsidRPr="00F15FF6" w:rsidRDefault="00416692" w:rsidP="00D247C5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3,520</w:t>
            </w:r>
          </w:p>
        </w:tc>
      </w:tr>
    </w:tbl>
    <w:p w14:paraId="7865CE22" w14:textId="77777777" w:rsidR="00AE0A3A" w:rsidRPr="004961F4" w:rsidRDefault="00AE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0B88D11D" w14:textId="6E88A1A4" w:rsidR="002C0C35" w:rsidRPr="00D247C5" w:rsidRDefault="00D247C5" w:rsidP="005B5FAF">
      <w:pPr>
        <w:pStyle w:val="ListParagraph"/>
        <w:tabs>
          <w:tab w:val="clear" w:pos="227"/>
          <w:tab w:val="clear" w:pos="454"/>
        </w:tabs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D247C5">
        <w:rPr>
          <w:rFonts w:ascii="Angsana New" w:hAnsi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503EC3">
        <w:rPr>
          <w:rFonts w:ascii="Angsana New" w:hAnsi="Angsana New"/>
          <w:sz w:val="30"/>
          <w:szCs w:val="30"/>
        </w:rPr>
        <w:t xml:space="preserve">                 </w:t>
      </w:r>
      <w:r w:rsidRPr="00D247C5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14:paraId="1ACB0527" w14:textId="77777777" w:rsidR="002C0C35" w:rsidRPr="00765678" w:rsidRDefault="002C0C35" w:rsidP="002C0C35">
      <w:pPr>
        <w:pStyle w:val="ListParagraph"/>
        <w:ind w:left="518" w:right="-360"/>
        <w:jc w:val="both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2C0C35" w:rsidRPr="00CF1517" w14:paraId="45E4F8CC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799164CF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54984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66723194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D247C5" w:rsidRPr="00CF1517" w14:paraId="7A533A36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08A006AE" w14:textId="77777777" w:rsidR="00D247C5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เงินลงทุนในตราสารทุนในความ</w:t>
            </w:r>
          </w:p>
          <w:p w14:paraId="12CFB17D" w14:textId="77777777" w:rsidR="00D247C5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ต้องการของตลาดที่วัดมูลค่าด้วย</w:t>
            </w:r>
          </w:p>
          <w:p w14:paraId="67B1817F" w14:textId="77777777" w:rsidR="00D247C5" w:rsidRDefault="00D247C5" w:rsidP="00D247C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มูลค่ายุติธรรมผ่านกำไรหรือ</w:t>
            </w:r>
          </w:p>
          <w:p w14:paraId="152FD938" w14:textId="5E98D126" w:rsidR="00D247C5" w:rsidRPr="00D247C5" w:rsidRDefault="00D247C5" w:rsidP="00D247C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CF390" w14:textId="77777777" w:rsidR="00D247C5" w:rsidRPr="00CF1517" w:rsidRDefault="00D247C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4E7128C" w14:textId="49FA3F18" w:rsid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ราคาเสนอซื้อจากตลาดหลักทรัพย์แห่งประเทศไทย ณ วันที่รายงาน</w:t>
            </w:r>
          </w:p>
          <w:p w14:paraId="089E6D5D" w14:textId="77777777" w:rsid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48AF6C0" w14:textId="77777777" w:rsid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108D152" w14:textId="40D633B8" w:rsidR="00D247C5" w:rsidRP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</w:tr>
      <w:tr w:rsidR="00D247C5" w:rsidRPr="00CF1517" w14:paraId="708E8B2D" w14:textId="77777777" w:rsidTr="00D247C5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330C0FC0" w14:textId="7A9E4BD5" w:rsidR="00D247C5" w:rsidRDefault="00AE0A3A" w:rsidP="00D247C5">
            <w:pPr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หน่วย</w:t>
            </w:r>
            <w:r w:rsidR="00D247C5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ลงทุนใน</w:t>
            </w:r>
            <w:r w:rsidR="00D247C5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ตราสารหนี้</w:t>
            </w:r>
            <w:r w:rsidR="00D247C5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ในความ</w:t>
            </w:r>
            <w:r w:rsidR="00D247C5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</w:p>
          <w:p w14:paraId="70C50B05" w14:textId="77777777" w:rsidR="00D247C5" w:rsidRPr="000545DF" w:rsidRDefault="00D247C5" w:rsidP="00D247C5">
            <w:pPr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  <w:p w14:paraId="5244A997" w14:textId="77777777" w:rsidR="00D247C5" w:rsidRPr="000545DF" w:rsidRDefault="00D247C5" w:rsidP="00D247C5">
            <w:pPr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มูลค่ายุติธรรมผ่านกำไรหรือ</w:t>
            </w:r>
            <w:r w:rsidRPr="000545DF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  <w:p w14:paraId="200254DA" w14:textId="2F2AD98D" w:rsidR="00D247C5" w:rsidRDefault="00D247C5" w:rsidP="00D247C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45DF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ขาดทุน</w:t>
            </w:r>
          </w:p>
        </w:tc>
        <w:tc>
          <w:tcPr>
            <w:tcW w:w="236" w:type="dxa"/>
            <w:shd w:val="clear" w:color="auto" w:fill="auto"/>
          </w:tcPr>
          <w:p w14:paraId="147DF242" w14:textId="77777777" w:rsidR="00D247C5" w:rsidRPr="00CF1517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3EC39742" w14:textId="19E8CBF1" w:rsidR="00D247C5" w:rsidRDefault="00D247C5" w:rsidP="00D247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E6379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มูลค่าสินทรัพย์สุทธิ ณ วันที่รายงาน</w:t>
            </w:r>
          </w:p>
        </w:tc>
      </w:tr>
      <w:tr w:rsidR="002C0C35" w:rsidRPr="00CF1517" w14:paraId="2E0A4D70" w14:textId="77777777" w:rsidTr="00D247C5">
        <w:trPr>
          <w:trHeight w:val="331"/>
        </w:trPr>
        <w:tc>
          <w:tcPr>
            <w:tcW w:w="3168" w:type="dxa"/>
            <w:shd w:val="clear" w:color="auto" w:fill="auto"/>
          </w:tcPr>
          <w:p w14:paraId="50D93508" w14:textId="77777777" w:rsidR="002C0C35" w:rsidRPr="00CF1517" w:rsidRDefault="002C0C35" w:rsidP="00D7042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37D45B75" w14:textId="77777777" w:rsidR="002C0C35" w:rsidRPr="00CF1517" w:rsidRDefault="002C0C35" w:rsidP="00D7042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68C57264" w14:textId="77777777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9C24CD4" w14:textId="5D7E61BA" w:rsidR="002C0C35" w:rsidRPr="00CF1517" w:rsidRDefault="002C0C35" w:rsidP="00D7042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B61A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AB61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กำหนดราคาสัญญาซื้อขายล่วงหน้า มูลค่ายุติธรรมอ้างอิงราคาซื้อ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ขายสัญญาซื้อขายเงินตราต่างประเทศล่วงหน้า ณ วันที่รายงาน</w:t>
            </w:r>
          </w:p>
        </w:tc>
      </w:tr>
    </w:tbl>
    <w:p w14:paraId="378FBAF8" w14:textId="22B69450" w:rsidR="00736B7C" w:rsidRDefault="00D247C5" w:rsidP="00736B7C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</w:rPr>
      </w:pPr>
      <w:r w:rsidRPr="00D247C5"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และกระแสเงินสด</w:t>
      </w:r>
      <w:r w:rsidR="00736B7C" w:rsidRPr="00D247C5">
        <w:rPr>
          <w:rFonts w:ascii="Angsana New" w:hAnsi="Angsana New"/>
          <w:sz w:val="30"/>
          <w:szCs w:val="30"/>
          <w:cs/>
        </w:rPr>
        <w:t xml:space="preserve"> </w:t>
      </w:r>
    </w:p>
    <w:p w14:paraId="51647822" w14:textId="77777777" w:rsidR="00E63799" w:rsidRPr="00D247C5" w:rsidRDefault="00E63799" w:rsidP="00736B7C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</w:rPr>
      </w:pPr>
    </w:p>
    <w:p w14:paraId="2110960E" w14:textId="43EC206E" w:rsidR="002C0C35" w:rsidRPr="00CF1517" w:rsidRDefault="002C0C35" w:rsidP="005718E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151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CF151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14596C35" w14:textId="77777777" w:rsidR="002C0C35" w:rsidRPr="00CF1517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8EDEB" w14:textId="77777777" w:rsidR="002C0C35" w:rsidRPr="00D247C5" w:rsidRDefault="002C0C35" w:rsidP="002C0C35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6EC20D9" w14:textId="77777777" w:rsidR="002C0C35" w:rsidRPr="004961F4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4DB74" w14:textId="05138294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247C5">
        <w:rPr>
          <w:rFonts w:asciiTheme="majorBidi" w:hAnsiTheme="majorBidi" w:cstheme="majorBidi"/>
          <w:sz w:val="30"/>
          <w:szCs w:val="30"/>
          <w:cs/>
        </w:rPr>
        <w:br/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8FB9C1A" w14:textId="77777777" w:rsidR="008F2D7F" w:rsidRPr="00CF1517" w:rsidRDefault="008F2D7F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31550" w14:textId="77777777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15555AA" w14:textId="77777777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405B2" w14:textId="77777777" w:rsidR="002C0C35" w:rsidRPr="00CF1517" w:rsidRDefault="002C0C35" w:rsidP="002C0C35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7D2CF58" w14:textId="58850D61" w:rsidR="00304894" w:rsidRPr="00D247C5" w:rsidRDefault="00304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C13696" w14:textId="153CC809" w:rsidR="002C0C35" w:rsidRPr="00D247C5" w:rsidRDefault="0050337E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D247C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60B44" w:rsidRPr="00D247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D247C5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6757FC7B" w14:textId="77777777" w:rsidR="002C0C35" w:rsidRPr="004961F4" w:rsidRDefault="002C0C35" w:rsidP="002C0C3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DF711" w14:textId="2516A943" w:rsidR="002C0C35" w:rsidRDefault="002C0C3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="0036353E" w:rsidRPr="00E71D5A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  <w:r w:rsidR="0036353E" w:rsidRPr="00E71D5A">
        <w:rPr>
          <w:rFonts w:asciiTheme="majorBidi" w:hAnsiTheme="majorBidi" w:cstheme="majorBidi"/>
          <w:sz w:val="30"/>
          <w:szCs w:val="30"/>
        </w:rPr>
        <w:t xml:space="preserve"> 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เงินทดรองจ่าย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เกษตรกร เงินให้กู้ยืมแก่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403725">
        <w:rPr>
          <w:rFonts w:asciiTheme="majorBidi" w:hAnsiTheme="majorBidi" w:cstheme="majorBidi"/>
          <w:sz w:val="30"/>
          <w:szCs w:val="30"/>
        </w:rPr>
        <w:t xml:space="preserve"> </w:t>
      </w:r>
      <w:r w:rsidR="00403725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 w:rsidR="003A7EBE">
        <w:rPr>
          <w:rFonts w:asciiTheme="majorBidi" w:hAnsiTheme="majorBidi" w:cstheme="majorBidi" w:hint="cs"/>
          <w:sz w:val="30"/>
          <w:szCs w:val="30"/>
          <w:cs/>
        </w:rPr>
        <w:t>ให้กู้สินเชื่อแก่ลูกหนี้</w:t>
      </w:r>
    </w:p>
    <w:p w14:paraId="448DAEF3" w14:textId="0A7D6849" w:rsidR="00403725" w:rsidRDefault="0040372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591DB" w14:textId="77777777" w:rsidR="00D247C5" w:rsidRDefault="00D2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816815B" w14:textId="487D384C" w:rsidR="00403725" w:rsidRPr="00CF1517" w:rsidRDefault="0040372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(ข.</w:t>
      </w:r>
      <w:r>
        <w:rPr>
          <w:rFonts w:asciiTheme="majorBidi" w:hAnsiTheme="majorBidi" w:cstheme="majorBidi"/>
          <w:sz w:val="30"/>
          <w:szCs w:val="30"/>
        </w:rPr>
        <w:t xml:space="preserve">1.1)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ลูกหนี้หมุนเวียนอื่น </w:t>
      </w:r>
      <w:r w:rsidR="00D247C5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เงินทดรองจ่ายให้แก่เกษตรกร </w:t>
      </w:r>
    </w:p>
    <w:p w14:paraId="3C7C0EBC" w14:textId="77777777" w:rsidR="002C0C35" w:rsidRPr="00CF1517" w:rsidRDefault="002C0C35" w:rsidP="00403725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97FB2" w14:textId="301934A8" w:rsidR="002C0C35" w:rsidRDefault="002C0C35" w:rsidP="00402866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402866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ความเสี่ยงด้านเครดิตของ</w:t>
      </w:r>
      <w:r w:rsidRPr="00402866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402866">
        <w:rPr>
          <w:rFonts w:asciiTheme="majorBidi" w:hAnsiTheme="majorBidi" w:cstheme="majorBidi"/>
          <w:spacing w:val="4"/>
          <w:sz w:val="30"/>
          <w:szCs w:val="30"/>
          <w:cs/>
        </w:rPr>
        <w:t>ได้รับอิทธิพลมาจากลักษณะเฉพาะตัวของลูกค้าแต่</w:t>
      </w:r>
      <w:r w:rsidRPr="00CF1517">
        <w:rPr>
          <w:rFonts w:asciiTheme="majorBidi" w:hAnsiTheme="majorBidi" w:cstheme="majorBidi"/>
          <w:sz w:val="30"/>
          <w:szCs w:val="30"/>
          <w:cs/>
        </w:rPr>
        <w:t>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F1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40431453" w14:textId="77777777" w:rsidR="008F2D7F" w:rsidRPr="00403725" w:rsidRDefault="008F2D7F" w:rsidP="00402866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48F47" w14:textId="1B0F39EC" w:rsidR="002C0C35" w:rsidRPr="00E71D5A" w:rsidRDefault="002C0C35" w:rsidP="00402866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3725">
        <w:rPr>
          <w:rFonts w:asciiTheme="majorBidi" w:hAnsiTheme="majorBidi" w:cstheme="majorBidi"/>
          <w:spacing w:val="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CF1517">
        <w:rPr>
          <w:rFonts w:asciiTheme="majorBidi" w:hAnsiTheme="majorBidi" w:cstheme="majorBidi"/>
          <w:sz w:val="30"/>
          <w:szCs w:val="30"/>
          <w:cs/>
        </w:rPr>
        <w:t>ละรายก่อนที่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2967E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1517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CF151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CF151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CF151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>ไตรมาส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151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ก</w:t>
      </w:r>
      <w:r w:rsidR="00A04348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242978CD" w14:textId="77777777" w:rsidR="002C0C35" w:rsidRPr="00CF1517" w:rsidRDefault="002C0C3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15DFD" w14:textId="37C762DA" w:rsidR="00D62625" w:rsidRP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62625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และเงินทดรองจ่ายให้แก่เกษตรกรด้วยการกำหนดระยะเวลาการจ่ายชำระสูงสุดที่ </w:t>
      </w:r>
      <w:r w:rsidRPr="00D62625">
        <w:rPr>
          <w:rFonts w:asciiTheme="majorBidi" w:hAnsiTheme="majorBidi" w:cstheme="majorBidi"/>
          <w:sz w:val="30"/>
          <w:szCs w:val="30"/>
        </w:rPr>
        <w:t xml:space="preserve">4 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เดือน และ </w:t>
      </w:r>
      <w:r w:rsidR="00EE5504">
        <w:rPr>
          <w:rFonts w:asciiTheme="majorBidi" w:hAnsiTheme="majorBidi" w:cstheme="majorBidi"/>
          <w:sz w:val="30"/>
          <w:szCs w:val="30"/>
        </w:rPr>
        <w:t>6</w:t>
      </w:r>
      <w:r w:rsidRPr="00D62625">
        <w:rPr>
          <w:rFonts w:asciiTheme="majorBidi" w:hAnsiTheme="majorBidi" w:cstheme="majorBidi"/>
          <w:sz w:val="30"/>
          <w:szCs w:val="30"/>
        </w:rPr>
        <w:t xml:space="preserve"> 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เดือนตามลำดับ และมีการติดตามยอดคงค้างของลูกหนี้การค้าและเงินทดรองจ่ายให้แก่เกษตรกรอย่างสม่ำเสมอ </w:t>
      </w:r>
      <w:bookmarkStart w:id="6" w:name="_Hlk59433075"/>
      <w:r w:rsidRPr="00D62625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6"/>
      <w:r w:rsidRPr="00D62625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1CF7021" w14:textId="77777777" w:rsidR="00D62625" w:rsidRP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D64D3" w14:textId="4BAE2AA0" w:rsidR="00D62625" w:rsidRP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62625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ข้อมูลเกี่ยวกับลูกหนี้การค้าและเงินทดรองจ่ายให้แก่เกษตรกรเปิดเผยในหมายเหตุข้อ </w:t>
      </w:r>
      <w:r w:rsidRPr="00D62625">
        <w:rPr>
          <w:rFonts w:asciiTheme="majorBidi" w:hAnsiTheme="majorBidi" w:cstheme="majorBidi"/>
          <w:sz w:val="30"/>
          <w:szCs w:val="30"/>
        </w:rPr>
        <w:t xml:space="preserve">6 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2625">
        <w:rPr>
          <w:rFonts w:asciiTheme="majorBidi" w:hAnsiTheme="majorBidi" w:cstheme="majorBidi"/>
          <w:sz w:val="30"/>
          <w:szCs w:val="30"/>
        </w:rPr>
        <w:t xml:space="preserve">9 </w:t>
      </w:r>
      <w:r w:rsidRPr="00D62625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2E1CD64" w14:textId="77777777" w:rsidR="00D62625" w:rsidRPr="00D62625" w:rsidRDefault="00D62625" w:rsidP="00D62625">
      <w:pPr>
        <w:rPr>
          <w:rFonts w:ascii="Angsana New" w:hAnsi="Angsana New" w:cs="Angsana New"/>
          <w:sz w:val="30"/>
          <w:szCs w:val="30"/>
        </w:rPr>
      </w:pPr>
    </w:p>
    <w:p w14:paraId="6B914DE4" w14:textId="7C6B18CD" w:rsidR="00D62625" w:rsidRPr="00D62625" w:rsidRDefault="00D62625" w:rsidP="00D62625">
      <w:pPr>
        <w:tabs>
          <w:tab w:val="clear" w:pos="907"/>
          <w:tab w:val="left" w:pos="990"/>
          <w:tab w:val="left" w:pos="1080"/>
        </w:tabs>
        <w:rPr>
          <w:rFonts w:asciiTheme="majorBidi" w:hAnsiTheme="majorBidi" w:cstheme="majorBidi"/>
          <w:sz w:val="30"/>
          <w:szCs w:val="30"/>
        </w:rPr>
      </w:pPr>
      <w:r w:rsidRPr="00D62625">
        <w:rPr>
          <w:rFonts w:asciiTheme="majorBidi" w:hAnsiTheme="majorBidi" w:cstheme="majorBidi"/>
          <w:sz w:val="30"/>
          <w:szCs w:val="30"/>
        </w:rPr>
        <w:tab/>
      </w:r>
      <w:r w:rsidRPr="00D62625">
        <w:rPr>
          <w:rFonts w:asciiTheme="majorBidi" w:hAnsiTheme="majorBidi" w:cstheme="majorBidi"/>
          <w:sz w:val="30"/>
          <w:szCs w:val="30"/>
        </w:rPr>
        <w:tab/>
      </w:r>
      <w:r w:rsidRPr="00D62625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Pr="00D62625">
        <w:rPr>
          <w:rFonts w:asciiTheme="majorBidi" w:hAnsiTheme="majorBidi" w:cstheme="majorBidi"/>
          <w:sz w:val="30"/>
          <w:szCs w:val="30"/>
          <w:cs/>
        </w:rPr>
        <w:t>(ข</w:t>
      </w:r>
      <w:r w:rsidRPr="00D62625">
        <w:rPr>
          <w:rFonts w:asciiTheme="majorBidi" w:hAnsiTheme="majorBidi" w:cstheme="majorBidi"/>
          <w:sz w:val="30"/>
          <w:szCs w:val="30"/>
        </w:rPr>
        <w:t xml:space="preserve">.1.2) </w:t>
      </w:r>
      <w:r w:rsidRPr="00D6262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</w:p>
    <w:p w14:paraId="4066187E" w14:textId="77777777" w:rsidR="00D62625" w:rsidRPr="00D62625" w:rsidRDefault="00D62625" w:rsidP="00D62625">
      <w:pPr>
        <w:rPr>
          <w:rFonts w:ascii="Angsana New" w:hAnsi="Angsana New" w:cs="Angsana New"/>
          <w:sz w:val="30"/>
          <w:szCs w:val="30"/>
        </w:rPr>
      </w:pPr>
    </w:p>
    <w:p w14:paraId="27C66C92" w14:textId="0510FE8B" w:rsidR="00D62625" w:rsidRP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62625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บริษัทพิจารณาว่าเงินให้กู้ยืมซึ่งวัดมูลค่าด้วยราคาทุนตัดจำหน่ายมีความเสี่ยงด้านเครดิตต่ำ ดังนั้น </w:t>
      </w:r>
      <w:r w:rsidR="00503EC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D62625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D62625">
        <w:rPr>
          <w:rFonts w:asciiTheme="majorBidi" w:hAnsiTheme="majorBidi" w:cstheme="majorBidi"/>
          <w:sz w:val="30"/>
          <w:szCs w:val="30"/>
        </w:rPr>
        <w:t xml:space="preserve">12 </w:t>
      </w:r>
      <w:r w:rsidRPr="00D62625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เงินให้กู้ยืมจะพิจารณาว่ามีความเสี่ยงด้านเครดิตต่ำเมื่อความเสี่ยงจากการผิดนัดชำระหนี้อยู่ในระดับต่ำ และผู้กู้มีความสามารถทางการเงินที่จะปฏิบัติตามภาระผูกพันตามสัญญาได้</w:t>
      </w:r>
    </w:p>
    <w:p w14:paraId="023FEBDE" w14:textId="7A01577D" w:rsidR="00D62625" w:rsidRDefault="00D62625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66081" w14:textId="38059C11" w:rsidR="00503EC3" w:rsidRPr="00D62625" w:rsidRDefault="00503EC3" w:rsidP="00D62625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ข้อมูลเกี่ยวกับเงินให้กู้ยืมเปิดเผยในหมายเหตุข้อ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69485A6B" w14:textId="51D0DF44" w:rsidR="00D62625" w:rsidRPr="00D62625" w:rsidRDefault="00D62625" w:rsidP="0050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6262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DA1C3A" w14:textId="5679EB94" w:rsidR="000E6471" w:rsidRDefault="005B5FAF" w:rsidP="0050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9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0E6471" w:rsidRPr="000545DF">
        <w:rPr>
          <w:rFonts w:ascii="Angsana New" w:hAnsi="Angsana New" w:cs="Angsana New"/>
          <w:sz w:val="30"/>
          <w:szCs w:val="30"/>
        </w:rPr>
        <w:t>(</w:t>
      </w:r>
      <w:r w:rsidR="000E6471" w:rsidRPr="000545DF">
        <w:rPr>
          <w:rFonts w:ascii="Angsana New" w:hAnsi="Angsana New" w:cs="Angsana New"/>
          <w:sz w:val="30"/>
          <w:szCs w:val="30"/>
          <w:cs/>
        </w:rPr>
        <w:t>ข</w:t>
      </w:r>
      <w:r w:rsidR="000E6471" w:rsidRPr="000545DF">
        <w:rPr>
          <w:rFonts w:ascii="Angsana New" w:hAnsi="Angsana New" w:cs="Angsana New"/>
          <w:sz w:val="30"/>
          <w:szCs w:val="30"/>
        </w:rPr>
        <w:t>.1.</w:t>
      </w:r>
      <w:r w:rsidR="0039651C">
        <w:rPr>
          <w:rFonts w:ascii="Angsana New" w:hAnsi="Angsana New" w:cs="Angsana New"/>
          <w:sz w:val="30"/>
          <w:szCs w:val="30"/>
        </w:rPr>
        <w:t>3</w:t>
      </w:r>
      <w:r w:rsidR="000E6471" w:rsidRPr="000545DF">
        <w:rPr>
          <w:rFonts w:ascii="Angsana New" w:hAnsi="Angsana New" w:cs="Angsana New"/>
          <w:sz w:val="30"/>
          <w:szCs w:val="30"/>
        </w:rPr>
        <w:t>)</w:t>
      </w:r>
      <w:r w:rsidR="000E6471">
        <w:rPr>
          <w:rFonts w:ascii="Angsana New" w:hAnsi="Angsana New" w:cs="Angsana New"/>
          <w:sz w:val="30"/>
          <w:szCs w:val="30"/>
        </w:rPr>
        <w:t xml:space="preserve"> </w:t>
      </w:r>
      <w:r w:rsidR="000E6471" w:rsidRPr="000545DF">
        <w:rPr>
          <w:rFonts w:ascii="Angsana New" w:hAnsi="Angsana New" w:cs="Angsana New"/>
          <w:sz w:val="30"/>
          <w:szCs w:val="30"/>
          <w:cs/>
        </w:rPr>
        <w:t>เงิน</w:t>
      </w:r>
      <w:r w:rsidR="000E6471">
        <w:rPr>
          <w:rFonts w:ascii="Angsana New" w:hAnsi="Angsana New" w:cs="Angsana New" w:hint="cs"/>
          <w:sz w:val="30"/>
          <w:szCs w:val="30"/>
          <w:cs/>
        </w:rPr>
        <w:t>สดและรายการเทียบเท่าเงินสด และอนุพันธ์</w:t>
      </w:r>
    </w:p>
    <w:p w14:paraId="40283AD6" w14:textId="77777777" w:rsidR="000E6471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D81B183" w14:textId="69F265AD" w:rsidR="000E6471" w:rsidRPr="000E6471" w:rsidRDefault="000E6471" w:rsidP="00586C0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647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0E6471">
        <w:rPr>
          <w:rFonts w:asciiTheme="majorBidi" w:hAnsiTheme="majorBidi" w:cstheme="majorBidi" w:hint="cs"/>
          <w:sz w:val="30"/>
          <w:szCs w:val="30"/>
          <w:cs/>
          <w:lang w:bidi="th-TH"/>
        </w:rPr>
        <w:t>งกลุ่มบริษัท</w:t>
      </w:r>
      <w:r w:rsidRPr="000E6471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ที่เกิดจากเงินสดและรายการเทียบเท่าเงินสดและ</w:t>
      </w:r>
      <w:r w:rsidRPr="000E647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สินทรัพย์อนุพันธ์</w:t>
      </w:r>
      <w:r w:rsidR="0032002E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มี</w:t>
      </w:r>
      <w:r w:rsidRPr="000E647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2D0F68" w:rsidRPr="009A32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A322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</w:t>
      </w:r>
      <w:r w:rsidR="00F32DB2" w:rsidRPr="009A322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งกลุ่มบริษัท</w:t>
      </w:r>
      <w:r w:rsidRPr="009A322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พิจารณาว่ามีความเสี่ยงด้านเครดิต</w:t>
      </w:r>
      <w:r w:rsidRPr="000E6471">
        <w:rPr>
          <w:rFonts w:asciiTheme="majorBidi" w:hAnsiTheme="majorBidi" w:cstheme="majorBidi"/>
          <w:sz w:val="30"/>
          <w:szCs w:val="30"/>
          <w:cs/>
          <w:lang w:bidi="th-TH"/>
        </w:rPr>
        <w:t>ต่ำ</w:t>
      </w:r>
    </w:p>
    <w:p w14:paraId="778E52C7" w14:textId="3EF8B22C" w:rsidR="000E6471" w:rsidRPr="004961F4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  <w:r w:rsidRPr="000545DF">
        <w:rPr>
          <w:rFonts w:ascii="Angsana New" w:hAnsi="Angsana New" w:cs="Angsana New"/>
          <w:b/>
          <w:bCs/>
          <w:sz w:val="30"/>
          <w:szCs w:val="30"/>
          <w:rtl/>
          <w:cs/>
        </w:rPr>
        <w:t xml:space="preserve"> </w:t>
      </w:r>
    </w:p>
    <w:p w14:paraId="6E18A229" w14:textId="66820117" w:rsidR="000E6471" w:rsidRDefault="000E6471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545DF">
        <w:rPr>
          <w:rFonts w:ascii="Angsana New" w:hAnsi="Angsana New" w:cs="Angsana New"/>
          <w:sz w:val="30"/>
          <w:szCs w:val="30"/>
        </w:rPr>
        <w:t>(</w:t>
      </w:r>
      <w:r w:rsidRPr="000545DF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0545DF">
        <w:rPr>
          <w:rFonts w:ascii="Angsana New" w:hAnsi="Angsana New" w:cs="Angsana New"/>
          <w:sz w:val="30"/>
          <w:szCs w:val="30"/>
        </w:rPr>
        <w:t>.1.</w:t>
      </w:r>
      <w:r w:rsidR="0039651C">
        <w:rPr>
          <w:rFonts w:ascii="Angsana New" w:hAnsi="Angsana New" w:cs="Angsana New"/>
          <w:sz w:val="30"/>
          <w:szCs w:val="30"/>
        </w:rPr>
        <w:t>4</w:t>
      </w:r>
      <w:r w:rsidRPr="000545DF"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การค้ำประกัน</w:t>
      </w:r>
      <w:r w:rsidRPr="000545DF">
        <w:rPr>
          <w:rFonts w:ascii="Angsana New" w:hAnsi="Angsana New" w:cs="Angsana New"/>
          <w:b/>
          <w:bCs/>
          <w:sz w:val="30"/>
          <w:szCs w:val="30"/>
          <w:rtl/>
          <w:cs/>
        </w:rPr>
        <w:t xml:space="preserve"> </w:t>
      </w:r>
    </w:p>
    <w:p w14:paraId="303FCD59" w14:textId="1AB5AB59" w:rsidR="00F32DB2" w:rsidRPr="004961F4" w:rsidRDefault="00F32DB2" w:rsidP="000E6471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</w:p>
    <w:p w14:paraId="467B2AE8" w14:textId="35CF5F13" w:rsidR="00F32DB2" w:rsidRDefault="00F32DB2" w:rsidP="00586C02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32DB2">
        <w:rPr>
          <w:rFonts w:ascii="Angsana New" w:hAnsi="Angsana New" w:cs="Angsana New" w:hint="cs"/>
          <w:sz w:val="30"/>
          <w:szCs w:val="30"/>
          <w:cs/>
          <w:lang w:bidi="th-TH"/>
        </w:rPr>
        <w:t>กล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ุ่มบริษัทมีนโยบายค้ำประกันทางการเงินแก่</w:t>
      </w:r>
      <w:r w:rsidR="0032002E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หนี้สินของบริษัทย่อย และ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เกษตรกรสำหรับเงินกู้ยืมที่เกษตรกรกู้ยืมมาจากสถาบันการเงิน</w:t>
      </w:r>
      <w:r w:rsidRPr="00F32DB2">
        <w:rPr>
          <w:rFonts w:ascii="Angsana New" w:hAnsi="Angsana New" w:cs="Angsana New" w:hint="cs"/>
          <w:spacing w:val="-10"/>
          <w:sz w:val="30"/>
          <w:szCs w:val="30"/>
          <w:cs/>
          <w:lang w:bidi="th-TH"/>
        </w:rPr>
        <w:t>สำหรับสร้างฟาร์มเลี้ยงไก่และสุกร เมื่อรับจ้างเลี้ยงไก่และสุกรให้แก่กลุ่มบริษัท ภายใต้บันทึกข้อตกลงความ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ร่วมมือกับสถาบันการเงินในโครงการสินเชื่อสำหรับเกษตรกรผู้เลี้ยงไก่และสุกร</w:t>
      </w:r>
      <w:r w:rsidR="003200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กล</w:t>
      </w:r>
      <w:r w:rsidR="00C872AB">
        <w:rPr>
          <w:rFonts w:ascii="Angsana New" w:hAnsi="Angsana New" w:cs="Angsana New" w:hint="cs"/>
          <w:sz w:val="30"/>
          <w:szCs w:val="30"/>
          <w:cs/>
          <w:lang w:bidi="th-TH"/>
        </w:rPr>
        <w:t>ุ่</w:t>
      </w:r>
      <w:r w:rsidR="0032002E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มบริษัทออกหนังสือค้ำประกันวงเงินสินเชื่อกับธนาคารสำหรับบริษัทย่อย </w:t>
      </w:r>
      <w:r w:rsidR="000167F4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3200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200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แห่งและเกษตรกร </w:t>
      </w:r>
      <w:r w:rsidR="0032002E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3200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ดูหมายเหตุข้อ </w:t>
      </w:r>
      <w:r w:rsidR="000167F4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200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200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ข้อ </w:t>
      </w:r>
      <w:r w:rsidR="0032002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503EC3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="0032002E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C94B68A" w14:textId="77777777" w:rsidR="00503EC3" w:rsidRPr="0032002E" w:rsidRDefault="00503EC3" w:rsidP="00586C02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4D4F6F9" w14:textId="6FF017BC" w:rsidR="002C0C35" w:rsidRPr="0032002E" w:rsidRDefault="0050337E" w:rsidP="002C0C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i/>
          <w:iCs/>
          <w:sz w:val="30"/>
          <w:szCs w:val="30"/>
        </w:rPr>
      </w:pPr>
      <w:r w:rsidRPr="0032002E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32002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86D0E" w:rsidRPr="0032002E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200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32002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79135DE2" w14:textId="77777777" w:rsidR="002C0C35" w:rsidRPr="004961F4" w:rsidRDefault="002C0C35" w:rsidP="002C0C35">
      <w:pPr>
        <w:pStyle w:val="ListParagraph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7705A67A" w14:textId="77777777" w:rsidR="002C0C35" w:rsidRPr="00CF1517" w:rsidRDefault="002C0C35" w:rsidP="000545DF">
      <w:pPr>
        <w:pStyle w:val="ListParagraph"/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71D5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CF1517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71D5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CF1517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6B167FC1" w14:textId="73C7DEF7" w:rsidR="00586C02" w:rsidRPr="004961F4" w:rsidRDefault="00586C02" w:rsidP="000545DF">
      <w:pPr>
        <w:pStyle w:val="ListParagraph"/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DFBA7" w14:textId="77777777" w:rsidR="008D69AA" w:rsidRDefault="008D69AA" w:rsidP="008D6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pacing w:val="-2"/>
          <w:sz w:val="30"/>
          <w:szCs w:val="30"/>
        </w:rPr>
      </w:pPr>
      <w:r w:rsidRPr="00315184">
        <w:rPr>
          <w:rFonts w:asciiTheme="majorBidi" w:hAnsiTheme="majorBidi" w:cstheme="majorBidi" w:hint="cs"/>
          <w:sz w:val="30"/>
          <w:szCs w:val="30"/>
          <w:cs/>
        </w:rPr>
        <w:t xml:space="preserve">ตารางต่อไปนี้แสดงระยะเวลาการครบกำหนดที่เหลือตามสัญญาของหนี้สินทางการเงิน ณ วันที่รายงาน </w:t>
      </w:r>
      <w:r>
        <w:rPr>
          <w:rFonts w:asciiTheme="majorBidi" w:hAnsiTheme="majorBidi" w:cstheme="majorBidi" w:hint="cs"/>
          <w:sz w:val="30"/>
          <w:szCs w:val="30"/>
          <w:cs/>
        </w:rPr>
        <w:t>โ</w:t>
      </w:r>
      <w:r w:rsidRPr="0032002E">
        <w:rPr>
          <w:rFonts w:asciiTheme="majorBidi" w:hAnsiTheme="majorBidi" w:cstheme="majorBidi" w:hint="cs"/>
          <w:spacing w:val="-6"/>
          <w:sz w:val="30"/>
          <w:szCs w:val="30"/>
          <w:cs/>
        </w:rPr>
        <w:t>ดย</w:t>
      </w:r>
      <w:r w:rsidRPr="0032002E">
        <w:rPr>
          <w:rFonts w:asciiTheme="majorBidi" w:hAnsiTheme="majorBidi" w:cstheme="majorBidi" w:hint="cs"/>
          <w:spacing w:val="-2"/>
          <w:sz w:val="30"/>
          <w:szCs w:val="30"/>
          <w:cs/>
        </w:rPr>
        <w:t>แสดงจำนวนขั้นต้นซึ่งไม่ได้คิดลด รวมถึงการจ่ายดอกเบี้ยตามสัญญาและไม่รวมผลกระทบของสัญญาหักกลบ</w:t>
      </w:r>
    </w:p>
    <w:p w14:paraId="163F197A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469966A5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573F4659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4B7F8836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7554404D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27C94A27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410E7AA8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65B4474E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061112C3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p w14:paraId="7D325CEC" w14:textId="77777777" w:rsidR="0039651C" w:rsidRDefault="0039651C" w:rsidP="002A4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45"/>
        <w:gridCol w:w="236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8D69AA" w:rsidRPr="00CF1517" w14:paraId="22C5B834" w14:textId="77777777" w:rsidTr="00FE75E0">
        <w:trPr>
          <w:trHeight w:val="353"/>
        </w:trPr>
        <w:tc>
          <w:tcPr>
            <w:tcW w:w="2880" w:type="dxa"/>
          </w:tcPr>
          <w:p w14:paraId="17D2C0BA" w14:textId="77777777" w:rsidR="008D69AA" w:rsidRPr="00CF1517" w:rsidRDefault="008D69AA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5" w:type="dxa"/>
          </w:tcPr>
          <w:p w14:paraId="0B385D64" w14:textId="77777777" w:rsidR="008D69AA" w:rsidRPr="00CF1517" w:rsidRDefault="008D69AA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37330" w14:textId="77777777" w:rsidR="008D69AA" w:rsidRPr="00CF1517" w:rsidRDefault="008D69AA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5E46B235" w14:textId="0FA2E8C8" w:rsidR="008D69AA" w:rsidRPr="00D650CA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0CA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592F76D1" w14:textId="77777777" w:rsidR="008D69AA" w:rsidRPr="00CF1517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CEE086B" w14:textId="77777777" w:rsidR="008D69AA" w:rsidRPr="00CF1517" w:rsidRDefault="008D69AA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035" w:rsidRPr="00CF1517" w14:paraId="0094C613" w14:textId="77777777" w:rsidTr="00FE75E0">
        <w:trPr>
          <w:trHeight w:val="353"/>
        </w:trPr>
        <w:tc>
          <w:tcPr>
            <w:tcW w:w="2880" w:type="dxa"/>
          </w:tcPr>
          <w:p w14:paraId="53AB1A23" w14:textId="77777777" w:rsidR="00295035" w:rsidRPr="00CF1517" w:rsidRDefault="00295035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5" w:type="dxa"/>
          </w:tcPr>
          <w:p w14:paraId="66168874" w14:textId="35B30381" w:rsidR="00295035" w:rsidRPr="00CF1517" w:rsidRDefault="00295035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7DBEE2" w14:textId="77777777" w:rsidR="00295035" w:rsidRPr="00CF1517" w:rsidRDefault="00295035" w:rsidP="00D7042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688A32BC" w14:textId="127A85FA" w:rsidR="00295035" w:rsidRPr="00CF1517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18C95155" w14:textId="77777777" w:rsidR="00295035" w:rsidRPr="00CF1517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A0E597" w14:textId="234FA7BB" w:rsidR="00295035" w:rsidRPr="00CF1517" w:rsidRDefault="00295035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CF1517" w14:paraId="3F500D2E" w14:textId="77777777" w:rsidTr="00FE75E0">
        <w:trPr>
          <w:trHeight w:val="353"/>
        </w:trPr>
        <w:tc>
          <w:tcPr>
            <w:tcW w:w="2880" w:type="dxa"/>
            <w:vAlign w:val="bottom"/>
          </w:tcPr>
          <w:p w14:paraId="55339934" w14:textId="431B5AC2" w:rsidR="00F43A57" w:rsidRPr="00CF1517" w:rsidRDefault="00F43A57" w:rsidP="00F43A57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E967B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650C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45" w:type="dxa"/>
            <w:vAlign w:val="bottom"/>
          </w:tcPr>
          <w:p w14:paraId="0B7596E7" w14:textId="77777777" w:rsidR="00F43A57" w:rsidRPr="00D650CA" w:rsidRDefault="00F43A57" w:rsidP="00F43A5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7894B6A" w14:textId="392AC7E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</w:tcPr>
          <w:p w14:paraId="291EEE16" w14:textId="7777777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943B44C" w14:textId="77777777" w:rsidR="00F43A57" w:rsidRPr="00D650CA" w:rsidRDefault="00F43A57" w:rsidP="00F43A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2A08DE6" w14:textId="7568971B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0470641C" w14:textId="77777777" w:rsidR="00F43A57" w:rsidRPr="00CF1517" w:rsidRDefault="00F43A57" w:rsidP="00F43A57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BD3872" w14:textId="4879DC4C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042B690D" w14:textId="7777777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069BFF6" w14:textId="06052242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43F60899" w14:textId="7777777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0B4B351" w14:textId="0DFFFEDE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3A57" w:rsidRPr="00CF1517" w14:paraId="16662062" w14:textId="77777777" w:rsidTr="00FE75E0">
        <w:trPr>
          <w:trHeight w:val="353"/>
        </w:trPr>
        <w:tc>
          <w:tcPr>
            <w:tcW w:w="2880" w:type="dxa"/>
          </w:tcPr>
          <w:p w14:paraId="53ACC571" w14:textId="46B6CB42" w:rsidR="00F43A57" w:rsidRPr="00CF1517" w:rsidRDefault="00F43A57" w:rsidP="00D70425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0"/>
          </w:tcPr>
          <w:p w14:paraId="4BB5BED0" w14:textId="3575E477" w:rsidR="00F43A57" w:rsidRPr="00CF1517" w:rsidRDefault="00F43A57" w:rsidP="00F43A5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3A57" w:rsidRPr="00CF1517" w14:paraId="28B901A5" w14:textId="77777777" w:rsidTr="00FE75E0">
        <w:trPr>
          <w:trHeight w:val="353"/>
        </w:trPr>
        <w:tc>
          <w:tcPr>
            <w:tcW w:w="2880" w:type="dxa"/>
            <w:vAlign w:val="bottom"/>
          </w:tcPr>
          <w:p w14:paraId="0063617B" w14:textId="2CFE179B" w:rsidR="00F43A57" w:rsidRPr="00CF1517" w:rsidRDefault="00F43A57" w:rsidP="00F43A57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43A5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Pr="00F43A5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45" w:type="dxa"/>
          </w:tcPr>
          <w:p w14:paraId="7F9F5B09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460AF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4EADD78A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E32AB49" w14:textId="77777777" w:rsidR="00F43A57" w:rsidRPr="00CF1517" w:rsidRDefault="00F43A57" w:rsidP="00F43A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49D198EA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8E436B5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6136E3C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278BB48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CB57793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CF1517" w14:paraId="10BF5AE0" w14:textId="77777777" w:rsidTr="00FE75E0">
        <w:trPr>
          <w:trHeight w:val="353"/>
        </w:trPr>
        <w:tc>
          <w:tcPr>
            <w:tcW w:w="2880" w:type="dxa"/>
          </w:tcPr>
          <w:p w14:paraId="7208ADCE" w14:textId="2ADC535A" w:rsidR="00F43A57" w:rsidRPr="00CF1517" w:rsidRDefault="00F43A57" w:rsidP="00F43A57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45" w:type="dxa"/>
          </w:tcPr>
          <w:p w14:paraId="5200A382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D8CD0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A5FF88E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ECF3622" w14:textId="77777777" w:rsidR="00F43A57" w:rsidRPr="00CF1517" w:rsidRDefault="00F43A57" w:rsidP="00F43A5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4CFB9CE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0180774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4E2AB09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6C82D19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876CDBB" w14:textId="77777777" w:rsidR="00F43A57" w:rsidRPr="00CF1517" w:rsidRDefault="00F43A57" w:rsidP="00F43A57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99" w:rsidRPr="00CF1517" w14:paraId="2AB3A5B5" w14:textId="77777777" w:rsidTr="00FE75E0">
        <w:trPr>
          <w:trHeight w:val="333"/>
        </w:trPr>
        <w:tc>
          <w:tcPr>
            <w:tcW w:w="2880" w:type="dxa"/>
            <w:hideMark/>
          </w:tcPr>
          <w:p w14:paraId="1CE157C8" w14:textId="77777777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45" w:type="dxa"/>
          </w:tcPr>
          <w:p w14:paraId="1E1373DD" w14:textId="7D3A83D4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  <w:tc>
          <w:tcPr>
            <w:tcW w:w="236" w:type="dxa"/>
          </w:tcPr>
          <w:p w14:paraId="4FA5D741" w14:textId="77EEC549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BF1475C" w14:textId="68A165DA" w:rsidR="00E63799" w:rsidRPr="00CF1517" w:rsidRDefault="00E63799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  <w:tc>
          <w:tcPr>
            <w:tcW w:w="280" w:type="dxa"/>
          </w:tcPr>
          <w:p w14:paraId="424B54A3" w14:textId="77777777" w:rsidR="00E63799" w:rsidRPr="00CF1517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D109590" w14:textId="590B1122" w:rsidR="00E63799" w:rsidRPr="00CF1517" w:rsidRDefault="00E63799" w:rsidP="00FE75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0469033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E16DB07" w14:textId="0ECB9EEA" w:rsidR="00E63799" w:rsidRPr="00E80782" w:rsidRDefault="00E63799" w:rsidP="00FE75E0">
            <w:pPr>
              <w:tabs>
                <w:tab w:val="clear" w:pos="680"/>
                <w:tab w:val="clear" w:pos="907"/>
                <w:tab w:val="clear" w:pos="1644"/>
                <w:tab w:val="left" w:pos="0"/>
                <w:tab w:val="decimal" w:pos="279"/>
                <w:tab w:val="left" w:pos="579"/>
              </w:tabs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0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DDD87F7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6B5E234" w14:textId="176160BA" w:rsidR="00E63799" w:rsidRPr="00CF1517" w:rsidRDefault="00E63799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2,020</w:t>
            </w:r>
          </w:p>
        </w:tc>
      </w:tr>
      <w:tr w:rsidR="00E63799" w:rsidRPr="00CF1517" w14:paraId="6CC79F23" w14:textId="77777777" w:rsidTr="00FE75E0">
        <w:trPr>
          <w:trHeight w:val="333"/>
        </w:trPr>
        <w:tc>
          <w:tcPr>
            <w:tcW w:w="2880" w:type="dxa"/>
          </w:tcPr>
          <w:p w14:paraId="27EC0935" w14:textId="4F3E0195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45" w:type="dxa"/>
          </w:tcPr>
          <w:p w14:paraId="2529F5B8" w14:textId="4B412607" w:rsidR="00E63799" w:rsidRPr="00086D0E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1,414</w:t>
            </w:r>
          </w:p>
        </w:tc>
        <w:tc>
          <w:tcPr>
            <w:tcW w:w="236" w:type="dxa"/>
          </w:tcPr>
          <w:p w14:paraId="55C467EA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AD34E34" w14:textId="4B0FE9CA" w:rsidR="00E63799" w:rsidRDefault="00E63799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1,414</w:t>
            </w:r>
          </w:p>
        </w:tc>
        <w:tc>
          <w:tcPr>
            <w:tcW w:w="280" w:type="dxa"/>
          </w:tcPr>
          <w:p w14:paraId="476C04B2" w14:textId="77777777" w:rsidR="00E63799" w:rsidRPr="00CF1517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9F1E439" w14:textId="189D20C4" w:rsidR="00E63799" w:rsidRDefault="00E63799" w:rsidP="00FE75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FCD2272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BAF2AAF" w14:textId="349C417D" w:rsidR="00E63799" w:rsidRPr="00E80782" w:rsidRDefault="00E63799" w:rsidP="00FE75E0">
            <w:pPr>
              <w:tabs>
                <w:tab w:val="clear" w:pos="680"/>
                <w:tab w:val="clear" w:pos="907"/>
                <w:tab w:val="clear" w:pos="1644"/>
                <w:tab w:val="left" w:pos="0"/>
                <w:tab w:val="decimal" w:pos="279"/>
                <w:tab w:val="left" w:pos="579"/>
              </w:tabs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07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A05490D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7D04A84" w14:textId="0E4C1229" w:rsidR="00E63799" w:rsidRDefault="00E63799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1,414</w:t>
            </w:r>
          </w:p>
        </w:tc>
      </w:tr>
      <w:tr w:rsidR="00E80782" w:rsidRPr="00CF1517" w14:paraId="3DA3FD69" w14:textId="77777777" w:rsidTr="00FE75E0">
        <w:trPr>
          <w:trHeight w:val="333"/>
        </w:trPr>
        <w:tc>
          <w:tcPr>
            <w:tcW w:w="2880" w:type="dxa"/>
            <w:hideMark/>
          </w:tcPr>
          <w:p w14:paraId="48E8C8CD" w14:textId="77777777" w:rsidR="00E80782" w:rsidRPr="00EA758D" w:rsidRDefault="00E80782" w:rsidP="00E807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45" w:type="dxa"/>
          </w:tcPr>
          <w:p w14:paraId="0F15361A" w14:textId="6EB52528" w:rsidR="00E80782" w:rsidRPr="00EA758D" w:rsidRDefault="00E80782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12,470</w:t>
            </w:r>
          </w:p>
        </w:tc>
        <w:tc>
          <w:tcPr>
            <w:tcW w:w="236" w:type="dxa"/>
          </w:tcPr>
          <w:p w14:paraId="32347535" w14:textId="6B509FF4" w:rsidR="00E80782" w:rsidRPr="00EA758D" w:rsidRDefault="00E80782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56C3538" w14:textId="0EB89A0E" w:rsidR="00E80782" w:rsidRPr="00EA758D" w:rsidRDefault="00E80782" w:rsidP="00FE75E0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E62A90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80" w:type="dxa"/>
          </w:tcPr>
          <w:p w14:paraId="43426987" w14:textId="77777777" w:rsidR="00E80782" w:rsidRPr="00EA758D" w:rsidRDefault="00E80782" w:rsidP="00E8078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86CE4EB" w14:textId="74D51160" w:rsidR="00E80782" w:rsidRPr="00EA758D" w:rsidRDefault="00E80782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62A9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44" w:type="dxa"/>
          </w:tcPr>
          <w:p w14:paraId="3496EB6E" w14:textId="77777777" w:rsidR="00E80782" w:rsidRPr="00EA758D" w:rsidRDefault="00E80782" w:rsidP="00E807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D2AF8F" w14:textId="21D71EB7" w:rsidR="00E80782" w:rsidRPr="00EA758D" w:rsidRDefault="00E80782" w:rsidP="00FE75E0">
            <w:pPr>
              <w:tabs>
                <w:tab w:val="clear" w:pos="680"/>
                <w:tab w:val="clear" w:pos="907"/>
                <w:tab w:val="clear" w:pos="1644"/>
                <w:tab w:val="left" w:pos="0"/>
                <w:tab w:val="decimal" w:pos="279"/>
                <w:tab w:val="left" w:pos="579"/>
              </w:tabs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9A5B732" w14:textId="77777777" w:rsidR="00E80782" w:rsidRPr="00EA758D" w:rsidRDefault="00E80782" w:rsidP="00E8078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571E67C" w14:textId="4E0BE0FD" w:rsidR="00E80782" w:rsidRPr="00EA758D" w:rsidRDefault="00E80782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EA758D" w:rsidRPr="00EA758D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E63799" w:rsidRPr="00CF1517" w14:paraId="67F57D38" w14:textId="77777777" w:rsidTr="00FE75E0">
        <w:trPr>
          <w:trHeight w:val="333"/>
        </w:trPr>
        <w:tc>
          <w:tcPr>
            <w:tcW w:w="2880" w:type="dxa"/>
            <w:hideMark/>
          </w:tcPr>
          <w:p w14:paraId="573D813B" w14:textId="77777777" w:rsidR="00E63799" w:rsidRPr="00EA758D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45" w:type="dxa"/>
          </w:tcPr>
          <w:p w14:paraId="2F75629E" w14:textId="0F555AFB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2,924</w:t>
            </w:r>
          </w:p>
        </w:tc>
        <w:tc>
          <w:tcPr>
            <w:tcW w:w="236" w:type="dxa"/>
          </w:tcPr>
          <w:p w14:paraId="740CB788" w14:textId="3BC92AA2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D939756" w14:textId="5D3253BB" w:rsidR="00E63799" w:rsidRPr="00EA758D" w:rsidRDefault="00B409CA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80" w:type="dxa"/>
          </w:tcPr>
          <w:p w14:paraId="5221B574" w14:textId="77777777" w:rsidR="00E63799" w:rsidRPr="00EA758D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015D58A" w14:textId="4E568810" w:rsidR="00E63799" w:rsidRPr="00EA758D" w:rsidRDefault="00B409CA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1,423</w:t>
            </w:r>
          </w:p>
        </w:tc>
        <w:tc>
          <w:tcPr>
            <w:tcW w:w="244" w:type="dxa"/>
          </w:tcPr>
          <w:p w14:paraId="60ADC36E" w14:textId="77777777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52F4AED" w14:textId="394DA456" w:rsidR="00E63799" w:rsidRPr="00EA758D" w:rsidRDefault="00E63799" w:rsidP="00FE75E0">
            <w:pPr>
              <w:tabs>
                <w:tab w:val="clear" w:pos="907"/>
                <w:tab w:val="clear" w:pos="1644"/>
                <w:tab w:val="left" w:pos="579"/>
                <w:tab w:val="decimal" w:pos="706"/>
              </w:tabs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09CA" w:rsidRPr="00EA758D">
              <w:rPr>
                <w:rFonts w:asciiTheme="majorBidi" w:hAnsiTheme="majorBidi" w:cstheme="majorBidi"/>
                <w:sz w:val="28"/>
                <w:szCs w:val="28"/>
              </w:rPr>
              <w:t>,838</w:t>
            </w:r>
          </w:p>
        </w:tc>
        <w:tc>
          <w:tcPr>
            <w:tcW w:w="260" w:type="dxa"/>
          </w:tcPr>
          <w:p w14:paraId="025A1FCC" w14:textId="77777777" w:rsidR="00E63799" w:rsidRPr="00EA758D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6828357" w14:textId="0C64DD76" w:rsidR="00E63799" w:rsidRPr="00EA758D" w:rsidRDefault="00B409CA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3,902</w:t>
            </w:r>
          </w:p>
        </w:tc>
      </w:tr>
      <w:tr w:rsidR="00E63799" w:rsidRPr="00CF1517" w14:paraId="6AE370D2" w14:textId="77777777" w:rsidTr="00FE75E0">
        <w:trPr>
          <w:trHeight w:val="344"/>
        </w:trPr>
        <w:tc>
          <w:tcPr>
            <w:tcW w:w="2880" w:type="dxa"/>
            <w:hideMark/>
          </w:tcPr>
          <w:p w14:paraId="4FD1AB4E" w14:textId="77777777" w:rsidR="00E63799" w:rsidRPr="00EA758D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6BA44CF4" w14:textId="17D32DA2" w:rsidR="00E63799" w:rsidRPr="00EA758D" w:rsidRDefault="00E63799" w:rsidP="00E63799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4,569</w:t>
            </w:r>
          </w:p>
        </w:tc>
        <w:tc>
          <w:tcPr>
            <w:tcW w:w="236" w:type="dxa"/>
          </w:tcPr>
          <w:p w14:paraId="73A76B17" w14:textId="4555121A" w:rsidR="00E63799" w:rsidRPr="00EA758D" w:rsidRDefault="00E63799" w:rsidP="00E63799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9A5A0A2" w14:textId="1DA0E185" w:rsidR="00E63799" w:rsidRPr="00EA758D" w:rsidRDefault="00EA758D" w:rsidP="00FE75E0">
            <w:pPr>
              <w:tabs>
                <w:tab w:val="clear" w:pos="227"/>
                <w:tab w:val="left" w:pos="22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80" w:type="dxa"/>
          </w:tcPr>
          <w:p w14:paraId="221043C4" w14:textId="77777777" w:rsidR="00E63799" w:rsidRPr="00EA758D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8249F5F" w14:textId="75EC41C7" w:rsidR="00E63799" w:rsidRPr="00EA758D" w:rsidRDefault="00EA758D" w:rsidP="00FE75E0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4,801</w:t>
            </w:r>
          </w:p>
        </w:tc>
        <w:tc>
          <w:tcPr>
            <w:tcW w:w="244" w:type="dxa"/>
          </w:tcPr>
          <w:p w14:paraId="1002D469" w14:textId="77777777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79B6BE7" w14:textId="6482E952" w:rsidR="00E63799" w:rsidRPr="00EA758D" w:rsidRDefault="00E63799" w:rsidP="00FE75E0">
            <w:pPr>
              <w:tabs>
                <w:tab w:val="clear" w:pos="680"/>
                <w:tab w:val="clear" w:pos="907"/>
                <w:tab w:val="clear" w:pos="1644"/>
                <w:tab w:val="left" w:pos="0"/>
                <w:tab w:val="decimal" w:pos="279"/>
                <w:tab w:val="left" w:pos="579"/>
              </w:tabs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08759C2" w14:textId="77777777" w:rsidR="00E63799" w:rsidRPr="00EA758D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38B1CF9" w14:textId="1306EEDA" w:rsidR="00E63799" w:rsidRPr="00EA758D" w:rsidRDefault="00E63799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EA758D" w:rsidRPr="00EA758D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E63799" w:rsidRPr="00B07013" w14:paraId="71ECA6E0" w14:textId="77777777" w:rsidTr="00FE75E0">
        <w:trPr>
          <w:trHeight w:val="333"/>
        </w:trPr>
        <w:tc>
          <w:tcPr>
            <w:tcW w:w="2880" w:type="dxa"/>
          </w:tcPr>
          <w:p w14:paraId="326C10F7" w14:textId="77777777" w:rsidR="00E63799" w:rsidRPr="00503EC3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59DE40E8" w14:textId="23BF1DE4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23,397</w:t>
            </w:r>
          </w:p>
        </w:tc>
        <w:tc>
          <w:tcPr>
            <w:tcW w:w="236" w:type="dxa"/>
          </w:tcPr>
          <w:p w14:paraId="1CBC20AB" w14:textId="192920DB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3A420" w14:textId="13F85760" w:rsidR="00E63799" w:rsidRPr="00EA758D" w:rsidRDefault="000B65E3" w:rsidP="00FE75E0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15</w:t>
            </w:r>
            <w:r w:rsidR="00B409CA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E62A90">
              <w:rPr>
                <w:rFonts w:asciiTheme="majorBidi" w:hAnsiTheme="majorBidi" w:cstheme="majorBidi"/>
                <w:b/>
                <w:sz w:val="28"/>
                <w:szCs w:val="28"/>
              </w:rPr>
              <w:t>545</w:t>
            </w:r>
          </w:p>
        </w:tc>
        <w:tc>
          <w:tcPr>
            <w:tcW w:w="280" w:type="dxa"/>
          </w:tcPr>
          <w:p w14:paraId="304C5C02" w14:textId="77777777" w:rsidR="00E63799" w:rsidRPr="00EA758D" w:rsidRDefault="00E63799" w:rsidP="00E6379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0C08D" w14:textId="104B512D" w:rsidR="00E63799" w:rsidRPr="00EA758D" w:rsidRDefault="000B65E3" w:rsidP="00FE7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 w:rsidR="00B409CA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E62A90">
              <w:rPr>
                <w:rFonts w:asciiTheme="majorBidi" w:hAnsiTheme="majorBidi" w:cstheme="majorBidi"/>
                <w:b/>
                <w:sz w:val="28"/>
                <w:szCs w:val="28"/>
              </w:rPr>
              <w:t>485</w:t>
            </w:r>
          </w:p>
        </w:tc>
        <w:tc>
          <w:tcPr>
            <w:tcW w:w="244" w:type="dxa"/>
          </w:tcPr>
          <w:p w14:paraId="3BB7AEB3" w14:textId="77777777" w:rsidR="00E63799" w:rsidRPr="00EA758D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5DBD4" w14:textId="0C9B3504" w:rsidR="00E63799" w:rsidRPr="00EA758D" w:rsidRDefault="00E63799" w:rsidP="00FE75E0">
            <w:pPr>
              <w:tabs>
                <w:tab w:val="clear" w:pos="907"/>
                <w:tab w:val="left" w:pos="399"/>
                <w:tab w:val="decimal" w:pos="706"/>
              </w:tabs>
              <w:ind w:right="14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B409CA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,838</w:t>
            </w:r>
          </w:p>
        </w:tc>
        <w:tc>
          <w:tcPr>
            <w:tcW w:w="260" w:type="dxa"/>
          </w:tcPr>
          <w:p w14:paraId="2BBEFC7A" w14:textId="77777777" w:rsidR="00E63799" w:rsidRPr="00EA758D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8B174" w14:textId="45790ECA" w:rsidR="00E63799" w:rsidRPr="00EA758D" w:rsidRDefault="000B65E3" w:rsidP="00FE75E0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24,</w:t>
            </w:r>
            <w:r w:rsidR="00EA758D" w:rsidRPr="00EA758D">
              <w:rPr>
                <w:rFonts w:asciiTheme="majorBidi" w:hAnsiTheme="majorBidi" w:cstheme="majorBidi"/>
                <w:b/>
                <w:sz w:val="28"/>
                <w:szCs w:val="28"/>
              </w:rPr>
              <w:t>868</w:t>
            </w:r>
          </w:p>
        </w:tc>
      </w:tr>
      <w:tr w:rsidR="00E63799" w:rsidRPr="00CF1517" w14:paraId="5DFCDAC4" w14:textId="77777777" w:rsidTr="00FE75E0">
        <w:trPr>
          <w:trHeight w:hRule="exact" w:val="372"/>
        </w:trPr>
        <w:tc>
          <w:tcPr>
            <w:tcW w:w="2880" w:type="dxa"/>
          </w:tcPr>
          <w:p w14:paraId="1ECAC342" w14:textId="77777777" w:rsidR="00E63799" w:rsidRPr="00CF1517" w:rsidRDefault="00E63799" w:rsidP="00E63799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73A02544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5DBD5" w14:textId="3E6CEBD5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63B17365" w14:textId="783E0C2C" w:rsidR="00E63799" w:rsidRPr="00CF1517" w:rsidRDefault="00E63799" w:rsidP="006B214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9A4E147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0597ADC2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6F1A639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1F829BC5" w14:textId="77777777" w:rsidR="00E63799" w:rsidRPr="00CF1517" w:rsidRDefault="00E63799" w:rsidP="00E637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09E9DD8" w14:textId="77777777" w:rsidR="00E63799" w:rsidRPr="00CF1517" w:rsidRDefault="00E63799" w:rsidP="00E6379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1A5A0A" w14:textId="77777777" w:rsidR="00E63799" w:rsidRPr="00CF1517" w:rsidRDefault="00E63799" w:rsidP="00E6379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63799" w:rsidRPr="00CF1517" w14:paraId="71BEEE9D" w14:textId="77777777" w:rsidTr="00FE75E0">
        <w:trPr>
          <w:trHeight w:val="353"/>
        </w:trPr>
        <w:tc>
          <w:tcPr>
            <w:tcW w:w="2880" w:type="dxa"/>
            <w:hideMark/>
          </w:tcPr>
          <w:p w14:paraId="486186B1" w14:textId="77777777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45" w:type="dxa"/>
          </w:tcPr>
          <w:p w14:paraId="34702FBC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DB043" w14:textId="5CEE1388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07906F2" w14:textId="2A2E624B" w:rsidR="00E63799" w:rsidRPr="00CF1517" w:rsidRDefault="00E63799" w:rsidP="006B21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E0C592B" w14:textId="77777777" w:rsidR="00E63799" w:rsidRPr="00CF1517" w:rsidRDefault="00E63799" w:rsidP="00E6379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0892AA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DEF6551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40E9AEF" w14:textId="77777777" w:rsidR="00E63799" w:rsidRPr="00CF1517" w:rsidRDefault="00E63799" w:rsidP="00E63799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F5A99BE" w14:textId="77777777" w:rsidR="00E63799" w:rsidRPr="00CF1517" w:rsidRDefault="00E63799" w:rsidP="00E63799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1C8DC79" w14:textId="77777777" w:rsidR="00E63799" w:rsidRPr="00CF1517" w:rsidRDefault="00E63799" w:rsidP="00E63799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E63799" w:rsidRPr="00CF1517" w14:paraId="4F997AF2" w14:textId="77777777" w:rsidTr="00FE75E0">
        <w:trPr>
          <w:trHeight w:val="668"/>
        </w:trPr>
        <w:tc>
          <w:tcPr>
            <w:tcW w:w="2880" w:type="dxa"/>
            <w:hideMark/>
          </w:tcPr>
          <w:p w14:paraId="788EEF96" w14:textId="6C5CF8E3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44D4E303" w14:textId="4B85C7E1" w:rsidR="00E63799" w:rsidRPr="00CF1517" w:rsidRDefault="00E63799" w:rsidP="00E637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5" w:type="dxa"/>
          </w:tcPr>
          <w:p w14:paraId="1CAB67A9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5485A" w14:textId="4EE40548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15CC2C" w14:textId="00DFCC17" w:rsidR="00E63799" w:rsidRPr="00CF1517" w:rsidRDefault="00E63799" w:rsidP="006B21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D4684E7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7CD7077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604A18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C072B6B" w14:textId="77777777" w:rsidR="00E63799" w:rsidRPr="00CF1517" w:rsidRDefault="00E63799" w:rsidP="00E637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A19AA9F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5B36E42" w14:textId="77777777" w:rsidR="00E63799" w:rsidRPr="00CF1517" w:rsidRDefault="00E63799" w:rsidP="00E637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3E5D" w:rsidRPr="00CF1517" w14:paraId="0F49828A" w14:textId="77777777" w:rsidTr="00FE75E0">
        <w:trPr>
          <w:trHeight w:val="344"/>
        </w:trPr>
        <w:tc>
          <w:tcPr>
            <w:tcW w:w="2880" w:type="dxa"/>
          </w:tcPr>
          <w:p w14:paraId="50285425" w14:textId="1385246F" w:rsidR="00F33E5D" w:rsidRPr="00CF1517" w:rsidRDefault="00F33E5D" w:rsidP="00F33E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3630F319" w14:textId="3D682005" w:rsidR="00F33E5D" w:rsidRPr="00356608" w:rsidRDefault="00F33E5D" w:rsidP="006B214E">
            <w:pPr>
              <w:tabs>
                <w:tab w:val="clear" w:pos="680"/>
                <w:tab w:val="clear" w:pos="907"/>
                <w:tab w:val="left" w:pos="610"/>
                <w:tab w:val="left" w:pos="654"/>
              </w:tabs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0EEACFE4" w14:textId="77777777" w:rsidR="00F33E5D" w:rsidRPr="00CF1517" w:rsidRDefault="00F33E5D" w:rsidP="00F33E5D">
            <w:pPr>
              <w:tabs>
                <w:tab w:val="clear" w:pos="680"/>
                <w:tab w:val="left" w:pos="610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1360E15" w14:textId="5AB32ADF" w:rsidR="00F33E5D" w:rsidRPr="00CF1517" w:rsidRDefault="00F33E5D" w:rsidP="006B214E">
            <w:pPr>
              <w:tabs>
                <w:tab w:val="clear" w:pos="454"/>
                <w:tab w:val="clear" w:pos="680"/>
                <w:tab w:val="left" w:pos="444"/>
                <w:tab w:val="left" w:pos="789"/>
              </w:tabs>
              <w:ind w:right="-5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80" w:type="dxa"/>
          </w:tcPr>
          <w:p w14:paraId="71C71491" w14:textId="77777777" w:rsidR="00F33E5D" w:rsidRPr="00CF1517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42306454" w14:textId="1317A6ED" w:rsidR="00F33E5D" w:rsidRPr="00CF1517" w:rsidRDefault="00F33E5D" w:rsidP="00FE75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86"/>
                <w:tab w:val="decimal" w:pos="476"/>
                <w:tab w:val="left" w:pos="656"/>
                <w:tab w:val="left" w:pos="989"/>
              </w:tabs>
              <w:ind w:right="-9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585B8E4" w14:textId="77777777" w:rsidR="00F33E5D" w:rsidRPr="00CF1517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0612DC85" w14:textId="0BCEC586" w:rsidR="00F33E5D" w:rsidRPr="00CF1517" w:rsidRDefault="00F33E5D" w:rsidP="00FE75E0">
            <w:pPr>
              <w:tabs>
                <w:tab w:val="clear" w:pos="680"/>
                <w:tab w:val="decimal" w:pos="369"/>
              </w:tabs>
              <w:ind w:right="-6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CA29E0E" w14:textId="77777777" w:rsidR="00F33E5D" w:rsidRPr="00CF1517" w:rsidRDefault="00F33E5D" w:rsidP="00F33E5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963A5B" w14:textId="13E0AEFB" w:rsidR="00F33E5D" w:rsidRPr="00CF1517" w:rsidRDefault="00F33E5D" w:rsidP="00FE75E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F33E5D" w:rsidRPr="00CF1517" w14:paraId="3C4D5608" w14:textId="77777777" w:rsidTr="00FE75E0">
        <w:trPr>
          <w:trHeight w:val="333"/>
        </w:trPr>
        <w:tc>
          <w:tcPr>
            <w:tcW w:w="2880" w:type="dxa"/>
          </w:tcPr>
          <w:p w14:paraId="0A73888F" w14:textId="77777777" w:rsidR="00F33E5D" w:rsidRPr="00CF1517" w:rsidRDefault="00F33E5D" w:rsidP="00F33E5D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6FEE8C11" w14:textId="252414B5" w:rsidR="00F33E5D" w:rsidRPr="00CF1517" w:rsidRDefault="00503EC3" w:rsidP="00503EC3">
            <w:pPr>
              <w:tabs>
                <w:tab w:val="clear" w:pos="907"/>
                <w:tab w:val="left" w:pos="654"/>
                <w:tab w:val="decimal" w:pos="706"/>
              </w:tabs>
              <w:ind w:right="-31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05BEDFDA" w14:textId="700AF88F" w:rsidR="00F33E5D" w:rsidRPr="00CF1517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A8755" w14:textId="2827BA0B" w:rsidR="00F33E5D" w:rsidRPr="00CF1517" w:rsidRDefault="00503EC3" w:rsidP="006B214E">
            <w:pPr>
              <w:tabs>
                <w:tab w:val="clear" w:pos="454"/>
                <w:tab w:val="left" w:pos="444"/>
                <w:tab w:val="decimal" w:pos="706"/>
                <w:tab w:val="left" w:pos="789"/>
              </w:tabs>
              <w:ind w:right="-51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32</w:t>
            </w:r>
          </w:p>
        </w:tc>
        <w:tc>
          <w:tcPr>
            <w:tcW w:w="280" w:type="dxa"/>
          </w:tcPr>
          <w:p w14:paraId="7F366FE3" w14:textId="77777777" w:rsidR="00F33E5D" w:rsidRPr="00CF1517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4AD39" w14:textId="726E845F" w:rsidR="00F33E5D" w:rsidRPr="00CF1517" w:rsidRDefault="00F33E5D" w:rsidP="00FE75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86"/>
                <w:tab w:val="decimal" w:pos="476"/>
                <w:tab w:val="left" w:pos="656"/>
                <w:tab w:val="left" w:pos="989"/>
              </w:tabs>
              <w:ind w:right="-94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076536E" w14:textId="77777777" w:rsidR="00F33E5D" w:rsidRPr="00CF1517" w:rsidRDefault="00F33E5D" w:rsidP="00F33E5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B4FC4" w14:textId="167C6A77" w:rsidR="00F33E5D" w:rsidRPr="00CF1517" w:rsidRDefault="00F33E5D" w:rsidP="00FE75E0">
            <w:pPr>
              <w:tabs>
                <w:tab w:val="clear" w:pos="680"/>
                <w:tab w:val="decimal" w:pos="369"/>
              </w:tabs>
              <w:ind w:right="-67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DE003DE" w14:textId="77777777" w:rsidR="00F33E5D" w:rsidRPr="00CF1517" w:rsidRDefault="00F33E5D" w:rsidP="00F33E5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15602" w14:textId="449B679A" w:rsidR="00F33E5D" w:rsidRPr="00CF1517" w:rsidRDefault="00503EC3" w:rsidP="00FE75E0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32</w:t>
            </w:r>
          </w:p>
        </w:tc>
      </w:tr>
    </w:tbl>
    <w:p w14:paraId="19A8F4A2" w14:textId="440ADCA4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6FBF639B" w14:textId="1C5D1DF5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B53022B" w14:textId="7A86EE01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25659A05" w14:textId="45D27CD2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70B574F" w14:textId="4921556E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1ED72DBC" w14:textId="400257CB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4EEE010" w14:textId="4B168D12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B2EBB6A" w14:textId="0AD89D1D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3101F94" w14:textId="0C983388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45FD95D0" w14:textId="2C692940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59604A2D" w14:textId="5E0A7697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52745B51" w14:textId="54E011CF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31814CE" w14:textId="74EE3B24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25FB99A" w14:textId="5D604DF1" w:rsidR="008D69AA" w:rsidRDefault="008D69AA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529B0046" w14:textId="1F666296" w:rsidR="008D69AA" w:rsidRDefault="008D69AA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5E0D036" w14:textId="0CA0788B" w:rsidR="008D69AA" w:rsidRDefault="008D69AA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033D2692" w14:textId="77777777" w:rsidR="008D69AA" w:rsidRDefault="008D69AA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2CA2274C" w14:textId="77777777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18"/>
        <w:gridCol w:w="270"/>
        <w:gridCol w:w="990"/>
        <w:gridCol w:w="270"/>
        <w:gridCol w:w="1080"/>
        <w:gridCol w:w="270"/>
        <w:gridCol w:w="990"/>
        <w:gridCol w:w="270"/>
        <w:gridCol w:w="1217"/>
        <w:gridCol w:w="43"/>
      </w:tblGrid>
      <w:tr w:rsidR="00D43E8B" w:rsidRPr="00CF1517" w14:paraId="556A8F2A" w14:textId="77777777" w:rsidTr="000167F4">
        <w:trPr>
          <w:cantSplit/>
          <w:trHeight w:hRule="exact" w:val="378"/>
        </w:trPr>
        <w:tc>
          <w:tcPr>
            <w:tcW w:w="2952" w:type="dxa"/>
          </w:tcPr>
          <w:p w14:paraId="23DC3042" w14:textId="4A0CDF51" w:rsidR="00D43E8B" w:rsidRPr="00CF1517" w:rsidRDefault="00D43E8B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8" w:type="dxa"/>
            <w:gridSpan w:val="10"/>
          </w:tcPr>
          <w:p w14:paraId="51341085" w14:textId="3B0256F6" w:rsidR="00D43E8B" w:rsidRPr="00CF1517" w:rsidRDefault="00D43E8B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43E8B" w:rsidRPr="00CF1517" w14:paraId="0553DC21" w14:textId="77777777" w:rsidTr="000167F4">
        <w:trPr>
          <w:cantSplit/>
          <w:trHeight w:hRule="exact" w:val="378"/>
        </w:trPr>
        <w:tc>
          <w:tcPr>
            <w:tcW w:w="2952" w:type="dxa"/>
          </w:tcPr>
          <w:p w14:paraId="740317B8" w14:textId="77777777" w:rsidR="00D43E8B" w:rsidRPr="00CF1517" w:rsidRDefault="00D43E8B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8" w:type="dxa"/>
            <w:gridSpan w:val="10"/>
          </w:tcPr>
          <w:p w14:paraId="35B1E967" w14:textId="4DF225A4" w:rsidR="00D43E8B" w:rsidRPr="00CF1517" w:rsidRDefault="00FB15B8" w:rsidP="00E9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167F4" w:rsidRPr="00CF1517" w14:paraId="76C74A00" w14:textId="77777777" w:rsidTr="001E761A">
        <w:trPr>
          <w:cantSplit/>
          <w:trHeight w:hRule="exact" w:val="378"/>
        </w:trPr>
        <w:tc>
          <w:tcPr>
            <w:tcW w:w="2952" w:type="dxa"/>
          </w:tcPr>
          <w:p w14:paraId="7D308AF1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4A4F3F27" w14:textId="2D32C209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5D36A1E5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EDA928" w14:textId="39883F70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F7F2AA4" w14:textId="590CC8B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39783" w14:textId="299CA78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2876C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6253D7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2FF4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7377D1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6C174B84" w14:textId="77777777" w:rsidTr="001E761A">
        <w:trPr>
          <w:cantSplit/>
          <w:trHeight w:hRule="exact" w:val="378"/>
        </w:trPr>
        <w:tc>
          <w:tcPr>
            <w:tcW w:w="2952" w:type="dxa"/>
          </w:tcPr>
          <w:p w14:paraId="566ECFFE" w14:textId="60DD1BB8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E967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</w:tcPr>
          <w:p w14:paraId="742E35FC" w14:textId="09635183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2BDA0846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257E" w14:textId="294CC1F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43B7383A" w14:textId="68CEBF8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4E0A9" w14:textId="2F02BD01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แต่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ไม่เกิน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5B5B9A3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375218" w14:textId="2B182A75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9554C1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85410DA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0167F4" w:rsidRPr="00CF1517" w14:paraId="3F17696C" w14:textId="77777777" w:rsidTr="000167F4">
        <w:trPr>
          <w:cantSplit/>
          <w:trHeight w:hRule="exact" w:val="378"/>
        </w:trPr>
        <w:tc>
          <w:tcPr>
            <w:tcW w:w="2952" w:type="dxa"/>
          </w:tcPr>
          <w:p w14:paraId="54B8FC5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7B66DE6" w14:textId="150231FB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A302E6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8"/>
          </w:tcPr>
          <w:p w14:paraId="64B2EC12" w14:textId="7753C20D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CF15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E761A" w:rsidRPr="00CF1517" w14:paraId="756CC84E" w14:textId="77777777" w:rsidTr="005014AF">
        <w:trPr>
          <w:cantSplit/>
          <w:trHeight w:hRule="exact" w:val="378"/>
        </w:trPr>
        <w:tc>
          <w:tcPr>
            <w:tcW w:w="2952" w:type="dxa"/>
          </w:tcPr>
          <w:p w14:paraId="4AF00BBC" w14:textId="24930FB2" w:rsidR="001E761A" w:rsidRPr="00975610" w:rsidRDefault="001E761A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97561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18" w:type="dxa"/>
          </w:tcPr>
          <w:p w14:paraId="75FF0941" w14:textId="77777777" w:rsidR="001E761A" w:rsidRPr="00CF1517" w:rsidRDefault="001E761A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12FA46" w14:textId="77777777" w:rsidR="001E761A" w:rsidRPr="00CF1517" w:rsidRDefault="001E761A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30" w:type="dxa"/>
            <w:gridSpan w:val="8"/>
          </w:tcPr>
          <w:p w14:paraId="77182C6A" w14:textId="6ACCE5C2" w:rsidR="001E761A" w:rsidRPr="00CF1517" w:rsidRDefault="001E761A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0167F4" w:rsidRPr="00CF1517" w14:paraId="33DFDC71" w14:textId="77777777" w:rsidTr="000167F4">
        <w:trPr>
          <w:gridAfter w:val="1"/>
          <w:wAfter w:w="43" w:type="dxa"/>
          <w:cantSplit/>
          <w:trHeight w:hRule="exact" w:val="411"/>
        </w:trPr>
        <w:tc>
          <w:tcPr>
            <w:tcW w:w="2952" w:type="dxa"/>
          </w:tcPr>
          <w:p w14:paraId="6F07BCC9" w14:textId="085AB263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18" w:type="dxa"/>
          </w:tcPr>
          <w:p w14:paraId="16E2553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EB217B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7015A4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B29FD" w14:textId="439143C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6C107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A7F586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82D033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7A090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61B9E700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6A409A5D" w14:textId="77777777" w:rsidTr="000167F4">
        <w:trPr>
          <w:gridAfter w:val="1"/>
          <w:wAfter w:w="43" w:type="dxa"/>
          <w:cantSplit/>
          <w:trHeight w:hRule="exact" w:val="411"/>
        </w:trPr>
        <w:tc>
          <w:tcPr>
            <w:tcW w:w="2952" w:type="dxa"/>
          </w:tcPr>
          <w:p w14:paraId="2E18B50B" w14:textId="08C6672F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18" w:type="dxa"/>
          </w:tcPr>
          <w:p w14:paraId="04E6203F" w14:textId="6ABB8344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2,190</w:t>
            </w:r>
          </w:p>
        </w:tc>
        <w:tc>
          <w:tcPr>
            <w:tcW w:w="270" w:type="dxa"/>
          </w:tcPr>
          <w:p w14:paraId="0B6FBBA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7F8475" w14:textId="45D988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2,190</w:t>
            </w:r>
          </w:p>
        </w:tc>
        <w:tc>
          <w:tcPr>
            <w:tcW w:w="270" w:type="dxa"/>
          </w:tcPr>
          <w:p w14:paraId="2F096794" w14:textId="78E942BA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761E6" w14:textId="19187FCE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D372D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E8B9F4" w14:textId="34A52633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2B368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5819A0F4" w14:textId="3931CA1D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2,190</w:t>
            </w:r>
          </w:p>
        </w:tc>
      </w:tr>
      <w:tr w:rsidR="000167F4" w:rsidRPr="00CF1517" w14:paraId="57C9EE27" w14:textId="77777777" w:rsidTr="000167F4">
        <w:trPr>
          <w:gridAfter w:val="1"/>
          <w:wAfter w:w="43" w:type="dxa"/>
          <w:cantSplit/>
          <w:trHeight w:hRule="exact" w:val="411"/>
        </w:trPr>
        <w:tc>
          <w:tcPr>
            <w:tcW w:w="2952" w:type="dxa"/>
          </w:tcPr>
          <w:p w14:paraId="4B6EC6F0" w14:textId="18172398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18" w:type="dxa"/>
          </w:tcPr>
          <w:p w14:paraId="73D2C744" w14:textId="3C5221A1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1,211</w:t>
            </w:r>
          </w:p>
        </w:tc>
        <w:tc>
          <w:tcPr>
            <w:tcW w:w="270" w:type="dxa"/>
          </w:tcPr>
          <w:p w14:paraId="783372F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CF3457" w14:textId="1893D69D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1,211</w:t>
            </w:r>
          </w:p>
        </w:tc>
        <w:tc>
          <w:tcPr>
            <w:tcW w:w="270" w:type="dxa"/>
          </w:tcPr>
          <w:p w14:paraId="7017E51D" w14:textId="6BC300D8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BD7EDF" w14:textId="5BEBBE4D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91C3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7D00DC" w14:textId="3EB74A0B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96FAA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201B70FA" w14:textId="11FF0879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1,211</w:t>
            </w:r>
          </w:p>
        </w:tc>
      </w:tr>
      <w:tr w:rsidR="000167F4" w:rsidRPr="00CF1517" w14:paraId="3889BFEA" w14:textId="77777777" w:rsidTr="000167F4">
        <w:trPr>
          <w:gridAfter w:val="1"/>
          <w:wAfter w:w="43" w:type="dxa"/>
          <w:cantSplit/>
          <w:trHeight w:hRule="exact" w:val="411"/>
        </w:trPr>
        <w:tc>
          <w:tcPr>
            <w:tcW w:w="2952" w:type="dxa"/>
          </w:tcPr>
          <w:p w14:paraId="78C22502" w14:textId="57DD6330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6DE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18" w:type="dxa"/>
          </w:tcPr>
          <w:p w14:paraId="4B12AB92" w14:textId="7731ECF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5,702</w:t>
            </w:r>
          </w:p>
        </w:tc>
        <w:tc>
          <w:tcPr>
            <w:tcW w:w="270" w:type="dxa"/>
          </w:tcPr>
          <w:p w14:paraId="264CE4F8" w14:textId="77777777" w:rsidR="000167F4" w:rsidRPr="008D74A9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6EF8CB44" w14:textId="140776EB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4,103</w:t>
            </w:r>
          </w:p>
        </w:tc>
        <w:tc>
          <w:tcPr>
            <w:tcW w:w="270" w:type="dxa"/>
          </w:tcPr>
          <w:p w14:paraId="599AF35A" w14:textId="4A09DA4C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6A315" w14:textId="1EAB0D8B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1,557</w:t>
            </w:r>
          </w:p>
        </w:tc>
        <w:tc>
          <w:tcPr>
            <w:tcW w:w="270" w:type="dxa"/>
          </w:tcPr>
          <w:p w14:paraId="6A5B18DE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D5FE59" w14:textId="18A067D5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8B8649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1AAB4BDB" w14:textId="6396E81E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5,660</w:t>
            </w:r>
          </w:p>
        </w:tc>
      </w:tr>
      <w:tr w:rsidR="000167F4" w:rsidRPr="00CF1517" w14:paraId="39580B34" w14:textId="77777777" w:rsidTr="000167F4">
        <w:trPr>
          <w:gridAfter w:val="1"/>
          <w:wAfter w:w="43" w:type="dxa"/>
          <w:cantSplit/>
          <w:trHeight w:hRule="exact" w:val="411"/>
        </w:trPr>
        <w:tc>
          <w:tcPr>
            <w:tcW w:w="2952" w:type="dxa"/>
          </w:tcPr>
          <w:p w14:paraId="1794460F" w14:textId="383000DA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2E505CF5" w14:textId="0892A996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1,576</w:t>
            </w:r>
          </w:p>
        </w:tc>
        <w:tc>
          <w:tcPr>
            <w:tcW w:w="270" w:type="dxa"/>
          </w:tcPr>
          <w:p w14:paraId="5C0ADC9F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BEB3C1" w14:textId="5321B06F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505</w:t>
            </w:r>
          </w:p>
        </w:tc>
        <w:tc>
          <w:tcPr>
            <w:tcW w:w="270" w:type="dxa"/>
          </w:tcPr>
          <w:p w14:paraId="5A02AD7B" w14:textId="19C7FF0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C634A1" w14:textId="3D408936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862</w:t>
            </w:r>
          </w:p>
        </w:tc>
        <w:tc>
          <w:tcPr>
            <w:tcW w:w="270" w:type="dxa"/>
          </w:tcPr>
          <w:p w14:paraId="55DDE25F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424734" w14:textId="5C2C8F3D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55B276EC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A891E31" w14:textId="6C706C5E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2,009</w:t>
            </w:r>
          </w:p>
        </w:tc>
      </w:tr>
      <w:tr w:rsidR="000167F4" w:rsidRPr="00CF1517" w14:paraId="72E6FD84" w14:textId="77777777" w:rsidTr="000167F4">
        <w:trPr>
          <w:gridAfter w:val="1"/>
          <w:wAfter w:w="43" w:type="dxa"/>
          <w:cantSplit/>
          <w:trHeight w:hRule="exact" w:val="411"/>
        </w:trPr>
        <w:tc>
          <w:tcPr>
            <w:tcW w:w="2952" w:type="dxa"/>
          </w:tcPr>
          <w:p w14:paraId="01B295B9" w14:textId="492825E6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26DE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B2686CA" w14:textId="4E6D5121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3,569</w:t>
            </w:r>
          </w:p>
        </w:tc>
        <w:tc>
          <w:tcPr>
            <w:tcW w:w="270" w:type="dxa"/>
          </w:tcPr>
          <w:p w14:paraId="500DD025" w14:textId="77777777" w:rsidR="000167F4" w:rsidRPr="008D74A9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F70757" w14:textId="49367CC4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6BE15DA8" w14:textId="247C92F3" w:rsidR="000167F4" w:rsidRPr="008D74A9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2FA0E" w14:textId="7B1E469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3,839</w:t>
            </w:r>
          </w:p>
        </w:tc>
        <w:tc>
          <w:tcPr>
            <w:tcW w:w="270" w:type="dxa"/>
          </w:tcPr>
          <w:p w14:paraId="1BCFC707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130627" w14:textId="35A48280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DFB8E5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C501E7" w14:textId="517B39F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sz w:val="28"/>
                <w:szCs w:val="28"/>
              </w:rPr>
              <w:t>3,959</w:t>
            </w:r>
          </w:p>
        </w:tc>
      </w:tr>
      <w:tr w:rsidR="000167F4" w:rsidRPr="00CF1517" w14:paraId="23EE49EB" w14:textId="77777777" w:rsidTr="000167F4">
        <w:trPr>
          <w:gridAfter w:val="1"/>
          <w:wAfter w:w="43" w:type="dxa"/>
          <w:cantSplit/>
          <w:trHeight w:hRule="exact" w:val="376"/>
        </w:trPr>
        <w:tc>
          <w:tcPr>
            <w:tcW w:w="2952" w:type="dxa"/>
          </w:tcPr>
          <w:p w14:paraId="2298A1DF" w14:textId="52604C51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486B7A9" w14:textId="4EC1ABB3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4,248</w:t>
            </w:r>
          </w:p>
        </w:tc>
        <w:tc>
          <w:tcPr>
            <w:tcW w:w="270" w:type="dxa"/>
          </w:tcPr>
          <w:p w14:paraId="4F40AB74" w14:textId="77777777" w:rsidR="000167F4" w:rsidRPr="00E80782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FE71E7" w14:textId="3B967F06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8,129</w:t>
            </w:r>
          </w:p>
        </w:tc>
        <w:tc>
          <w:tcPr>
            <w:tcW w:w="270" w:type="dxa"/>
          </w:tcPr>
          <w:p w14:paraId="0264B949" w14:textId="54DEC6A4" w:rsidR="000167F4" w:rsidRPr="00E80782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24DD7D" w14:textId="07CB7912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6,258</w:t>
            </w:r>
          </w:p>
        </w:tc>
        <w:tc>
          <w:tcPr>
            <w:tcW w:w="270" w:type="dxa"/>
          </w:tcPr>
          <w:p w14:paraId="3A51F88D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B9189A" w14:textId="33F0620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58F1D4EA" w14:textId="77777777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081F058" w14:textId="33852C1F" w:rsidR="000167F4" w:rsidRPr="00226DE3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D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15,029</w:t>
            </w:r>
          </w:p>
        </w:tc>
      </w:tr>
      <w:tr w:rsidR="000167F4" w:rsidRPr="00CF1517" w14:paraId="1C5B3F19" w14:textId="77777777" w:rsidTr="000167F4">
        <w:trPr>
          <w:gridAfter w:val="1"/>
          <w:wAfter w:w="43" w:type="dxa"/>
          <w:cantSplit/>
          <w:trHeight w:hRule="exact" w:val="376"/>
        </w:trPr>
        <w:tc>
          <w:tcPr>
            <w:tcW w:w="2952" w:type="dxa"/>
          </w:tcPr>
          <w:p w14:paraId="7CB80B2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B91C964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7D313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99604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0EB473" w14:textId="5E987FE6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2D459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D48DD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51AB4F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5DB26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77553EE8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53F47564" w14:textId="77777777" w:rsidTr="000167F4">
        <w:trPr>
          <w:gridAfter w:val="1"/>
          <w:wAfter w:w="43" w:type="dxa"/>
          <w:cantSplit/>
          <w:trHeight w:hRule="exact" w:val="376"/>
        </w:trPr>
        <w:tc>
          <w:tcPr>
            <w:tcW w:w="2952" w:type="dxa"/>
          </w:tcPr>
          <w:p w14:paraId="1122E7A7" w14:textId="45680FCC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18" w:type="dxa"/>
          </w:tcPr>
          <w:p w14:paraId="031DB03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FEBAFA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57BFB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3D256" w14:textId="201B8972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88FFD1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AAED8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A27DF7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C76358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3AEF20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1E5604B3" w14:textId="77777777" w:rsidTr="0039651C">
        <w:trPr>
          <w:gridAfter w:val="1"/>
          <w:wAfter w:w="43" w:type="dxa"/>
          <w:cantSplit/>
          <w:trHeight w:hRule="exact" w:val="722"/>
        </w:trPr>
        <w:tc>
          <w:tcPr>
            <w:tcW w:w="2952" w:type="dxa"/>
          </w:tcPr>
          <w:p w14:paraId="1AC8EF45" w14:textId="77777777" w:rsidR="000167F4" w:rsidRPr="00CF1517" w:rsidRDefault="000167F4" w:rsidP="000167F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29082F53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A0C532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FBEE4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AAE6A0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5E71FF" w14:textId="266D9C36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4836C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B375B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377295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336D69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06F9203A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41A32F60" w14:textId="77777777" w:rsidTr="000167F4">
        <w:trPr>
          <w:gridAfter w:val="1"/>
          <w:wAfter w:w="43" w:type="dxa"/>
          <w:cantSplit/>
          <w:trHeight w:hRule="exact" w:val="376"/>
        </w:trPr>
        <w:tc>
          <w:tcPr>
            <w:tcW w:w="2952" w:type="dxa"/>
          </w:tcPr>
          <w:p w14:paraId="21BAD458" w14:textId="00EE29F3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771068B" w14:textId="168C99A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6614BC6A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8D1802" w14:textId="2DA4D526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73DED4F9" w14:textId="3E6488A3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9D42E7" w14:textId="49303D0A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1C67D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C98238" w14:textId="25BC616B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957EA1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927A9A0" w14:textId="740A6646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0167F4" w:rsidRPr="00CF1517" w14:paraId="0A48293B" w14:textId="77777777" w:rsidTr="000167F4">
        <w:trPr>
          <w:gridAfter w:val="1"/>
          <w:wAfter w:w="43" w:type="dxa"/>
          <w:cantSplit/>
          <w:trHeight w:hRule="exact" w:val="376"/>
        </w:trPr>
        <w:tc>
          <w:tcPr>
            <w:tcW w:w="2952" w:type="dxa"/>
          </w:tcPr>
          <w:p w14:paraId="3073AEA9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6100451C" w14:textId="63FB0935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3E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2683A75" w14:textId="77777777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977AF0" w14:textId="23BA6CEB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3E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5541A42" w14:textId="2C696A0C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804459" w14:textId="47C816C6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3E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CAD33C" w14:textId="77777777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69AE3" w14:textId="46F2099B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3E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40B422" w14:textId="77777777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484B42A2" w14:textId="4E027E98" w:rsidR="000167F4" w:rsidRPr="00D43E8B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</w:p>
        </w:tc>
      </w:tr>
    </w:tbl>
    <w:p w14:paraId="3B735AFD" w14:textId="6AE001C3" w:rsidR="00315184" w:rsidRDefault="00315184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2EB07FCA" w14:textId="44233C3A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16CA60BA" w14:textId="6CED895F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6FBBFE7D" w14:textId="1A1F00B7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26B3756" w14:textId="5636A353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09249321" w14:textId="5B2D02A6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68CB73D8" w14:textId="337A8B77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F4519FC" w14:textId="50BF6E1A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5AEFAFF7" w14:textId="77777777" w:rsidR="008D74A9" w:rsidRDefault="008D74A9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9D3675C" w14:textId="45E74BDC" w:rsidR="002A46C7" w:rsidRDefault="002A46C7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55561555" w14:textId="627D329F" w:rsidR="001E761A" w:rsidRDefault="001E761A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80BE84F" w14:textId="77777777" w:rsidR="001E761A" w:rsidRPr="00315184" w:rsidRDefault="001E761A" w:rsidP="002C0C35">
      <w:pPr>
        <w:pStyle w:val="block"/>
        <w:spacing w:after="0" w:line="240" w:lineRule="auto"/>
        <w:ind w:left="51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90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969"/>
        <w:gridCol w:w="1080"/>
        <w:gridCol w:w="270"/>
        <w:gridCol w:w="1260"/>
        <w:gridCol w:w="270"/>
        <w:gridCol w:w="1440"/>
        <w:gridCol w:w="236"/>
        <w:gridCol w:w="1204"/>
        <w:gridCol w:w="251"/>
        <w:gridCol w:w="915"/>
        <w:gridCol w:w="14"/>
      </w:tblGrid>
      <w:tr w:rsidR="006C15BC" w:rsidRPr="00CF1517" w14:paraId="77D39271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97D9F4E" w14:textId="42DA54CD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2754B5EA" w14:textId="798E0473" w:rsidR="006C15BC" w:rsidRPr="00CF1517" w:rsidRDefault="006C15BC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6C7" w:rsidRPr="00CF1517" w14:paraId="632C2B2B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2A9C4F45" w14:textId="380B2378" w:rsidR="002A46C7" w:rsidRPr="00CF1517" w:rsidRDefault="002A46C7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56750ACC" w14:textId="44FFCCBE" w:rsidR="002A46C7" w:rsidRPr="00CF1517" w:rsidRDefault="002A46C7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15BC" w:rsidRPr="00CF1517" w14:paraId="582BD253" w14:textId="77777777" w:rsidTr="001E761A">
        <w:trPr>
          <w:trHeight w:val="346"/>
          <w:tblHeader/>
        </w:trPr>
        <w:tc>
          <w:tcPr>
            <w:tcW w:w="2969" w:type="dxa"/>
            <w:vAlign w:val="bottom"/>
          </w:tcPr>
          <w:p w14:paraId="0427493A" w14:textId="6875BB4C" w:rsidR="006C15BC" w:rsidRPr="00D650CA" w:rsidRDefault="006C15BC" w:rsidP="006C15B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E967B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1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7752967" w14:textId="77777777" w:rsidR="006C15BC" w:rsidRPr="00D650CA" w:rsidRDefault="006C15BC" w:rsidP="00AB7DD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230E7BF" w14:textId="04C22246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93774A2" w14:textId="77777777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A98058" w14:textId="77777777" w:rsidR="006C15BC" w:rsidRPr="00D650CA" w:rsidRDefault="006C15BC" w:rsidP="00AB7D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F825A92" w14:textId="4FAD6A30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06D96637" w14:textId="77777777" w:rsidR="006C15BC" w:rsidRPr="00CF1517" w:rsidRDefault="006C15BC" w:rsidP="00AB7DDB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80248" w14:textId="46BC6E7B" w:rsidR="001E761A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96741F2" w14:textId="026EE446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650C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959D98D" w14:textId="77777777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6FBBAC8" w14:textId="1BB113FB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650CA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51" w:type="dxa"/>
            <w:vAlign w:val="bottom"/>
          </w:tcPr>
          <w:p w14:paraId="12396C37" w14:textId="77777777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3FF9407D" w14:textId="7358431F" w:rsidR="006C15BC" w:rsidRPr="00CF1517" w:rsidRDefault="006C15BC" w:rsidP="00AB7DDB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0C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15BC" w:rsidRPr="00CF1517" w14:paraId="58EEC0A7" w14:textId="77777777" w:rsidTr="001E761A">
        <w:trPr>
          <w:gridAfter w:val="1"/>
          <w:wAfter w:w="14" w:type="dxa"/>
          <w:trHeight w:val="346"/>
          <w:tblHeader/>
        </w:trPr>
        <w:tc>
          <w:tcPr>
            <w:tcW w:w="2969" w:type="dxa"/>
          </w:tcPr>
          <w:p w14:paraId="17676E61" w14:textId="106F75C0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26" w:type="dxa"/>
            <w:gridSpan w:val="9"/>
          </w:tcPr>
          <w:p w14:paraId="4915807B" w14:textId="49C84368" w:rsidR="006C15BC" w:rsidRPr="00CF1517" w:rsidRDefault="006C15BC" w:rsidP="006C15BC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C15BC" w:rsidRPr="00CF1517" w14:paraId="29599F7C" w14:textId="77777777" w:rsidTr="001E761A">
        <w:trPr>
          <w:trHeight w:val="346"/>
        </w:trPr>
        <w:tc>
          <w:tcPr>
            <w:tcW w:w="2969" w:type="dxa"/>
          </w:tcPr>
          <w:p w14:paraId="1E503AB8" w14:textId="079F4BEC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86D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</w:t>
            </w:r>
            <w:r w:rsidRPr="00360B4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6E975C6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7D7A4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F87695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EA2153" w14:textId="77777777" w:rsidR="006C15BC" w:rsidRPr="00CF1517" w:rsidRDefault="006C15BC" w:rsidP="007B339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0D35E9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9ED6F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076813B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D48A055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363BA5EF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CF1517" w14:paraId="3C48682E" w14:textId="77777777" w:rsidTr="001E761A">
        <w:trPr>
          <w:trHeight w:val="346"/>
        </w:trPr>
        <w:tc>
          <w:tcPr>
            <w:tcW w:w="2969" w:type="dxa"/>
          </w:tcPr>
          <w:p w14:paraId="0AF395FB" w14:textId="7C68B24D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DCD8810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AB67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613CDF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92888" w14:textId="77777777" w:rsidR="006C15BC" w:rsidRPr="00CF1517" w:rsidRDefault="006C15BC" w:rsidP="007B3393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44A413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74F5C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8C5836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6820D6A6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4ED77FA3" w14:textId="77777777" w:rsidR="006C15BC" w:rsidRPr="00CF1517" w:rsidRDefault="006C15BC" w:rsidP="007B3393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CF1517" w14:paraId="438E8ADC" w14:textId="77777777" w:rsidTr="001E761A">
        <w:trPr>
          <w:trHeight w:val="327"/>
        </w:trPr>
        <w:tc>
          <w:tcPr>
            <w:tcW w:w="2969" w:type="dxa"/>
            <w:hideMark/>
          </w:tcPr>
          <w:p w14:paraId="02C04ECA" w14:textId="77777777" w:rsidR="006C15BC" w:rsidRPr="00CF1517" w:rsidRDefault="006C15BC" w:rsidP="007B339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269B5AB3" w14:textId="518D8AAB" w:rsidR="006C15BC" w:rsidRPr="00CF1517" w:rsidRDefault="00A9622E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30F34B2A" w14:textId="77777777" w:rsidR="006C15BC" w:rsidRPr="00CF1517" w:rsidRDefault="006C15BC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975557" w14:textId="1336C487" w:rsidR="006C15BC" w:rsidRPr="00CF1517" w:rsidRDefault="00A9622E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48B19E3B" w14:textId="77777777" w:rsidR="006C15BC" w:rsidRPr="00CF1517" w:rsidRDefault="006C15BC" w:rsidP="007B339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C526A1" w14:textId="69796D8D" w:rsidR="006C15BC" w:rsidRPr="00CF1517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67C8DA" w14:textId="77777777" w:rsidR="006C15BC" w:rsidRPr="00CF1517" w:rsidRDefault="006C15BC" w:rsidP="007B339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912F48" w14:textId="30F939D5" w:rsidR="006C15BC" w:rsidRPr="00CF1517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ECFC00F" w14:textId="77777777" w:rsidR="006C15BC" w:rsidRPr="00CF1517" w:rsidRDefault="006C15BC" w:rsidP="007B339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6307F6A9" w14:textId="7376051F" w:rsidR="006C15BC" w:rsidRPr="00CF1517" w:rsidRDefault="00A9622E" w:rsidP="007B339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6C15BC" w:rsidRPr="00CF1517" w14:paraId="60BA4D94" w14:textId="77777777" w:rsidTr="001E761A">
        <w:trPr>
          <w:trHeight w:val="327"/>
        </w:trPr>
        <w:tc>
          <w:tcPr>
            <w:tcW w:w="2969" w:type="dxa"/>
          </w:tcPr>
          <w:p w14:paraId="0E61BB34" w14:textId="186F7905" w:rsidR="006C15BC" w:rsidRPr="00CF1517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6576892" w14:textId="47005E7C" w:rsidR="006C15BC" w:rsidRPr="00360B44" w:rsidRDefault="00FB15B8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</w:tcPr>
          <w:p w14:paraId="72538918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BF58AE" w14:textId="6CA1B8AD" w:rsidR="006C15BC" w:rsidRDefault="00FB15B8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</w:tcPr>
          <w:p w14:paraId="0CB9C18A" w14:textId="77777777" w:rsidR="006C15BC" w:rsidRPr="00CF1517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2B5CBF" w14:textId="726CB15B" w:rsidR="006C15BC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91C468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828AC64" w14:textId="642C6396" w:rsidR="006C15BC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B6A2D4D" w14:textId="77777777" w:rsidR="006C15BC" w:rsidRPr="00CF1517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6358CCEB" w14:textId="6B005AA1" w:rsidR="006C15BC" w:rsidRDefault="00FB15B8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6C15BC" w:rsidRPr="00CF1517" w14:paraId="6FA86C91" w14:textId="77777777" w:rsidTr="001E761A">
        <w:trPr>
          <w:trHeight w:val="327"/>
        </w:trPr>
        <w:tc>
          <w:tcPr>
            <w:tcW w:w="2969" w:type="dxa"/>
            <w:hideMark/>
          </w:tcPr>
          <w:p w14:paraId="4E71EF1D" w14:textId="77777777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3EF1989" w14:textId="07248809" w:rsidR="006C15BC" w:rsidRPr="00EA758D" w:rsidRDefault="00A9622E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5,108</w:t>
            </w:r>
          </w:p>
        </w:tc>
        <w:tc>
          <w:tcPr>
            <w:tcW w:w="270" w:type="dxa"/>
          </w:tcPr>
          <w:p w14:paraId="06B342C3" w14:textId="77777777" w:rsidR="006C15BC" w:rsidRPr="00EA758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14E9D7" w14:textId="6C9269A9" w:rsidR="006C15BC" w:rsidRPr="00EA758D" w:rsidRDefault="00A9622E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4,4</w:t>
            </w:r>
            <w:r w:rsidR="00EA758D" w:rsidRPr="00EA758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0B5B9D06" w14:textId="77777777" w:rsidR="006C15BC" w:rsidRPr="00EA758D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36782B" w14:textId="4081B7EF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A758D" w:rsidRPr="00EA758D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5EACF298" w14:textId="77777777" w:rsidR="006C15BC" w:rsidRPr="00EA758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E39D6B" w14:textId="15F56F13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561AD06F" w14:textId="77777777" w:rsidR="006C15BC" w:rsidRPr="00EA758D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5DBB25DD" w14:textId="72A751DB" w:rsidR="006C15BC" w:rsidRPr="00EA758D" w:rsidRDefault="00A9622E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5,1</w:t>
            </w:r>
            <w:r w:rsidR="00EA758D" w:rsidRPr="00EA758D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6C15BC" w:rsidRPr="00CF1517" w14:paraId="466560EB" w14:textId="77777777" w:rsidTr="001E761A">
        <w:trPr>
          <w:trHeight w:val="327"/>
        </w:trPr>
        <w:tc>
          <w:tcPr>
            <w:tcW w:w="2969" w:type="dxa"/>
          </w:tcPr>
          <w:p w14:paraId="2EBBE2EA" w14:textId="3A43F7A8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080" w:type="dxa"/>
          </w:tcPr>
          <w:p w14:paraId="78FD0990" w14:textId="21E91DAF" w:rsidR="006C15BC" w:rsidRPr="00EA758D" w:rsidRDefault="00A9622E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  <w:tc>
          <w:tcPr>
            <w:tcW w:w="270" w:type="dxa"/>
          </w:tcPr>
          <w:p w14:paraId="1E64E25C" w14:textId="77777777" w:rsidR="006C15BC" w:rsidRPr="00EA758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C9F71" w14:textId="19D564B9" w:rsidR="006C15BC" w:rsidRPr="00EA758D" w:rsidRDefault="00A9622E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  <w:tc>
          <w:tcPr>
            <w:tcW w:w="270" w:type="dxa"/>
          </w:tcPr>
          <w:p w14:paraId="598D787B" w14:textId="77777777" w:rsidR="006C15BC" w:rsidRPr="00EA758D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F1F289" w14:textId="405CD192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F25B45" w14:textId="77777777" w:rsidR="006C15BC" w:rsidRPr="00EA758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A43650" w14:textId="03B2EFDE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3C48982" w14:textId="77777777" w:rsidR="006C15BC" w:rsidRPr="00EA758D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65DC102C" w14:textId="692B19B6" w:rsidR="006C15BC" w:rsidRPr="00EA758D" w:rsidRDefault="00A9622E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</w:tr>
      <w:tr w:rsidR="006C15BC" w:rsidRPr="00CF1517" w14:paraId="7B76E97A" w14:textId="77777777" w:rsidTr="001E761A">
        <w:trPr>
          <w:trHeight w:val="327"/>
        </w:trPr>
        <w:tc>
          <w:tcPr>
            <w:tcW w:w="2969" w:type="dxa"/>
            <w:hideMark/>
          </w:tcPr>
          <w:p w14:paraId="2B59FC59" w14:textId="77777777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632BDF8" w14:textId="765FE284" w:rsidR="006C15BC" w:rsidRPr="00EA758D" w:rsidRDefault="00A9622E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70" w:type="dxa"/>
          </w:tcPr>
          <w:p w14:paraId="53AEB28D" w14:textId="77777777" w:rsidR="006C15BC" w:rsidRPr="00EA758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04B4CB" w14:textId="267CB917" w:rsidR="006C15BC" w:rsidRPr="00EA758D" w:rsidRDefault="00A9622E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147C5" w:rsidRPr="00EA758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F98CD53" w14:textId="77777777" w:rsidR="006C15BC" w:rsidRPr="00EA758D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7C0C20" w14:textId="624FA002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147C5" w:rsidRPr="00EA758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DE9D110" w14:textId="77777777" w:rsidR="006C15BC" w:rsidRPr="00EA758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061772" w14:textId="02A8C176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2ABE58F1" w14:textId="77777777" w:rsidR="006C15BC" w:rsidRPr="00EA758D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6366D7EF" w14:textId="3257B0EC" w:rsidR="006C15BC" w:rsidRPr="00EA758D" w:rsidRDefault="00A9622E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47C5" w:rsidRPr="00EA758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6C15BC" w:rsidRPr="00CF1517" w14:paraId="3D33FF59" w14:textId="77777777" w:rsidTr="001E761A">
        <w:trPr>
          <w:trHeight w:val="337"/>
        </w:trPr>
        <w:tc>
          <w:tcPr>
            <w:tcW w:w="2969" w:type="dxa"/>
            <w:hideMark/>
          </w:tcPr>
          <w:p w14:paraId="1BE7DE9D" w14:textId="77777777" w:rsidR="006C15BC" w:rsidRPr="00EA758D" w:rsidRDefault="006C15BC" w:rsidP="00EA77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3F917" w14:textId="277CBA49" w:rsidR="006C15BC" w:rsidRPr="00EA758D" w:rsidRDefault="00A9622E" w:rsidP="00EA771C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4,569</w:t>
            </w:r>
          </w:p>
        </w:tc>
        <w:tc>
          <w:tcPr>
            <w:tcW w:w="270" w:type="dxa"/>
          </w:tcPr>
          <w:p w14:paraId="1587A8D9" w14:textId="77777777" w:rsidR="006C15BC" w:rsidRPr="00EA758D" w:rsidRDefault="006C15BC" w:rsidP="00EA771C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6536DF" w14:textId="0EE5B3D6" w:rsidR="006C15BC" w:rsidRPr="00EA758D" w:rsidRDefault="00EA758D" w:rsidP="001E761A">
            <w:pPr>
              <w:tabs>
                <w:tab w:val="clear" w:pos="680"/>
                <w:tab w:val="decimal" w:pos="706"/>
                <w:tab w:val="left" w:pos="76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</w:tcPr>
          <w:p w14:paraId="15F6B8AB" w14:textId="77777777" w:rsidR="006C15BC" w:rsidRPr="00EA758D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1397B4" w14:textId="1DE91756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EA758D" w:rsidRPr="00EA758D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236" w:type="dxa"/>
          </w:tcPr>
          <w:p w14:paraId="08AF93EF" w14:textId="77777777" w:rsidR="006C15BC" w:rsidRPr="00EA758D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2CAEC7F" w14:textId="1F128CFB" w:rsidR="006C15BC" w:rsidRPr="00EA758D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DDFB893" w14:textId="77777777" w:rsidR="006C15BC" w:rsidRPr="00EA758D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</w:tcPr>
          <w:p w14:paraId="1AB8C396" w14:textId="409626C3" w:rsidR="006C15BC" w:rsidRPr="00EA758D" w:rsidRDefault="00A9622E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58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EA758D" w:rsidRPr="00EA758D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6C15BC" w:rsidRPr="00CF1517" w14:paraId="470BDB2C" w14:textId="77777777" w:rsidTr="001E761A">
        <w:trPr>
          <w:trHeight w:val="327"/>
        </w:trPr>
        <w:tc>
          <w:tcPr>
            <w:tcW w:w="2969" w:type="dxa"/>
          </w:tcPr>
          <w:p w14:paraId="0ED7D978" w14:textId="14B78564" w:rsidR="006C15BC" w:rsidRPr="002A46C7" w:rsidRDefault="002A46C7" w:rsidP="00EA771C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46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BE85CC" w14:textId="39FFCDD2" w:rsidR="006C15BC" w:rsidRPr="00CF1517" w:rsidRDefault="00A9622E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12,</w:t>
            </w:r>
            <w:r w:rsidR="00EA758D">
              <w:rPr>
                <w:rFonts w:asciiTheme="majorBidi" w:hAnsiTheme="majorBidi" w:cstheme="majorBidi"/>
                <w:b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6D1F953C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D0C7D" w14:textId="532DD93D" w:rsidR="006C15BC" w:rsidRPr="00CF1517" w:rsidRDefault="00A9622E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7,</w:t>
            </w:r>
            <w:r w:rsidR="00EA758D">
              <w:rPr>
                <w:rFonts w:asciiTheme="majorBidi" w:hAnsiTheme="majorBidi" w:cstheme="majorBidi"/>
                <w:b/>
                <w:sz w:val="28"/>
                <w:szCs w:val="28"/>
              </w:rPr>
              <w:t>501</w:t>
            </w:r>
          </w:p>
        </w:tc>
        <w:tc>
          <w:tcPr>
            <w:tcW w:w="270" w:type="dxa"/>
          </w:tcPr>
          <w:p w14:paraId="5CC5149D" w14:textId="77777777" w:rsidR="006C15BC" w:rsidRPr="00CF1517" w:rsidRDefault="006C15BC" w:rsidP="00EA771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3B72" w14:textId="2E10B80C" w:rsidR="006C15BC" w:rsidRPr="00CF1517" w:rsidRDefault="00A9622E" w:rsidP="001E761A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5,</w:t>
            </w:r>
            <w:r w:rsidR="00EA758D">
              <w:rPr>
                <w:rFonts w:asciiTheme="majorBidi" w:hAnsiTheme="majorBidi" w:cstheme="majorBidi"/>
                <w:b/>
                <w:sz w:val="28"/>
                <w:szCs w:val="28"/>
              </w:rPr>
              <w:t>642</w:t>
            </w:r>
          </w:p>
        </w:tc>
        <w:tc>
          <w:tcPr>
            <w:tcW w:w="236" w:type="dxa"/>
          </w:tcPr>
          <w:p w14:paraId="1E076A52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68077" w14:textId="25B74D1C" w:rsidR="006C15BC" w:rsidRPr="00CF1517" w:rsidRDefault="00A9622E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BFB234E" w14:textId="77777777" w:rsidR="006C15BC" w:rsidRPr="00CF1517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4B83" w14:textId="22B4FCBE" w:rsidR="006C15BC" w:rsidRPr="00CF1517" w:rsidRDefault="00A9622E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  <w:r w:rsidR="00EA758D">
              <w:rPr>
                <w:rFonts w:asciiTheme="majorBidi" w:hAnsiTheme="majorBidi" w:cstheme="majorBidi"/>
                <w:b/>
                <w:sz w:val="28"/>
                <w:szCs w:val="28"/>
              </w:rPr>
              <w:t>3,143</w:t>
            </w:r>
          </w:p>
        </w:tc>
      </w:tr>
      <w:tr w:rsidR="006C15BC" w:rsidRPr="00CF1517" w14:paraId="4792700B" w14:textId="77777777" w:rsidTr="001E761A">
        <w:trPr>
          <w:trHeight w:val="41"/>
        </w:trPr>
        <w:tc>
          <w:tcPr>
            <w:tcW w:w="2969" w:type="dxa"/>
          </w:tcPr>
          <w:p w14:paraId="2CE4071E" w14:textId="77777777" w:rsidR="006C15BC" w:rsidRPr="00CF1517" w:rsidRDefault="006C15BC" w:rsidP="00EA771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F1E576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CB85B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E3968C0" w14:textId="77777777" w:rsidR="006C15BC" w:rsidRPr="00CF1517" w:rsidRDefault="006C15BC" w:rsidP="001E761A">
            <w:pPr>
              <w:tabs>
                <w:tab w:val="decimal" w:pos="70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48AF4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28D36305" w14:textId="77777777" w:rsidR="006C15BC" w:rsidRPr="00CF1517" w:rsidRDefault="006C15BC" w:rsidP="001E761A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A723C" w14:textId="77777777" w:rsidR="006C15BC" w:rsidRPr="00CF1517" w:rsidRDefault="006C15BC" w:rsidP="00EA771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6A4D4335" w14:textId="77777777" w:rsidR="006C15BC" w:rsidRPr="00CF1517" w:rsidRDefault="006C15BC" w:rsidP="001E761A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3118392C" w14:textId="77777777" w:rsidR="006C15BC" w:rsidRPr="00CF1517" w:rsidRDefault="006C15BC" w:rsidP="00EA771C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9561C90" w14:textId="77777777" w:rsidR="006C15BC" w:rsidRPr="00CF1517" w:rsidRDefault="006C15BC" w:rsidP="00EA771C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C15BC" w:rsidRPr="00CF1517" w14:paraId="54444197" w14:textId="77777777" w:rsidTr="001E761A">
        <w:trPr>
          <w:trHeight w:val="346"/>
        </w:trPr>
        <w:tc>
          <w:tcPr>
            <w:tcW w:w="2969" w:type="dxa"/>
            <w:hideMark/>
          </w:tcPr>
          <w:p w14:paraId="59002490" w14:textId="77777777" w:rsidR="006C15BC" w:rsidRPr="00CF1517" w:rsidRDefault="006C15BC" w:rsidP="00EA771C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5877F73" w14:textId="77777777" w:rsidR="006C15BC" w:rsidRPr="00CF1517" w:rsidRDefault="006C15BC" w:rsidP="00EA771C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1687E" w14:textId="77777777" w:rsidR="006C15BC" w:rsidRPr="00CF1517" w:rsidRDefault="006C15BC" w:rsidP="00EA771C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2A496" w14:textId="77777777" w:rsidR="006C15BC" w:rsidRPr="00CF1517" w:rsidRDefault="006C15BC" w:rsidP="001E761A">
            <w:pPr>
              <w:tabs>
                <w:tab w:val="decimal" w:pos="706"/>
              </w:tabs>
              <w:ind w:right="162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F0B6CE" w14:textId="77777777" w:rsidR="006C15BC" w:rsidRPr="00CF1517" w:rsidRDefault="006C15BC" w:rsidP="00EA771C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68173C" w14:textId="77777777" w:rsidR="006C15BC" w:rsidRPr="00CF1517" w:rsidRDefault="006C15BC" w:rsidP="001E761A">
            <w:pPr>
              <w:tabs>
                <w:tab w:val="decimal" w:pos="706"/>
              </w:tabs>
              <w:ind w:right="16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01830" w14:textId="77777777" w:rsidR="006C15BC" w:rsidRPr="00CF1517" w:rsidRDefault="006C15BC" w:rsidP="00EA771C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BCB68A" w14:textId="77777777" w:rsidR="006C15BC" w:rsidRPr="00CF1517" w:rsidRDefault="006C15BC" w:rsidP="001E761A">
            <w:pPr>
              <w:tabs>
                <w:tab w:val="decimal" w:pos="706"/>
              </w:tabs>
              <w:ind w:right="16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75B3A272" w14:textId="77777777" w:rsidR="006C15BC" w:rsidRPr="00CF1517" w:rsidRDefault="006C15BC" w:rsidP="00EA771C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076BF936" w14:textId="77777777" w:rsidR="006C15BC" w:rsidRPr="00CF1517" w:rsidRDefault="006C15BC" w:rsidP="00EA771C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6C15BC" w:rsidRPr="00CF1517" w14:paraId="269B759B" w14:textId="77777777" w:rsidTr="001E761A">
        <w:trPr>
          <w:trHeight w:val="655"/>
        </w:trPr>
        <w:tc>
          <w:tcPr>
            <w:tcW w:w="2969" w:type="dxa"/>
            <w:hideMark/>
          </w:tcPr>
          <w:p w14:paraId="189D53E5" w14:textId="5CB13B64" w:rsidR="00975610" w:rsidRPr="00CF1517" w:rsidRDefault="00AB7DDB" w:rsidP="0097561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599527CE" w14:textId="0A05B261" w:rsidR="006C15BC" w:rsidRPr="00CF1517" w:rsidRDefault="006C15BC" w:rsidP="00AB7DD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4DD88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538021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671DAC" w14:textId="77777777" w:rsidR="006C15BC" w:rsidRPr="00CF1517" w:rsidRDefault="006C15BC" w:rsidP="001E761A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EA255B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1643E8" w14:textId="77777777" w:rsidR="006C15BC" w:rsidRPr="00CF1517" w:rsidRDefault="006C15BC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80827" w14:textId="77777777" w:rsidR="006C15BC" w:rsidRPr="00CF1517" w:rsidRDefault="006C15BC" w:rsidP="00EA771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E9D9715" w14:textId="77777777" w:rsidR="006C15BC" w:rsidRPr="00CF1517" w:rsidRDefault="006C15BC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2EB9F572" w14:textId="77777777" w:rsidR="006C15BC" w:rsidRPr="00CF1517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</w:tcPr>
          <w:p w14:paraId="2F09D0C9" w14:textId="77777777" w:rsidR="006C15BC" w:rsidRPr="00CF1517" w:rsidRDefault="006C15BC" w:rsidP="00EA771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341" w:rsidRPr="00CF1517" w14:paraId="4A6220E5" w14:textId="7E51AE50" w:rsidTr="001E761A">
        <w:trPr>
          <w:trHeight w:val="337"/>
        </w:trPr>
        <w:tc>
          <w:tcPr>
            <w:tcW w:w="2969" w:type="dxa"/>
          </w:tcPr>
          <w:p w14:paraId="57F527AE" w14:textId="1A8B730E" w:rsidR="00D52341" w:rsidRPr="00CF1517" w:rsidRDefault="00D52341" w:rsidP="00D523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00315F" w14:textId="72C9985B" w:rsidR="00D52341" w:rsidRPr="00A9622E" w:rsidRDefault="00D52341" w:rsidP="00D52341">
            <w:pPr>
              <w:tabs>
                <w:tab w:val="clear" w:pos="680"/>
                <w:tab w:val="clear" w:pos="907"/>
                <w:tab w:val="left" w:pos="610"/>
                <w:tab w:val="left" w:pos="7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697310AE" w14:textId="77777777" w:rsidR="00D52341" w:rsidRPr="00A9622E" w:rsidRDefault="00D52341" w:rsidP="00D52341">
            <w:pPr>
              <w:tabs>
                <w:tab w:val="clear" w:pos="680"/>
                <w:tab w:val="left" w:pos="610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53D71F" w14:textId="22D73757" w:rsidR="00D52341" w:rsidRDefault="00D52341" w:rsidP="001E761A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7170C063" w14:textId="77777777" w:rsidR="00D52341" w:rsidRPr="00A9622E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D91872F" w14:textId="42153217" w:rsidR="00D52341" w:rsidRDefault="00D52341" w:rsidP="001E761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320"/>
                <w:tab w:val="left" w:pos="410"/>
                <w:tab w:val="left" w:pos="500"/>
                <w:tab w:val="left" w:pos="614"/>
                <w:tab w:val="left" w:pos="704"/>
                <w:tab w:val="left" w:pos="794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FBDB3C" w14:textId="77777777" w:rsidR="00D52341" w:rsidRPr="00A9622E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33165960" w14:textId="422F6A22" w:rsidR="00D52341" w:rsidRDefault="00D52341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7B6F83C6" w14:textId="77777777" w:rsidR="00D52341" w:rsidRPr="00A9622E" w:rsidRDefault="00D52341" w:rsidP="00D5234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1F4336" w14:textId="57257B89" w:rsidR="00D52341" w:rsidRDefault="00D52341" w:rsidP="00D52341">
            <w:pPr>
              <w:tabs>
                <w:tab w:val="decimal" w:pos="7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D52341" w:rsidRPr="00CF1517" w14:paraId="3B00C9C5" w14:textId="77777777" w:rsidTr="001E761A">
        <w:trPr>
          <w:trHeight w:val="327"/>
        </w:trPr>
        <w:tc>
          <w:tcPr>
            <w:tcW w:w="2969" w:type="dxa"/>
          </w:tcPr>
          <w:p w14:paraId="173C87DD" w14:textId="77777777" w:rsidR="00D52341" w:rsidRPr="00CF1517" w:rsidRDefault="00D52341" w:rsidP="00D5234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4ECF3" w14:textId="6B284E72" w:rsidR="00D52341" w:rsidRPr="00CF1517" w:rsidRDefault="00D52341" w:rsidP="00D52341">
            <w:pPr>
              <w:tabs>
                <w:tab w:val="clear" w:pos="454"/>
                <w:tab w:val="clear" w:pos="680"/>
                <w:tab w:val="clear" w:pos="907"/>
                <w:tab w:val="left" w:pos="474"/>
                <w:tab w:val="decimal" w:pos="654"/>
                <w:tab w:val="left" w:pos="70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3</w:t>
            </w:r>
            <w:r w:rsidR="008D74A9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270" w:type="dxa"/>
          </w:tcPr>
          <w:p w14:paraId="7172DA93" w14:textId="77777777" w:rsidR="00D52341" w:rsidRPr="00CF1517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8315C" w14:textId="3572CC17" w:rsidR="00D52341" w:rsidRPr="00A9622E" w:rsidRDefault="00D52341" w:rsidP="001E761A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3</w:t>
            </w:r>
            <w:r w:rsidR="008D74A9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270" w:type="dxa"/>
          </w:tcPr>
          <w:p w14:paraId="2CCA8F48" w14:textId="77777777" w:rsidR="00D52341" w:rsidRPr="00CF1517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78ED" w14:textId="70386850" w:rsidR="00D52341" w:rsidRPr="00CF1517" w:rsidRDefault="00D52341" w:rsidP="001E761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320"/>
                <w:tab w:val="left" w:pos="410"/>
                <w:tab w:val="left" w:pos="500"/>
                <w:tab w:val="left" w:pos="614"/>
                <w:tab w:val="left" w:pos="704"/>
                <w:tab w:val="left" w:pos="794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0D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C41508" w14:textId="77777777" w:rsidR="00D52341" w:rsidRPr="00CF1517" w:rsidRDefault="00D52341" w:rsidP="00D5234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7B430" w14:textId="3F06B694" w:rsidR="00D52341" w:rsidRPr="00CF1517" w:rsidRDefault="00D52341" w:rsidP="001E761A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0D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787EF0" w14:textId="77777777" w:rsidR="00D52341" w:rsidRPr="00CF1517" w:rsidRDefault="00D52341" w:rsidP="00D5234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A8D70" w14:textId="0DAD9478" w:rsidR="00D52341" w:rsidRPr="00CF1517" w:rsidRDefault="00D52341" w:rsidP="00D52341">
            <w:pPr>
              <w:tabs>
                <w:tab w:val="decimal" w:pos="7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3</w:t>
            </w:r>
            <w:r w:rsidR="008D74A9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2</w:t>
            </w:r>
          </w:p>
        </w:tc>
      </w:tr>
    </w:tbl>
    <w:p w14:paraId="003826A4" w14:textId="3E312783" w:rsidR="002C0C35" w:rsidRDefault="002C0C35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EC5A66D" w14:textId="7F8E9BA1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CF56F65" w14:textId="0EBF2B91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6F72427" w14:textId="6232DB23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40DA7ED" w14:textId="2AF0239D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9302D1" w14:textId="77E00262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7C87078" w14:textId="0F8FAA00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57985E3" w14:textId="72121EAB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C2F71B8" w14:textId="784C29F2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CF23170" w14:textId="125F475E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6C41A508" w14:textId="77777777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0E998B1D" w14:textId="6E1B32FC" w:rsidR="002A46C7" w:rsidRDefault="002A46C7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47FE9B4" w14:textId="77777777" w:rsidR="00BF1A19" w:rsidRDefault="00BF1A19" w:rsidP="002C0C35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18"/>
        <w:gridCol w:w="270"/>
        <w:gridCol w:w="990"/>
        <w:gridCol w:w="270"/>
        <w:gridCol w:w="1170"/>
        <w:gridCol w:w="270"/>
        <w:gridCol w:w="1170"/>
        <w:gridCol w:w="270"/>
        <w:gridCol w:w="1260"/>
      </w:tblGrid>
      <w:tr w:rsidR="00B47F05" w:rsidRPr="00CF1517" w14:paraId="524AA7B3" w14:textId="77777777" w:rsidTr="007822DE">
        <w:trPr>
          <w:trHeight w:hRule="exact" w:val="374"/>
        </w:trPr>
        <w:tc>
          <w:tcPr>
            <w:tcW w:w="2952" w:type="dxa"/>
          </w:tcPr>
          <w:p w14:paraId="4388EC66" w14:textId="77777777" w:rsidR="00B47F05" w:rsidRPr="00CF1517" w:rsidRDefault="00B47F0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88" w:type="dxa"/>
            <w:gridSpan w:val="9"/>
          </w:tcPr>
          <w:p w14:paraId="76E1DF91" w14:textId="68B73F5C" w:rsidR="00B47F05" w:rsidRPr="00CF1517" w:rsidRDefault="00B47F0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F05" w:rsidRPr="00CF1517" w14:paraId="007766DF" w14:textId="77777777" w:rsidTr="007822DE">
        <w:trPr>
          <w:trHeight w:hRule="exact" w:val="374"/>
        </w:trPr>
        <w:tc>
          <w:tcPr>
            <w:tcW w:w="2952" w:type="dxa"/>
          </w:tcPr>
          <w:p w14:paraId="151058C5" w14:textId="77777777" w:rsidR="00B47F05" w:rsidRPr="00CF1517" w:rsidRDefault="00B47F0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88" w:type="dxa"/>
            <w:gridSpan w:val="9"/>
          </w:tcPr>
          <w:p w14:paraId="2F2A2FC5" w14:textId="1CF28054" w:rsidR="00B47F05" w:rsidRPr="00CF1517" w:rsidRDefault="008D74A9" w:rsidP="00AB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167F4" w:rsidRPr="00CF1517" w14:paraId="164A038F" w14:textId="77777777" w:rsidTr="007822DE">
        <w:trPr>
          <w:trHeight w:hRule="exact" w:val="403"/>
        </w:trPr>
        <w:tc>
          <w:tcPr>
            <w:tcW w:w="2952" w:type="dxa"/>
          </w:tcPr>
          <w:p w14:paraId="7FB2255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050755E" w14:textId="6A66628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1845FF05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551039" w14:textId="74DEC25C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ภายใน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65C5FC9E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7915EF" w14:textId="63EA420A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B4B582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294FC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A4AE8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388B6F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7F4" w:rsidRPr="00CF1517" w14:paraId="1158D1FC" w14:textId="77777777" w:rsidTr="007822DE">
        <w:trPr>
          <w:trHeight w:hRule="exact" w:val="403"/>
        </w:trPr>
        <w:tc>
          <w:tcPr>
            <w:tcW w:w="2952" w:type="dxa"/>
          </w:tcPr>
          <w:p w14:paraId="30773D72" w14:textId="35A218D0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B0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E967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</w:tcPr>
          <w:p w14:paraId="697D169A" w14:textId="37A592ED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6EC5EB9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ECE2A4" w14:textId="0568933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6195987B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7A084" w14:textId="30BA544D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แต่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ไม่เกิน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6A5CF22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080365" w14:textId="1109BCBA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60B4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387734CD" w14:textId="77777777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160BB" w14:textId="55870494" w:rsidR="000167F4" w:rsidRPr="00CF1517" w:rsidRDefault="000167F4" w:rsidP="000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822DE" w:rsidRPr="00CF1517" w14:paraId="710069B9" w14:textId="77777777" w:rsidTr="006B0D32">
        <w:trPr>
          <w:trHeight w:hRule="exact" w:val="374"/>
        </w:trPr>
        <w:tc>
          <w:tcPr>
            <w:tcW w:w="2952" w:type="dxa"/>
          </w:tcPr>
          <w:p w14:paraId="177C612E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19A8D0C5" w14:textId="71E9220C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260E4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355DF803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46C7" w:rsidRPr="00CF1517" w14:paraId="68FF6794" w14:textId="77777777" w:rsidTr="007822DE">
        <w:trPr>
          <w:trHeight w:hRule="exact" w:val="374"/>
        </w:trPr>
        <w:tc>
          <w:tcPr>
            <w:tcW w:w="2952" w:type="dxa"/>
          </w:tcPr>
          <w:p w14:paraId="6A7067E4" w14:textId="269EBB9B" w:rsidR="002A46C7" w:rsidRPr="00CF1517" w:rsidRDefault="002A46C7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86D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360B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18" w:type="dxa"/>
          </w:tcPr>
          <w:p w14:paraId="754E8F5C" w14:textId="77777777" w:rsidR="002A46C7" w:rsidRPr="00CF1517" w:rsidRDefault="002A46C7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AC4A6A" w14:textId="77777777" w:rsidR="002A46C7" w:rsidRPr="00CF1517" w:rsidRDefault="002A46C7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AFA7DD" w14:textId="77777777" w:rsidR="002A46C7" w:rsidRPr="00CF1517" w:rsidRDefault="002A46C7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EAE16" w14:textId="1EA2BFFF" w:rsidR="002A46C7" w:rsidRPr="00CF1517" w:rsidRDefault="002A46C7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40" w:type="dxa"/>
            <w:gridSpan w:val="5"/>
          </w:tcPr>
          <w:p w14:paraId="36C970F6" w14:textId="77777777" w:rsidR="002A46C7" w:rsidRPr="00CF1517" w:rsidRDefault="002A46C7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7822DE" w:rsidRPr="00CF1517" w14:paraId="11CEDA6D" w14:textId="77777777" w:rsidTr="007822DE">
        <w:trPr>
          <w:trHeight w:hRule="exact" w:val="403"/>
        </w:trPr>
        <w:tc>
          <w:tcPr>
            <w:tcW w:w="2952" w:type="dxa"/>
          </w:tcPr>
          <w:p w14:paraId="1C9F1A23" w14:textId="7A348C6B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18" w:type="dxa"/>
          </w:tcPr>
          <w:p w14:paraId="1EBA7580" w14:textId="77777777" w:rsidR="007822DE" w:rsidRPr="002A46C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5DF51DDE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87A518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6D765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227F0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101311C2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9D04B6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A8DAA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A97A8A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7822DE" w:rsidRPr="00CF1517" w14:paraId="7141A73D" w14:textId="77777777" w:rsidTr="007822DE">
        <w:trPr>
          <w:trHeight w:hRule="exact" w:val="403"/>
        </w:trPr>
        <w:tc>
          <w:tcPr>
            <w:tcW w:w="2952" w:type="dxa"/>
          </w:tcPr>
          <w:p w14:paraId="479E365A" w14:textId="1CC956D9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18" w:type="dxa"/>
          </w:tcPr>
          <w:p w14:paraId="1B9801B9" w14:textId="0B3743DB" w:rsidR="007822DE" w:rsidRPr="00160D53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160D53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133</w:t>
            </w:r>
          </w:p>
        </w:tc>
        <w:tc>
          <w:tcPr>
            <w:tcW w:w="270" w:type="dxa"/>
          </w:tcPr>
          <w:p w14:paraId="5C741A84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2A228D" w14:textId="70274CE8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54922DF6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FA227E" w14:textId="2FEEC400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9F35F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A54D0" w14:textId="2A543E70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24661C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6E2300" w14:textId="043F5F41" w:rsidR="007822DE" w:rsidRPr="00CF1517" w:rsidRDefault="007822DE" w:rsidP="0016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</w:tr>
      <w:tr w:rsidR="007822DE" w:rsidRPr="00CF1517" w14:paraId="3526B390" w14:textId="77777777" w:rsidTr="007822DE">
        <w:trPr>
          <w:trHeight w:hRule="exact" w:val="403"/>
        </w:trPr>
        <w:tc>
          <w:tcPr>
            <w:tcW w:w="2952" w:type="dxa"/>
          </w:tcPr>
          <w:p w14:paraId="7EB9D31B" w14:textId="18ECEBEF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18" w:type="dxa"/>
            <w:shd w:val="clear" w:color="auto" w:fill="auto"/>
          </w:tcPr>
          <w:p w14:paraId="39E4AE11" w14:textId="79813A67" w:rsidR="007822DE" w:rsidRPr="00160D53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361</w:t>
            </w:r>
          </w:p>
        </w:tc>
        <w:tc>
          <w:tcPr>
            <w:tcW w:w="270" w:type="dxa"/>
          </w:tcPr>
          <w:p w14:paraId="341F72CC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83CE62" w14:textId="6253DA9C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6791CF2A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C572FF" w14:textId="75E1FC01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97A54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36AC41" w14:textId="7CEC193D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7AF4E2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114F93" w14:textId="1A36D938" w:rsidR="007822DE" w:rsidRPr="00CF1517" w:rsidRDefault="007822DE" w:rsidP="0016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361</w:t>
            </w:r>
          </w:p>
        </w:tc>
      </w:tr>
      <w:tr w:rsidR="007822DE" w:rsidRPr="00CF1517" w14:paraId="1F2EAB23" w14:textId="77777777" w:rsidTr="007822DE">
        <w:trPr>
          <w:trHeight w:hRule="exact" w:val="403"/>
        </w:trPr>
        <w:tc>
          <w:tcPr>
            <w:tcW w:w="2952" w:type="dxa"/>
          </w:tcPr>
          <w:p w14:paraId="28C36A24" w14:textId="0354AA4D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C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18" w:type="dxa"/>
          </w:tcPr>
          <w:p w14:paraId="6BCB9DD9" w14:textId="1A9CF74C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A26CB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2,740</w:t>
            </w:r>
          </w:p>
        </w:tc>
        <w:tc>
          <w:tcPr>
            <w:tcW w:w="270" w:type="dxa"/>
          </w:tcPr>
          <w:p w14:paraId="0CD128B7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139CDE" w14:textId="15A50FBA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2,1</w:t>
            </w:r>
            <w:r w:rsidR="00A26CBD" w:rsidRPr="00A26CBD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1E13B91D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15683" w14:textId="624CE36B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26CBD" w:rsidRPr="00A26CBD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2F50DCA6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D85ED" w14:textId="08912F1A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7A2BA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A73F0" w14:textId="48EFD889" w:rsidR="007822DE" w:rsidRPr="00A26CBD" w:rsidRDefault="007822DE" w:rsidP="0016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A26CBD" w:rsidRPr="00A26CBD"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</w:tr>
      <w:tr w:rsidR="007822DE" w:rsidRPr="00CF1517" w14:paraId="0C90A145" w14:textId="77777777" w:rsidTr="007822DE">
        <w:trPr>
          <w:trHeight w:hRule="exact" w:val="403"/>
        </w:trPr>
        <w:tc>
          <w:tcPr>
            <w:tcW w:w="2952" w:type="dxa"/>
          </w:tcPr>
          <w:p w14:paraId="5C68153C" w14:textId="7DED935E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CBD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918" w:type="dxa"/>
          </w:tcPr>
          <w:p w14:paraId="20038F7E" w14:textId="3EA84509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A26CB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226</w:t>
            </w:r>
          </w:p>
        </w:tc>
        <w:tc>
          <w:tcPr>
            <w:tcW w:w="270" w:type="dxa"/>
          </w:tcPr>
          <w:p w14:paraId="4759156B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978D60" w14:textId="4020695F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270" w:type="dxa"/>
          </w:tcPr>
          <w:p w14:paraId="2CC27CA1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33F851" w14:textId="74D9BDC1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A0E5F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962F46" w14:textId="44C8A853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A06552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BF346" w14:textId="57A9611F" w:rsidR="007822DE" w:rsidRPr="00A26CBD" w:rsidRDefault="007822DE" w:rsidP="0016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</w:tr>
      <w:tr w:rsidR="007822DE" w:rsidRPr="00CF1517" w14:paraId="0DE826B9" w14:textId="77777777" w:rsidTr="007822DE">
        <w:trPr>
          <w:trHeight w:hRule="exact" w:val="403"/>
        </w:trPr>
        <w:tc>
          <w:tcPr>
            <w:tcW w:w="2952" w:type="dxa"/>
          </w:tcPr>
          <w:p w14:paraId="23878991" w14:textId="68EBF28B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CB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</w:tcPr>
          <w:p w14:paraId="21B54DAE" w14:textId="13C62231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A26CB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388</w:t>
            </w:r>
          </w:p>
        </w:tc>
        <w:tc>
          <w:tcPr>
            <w:tcW w:w="270" w:type="dxa"/>
          </w:tcPr>
          <w:p w14:paraId="044DB0AC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7F6850" w14:textId="3677447E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193</w:t>
            </w:r>
          </w:p>
        </w:tc>
        <w:tc>
          <w:tcPr>
            <w:tcW w:w="270" w:type="dxa"/>
          </w:tcPr>
          <w:p w14:paraId="1B599B25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A19350" w14:textId="2D4A237C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  <w:tc>
          <w:tcPr>
            <w:tcW w:w="270" w:type="dxa"/>
          </w:tcPr>
          <w:p w14:paraId="6C9D38BB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64183" w14:textId="60EE549D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5C27DE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22AFE" w14:textId="17FFC0F9" w:rsidR="007822DE" w:rsidRPr="00A26CBD" w:rsidRDefault="007822DE" w:rsidP="0016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</w:tr>
      <w:tr w:rsidR="007822DE" w:rsidRPr="00CF1517" w14:paraId="40A2210B" w14:textId="77777777" w:rsidTr="007822DE">
        <w:trPr>
          <w:trHeight w:hRule="exact" w:val="403"/>
        </w:trPr>
        <w:tc>
          <w:tcPr>
            <w:tcW w:w="2952" w:type="dxa"/>
          </w:tcPr>
          <w:p w14:paraId="0AAE62DE" w14:textId="5C6CBC0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CB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F139040" w14:textId="78F1C703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A26CBD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3,569</w:t>
            </w:r>
          </w:p>
        </w:tc>
        <w:tc>
          <w:tcPr>
            <w:tcW w:w="270" w:type="dxa"/>
          </w:tcPr>
          <w:p w14:paraId="0C91CA89" w14:textId="77777777" w:rsidR="007822DE" w:rsidRPr="008D74A9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1390BB" w14:textId="58028DD2" w:rsidR="007822DE" w:rsidRPr="00A26CBD" w:rsidRDefault="00A26CBD" w:rsidP="00165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218D33F9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0F8982" w14:textId="0E70B269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A26CBD" w:rsidRPr="00A26CBD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270" w:type="dxa"/>
          </w:tcPr>
          <w:p w14:paraId="0C1B26F5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2399B" w14:textId="3230EA6C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58B66B" w14:textId="77777777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5AE8CF" w14:textId="79486E7A" w:rsidR="007822DE" w:rsidRPr="00A26CBD" w:rsidRDefault="007822DE" w:rsidP="0016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A26CBD" w:rsidRPr="00A26CBD">
              <w:rPr>
                <w:rFonts w:ascii="Angsana New" w:hAnsi="Angsana New" w:cs="Angsana New"/>
                <w:sz w:val="28"/>
                <w:szCs w:val="28"/>
              </w:rPr>
              <w:t>959</w:t>
            </w:r>
          </w:p>
        </w:tc>
      </w:tr>
      <w:tr w:rsidR="007822DE" w:rsidRPr="00CF1517" w14:paraId="5666ABB3" w14:textId="77777777" w:rsidTr="007822DE">
        <w:trPr>
          <w:trHeight w:hRule="exact" w:val="403"/>
        </w:trPr>
        <w:tc>
          <w:tcPr>
            <w:tcW w:w="2952" w:type="dxa"/>
          </w:tcPr>
          <w:p w14:paraId="1E222F85" w14:textId="77777777" w:rsidR="007822DE" w:rsidRPr="00A26CBD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6CB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085D085" w14:textId="467FE9F8" w:rsidR="007822DE" w:rsidRPr="00A26CBD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A26CBD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7,</w:t>
            </w:r>
            <w:r w:rsidR="00A26CBD" w:rsidRPr="00A26CBD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417</w:t>
            </w:r>
          </w:p>
        </w:tc>
        <w:tc>
          <w:tcPr>
            <w:tcW w:w="270" w:type="dxa"/>
          </w:tcPr>
          <w:p w14:paraId="3896436E" w14:textId="77777777" w:rsidR="007822DE" w:rsidRPr="00165E89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A598F1" w14:textId="74A76A9C" w:rsidR="007822DE" w:rsidRPr="00A26CBD" w:rsidRDefault="00A26CBD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3,199</w:t>
            </w:r>
          </w:p>
        </w:tc>
        <w:tc>
          <w:tcPr>
            <w:tcW w:w="270" w:type="dxa"/>
          </w:tcPr>
          <w:p w14:paraId="39A54697" w14:textId="77777777" w:rsidR="007822DE" w:rsidRPr="00A26CBD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91DBF6" w14:textId="558B0706" w:rsidR="007822DE" w:rsidRPr="00A26CBD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A26CBD" w:rsidRPr="00A26C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3AB01C52" w14:textId="77777777" w:rsidR="007822DE" w:rsidRPr="00A26CBD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3B5939" w14:textId="199DED7B" w:rsidR="007822DE" w:rsidRPr="00A26CBD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6CB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DA949C" w14:textId="77777777" w:rsidR="007822DE" w:rsidRPr="00A26CBD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83E14A" w14:textId="50085FB1" w:rsidR="007822DE" w:rsidRPr="00D0009E" w:rsidRDefault="007822DE" w:rsidP="0016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000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</w:t>
            </w:r>
            <w:r w:rsidR="00A26CBD" w:rsidRPr="00D000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899</w:t>
            </w:r>
          </w:p>
        </w:tc>
      </w:tr>
      <w:tr w:rsidR="007822DE" w:rsidRPr="00CF1517" w14:paraId="2E911665" w14:textId="77777777" w:rsidTr="007822DE">
        <w:trPr>
          <w:trHeight w:hRule="exact" w:val="403"/>
        </w:trPr>
        <w:tc>
          <w:tcPr>
            <w:tcW w:w="2952" w:type="dxa"/>
          </w:tcPr>
          <w:p w14:paraId="30FFBE7A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E3B1DBE" w14:textId="77777777" w:rsidR="007822DE" w:rsidRPr="002A46C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5E8BF5E1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649DBE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108038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3A6E2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5EAF7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543EEC8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C3B9C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DF7980D" w14:textId="77777777" w:rsidR="007822DE" w:rsidRPr="00CF1517" w:rsidRDefault="007822D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822DE" w:rsidRPr="00CF1517" w14:paraId="7CA2DBF0" w14:textId="77777777" w:rsidTr="007822DE">
        <w:trPr>
          <w:trHeight w:hRule="exact" w:val="403"/>
        </w:trPr>
        <w:tc>
          <w:tcPr>
            <w:tcW w:w="2952" w:type="dxa"/>
          </w:tcPr>
          <w:p w14:paraId="35619849" w14:textId="6F567DB4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CF151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18" w:type="dxa"/>
          </w:tcPr>
          <w:p w14:paraId="7C1BE7AE" w14:textId="77777777" w:rsidR="007822DE" w:rsidRPr="002A46C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20394915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B56FB6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B5EF4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869439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149E4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AC7AFA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F6D024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9BD0B8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822DE" w:rsidRPr="00CF1517" w14:paraId="7BEF78E1" w14:textId="77777777" w:rsidTr="007822DE">
        <w:trPr>
          <w:trHeight w:hRule="exact" w:val="403"/>
        </w:trPr>
        <w:tc>
          <w:tcPr>
            <w:tcW w:w="2952" w:type="dxa"/>
          </w:tcPr>
          <w:p w14:paraId="64215541" w14:textId="77777777" w:rsidR="007822DE" w:rsidRPr="00CF1517" w:rsidRDefault="007822DE" w:rsidP="002A46C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  <w:p w14:paraId="26EA805E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0D4B61C1" w14:textId="77777777" w:rsidR="007822DE" w:rsidRPr="002A46C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127D9362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8BC9C6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78D04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B9AF24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0C601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38EA9B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D18C6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FC1CF3" w14:textId="77777777" w:rsidR="007822DE" w:rsidRPr="00CF1517" w:rsidRDefault="007822DE" w:rsidP="002A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822DE" w:rsidRPr="00160D53" w14:paraId="39B8223B" w14:textId="77777777" w:rsidTr="007822DE">
        <w:trPr>
          <w:trHeight w:hRule="exact" w:val="403"/>
        </w:trPr>
        <w:tc>
          <w:tcPr>
            <w:tcW w:w="2952" w:type="dxa"/>
          </w:tcPr>
          <w:p w14:paraId="3325E01A" w14:textId="3113C133" w:rsidR="007822DE" w:rsidRPr="00CF1517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CF151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F1517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กระแสเงินสดเข้า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F13226E" w14:textId="5DE795BF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A962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C1CBFC3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F56199" w14:textId="56DE172F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A6E81A8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0ECDD" w14:textId="1C33353B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3BA42A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15BCD9" w14:textId="7C268B6A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FA7F4A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F2050A" w14:textId="56B314EC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822DE" w:rsidRPr="00CF1517" w14:paraId="5868254B" w14:textId="77777777" w:rsidTr="007822DE">
        <w:trPr>
          <w:trHeight w:hRule="exact" w:val="403"/>
        </w:trPr>
        <w:tc>
          <w:tcPr>
            <w:tcW w:w="2952" w:type="dxa"/>
          </w:tcPr>
          <w:p w14:paraId="7BC00F0F" w14:textId="77777777" w:rsidR="007822DE" w:rsidRPr="00CF1517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right="-64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20E9DD3" w14:textId="24CE448C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5C9665E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68FF43" w14:textId="3E36C98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962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C402CFE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0AC285" w14:textId="09ED2DAB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555A2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432894" w14:textId="6DBF4FA6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7891DA" w14:textId="77777777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803B1A" w14:textId="034705B8" w:rsidR="007822DE" w:rsidRPr="00160D53" w:rsidRDefault="007822DE" w:rsidP="00D52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299413C6" w14:textId="77777777" w:rsidR="0039787B" w:rsidRDefault="0039787B" w:rsidP="0039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D5C75F" w14:textId="2A0C0121" w:rsidR="002C0C35" w:rsidRPr="0039787B" w:rsidRDefault="002C0C35" w:rsidP="0039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87B">
        <w:rPr>
          <w:rFonts w:asciiTheme="majorBidi" w:hAnsiTheme="majorBidi" w:cstheme="majorBidi" w:hint="cs"/>
          <w:sz w:val="30"/>
          <w:szCs w:val="30"/>
          <w:cs/>
        </w:rPr>
        <w:t>กระแสเงินสดเข้า</w:t>
      </w:r>
      <w:r w:rsidRPr="0039787B">
        <w:rPr>
          <w:rFonts w:asciiTheme="majorBidi" w:hAnsiTheme="majorBidi" w:cstheme="majorBidi" w:hint="cs"/>
          <w:sz w:val="30"/>
          <w:szCs w:val="30"/>
        </w:rPr>
        <w:t>/</w:t>
      </w:r>
      <w:r w:rsidRPr="0039787B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 การเปิดเผยแสดงให้เห็นจำนวนเงินของกระแสเงินสดสุทธิสำหรับอนุพันธ์ซึ่ง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134E5D15" w14:textId="774A696B" w:rsidR="002C0C35" w:rsidRDefault="002C0C35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CBB212F" w14:textId="1DB07B8C" w:rsidR="0039787B" w:rsidRDefault="0039787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68060DC" w14:textId="41F5A640" w:rsidR="0039787B" w:rsidRDefault="0039787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7F7CE3A" w14:textId="20C38204" w:rsidR="0039787B" w:rsidRDefault="0039787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75F8C67" w14:textId="1D3E62AF" w:rsidR="0039787B" w:rsidRDefault="0039787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5C8F70" w14:textId="163FD86C" w:rsidR="0039787B" w:rsidRDefault="0039787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A5E6E0B" w14:textId="77777777" w:rsidR="0039787B" w:rsidRPr="00CF1517" w:rsidRDefault="0039787B" w:rsidP="002C0C35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30EE525" w14:textId="1A1ED222" w:rsidR="002C0C35" w:rsidRPr="00AB7DDB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bookmarkStart w:id="7" w:name="_Hlk35524973"/>
      <w:r w:rsidRPr="00AB7DDB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3746F" w:rsidRPr="00AB7DDB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AB7D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0B8A" w:rsidRPr="00AB7DD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B7DDB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ความเสี่ยงด้านตลาด</w:t>
      </w:r>
    </w:p>
    <w:p w14:paraId="24885989" w14:textId="77777777" w:rsidR="0050337E" w:rsidRPr="004961F4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04095CF" w14:textId="5CE70FC7" w:rsidR="0050337E" w:rsidRPr="00CF1517" w:rsidRDefault="0050337E" w:rsidP="004B1002">
      <w:pPr>
        <w:tabs>
          <w:tab w:val="clear" w:pos="454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C632C" w:rsidRPr="008C632C">
        <w:rPr>
          <w:rFonts w:asciiTheme="majorBidi" w:hAnsiTheme="majorBidi" w:cs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8C632C" w:rsidRPr="008C632C">
        <w:rPr>
          <w:rFonts w:asciiTheme="majorBidi" w:hAnsiTheme="majorBidi" w:cs="Angsana New"/>
          <w:sz w:val="30"/>
          <w:szCs w:val="30"/>
          <w:cs/>
        </w:rPr>
        <w:t xml:space="preserve">       </w:t>
      </w:r>
      <w:r w:rsidR="008C632C" w:rsidRPr="008C632C">
        <w:rPr>
          <w:rFonts w:asciiTheme="majorBidi" w:hAnsiTheme="majorBidi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8C632C" w:rsidRPr="008C632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C632C" w:rsidRPr="008C632C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7FE4DA47" w14:textId="77777777" w:rsidR="004B1002" w:rsidRDefault="004B1002" w:rsidP="004B1002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6BAB9D46" w14:textId="0C7D1608" w:rsidR="00487730" w:rsidRPr="00AB7DDB" w:rsidRDefault="00487730" w:rsidP="004B1002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left="990"/>
        <w:rPr>
          <w:rFonts w:asciiTheme="majorBidi" w:hAnsiTheme="majorBidi" w:cs="Angsana New"/>
          <w:i/>
          <w:iCs/>
          <w:sz w:val="30"/>
          <w:szCs w:val="30"/>
        </w:rPr>
      </w:pPr>
      <w:r w:rsidRPr="00AB7DD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3746F"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AB7DDB">
        <w:rPr>
          <w:rFonts w:asciiTheme="majorBidi" w:hAnsiTheme="majorBidi" w:cs="Angsana New"/>
          <w:i/>
          <w:iCs/>
          <w:sz w:val="30"/>
          <w:szCs w:val="30"/>
        </w:rPr>
        <w:t>.</w:t>
      </w:r>
      <w:r w:rsidR="004B0B8A" w:rsidRPr="00AB7DDB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B7DDB">
        <w:rPr>
          <w:rFonts w:asciiTheme="majorBidi" w:hAnsiTheme="majorBidi" w:cs="Angsana New"/>
          <w:i/>
          <w:iCs/>
          <w:sz w:val="30"/>
          <w:szCs w:val="30"/>
        </w:rPr>
        <w:t>.</w:t>
      </w:r>
      <w:r w:rsidR="00360B44" w:rsidRPr="00AB7DDB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AB7DDB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AB7DDB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BD6DD5" w14:textId="77777777" w:rsidR="00487730" w:rsidRPr="004961F4" w:rsidRDefault="00487730" w:rsidP="00487730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360"/>
        <w:rPr>
          <w:rFonts w:asciiTheme="majorBidi" w:hAnsiTheme="majorBidi" w:cs="Angsana New"/>
          <w:sz w:val="30"/>
          <w:szCs w:val="30"/>
        </w:rPr>
      </w:pPr>
    </w:p>
    <w:p w14:paraId="4B2B5154" w14:textId="48472A0B" w:rsidR="00487730" w:rsidRPr="00CF1517" w:rsidRDefault="00487730" w:rsidP="004B1002">
      <w:pPr>
        <w:tabs>
          <w:tab w:val="clear" w:pos="227"/>
          <w:tab w:val="clear" w:pos="454"/>
          <w:tab w:val="clear" w:pos="680"/>
          <w:tab w:val="left" w:pos="450"/>
          <w:tab w:val="left" w:pos="720"/>
          <w:tab w:val="left" w:pos="990"/>
        </w:tabs>
        <w:spacing w:line="240" w:lineRule="auto"/>
        <w:ind w:left="171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F1517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DB9CAF3" w14:textId="77777777" w:rsidR="00487730" w:rsidRPr="00CF1517" w:rsidRDefault="00487730" w:rsidP="0050337E">
      <w:pPr>
        <w:tabs>
          <w:tab w:val="clear" w:pos="454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B2BD" w14:textId="321DFA0F" w:rsidR="0050337E" w:rsidRPr="00CF1517" w:rsidRDefault="0050337E" w:rsidP="0050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50337E" w:rsidRPr="00CF1517" w:rsidSect="000B5009">
          <w:headerReference w:type="default" r:id="rId2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6"/>
        <w:gridCol w:w="1257"/>
        <w:gridCol w:w="181"/>
        <w:gridCol w:w="812"/>
        <w:gridCol w:w="182"/>
        <w:gridCol w:w="990"/>
        <w:gridCol w:w="180"/>
        <w:gridCol w:w="900"/>
        <w:gridCol w:w="180"/>
        <w:gridCol w:w="992"/>
        <w:gridCol w:w="180"/>
        <w:gridCol w:w="1257"/>
        <w:gridCol w:w="181"/>
        <w:gridCol w:w="902"/>
        <w:gridCol w:w="180"/>
        <w:gridCol w:w="990"/>
        <w:gridCol w:w="180"/>
        <w:gridCol w:w="990"/>
        <w:gridCol w:w="180"/>
        <w:gridCol w:w="896"/>
        <w:gridCol w:w="10"/>
      </w:tblGrid>
      <w:tr w:rsidR="002C0C35" w:rsidRPr="00AB7DDB" w14:paraId="21B6E13C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AED0B24" w14:textId="77777777" w:rsidR="002C0C35" w:rsidRPr="00AB7DDB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2D147A9" w14:textId="77777777" w:rsidR="002C0C35" w:rsidRPr="00AB7DDB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AB7D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C0C35" w:rsidRPr="00AB7DDB" w14:paraId="70BE6C0E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7FEB6F2B" w14:textId="77777777" w:rsidR="002C0C35" w:rsidRPr="00AB7DDB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0614C38E" w14:textId="7C819C03" w:rsidR="002C0C35" w:rsidRPr="00AB7DDB" w:rsidRDefault="00CA76EE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B7DD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59EC6AC" w14:textId="77777777" w:rsidR="002C0C35" w:rsidRPr="00AB7DDB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756" w:type="dxa"/>
            <w:gridSpan w:val="9"/>
          </w:tcPr>
          <w:p w14:paraId="17389525" w14:textId="54BCD533" w:rsidR="002C0C35" w:rsidRPr="00AB7DDB" w:rsidRDefault="00CA76EE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AB7DD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C0C35" w:rsidRPr="00AB7DDB" w14:paraId="0BDE3BF5" w14:textId="77777777" w:rsidTr="004F6FB3">
        <w:trPr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3F6B91DF" w14:textId="1756A22E" w:rsidR="007F0596" w:rsidRPr="00AB7DDB" w:rsidRDefault="002C0C35" w:rsidP="00DC7B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</w:t>
            </w:r>
            <w:r w:rsidR="00AB7DDB"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ต่างประเทศ</w:t>
            </w:r>
          </w:p>
          <w:p w14:paraId="58025DAC" w14:textId="09C882B8" w:rsidR="002C0C35" w:rsidRPr="00AB7DDB" w:rsidRDefault="007F0596" w:rsidP="00DC7B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C0C35" w:rsidRPr="00AB7D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B0B8A"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E967B9"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2C0C35" w:rsidRPr="00AB7D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257" w:type="dxa"/>
            <w:shd w:val="clear" w:color="auto" w:fill="auto"/>
          </w:tcPr>
          <w:p w14:paraId="6DD07409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1" w:type="dxa"/>
            <w:shd w:val="clear" w:color="auto" w:fill="auto"/>
          </w:tcPr>
          <w:p w14:paraId="71007454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397BAC7B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4CF29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เงินยูโร</w:t>
            </w:r>
          </w:p>
        </w:tc>
        <w:tc>
          <w:tcPr>
            <w:tcW w:w="182" w:type="dxa"/>
          </w:tcPr>
          <w:p w14:paraId="5FDC47FC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28490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เงินดองเวียดนาม</w:t>
            </w:r>
          </w:p>
        </w:tc>
        <w:tc>
          <w:tcPr>
            <w:tcW w:w="180" w:type="dxa"/>
          </w:tcPr>
          <w:p w14:paraId="61643F02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569C6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5927AF43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27B917A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3988E3FD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39F459D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03E76AC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175B67C6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8A8CEC1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F1081F3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67563E30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9C9B77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เงินดองเวียดนาม</w:t>
            </w:r>
          </w:p>
        </w:tc>
        <w:tc>
          <w:tcPr>
            <w:tcW w:w="180" w:type="dxa"/>
            <w:shd w:val="clear" w:color="auto" w:fill="auto"/>
          </w:tcPr>
          <w:p w14:paraId="7D0510E0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D0E561" w14:textId="77777777" w:rsidR="002C0C35" w:rsidRPr="00AB7DDB" w:rsidDel="0080154F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06FC9880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</w:tcPr>
          <w:p w14:paraId="23732D4F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149DFC21" w14:textId="77777777" w:rsidR="002C0C35" w:rsidRPr="00AB7DDB" w:rsidRDefault="002C0C35" w:rsidP="00AB7D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C0C35" w:rsidRPr="00AB7DDB" w14:paraId="4EFA0750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  <w:shd w:val="clear" w:color="auto" w:fill="auto"/>
          </w:tcPr>
          <w:p w14:paraId="67AEE1CB" w14:textId="77777777" w:rsidR="002C0C35" w:rsidRPr="00AB7DDB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9"/>
            <w:shd w:val="clear" w:color="auto" w:fill="auto"/>
          </w:tcPr>
          <w:p w14:paraId="3B192700" w14:textId="77777777" w:rsidR="002C0C35" w:rsidRPr="00AB7DDB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AB7DDB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AB7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B7DDB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F35CD" w:rsidRPr="00AB7DDB" w14:paraId="77CF8684" w14:textId="77777777" w:rsidTr="004F6FB3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8F75982" w14:textId="77777777" w:rsidR="000F35CD" w:rsidRPr="00AB7DDB" w:rsidRDefault="000F35CD" w:rsidP="000F35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31BB12" w14:textId="56514BB9" w:rsidR="000F35CD" w:rsidRPr="000D4FC7" w:rsidRDefault="000F35CD" w:rsidP="004F6FB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E2A27E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B80867A" w14:textId="3EEFF5E4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B3D3D5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D2603B" w14:textId="5CAD48DA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bottom"/>
          </w:tcPr>
          <w:p w14:paraId="06C286B6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6AE55" w14:textId="22F07120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4AF840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D229561" w14:textId="278C3EB0" w:rsidR="000F35CD" w:rsidRPr="00AB7DDB" w:rsidRDefault="000F35CD" w:rsidP="004F6FB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F6F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2C973D2" w14:textId="77777777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6D0101" w14:textId="616EA5BF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81" w:type="dxa"/>
            <w:vAlign w:val="bottom"/>
          </w:tcPr>
          <w:p w14:paraId="61CC424D" w14:textId="77777777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1873FD" w14:textId="6B8527F9" w:rsidR="000F35CD" w:rsidRPr="00AB7DDB" w:rsidRDefault="000F35CD" w:rsidP="00691E8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69FF4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D334FA" w14:textId="44C6A99C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A40C6D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7D6E83" w14:textId="19AAF601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058B48" w14:textId="77777777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BD0E04" w14:textId="44595190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</w:tr>
      <w:tr w:rsidR="000F35CD" w:rsidRPr="00AB7DDB" w14:paraId="44D1E124" w14:textId="77777777" w:rsidTr="004F6FB3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F6878B3" w14:textId="77777777" w:rsidR="000F35CD" w:rsidRPr="00AB7DDB" w:rsidRDefault="000F35CD" w:rsidP="000F35C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5EB69E2" w14:textId="2B985D8E" w:rsidR="000F35CD" w:rsidRPr="00AB7DDB" w:rsidRDefault="000F35CD" w:rsidP="004F6FB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49CA83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0EABB09" w14:textId="16B8F7A9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8163200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88D96E" w14:textId="29CF7E4F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bottom"/>
          </w:tcPr>
          <w:p w14:paraId="5B0A29F9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F92D92" w14:textId="4DF0EB49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bottom"/>
          </w:tcPr>
          <w:p w14:paraId="0555F40A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7FC760" w14:textId="1DDDF008" w:rsidR="000F35CD" w:rsidRPr="00AB7DDB" w:rsidRDefault="000F35CD" w:rsidP="004F6FB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80" w:type="dxa"/>
          </w:tcPr>
          <w:p w14:paraId="3A107A01" w14:textId="77777777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2540D2" w14:textId="1F6B5B19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181" w:type="dxa"/>
            <w:vAlign w:val="bottom"/>
          </w:tcPr>
          <w:p w14:paraId="21348491" w14:textId="77777777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CE8511" w14:textId="351F0A00" w:rsidR="000F35CD" w:rsidRPr="00AB7DDB" w:rsidRDefault="000F35CD" w:rsidP="00691E8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D3C792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9C298B" w14:textId="6A115855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29CEE" w14:textId="77777777" w:rsidR="000F35CD" w:rsidRPr="00AB7DDB" w:rsidRDefault="000F35CD" w:rsidP="000F35C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B0B5C" w14:textId="7E734453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406FAB67" w14:textId="77777777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70F663D" w14:textId="567EB675" w:rsidR="000F35CD" w:rsidRPr="00AB7DDB" w:rsidRDefault="000F35CD" w:rsidP="000F35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</w:tr>
      <w:tr w:rsidR="00E52C8B" w:rsidRPr="00AB7DDB" w14:paraId="28AC735A" w14:textId="77777777" w:rsidTr="004F6FB3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6CD2FAE5" w14:textId="11844172" w:rsidR="00E52C8B" w:rsidRPr="00AB7DDB" w:rsidRDefault="00E52C8B" w:rsidP="00E52C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DD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4F003FF" w14:textId="19CF8031" w:rsidR="00E52C8B" w:rsidRDefault="00E52C8B" w:rsidP="00E52C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D6418D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49D9810" w14:textId="4875A01B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CDF6F7C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C4C16F" w14:textId="638C1083" w:rsidR="00E52C8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313DB3EA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2BE3C3" w14:textId="0F62503A" w:rsidR="00E52C8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CD7BD1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13E1CF" w14:textId="49AC845B" w:rsidR="00E52C8B" w:rsidRDefault="00E52C8B" w:rsidP="00E52C8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04CA96B9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B04E67C" w14:textId="7A5E753D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0B147D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21DD98C" w14:textId="14C4B1BB" w:rsidR="00E52C8B" w:rsidRPr="00AB7DDB" w:rsidRDefault="00E52C8B" w:rsidP="00E52C8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2FBD68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8207AF" w14:textId="58E2FD1E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DBAAA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EC96D" w14:textId="17154BDB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A220E2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BD4401D" w14:textId="270BCFE0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E52C8B" w:rsidRPr="00AB7DDB" w14:paraId="773EF20D" w14:textId="77777777" w:rsidTr="004F6FB3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4B1C8D90" w14:textId="77777777" w:rsidR="00E52C8B" w:rsidRDefault="00E52C8B" w:rsidP="00E52C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42B6F7A5" w14:textId="1D66BF60" w:rsidR="00E52C8B" w:rsidRPr="00AB7DDB" w:rsidRDefault="00E52C8B" w:rsidP="00E52C8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0475F6B" w14:textId="1C182959" w:rsidR="00E52C8B" w:rsidRPr="00AB7DDB" w:rsidRDefault="00E52C8B" w:rsidP="00E52C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(1,540)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4439E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342E3A3" w14:textId="4DBE46AA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182" w:type="dxa"/>
            <w:vAlign w:val="bottom"/>
          </w:tcPr>
          <w:p w14:paraId="3823A0E8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E0C311" w14:textId="182D6C33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A84B67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17B4C" w14:textId="2E7F25C3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C3D406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2A9B39C" w14:textId="657DA760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(1,625)</w:t>
            </w:r>
          </w:p>
        </w:tc>
        <w:tc>
          <w:tcPr>
            <w:tcW w:w="180" w:type="dxa"/>
          </w:tcPr>
          <w:p w14:paraId="035C41D1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5558FC0" w14:textId="0C5411B3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368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3E785B4B" w14:textId="77777777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531BF9" w14:textId="4B17AED0" w:rsidR="00E52C8B" w:rsidRPr="005368A8" w:rsidRDefault="00E52C8B" w:rsidP="00E52C8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4DD1F" w14:textId="77777777" w:rsidR="00E52C8B" w:rsidRPr="005368A8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3DAE9" w14:textId="45CEB120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1DEA8" w14:textId="77777777" w:rsidR="00E52C8B" w:rsidRPr="005368A8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7ADD9" w14:textId="051B5AFE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551700" w14:textId="77777777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6604B8B" w14:textId="43D72E92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368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52C8B" w:rsidRPr="00AB7DDB" w14:paraId="708047E6" w14:textId="77777777" w:rsidTr="004F6FB3">
        <w:trPr>
          <w:cantSplit/>
          <w:trHeight w:val="18"/>
        </w:trPr>
        <w:tc>
          <w:tcPr>
            <w:tcW w:w="2876" w:type="dxa"/>
            <w:shd w:val="clear" w:color="auto" w:fill="auto"/>
          </w:tcPr>
          <w:p w14:paraId="11E748F5" w14:textId="056669FE" w:rsidR="00E52C8B" w:rsidRPr="00AB7DDB" w:rsidRDefault="00E52C8B" w:rsidP="00E52C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70E6A4C2" w14:textId="4E30A3FB" w:rsidR="00E52C8B" w:rsidRPr="00AB7DDB" w:rsidRDefault="00E52C8B" w:rsidP="00E52C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(1,353)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4BAACC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0E44BED" w14:textId="1F95B180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1416138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B7BEF" w14:textId="372BF9AD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(234)</w:t>
            </w:r>
          </w:p>
        </w:tc>
        <w:tc>
          <w:tcPr>
            <w:tcW w:w="180" w:type="dxa"/>
            <w:vAlign w:val="bottom"/>
          </w:tcPr>
          <w:p w14:paraId="090E55EC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02E6E6" w14:textId="5ED8864D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60C6D1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3B821C8" w14:textId="7865BAE4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(1,587)</w:t>
            </w:r>
          </w:p>
        </w:tc>
        <w:tc>
          <w:tcPr>
            <w:tcW w:w="180" w:type="dxa"/>
          </w:tcPr>
          <w:p w14:paraId="79F4D809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110BE24" w14:textId="7C86D895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68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  <w:r w:rsidRPr="005368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A5B4212" w14:textId="77777777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0281F5" w14:textId="45811A2A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68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368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0708B" w14:textId="77777777" w:rsidR="00E52C8B" w:rsidRPr="005368A8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2A447D" w14:textId="132ED372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68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5368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22789" w14:textId="77777777" w:rsidR="00E52C8B" w:rsidRPr="005368A8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3681F" w14:textId="6E0A9D35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BE2D53" w14:textId="77777777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1DDAE9B" w14:textId="6AD583B1" w:rsidR="00E52C8B" w:rsidRPr="005368A8" w:rsidRDefault="00E52C8B" w:rsidP="00E52C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5368A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68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  <w:r w:rsidRPr="005368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2C8B" w:rsidRPr="00AB7DDB" w14:paraId="427E01CE" w14:textId="77777777" w:rsidTr="004F6FB3">
        <w:trPr>
          <w:cantSplit/>
          <w:trHeight w:val="512"/>
        </w:trPr>
        <w:tc>
          <w:tcPr>
            <w:tcW w:w="2876" w:type="dxa"/>
            <w:shd w:val="clear" w:color="auto" w:fill="auto"/>
          </w:tcPr>
          <w:p w14:paraId="5100CD80" w14:textId="77777777" w:rsidR="00E52C8B" w:rsidRPr="00AB7DDB" w:rsidRDefault="00E52C8B" w:rsidP="00E52C8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3D7BD51F" w14:textId="6038552E" w:rsidR="00E52C8B" w:rsidRPr="00AB7DDB" w:rsidRDefault="00E52C8B" w:rsidP="00E52C8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BCBB8" w14:textId="6D2E57BC" w:rsidR="00E52C8B" w:rsidRPr="000F35CD" w:rsidRDefault="00E52C8B" w:rsidP="00E52C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(2,343)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B33A4C" w14:textId="77777777" w:rsidR="00E52C8B" w:rsidRPr="000F35CD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DD03107" w14:textId="6A57B7FE" w:rsidR="00E52C8B" w:rsidRPr="000F35CD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0F35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2" w:type="dxa"/>
            <w:vAlign w:val="bottom"/>
          </w:tcPr>
          <w:p w14:paraId="26F5B4F5" w14:textId="77777777" w:rsidR="00E52C8B" w:rsidRPr="000F35CD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2BE58F" w14:textId="2733A63F" w:rsidR="00E52C8B" w:rsidRPr="000F35CD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0F35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E126E87" w14:textId="77777777" w:rsidR="00E52C8B" w:rsidRPr="000F35CD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E0C6" w14:textId="5F7DE0AA" w:rsidR="00E52C8B" w:rsidRPr="000F35CD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bottom"/>
          </w:tcPr>
          <w:p w14:paraId="2289DA75" w14:textId="77777777" w:rsidR="00E52C8B" w:rsidRPr="000F35CD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8E7BC5" w14:textId="0EC30FCF" w:rsidR="00E52C8B" w:rsidRPr="000F35CD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(2,553)</w:t>
            </w:r>
          </w:p>
        </w:tc>
        <w:tc>
          <w:tcPr>
            <w:tcW w:w="180" w:type="dxa"/>
          </w:tcPr>
          <w:p w14:paraId="7E2EF00E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9BC51D4" w14:textId="0521958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(828)</w:t>
            </w:r>
          </w:p>
        </w:tc>
        <w:tc>
          <w:tcPr>
            <w:tcW w:w="181" w:type="dxa"/>
            <w:vAlign w:val="bottom"/>
          </w:tcPr>
          <w:p w14:paraId="789C1EE2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9C162" w14:textId="177EDE51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C9B0D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52261" w14:textId="626A10DB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F4C937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824FD" w14:textId="459904D0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0FC7DE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  <w:vAlign w:val="bottom"/>
          </w:tcPr>
          <w:p w14:paraId="60734DD6" w14:textId="1FEE0FF6" w:rsidR="00E52C8B" w:rsidRPr="00691E8F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1E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(800)</w:t>
            </w:r>
          </w:p>
        </w:tc>
      </w:tr>
      <w:tr w:rsidR="00E52C8B" w:rsidRPr="00AB7DDB" w14:paraId="18D68850" w14:textId="77777777" w:rsidTr="004F6FB3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718075C" w14:textId="77777777" w:rsidR="00E52C8B" w:rsidRPr="00AB7DDB" w:rsidRDefault="00E52C8B" w:rsidP="00E52C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FDF5838" w14:textId="46B60224" w:rsidR="00E52C8B" w:rsidRPr="00791C75" w:rsidRDefault="00E52C8B" w:rsidP="00E52C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91C75">
              <w:rPr>
                <w:rFonts w:asciiTheme="majorBidi" w:hAnsiTheme="majorBidi" w:cstheme="majorBidi"/>
                <w:sz w:val="30"/>
                <w:szCs w:val="30"/>
              </w:rPr>
              <w:t>4,003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4849AA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E3ED931" w14:textId="0397EB47" w:rsidR="00E52C8B" w:rsidRPr="00AB7DDB" w:rsidRDefault="00E52C8B" w:rsidP="00E52C8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2" w:type="dxa"/>
            <w:vAlign w:val="bottom"/>
          </w:tcPr>
          <w:p w14:paraId="4C1F3638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6FE147" w14:textId="433197F6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223FF4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FC4157" w14:textId="7B20B518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638E4E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9572F29" w14:textId="0FFD2B78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4,029</w:t>
            </w:r>
          </w:p>
        </w:tc>
        <w:tc>
          <w:tcPr>
            <w:tcW w:w="180" w:type="dxa"/>
          </w:tcPr>
          <w:p w14:paraId="50B91627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793C356" w14:textId="4E6008E1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181" w:type="dxa"/>
            <w:vAlign w:val="bottom"/>
          </w:tcPr>
          <w:p w14:paraId="2AB9AD09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2FF03D" w14:textId="4C1B71DA" w:rsidR="00E52C8B" w:rsidRPr="00AB7DDB" w:rsidRDefault="00E52C8B" w:rsidP="00E52C8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200FF4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0DB87" w14:textId="0E627F8D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2CCB8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4804A" w14:textId="3ED76D26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A81BB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ABFBD86" w14:textId="681314BF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</w:tr>
      <w:tr w:rsidR="00E52C8B" w:rsidRPr="00AB7DDB" w14:paraId="33C3E01E" w14:textId="77777777" w:rsidTr="004F6FB3">
        <w:trPr>
          <w:cantSplit/>
          <w:trHeight w:val="227"/>
        </w:trPr>
        <w:tc>
          <w:tcPr>
            <w:tcW w:w="2876" w:type="dxa"/>
            <w:shd w:val="clear" w:color="auto" w:fill="auto"/>
          </w:tcPr>
          <w:p w14:paraId="7938153D" w14:textId="77777777" w:rsidR="00E52C8B" w:rsidRPr="00AB7DDB" w:rsidRDefault="00E52C8B" w:rsidP="00E52C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BD7E" w14:textId="5D352498" w:rsidR="00E52C8B" w:rsidRPr="00791C75" w:rsidRDefault="00E52C8B" w:rsidP="00E52C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91C75">
              <w:rPr>
                <w:rFonts w:asciiTheme="majorBidi" w:hAnsiTheme="majorBidi" w:cstheme="majorBidi"/>
                <w:sz w:val="30"/>
                <w:szCs w:val="30"/>
              </w:rPr>
              <w:t>(2,639)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D9802F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8177D31" w14:textId="062E2911" w:rsidR="00E52C8B" w:rsidRPr="00AB7DDB" w:rsidRDefault="00E52C8B" w:rsidP="00E52C8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2A8CDB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6A6F0D" w14:textId="609FA21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32EFC2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24BB7F" w14:textId="30D043AB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39BEB1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55780D" w14:textId="36DE6BE8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(2,639)</w:t>
            </w:r>
          </w:p>
        </w:tc>
        <w:tc>
          <w:tcPr>
            <w:tcW w:w="180" w:type="dxa"/>
          </w:tcPr>
          <w:p w14:paraId="45EB45D7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DE32F01" w14:textId="5F672BDB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D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F8F3AC4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3F5A" w14:textId="696201E6" w:rsidR="00E52C8B" w:rsidRPr="00AB7DDB" w:rsidRDefault="00E52C8B" w:rsidP="00E52C8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614AD8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110B7" w14:textId="5AA5D77B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B2AED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A95E6" w14:textId="20DF492E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355D31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vAlign w:val="bottom"/>
          </w:tcPr>
          <w:p w14:paraId="7E44E2F6" w14:textId="7A4ABCD8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1E8F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AB7D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2C8B" w:rsidRPr="00AB7DDB" w14:paraId="55D40A98" w14:textId="77777777" w:rsidTr="004F6FB3">
        <w:trPr>
          <w:cantSplit/>
          <w:trHeight w:val="238"/>
        </w:trPr>
        <w:tc>
          <w:tcPr>
            <w:tcW w:w="2876" w:type="dxa"/>
            <w:shd w:val="clear" w:color="auto" w:fill="auto"/>
          </w:tcPr>
          <w:p w14:paraId="7C79B656" w14:textId="77777777" w:rsidR="00E52C8B" w:rsidRPr="00AB7DDB" w:rsidRDefault="00E52C8B" w:rsidP="00E52C8B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50078" w14:textId="016214F3" w:rsidR="00E52C8B" w:rsidRPr="00791C75" w:rsidRDefault="00E52C8B" w:rsidP="00E52C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FFE5EB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4388C" w14:textId="196D9AC4" w:rsidR="00E52C8B" w:rsidRPr="00AB7DDB" w:rsidRDefault="00E52C8B" w:rsidP="00E52C8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(59)</w:t>
            </w:r>
          </w:p>
        </w:tc>
        <w:tc>
          <w:tcPr>
            <w:tcW w:w="182" w:type="dxa"/>
            <w:vAlign w:val="bottom"/>
          </w:tcPr>
          <w:p w14:paraId="6F9A13F8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0B61" w14:textId="0245212C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(149)</w:t>
            </w:r>
          </w:p>
        </w:tc>
        <w:tc>
          <w:tcPr>
            <w:tcW w:w="180" w:type="dxa"/>
            <w:vAlign w:val="bottom"/>
          </w:tcPr>
          <w:p w14:paraId="7AAA4C7F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902E" w14:textId="3F374963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bottom"/>
          </w:tcPr>
          <w:p w14:paraId="71B93237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84B68" w14:textId="3507105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(1,163)</w:t>
            </w:r>
          </w:p>
        </w:tc>
        <w:tc>
          <w:tcPr>
            <w:tcW w:w="180" w:type="dxa"/>
          </w:tcPr>
          <w:p w14:paraId="6701D67B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16A2" w14:textId="2D81843C" w:rsidR="00E52C8B" w:rsidRPr="00AB7DDB" w:rsidRDefault="00E52C8B" w:rsidP="00E52C8B">
            <w:pPr>
              <w:pStyle w:val="acctfourfigures"/>
              <w:tabs>
                <w:tab w:val="clear" w:pos="765"/>
                <w:tab w:val="decimal" w:pos="373"/>
                <w:tab w:val="left" w:pos="739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2,891</w:t>
            </w:r>
          </w:p>
        </w:tc>
        <w:tc>
          <w:tcPr>
            <w:tcW w:w="181" w:type="dxa"/>
            <w:vAlign w:val="bottom"/>
          </w:tcPr>
          <w:p w14:paraId="0207188D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58893" w14:textId="4E6A7B4B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567D1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C836E" w14:textId="7961EEA3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0B103E" w14:textId="77777777" w:rsidR="00E52C8B" w:rsidRPr="00AB7DDB" w:rsidRDefault="00E52C8B" w:rsidP="00E52C8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AE8F9" w14:textId="2F611584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2D48791E" w14:textId="77777777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3383" w14:textId="0499098C" w:rsidR="00E52C8B" w:rsidRPr="00AB7DDB" w:rsidRDefault="00E52C8B" w:rsidP="00E52C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2,919</w:t>
            </w:r>
          </w:p>
        </w:tc>
      </w:tr>
    </w:tbl>
    <w:p w14:paraId="227C75D3" w14:textId="7D573701" w:rsidR="002C0C35" w:rsidRPr="00CF1517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5E609F7" w14:textId="35191216" w:rsidR="002C0C35" w:rsidRPr="00CF1517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DD7A92A" w14:textId="77777777" w:rsidR="002C0C35" w:rsidRPr="00CF1517" w:rsidRDefault="002C0C35" w:rsidP="002C0C35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6"/>
        <w:gridCol w:w="180"/>
        <w:gridCol w:w="1074"/>
        <w:gridCol w:w="182"/>
        <w:gridCol w:w="1168"/>
        <w:gridCol w:w="180"/>
        <w:gridCol w:w="990"/>
        <w:gridCol w:w="182"/>
        <w:gridCol w:w="1256"/>
        <w:gridCol w:w="181"/>
        <w:gridCol w:w="991"/>
        <w:gridCol w:w="181"/>
        <w:gridCol w:w="1169"/>
        <w:gridCol w:w="180"/>
        <w:gridCol w:w="1080"/>
      </w:tblGrid>
      <w:tr w:rsidR="002C0C35" w:rsidRPr="00CF1517" w14:paraId="0471B7FE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BC0F333" w14:textId="77777777" w:rsidR="002C0C35" w:rsidRPr="00CF1517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543EB34F" w14:textId="77777777" w:rsidR="002C0C35" w:rsidRPr="00D10A3E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fr-FR" w:bidi="th-TH"/>
              </w:rPr>
            </w:pPr>
            <w:r w:rsidRPr="00D10A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10A3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C0C35" w:rsidRPr="00CF1517" w14:paraId="79A388F0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19AC3A08" w14:textId="77777777" w:rsidR="002C0C35" w:rsidRPr="00CF1517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7F3B0591" w14:textId="6E8FC7BE" w:rsidR="002C0C35" w:rsidRPr="00CF1517" w:rsidRDefault="00CA76EE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2" w:type="dxa"/>
          </w:tcPr>
          <w:p w14:paraId="16518284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5008B8BA" w14:textId="2159B6A9" w:rsidR="002C0C35" w:rsidRPr="00CF1517" w:rsidRDefault="00CA76EE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2C0C35" w:rsidRPr="00CF1517" w14:paraId="287FCE2F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0E61F899" w14:textId="77777777" w:rsidR="00AB7DDB" w:rsidRPr="00AB7DDB" w:rsidRDefault="00AB7DDB" w:rsidP="00AB7D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  <w:p w14:paraId="76DE7FBE" w14:textId="5F8AC725" w:rsidR="002C0C35" w:rsidRPr="00CF1517" w:rsidRDefault="00AB7DDB" w:rsidP="00AB7D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</w:t>
            </w: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AB7D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B7D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B7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7D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6" w:type="dxa"/>
            <w:shd w:val="clear" w:color="auto" w:fill="auto"/>
          </w:tcPr>
          <w:p w14:paraId="50D7939C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9469D9D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251976FD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69190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เงินยูโร</w:t>
            </w:r>
          </w:p>
        </w:tc>
        <w:tc>
          <w:tcPr>
            <w:tcW w:w="182" w:type="dxa"/>
          </w:tcPr>
          <w:p w14:paraId="7A3B305A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BAF43D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E38B8A0" w14:textId="77777777" w:rsidR="002C0C35" w:rsidRPr="00CF1517" w:rsidDel="0080154F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410FC49E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6A9DB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55DF02D6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677CA222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3364DCC0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3F7588E4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B117630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07EFBD5F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เงินยูโร</w:t>
            </w:r>
          </w:p>
        </w:tc>
        <w:tc>
          <w:tcPr>
            <w:tcW w:w="181" w:type="dxa"/>
            <w:shd w:val="clear" w:color="auto" w:fill="auto"/>
          </w:tcPr>
          <w:p w14:paraId="1340A641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236BCB1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8F1AB2A" w14:textId="77777777" w:rsidR="002C0C35" w:rsidRPr="00CF1517" w:rsidDel="0080154F" w:rsidRDefault="002C0C35" w:rsidP="00D7042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เงินเยนญี่ปุ่น</w:t>
            </w:r>
          </w:p>
        </w:tc>
        <w:tc>
          <w:tcPr>
            <w:tcW w:w="180" w:type="dxa"/>
          </w:tcPr>
          <w:p w14:paraId="6A40546E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3E8A3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8308589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C0C35" w:rsidRPr="00CF1517" w14:paraId="287CE344" w14:textId="77777777" w:rsidTr="00D70425">
        <w:trPr>
          <w:cantSplit/>
          <w:trHeight w:val="18"/>
          <w:tblHeader/>
        </w:trPr>
        <w:tc>
          <w:tcPr>
            <w:tcW w:w="3960" w:type="dxa"/>
            <w:shd w:val="clear" w:color="auto" w:fill="auto"/>
          </w:tcPr>
          <w:p w14:paraId="4A15ACC0" w14:textId="77777777" w:rsidR="002C0C35" w:rsidRPr="00CF1517" w:rsidRDefault="002C0C35" w:rsidP="00D704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  <w:shd w:val="clear" w:color="auto" w:fill="auto"/>
          </w:tcPr>
          <w:p w14:paraId="3C912D1F" w14:textId="77777777" w:rsidR="002C0C35" w:rsidRPr="00CF1517" w:rsidRDefault="002C0C35" w:rsidP="00D704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A24BD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24BD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A76EE" w:rsidRPr="00CF1517" w14:paraId="7AD5FAFD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5A277BD9" w14:textId="77777777" w:rsidR="00CA76EE" w:rsidRPr="00CF1517" w:rsidRDefault="00CA76EE" w:rsidP="00CA76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7C70CFF" w14:textId="25F3467E" w:rsidR="00CA76EE" w:rsidRPr="000D4FC7" w:rsidRDefault="000D4FC7" w:rsidP="00CA76E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3D2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A7251" w14:textId="77777777" w:rsidR="00CA76EE" w:rsidRPr="00CF1517" w:rsidRDefault="00CA76EE" w:rsidP="00CA76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108BE8" w14:textId="00E408B9" w:rsidR="00CA76EE" w:rsidRPr="00CF1517" w:rsidRDefault="003D2A08" w:rsidP="00CA76E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6D40E23" w14:textId="77777777" w:rsidR="00CA76EE" w:rsidRPr="00CF1517" w:rsidRDefault="00CA76EE" w:rsidP="00CA76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02F19CD" w14:textId="77573B3F" w:rsidR="00CA76EE" w:rsidRPr="00CF1517" w:rsidRDefault="003D2A08" w:rsidP="00CA76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bottom"/>
          </w:tcPr>
          <w:p w14:paraId="19FD9315" w14:textId="77777777" w:rsidR="00CA76EE" w:rsidRPr="00CF1517" w:rsidRDefault="00CA76EE" w:rsidP="00CA76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005CA7" w14:textId="46DABD97" w:rsidR="00CA76EE" w:rsidRPr="00CF1517" w:rsidRDefault="003D2A08" w:rsidP="00CA76E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2" w:type="dxa"/>
          </w:tcPr>
          <w:p w14:paraId="18EF4C36" w14:textId="77777777" w:rsidR="00CA76EE" w:rsidRPr="00CF1517" w:rsidRDefault="00CA76EE" w:rsidP="00CA76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F4B696B" w14:textId="129B9BD6" w:rsidR="00CA76EE" w:rsidRPr="00CF1517" w:rsidRDefault="00CA76EE" w:rsidP="00CA76EE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60B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86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B0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1" w:type="dxa"/>
            <w:vAlign w:val="bottom"/>
          </w:tcPr>
          <w:p w14:paraId="7B17F161" w14:textId="77777777" w:rsidR="00CA76EE" w:rsidRPr="00CF1517" w:rsidRDefault="00CA76EE" w:rsidP="00CA76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0940954" w14:textId="453A9719" w:rsidR="00CA76EE" w:rsidRPr="00CF1517" w:rsidRDefault="00CA76EE" w:rsidP="00CA76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36B55B" w14:textId="77777777" w:rsidR="00CA76EE" w:rsidRPr="00CF1517" w:rsidRDefault="00CA76EE" w:rsidP="00CA76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FD835BC" w14:textId="2C2BF771" w:rsidR="00CA76EE" w:rsidRPr="00CF1517" w:rsidRDefault="00CA76EE" w:rsidP="00CA76EE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0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967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4922052" w14:textId="77777777" w:rsidR="00CA76EE" w:rsidRPr="00CF1517" w:rsidRDefault="00CA76EE" w:rsidP="00CA76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EDE61" w14:textId="4CB61D54" w:rsidR="00CA76EE" w:rsidRPr="00D57EC3" w:rsidRDefault="00CA76EE" w:rsidP="00CA76E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0B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4B0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D2A08" w:rsidRPr="00CF1517" w14:paraId="1E90356E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76B40C6F" w14:textId="77777777" w:rsidR="003D2A08" w:rsidRDefault="003D2A08" w:rsidP="003D2A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3B29D0BB" w14:textId="744E027F" w:rsidR="003D2A08" w:rsidRPr="00CF1517" w:rsidRDefault="003D2A08" w:rsidP="003D2A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DDB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3979F6" w14:textId="6FC2ABDC" w:rsidR="003D2A08" w:rsidRDefault="003D2A08" w:rsidP="003D2A0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8BF04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0094BE78" w14:textId="2F36B52A" w:rsidR="003D2A08" w:rsidRDefault="005014AF" w:rsidP="003D2A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D2A0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655BB60B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A63A389" w14:textId="56A126EE" w:rsidR="003D2A08" w:rsidRDefault="003D2A08" w:rsidP="003D2A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856E0D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DBB3CD" w14:textId="482C695C" w:rsidR="003D2A08" w:rsidRDefault="005014AF" w:rsidP="003D2A0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2A0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5F8D9976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645237A" w14:textId="05FC5020" w:rsidR="003D2A08" w:rsidRPr="00360B44" w:rsidRDefault="003D2A08" w:rsidP="003D2A0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56ED078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7405A91" w14:textId="3B9A8343" w:rsidR="003D2A08" w:rsidRDefault="003D2A08" w:rsidP="003D2A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ADF57BF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3629F4" w14:textId="31AA7E8D" w:rsidR="003D2A08" w:rsidRPr="004B0B8A" w:rsidRDefault="003D2A08" w:rsidP="003D2A08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F4614F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461493" w14:textId="74C5BF8F" w:rsidR="003D2A08" w:rsidRPr="00360B44" w:rsidRDefault="003D2A08" w:rsidP="003D2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A08" w:rsidRPr="00CF1517" w14:paraId="58A518E3" w14:textId="77777777" w:rsidTr="003D2A08">
        <w:trPr>
          <w:cantSplit/>
          <w:trHeight w:val="18"/>
        </w:trPr>
        <w:tc>
          <w:tcPr>
            <w:tcW w:w="3960" w:type="dxa"/>
            <w:shd w:val="clear" w:color="auto" w:fill="auto"/>
          </w:tcPr>
          <w:p w14:paraId="1F58A463" w14:textId="77777777" w:rsidR="003D2A08" w:rsidRPr="00CF1517" w:rsidRDefault="003D2A08" w:rsidP="003D2A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A72469" w14:textId="7BC4ECDF" w:rsidR="003D2A08" w:rsidRPr="00CF1517" w:rsidRDefault="003D2A08" w:rsidP="003D2A0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C9DB1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AA8F6E" w14:textId="4CC030E1" w:rsidR="003D2A08" w:rsidRPr="00CF1517" w:rsidRDefault="003D2A08" w:rsidP="003D2A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94D39D0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2AFCC02" w14:textId="042009F9" w:rsidR="003D2A08" w:rsidRPr="00CF1517" w:rsidRDefault="003D2A08" w:rsidP="003D2A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3254B3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8270D" w14:textId="5C2B4DF4" w:rsidR="003D2A08" w:rsidRPr="00CF1517" w:rsidRDefault="003D2A08" w:rsidP="003D2A0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B2EF743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D0A181" w14:textId="01588174" w:rsidR="003D2A08" w:rsidRPr="00CF1517" w:rsidRDefault="003D2A08" w:rsidP="003D2A0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5D09560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FF5099" w14:textId="0E2D08A1" w:rsidR="003D2A08" w:rsidRPr="00CF1517" w:rsidRDefault="003D2A08" w:rsidP="003D2A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0B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C3FDC8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EBD9C4" w14:textId="4A04C36D" w:rsidR="003D2A08" w:rsidRPr="00CF1517" w:rsidRDefault="003D2A08" w:rsidP="003D2A08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0E14A4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A8249" w14:textId="6615A300" w:rsidR="003D2A08" w:rsidRPr="00CF1517" w:rsidRDefault="003D2A08" w:rsidP="003D2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0B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A08" w:rsidRPr="00CF1517" w14:paraId="01BD8697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2A5AFADF" w14:textId="77777777" w:rsidR="003D2A08" w:rsidRDefault="003D2A08" w:rsidP="003D2A08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50B8ABA8" w14:textId="30B9E490" w:rsidR="003D2A08" w:rsidRPr="00CF1517" w:rsidRDefault="003D2A08" w:rsidP="003D2A08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E3B26" w14:textId="3B1DFC99" w:rsidR="003D2A08" w:rsidRPr="001B0805" w:rsidRDefault="003D2A08" w:rsidP="003D2A0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008F4" w14:textId="77777777" w:rsidR="003D2A08" w:rsidRPr="001B0805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57464E9" w14:textId="063BF79B" w:rsidR="003D2A08" w:rsidRPr="001B0805" w:rsidRDefault="005014AF" w:rsidP="003D2A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D2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6D502A9D" w14:textId="77777777" w:rsidR="003D2A08" w:rsidRPr="001B0805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77FBF6C" w14:textId="76CB0D10" w:rsidR="003D2A08" w:rsidRPr="001B0805" w:rsidRDefault="003D2A08" w:rsidP="003D2A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bottom"/>
          </w:tcPr>
          <w:p w14:paraId="3ADF6BC6" w14:textId="77777777" w:rsidR="003D2A08" w:rsidRPr="001B0805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366718" w14:textId="4B28013E" w:rsidR="003D2A08" w:rsidRPr="001B0805" w:rsidRDefault="005014AF" w:rsidP="003D2A0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82" w:type="dxa"/>
          </w:tcPr>
          <w:p w14:paraId="4A1DC73B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70EF28" w14:textId="150E5205" w:rsidR="003D2A08" w:rsidRPr="00D57EC3" w:rsidRDefault="003D2A08" w:rsidP="003D2A0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8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181" w:type="dxa"/>
            <w:vAlign w:val="bottom"/>
          </w:tcPr>
          <w:p w14:paraId="4E93D1BC" w14:textId="77777777" w:rsidR="003D2A08" w:rsidRPr="00D57EC3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EB0C" w14:textId="39F453F7" w:rsidR="003D2A08" w:rsidRPr="00D57EC3" w:rsidRDefault="003D2A08" w:rsidP="003D2A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B08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B0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102E55A" w14:textId="77777777" w:rsidR="003D2A08" w:rsidRPr="00D57EC3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59E29" w14:textId="32E21E6F" w:rsidR="003D2A08" w:rsidRPr="00D57EC3" w:rsidRDefault="003D2A08" w:rsidP="003D2A08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8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79317D62" w14:textId="77777777" w:rsidR="003D2A08" w:rsidRPr="00D57EC3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4076B" w14:textId="1B8D2F2C" w:rsidR="003D2A08" w:rsidRPr="00D57EC3" w:rsidRDefault="003D2A08" w:rsidP="003D2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08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</w:tr>
      <w:tr w:rsidR="003D2A08" w:rsidRPr="00CF1517" w14:paraId="22699C61" w14:textId="77777777" w:rsidTr="00461C2B">
        <w:trPr>
          <w:cantSplit/>
          <w:trHeight w:val="227"/>
        </w:trPr>
        <w:tc>
          <w:tcPr>
            <w:tcW w:w="3960" w:type="dxa"/>
            <w:shd w:val="clear" w:color="auto" w:fill="auto"/>
          </w:tcPr>
          <w:p w14:paraId="44207BC9" w14:textId="77777777" w:rsidR="003D2A08" w:rsidRPr="00E06AC3" w:rsidRDefault="003D2A08" w:rsidP="003D2A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A1A4" w14:textId="2C85F4B5" w:rsidR="003D2A08" w:rsidRPr="00E06AC3" w:rsidRDefault="00E06AC3" w:rsidP="003D2A0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2A08" w:rsidRPr="00E06AC3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FADF55" w14:textId="77777777" w:rsidR="003D2A08" w:rsidRPr="00E06AC3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31566FAF" w14:textId="4D6C19AD" w:rsidR="003D2A08" w:rsidRPr="00E06AC3" w:rsidRDefault="003D2A08" w:rsidP="003D2A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C076211" w14:textId="77777777" w:rsidR="003D2A08" w:rsidRPr="00E06AC3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24A09AF" w14:textId="4721DC83" w:rsidR="003D2A08" w:rsidRPr="00E06AC3" w:rsidRDefault="003D2A08" w:rsidP="003D2A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623A72" w14:textId="77777777" w:rsidR="003D2A08" w:rsidRPr="00E06AC3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68DFEA" w14:textId="4A018F28" w:rsidR="003D2A08" w:rsidRPr="00E06AC3" w:rsidRDefault="00E06AC3" w:rsidP="003D2A0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2A08" w:rsidRPr="00E06AC3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2E62C5D6" w14:textId="77777777" w:rsidR="003D2A08" w:rsidRPr="00E06AC3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E4C7491" w14:textId="3FEEC296" w:rsidR="003D2A08" w:rsidRPr="00E06AC3" w:rsidRDefault="003D2A08" w:rsidP="003D2A0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06A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 w:rsidRPr="00E06A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6209FA3" w14:textId="77777777" w:rsidR="003D2A08" w:rsidRPr="00E06AC3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1C8F" w14:textId="6BCF5C46" w:rsidR="003D2A08" w:rsidRPr="00E06AC3" w:rsidRDefault="003D2A08" w:rsidP="003D2A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06A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8E98CF6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1B29A" w14:textId="4ADDB850" w:rsidR="003D2A08" w:rsidRPr="00CF1517" w:rsidRDefault="003D2A08" w:rsidP="003D2A08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BD93E4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DF526A" w14:textId="638D8999" w:rsidR="003D2A08" w:rsidRPr="00CF1517" w:rsidRDefault="003D2A08" w:rsidP="003D2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0B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2A08" w:rsidRPr="00CF1517" w14:paraId="5699C3A1" w14:textId="77777777" w:rsidTr="00461C2B">
        <w:trPr>
          <w:cantSplit/>
          <w:trHeight w:val="238"/>
        </w:trPr>
        <w:tc>
          <w:tcPr>
            <w:tcW w:w="3960" w:type="dxa"/>
            <w:shd w:val="clear" w:color="auto" w:fill="auto"/>
          </w:tcPr>
          <w:p w14:paraId="48A0EFFB" w14:textId="77777777" w:rsidR="003D2A08" w:rsidRPr="00CF1517" w:rsidRDefault="003D2A08" w:rsidP="003D2A08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CF1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3599B" w14:textId="37C10A68" w:rsidR="003D2A08" w:rsidRPr="00CF1517" w:rsidRDefault="00DA46DB" w:rsidP="003D2A0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06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317EF4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22D8" w14:textId="4188052A" w:rsidR="003D2A08" w:rsidRPr="00CF1517" w:rsidRDefault="005014AF" w:rsidP="003D2A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D2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46A587E5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B2459" w14:textId="6B1449F8" w:rsidR="003D2A08" w:rsidRPr="00CF1517" w:rsidRDefault="003D2A08" w:rsidP="003D2A0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141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5E8E4119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442F6" w14:textId="0AAE4A50" w:rsidR="003D2A08" w:rsidRPr="00CF1517" w:rsidRDefault="00DA46DB" w:rsidP="003D2A08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BB6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2B6999E8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21826" w14:textId="27C067D4" w:rsidR="003D2A08" w:rsidRPr="00CF1517" w:rsidRDefault="003D2A08" w:rsidP="003D2A0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B0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3BA52C7E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8AA93" w14:textId="31F36AC3" w:rsidR="003D2A08" w:rsidRPr="00CF1517" w:rsidRDefault="003D2A08" w:rsidP="003D2A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60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A4AA36" w14:textId="77777777" w:rsidR="003D2A08" w:rsidRPr="00CF1517" w:rsidRDefault="003D2A08" w:rsidP="003D2A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2A72C" w14:textId="3995DEBD" w:rsidR="003D2A08" w:rsidRPr="00CF1517" w:rsidRDefault="003D2A08" w:rsidP="003D2A08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967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0F73F663" w14:textId="77777777" w:rsidR="003D2A08" w:rsidRPr="00CF1517" w:rsidRDefault="003D2A08" w:rsidP="003D2A0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FEAA" w14:textId="140020BC" w:rsidR="003D2A08" w:rsidRPr="00CF1517" w:rsidRDefault="003D2A08" w:rsidP="003D2A0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60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B0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CDBD8BA" w14:textId="13B4F78F" w:rsidR="002C0C35" w:rsidRPr="00CF1517" w:rsidRDefault="002C0C35" w:rsidP="008A7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/>
          <w:sz w:val="24"/>
          <w:szCs w:val="24"/>
        </w:rPr>
        <w:sectPr w:rsidR="002C0C35" w:rsidRPr="00CF1517" w:rsidSect="000B5009">
          <w:headerReference w:type="default" r:id="rId30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7"/>
    <w:p w14:paraId="605CC4D5" w14:textId="1618FFE4" w:rsidR="00CB4861" w:rsidRPr="00F15BCB" w:rsidRDefault="00CB4861" w:rsidP="00D549DB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15BC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การวิเคราะห์ความอ่อนไหว</w:t>
      </w:r>
    </w:p>
    <w:p w14:paraId="61F80D86" w14:textId="77777777" w:rsidR="00CB4861" w:rsidRPr="00BF177D" w:rsidRDefault="00CB4861" w:rsidP="00D54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BA7F9" w14:textId="6AD2A0B3" w:rsidR="00CB4861" w:rsidRPr="0039787B" w:rsidRDefault="00CB4861" w:rsidP="0039787B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510E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8C632C" w:rsidRPr="008C632C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8C632C" w:rsidRPr="008C632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8C632C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="008C632C" w:rsidRPr="008C632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8C632C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วันที่รายงาน</w:t>
      </w:r>
      <w:r w:rsidRPr="00BF177D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AB7DDB">
        <w:rPr>
          <w:rFonts w:asciiTheme="majorBidi" w:hAnsiTheme="majorBidi" w:cstheme="majorBidi" w:hint="cs"/>
          <w:spacing w:val="8"/>
          <w:sz w:val="30"/>
          <w:szCs w:val="30"/>
          <w:cs/>
          <w:lang w:val="en-US" w:bidi="th-TH"/>
        </w:rPr>
        <w:t>โดย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ตั้งอยู่บน</w:t>
      </w:r>
      <w:r w:rsidR="0039787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</w:t>
      </w:r>
      <w:r w:rsidRPr="00BF17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ข้อสมมติที่ว่าตัวแปรอื่นโดยเฉพาะอัตราดอกเบี้ยเป็นอัตรา</w:t>
      </w:r>
      <w:r w:rsidR="00B50D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คงที่</w:t>
      </w:r>
    </w:p>
    <w:p w14:paraId="19D7AA37" w14:textId="5F2C9814" w:rsidR="00CB4861" w:rsidRDefault="00CB4861" w:rsidP="00CB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86"/>
        <w:gridCol w:w="1074"/>
        <w:gridCol w:w="186"/>
        <w:gridCol w:w="1074"/>
        <w:gridCol w:w="186"/>
        <w:gridCol w:w="1254"/>
      </w:tblGrid>
      <w:tr w:rsidR="007F572C" w:rsidRPr="007F572C" w14:paraId="2DCB7291" w14:textId="77777777" w:rsidTr="008C632C">
        <w:trPr>
          <w:trHeight w:val="429"/>
          <w:tblHeader/>
        </w:trPr>
        <w:tc>
          <w:tcPr>
            <w:tcW w:w="2700" w:type="dxa"/>
          </w:tcPr>
          <w:p w14:paraId="35DE824D" w14:textId="12B16576" w:rsidR="007F572C" w:rsidRPr="007F572C" w:rsidRDefault="007F572C" w:rsidP="007F572C">
            <w:pPr>
              <w:spacing w:line="240" w:lineRule="auto"/>
              <w:ind w:right="-2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39829D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D54952F" w14:textId="7102931E" w:rsidR="007F572C" w:rsidRPr="007F572C" w:rsidRDefault="00AB7DDB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7F572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6" w:type="dxa"/>
          </w:tcPr>
          <w:p w14:paraId="50EBDEE0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514" w:type="dxa"/>
            <w:gridSpan w:val="3"/>
            <w:hideMark/>
          </w:tcPr>
          <w:p w14:paraId="03D21710" w14:textId="094D505D" w:rsidR="007F572C" w:rsidRPr="007F572C" w:rsidRDefault="00AB7DDB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6331D" w:rsidRPr="007F572C" w14:paraId="46EA95E5" w14:textId="77777777" w:rsidTr="008C632C">
        <w:trPr>
          <w:trHeight w:val="418"/>
          <w:tblHeader/>
        </w:trPr>
        <w:tc>
          <w:tcPr>
            <w:tcW w:w="2700" w:type="dxa"/>
          </w:tcPr>
          <w:p w14:paraId="70F6EF87" w14:textId="4F245D31" w:rsidR="007F572C" w:rsidRPr="008C632C" w:rsidRDefault="008C63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8C632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4C4FF97D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3231C88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650A6B5D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5BC5C672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6" w:type="dxa"/>
          </w:tcPr>
          <w:p w14:paraId="4D5AE053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325CB2FC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294B376E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hideMark/>
          </w:tcPr>
          <w:p w14:paraId="459A2E2F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7F572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7F572C" w:rsidRPr="007F572C" w14:paraId="70589004" w14:textId="77777777" w:rsidTr="008C632C">
        <w:trPr>
          <w:trHeight w:val="441"/>
          <w:tblHeader/>
        </w:trPr>
        <w:tc>
          <w:tcPr>
            <w:tcW w:w="2700" w:type="dxa"/>
          </w:tcPr>
          <w:p w14:paraId="30853D59" w14:textId="77777777" w:rsidR="007F572C" w:rsidRPr="007F572C" w:rsidRDefault="007F572C" w:rsidP="007F572C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F39EE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7F57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4BAE1496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7F57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A6331D" w:rsidRPr="007F572C" w14:paraId="67405EDF" w14:textId="77777777" w:rsidTr="008C632C">
        <w:trPr>
          <w:trHeight w:val="407"/>
        </w:trPr>
        <w:tc>
          <w:tcPr>
            <w:tcW w:w="2700" w:type="dxa"/>
          </w:tcPr>
          <w:p w14:paraId="1099CBEA" w14:textId="5232D4C7" w:rsidR="007F572C" w:rsidRPr="007F572C" w:rsidRDefault="008C632C" w:rsidP="007F572C">
            <w:pPr>
              <w:spacing w:line="240" w:lineRule="auto"/>
              <w:ind w:left="98" w:right="-2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7307731" w14:textId="673E1F6C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992EE" w14:textId="0B160803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001"/>
              </w:tabs>
              <w:spacing w:line="240" w:lineRule="auto"/>
              <w:ind w:right="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C667F51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32F0B83" w14:textId="0B27A5F3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ED96632" w14:textId="77777777" w:rsidR="007F572C" w:rsidRPr="007F572C" w:rsidRDefault="007F572C" w:rsidP="007F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5532828D" w14:textId="2CB08694" w:rsidR="007F572C" w:rsidRPr="007F572C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DC734C4" w14:textId="77777777" w:rsidR="007F572C" w:rsidRPr="007F572C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2E3FF901" w14:textId="0A7E5C88" w:rsidR="007F572C" w:rsidRPr="007F572C" w:rsidRDefault="007F572C" w:rsidP="00FB4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22308" w:rsidRPr="007F572C" w14:paraId="77F37171" w14:textId="77777777" w:rsidTr="008C632C">
        <w:trPr>
          <w:trHeight w:val="407"/>
        </w:trPr>
        <w:tc>
          <w:tcPr>
            <w:tcW w:w="2700" w:type="dxa"/>
          </w:tcPr>
          <w:p w14:paraId="6E38B38B" w14:textId="7D7488B6" w:rsidR="00022308" w:rsidRPr="00BF177D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77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04CD3AF" w14:textId="71641E8F" w:rsidR="00022308" w:rsidRPr="007F572C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6E61A189" w14:textId="4DF9A630" w:rsidR="00022308" w:rsidRPr="00212919" w:rsidRDefault="00742292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6" w:type="dxa"/>
            <w:vAlign w:val="bottom"/>
          </w:tcPr>
          <w:p w14:paraId="327EF11E" w14:textId="77777777" w:rsidR="00022308" w:rsidRPr="00212919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AF4D88D" w14:textId="3E98189C" w:rsidR="00022308" w:rsidRPr="00212919" w:rsidRDefault="00212919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21291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4229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129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" w:type="dxa"/>
            <w:vAlign w:val="bottom"/>
          </w:tcPr>
          <w:p w14:paraId="2E246C18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653AA83" w14:textId="4BD8D7E8" w:rsidR="00022308" w:rsidRPr="00583315" w:rsidRDefault="00742292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16</w:t>
            </w:r>
          </w:p>
        </w:tc>
        <w:tc>
          <w:tcPr>
            <w:tcW w:w="186" w:type="dxa"/>
            <w:vAlign w:val="bottom"/>
          </w:tcPr>
          <w:p w14:paraId="12C13C9C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1A3ED80F" w14:textId="37768B8B" w:rsidR="00022308" w:rsidRPr="00583315" w:rsidRDefault="00583315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8331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</w:t>
            </w:r>
            <w:r w:rsidR="0074229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  <w:r w:rsidRPr="0058331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6)</w:t>
            </w:r>
          </w:p>
        </w:tc>
      </w:tr>
      <w:tr w:rsidR="00022308" w:rsidRPr="007F572C" w14:paraId="2A9B9E1A" w14:textId="77777777" w:rsidTr="008C632C">
        <w:trPr>
          <w:trHeight w:val="407"/>
        </w:trPr>
        <w:tc>
          <w:tcPr>
            <w:tcW w:w="2700" w:type="dxa"/>
          </w:tcPr>
          <w:p w14:paraId="01373021" w14:textId="77777777" w:rsidR="00022308" w:rsidRPr="00BF177D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3E1564" w14:textId="77777777" w:rsidR="00022308" w:rsidRPr="007F572C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6809" w14:textId="77777777" w:rsidR="00022308" w:rsidRPr="00212919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29EEE3E2" w14:textId="77777777" w:rsidR="00022308" w:rsidRPr="00212919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CA91AEF" w14:textId="77777777" w:rsidR="00022308" w:rsidRPr="00212919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0E7B27C2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5B0E44B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E32C82C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4D35F8EE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022308" w:rsidRPr="007F572C" w14:paraId="60723F12" w14:textId="77777777" w:rsidTr="008C632C">
        <w:trPr>
          <w:trHeight w:val="407"/>
        </w:trPr>
        <w:tc>
          <w:tcPr>
            <w:tcW w:w="2700" w:type="dxa"/>
          </w:tcPr>
          <w:p w14:paraId="59C2188C" w14:textId="0319BBD3" w:rsidR="00022308" w:rsidRPr="00BF177D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572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634911F" w14:textId="77777777" w:rsidR="00022308" w:rsidRPr="007F572C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B01912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3BE93F7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13F4F10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C8D49C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77911632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0D7ED8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64C7CF8D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022308" w:rsidRPr="007F572C" w14:paraId="33197608" w14:textId="77777777" w:rsidTr="008C632C">
        <w:trPr>
          <w:trHeight w:val="407"/>
        </w:trPr>
        <w:tc>
          <w:tcPr>
            <w:tcW w:w="2700" w:type="dxa"/>
          </w:tcPr>
          <w:p w14:paraId="5FDA2329" w14:textId="7416955B" w:rsidR="00022308" w:rsidRPr="00BF177D" w:rsidRDefault="00022308" w:rsidP="00022308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77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4E83C9AA" w14:textId="4E0D5AE0" w:rsidR="00022308" w:rsidRPr="007F572C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0DC5C92" w14:textId="494C51FC" w:rsidR="00022308" w:rsidRPr="00583315" w:rsidRDefault="006628D3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58331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</w:t>
            </w:r>
            <w:r w:rsidR="00742292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</w:t>
            </w:r>
            <w:r w:rsidRPr="00583315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6" w:type="dxa"/>
            <w:vAlign w:val="bottom"/>
          </w:tcPr>
          <w:p w14:paraId="10D81067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BF9FE35" w14:textId="6AA0A786" w:rsidR="00022308" w:rsidRPr="00583315" w:rsidRDefault="00742292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</w:t>
            </w:r>
          </w:p>
        </w:tc>
        <w:tc>
          <w:tcPr>
            <w:tcW w:w="186" w:type="dxa"/>
            <w:vAlign w:val="bottom"/>
          </w:tcPr>
          <w:p w14:paraId="509A1956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2CAC92A" w14:textId="4AEC9A88" w:rsidR="00022308" w:rsidRPr="00583315" w:rsidRDefault="00742292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6" w:type="dxa"/>
            <w:vAlign w:val="bottom"/>
          </w:tcPr>
          <w:p w14:paraId="789430B0" w14:textId="77777777" w:rsidR="00022308" w:rsidRPr="00583315" w:rsidRDefault="00022308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vAlign w:val="bottom"/>
          </w:tcPr>
          <w:p w14:paraId="681CC75F" w14:textId="4EDFBED9" w:rsidR="00022308" w:rsidRPr="00583315" w:rsidRDefault="00742292" w:rsidP="00022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7994DD0" w14:textId="77777777" w:rsidR="00CB4861" w:rsidRPr="000831D8" w:rsidRDefault="00CB4861" w:rsidP="00CB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164006" w14:textId="1707EEE5" w:rsidR="002C0C35" w:rsidRPr="007C39FA" w:rsidRDefault="00E1467F" w:rsidP="00FD68C1">
      <w:pPr>
        <w:pStyle w:val="Heading1"/>
        <w:keepLines/>
        <w:numPr>
          <w:ilvl w:val="0"/>
          <w:numId w:val="0"/>
        </w:numPr>
        <w:shd w:val="clear" w:color="auto" w:fill="auto"/>
        <w:ind w:left="108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  <w:lang w:val="th-TH"/>
        </w:rPr>
      </w:pPr>
      <w:r w:rsidRPr="007C39F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(</w:t>
      </w:r>
      <w:r w:rsidR="00A11025" w:rsidRPr="007C39F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ข</w:t>
      </w:r>
      <w:r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4B0B8A"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3</w:t>
      </w:r>
      <w:r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086D0E"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2</w:t>
      </w:r>
      <w:r w:rsidRPr="007C39FA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 xml:space="preserve">) </w:t>
      </w:r>
      <w:r w:rsidR="002C0C35" w:rsidRPr="007C39FA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ความเสี่ยงด้านอัตราดอกเบี้ย</w:t>
      </w:r>
    </w:p>
    <w:p w14:paraId="55A2E199" w14:textId="77777777" w:rsidR="002C0C35" w:rsidRPr="00CF1517" w:rsidRDefault="002C0C35" w:rsidP="008A7CAF">
      <w:pPr>
        <w:rPr>
          <w:rFonts w:asciiTheme="majorBidi" w:hAnsiTheme="majorBidi" w:cstheme="majorBidi"/>
          <w:sz w:val="30"/>
          <w:szCs w:val="30"/>
        </w:rPr>
      </w:pPr>
    </w:p>
    <w:p w14:paraId="64B585FE" w14:textId="6209C156" w:rsidR="002C0C35" w:rsidRDefault="002C0C35" w:rsidP="00FD68C1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</w:tabs>
        <w:spacing w:line="240" w:lineRule="auto"/>
        <w:ind w:left="171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CF151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CF151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</w:rPr>
        <w:t xml:space="preserve"> </w:t>
      </w:r>
      <w:r w:rsidRPr="00CF1517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160D53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</w:t>
      </w:r>
      <w:r w:rsidRPr="00CF1517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</w:t>
      </w:r>
      <w:r w:rsidRPr="00CF1517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7C39FA">
        <w:rPr>
          <w:rFonts w:asciiTheme="majorBidi" w:hAnsiTheme="majorBidi" w:cstheme="majorBidi"/>
          <w:sz w:val="30"/>
          <w:szCs w:val="30"/>
        </w:rPr>
        <w:t xml:space="preserve"> (</w:t>
      </w:r>
      <w:r w:rsidR="007C39FA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ดูหมายเหตุข้อ </w:t>
      </w:r>
      <w:r w:rsidR="007C39FA">
        <w:rPr>
          <w:rFonts w:asciiTheme="majorBidi" w:hAnsiTheme="majorBidi" w:cstheme="majorBidi"/>
          <w:sz w:val="30"/>
          <w:szCs w:val="30"/>
        </w:rPr>
        <w:t xml:space="preserve">17) </w:t>
      </w:r>
      <w:r w:rsidRPr="00CF1517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CF1517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มีอัตราดอกเบี้ยคงที่ </w:t>
      </w:r>
      <w:r w:rsidRPr="00CF151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CF1517">
        <w:rPr>
          <w:rFonts w:asciiTheme="majorBidi" w:hAnsiTheme="majorBidi" w:cstheme="majorBidi"/>
          <w:sz w:val="30"/>
          <w:szCs w:val="30"/>
          <w:cs/>
        </w:rPr>
        <w:t>มีความเสี่ยง</w:t>
      </w:r>
      <w:r w:rsidR="007C39FA" w:rsidRPr="007C39FA">
        <w:rPr>
          <w:rFonts w:asciiTheme="majorBidi" w:hAnsiTheme="majorBidi" w:hint="cs"/>
          <w:sz w:val="30"/>
          <w:szCs w:val="30"/>
          <w:cs/>
        </w:rPr>
        <w:t>ต่ำจากการเปลี่ยนแปลงของอัตราดอกเบี้ย</w:t>
      </w:r>
      <w:r w:rsidR="007C39FA" w:rsidRPr="007C39FA">
        <w:rPr>
          <w:rFonts w:asciiTheme="majorBidi" w:hAnsiTheme="majorBidi"/>
          <w:sz w:val="30"/>
          <w:szCs w:val="30"/>
          <w:cs/>
        </w:rPr>
        <w:t xml:space="preserve"> </w:t>
      </w:r>
      <w:r w:rsidR="007C39FA" w:rsidRPr="007C39FA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</w:t>
      </w:r>
      <w:r w:rsidR="00C872AB">
        <w:rPr>
          <w:rFonts w:asciiTheme="majorBidi" w:hAnsiTheme="majorBidi"/>
          <w:sz w:val="30"/>
          <w:szCs w:val="30"/>
          <w:cs/>
        </w:rPr>
        <w:br/>
      </w:r>
      <w:r w:rsidR="007C39FA" w:rsidRPr="007C39FA">
        <w:rPr>
          <w:rFonts w:asciiTheme="majorBidi" w:hAnsiTheme="majorBidi" w:hint="cs"/>
          <w:sz w:val="30"/>
          <w:szCs w:val="30"/>
          <w:cs/>
        </w:rPr>
        <w:t>งบการเงินของกลุ่มบริษัท</w:t>
      </w:r>
      <w:r w:rsidRPr="00CF1517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2B4AEAA4" w14:textId="77777777" w:rsidR="00E06AC3" w:rsidRPr="004961F4" w:rsidRDefault="00E06AC3" w:rsidP="00FD68C1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</w:tabs>
        <w:spacing w:line="240" w:lineRule="auto"/>
        <w:ind w:left="171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D9D9D9" w:themeFill="background1" w:themeFillShade="D9"/>
        </w:rPr>
      </w:pPr>
    </w:p>
    <w:tbl>
      <w:tblPr>
        <w:tblW w:w="9270" w:type="dxa"/>
        <w:tblInd w:w="990" w:type="dxa"/>
        <w:tblLook w:val="01E0" w:firstRow="1" w:lastRow="1" w:firstColumn="1" w:lastColumn="1" w:noHBand="0" w:noVBand="0"/>
      </w:tblPr>
      <w:tblGrid>
        <w:gridCol w:w="3857"/>
        <w:gridCol w:w="1168"/>
        <w:gridCol w:w="270"/>
        <w:gridCol w:w="1168"/>
        <w:gridCol w:w="270"/>
        <w:gridCol w:w="1078"/>
        <w:gridCol w:w="270"/>
        <w:gridCol w:w="1189"/>
      </w:tblGrid>
      <w:tr w:rsidR="002C0C35" w:rsidRPr="00CF1517" w14:paraId="71F47A09" w14:textId="77777777" w:rsidTr="00AB61A9">
        <w:trPr>
          <w:tblHeader/>
        </w:trPr>
        <w:tc>
          <w:tcPr>
            <w:tcW w:w="3857" w:type="dxa"/>
          </w:tcPr>
          <w:p w14:paraId="5F77F15F" w14:textId="7A77D8CD" w:rsidR="002C0C35" w:rsidRPr="00CF1517" w:rsidRDefault="002C0C35" w:rsidP="00D70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606" w:type="dxa"/>
            <w:gridSpan w:val="3"/>
          </w:tcPr>
          <w:p w14:paraId="1773C5F8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7E899E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44725A06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C35" w:rsidRPr="00CF1517" w14:paraId="200EC344" w14:textId="77777777" w:rsidTr="00AB61A9">
        <w:trPr>
          <w:tblHeader/>
        </w:trPr>
        <w:tc>
          <w:tcPr>
            <w:tcW w:w="3857" w:type="dxa"/>
          </w:tcPr>
          <w:p w14:paraId="4AFA8DA6" w14:textId="7B0A1E07" w:rsidR="002C0C35" w:rsidRPr="00CF1517" w:rsidRDefault="002C0C35" w:rsidP="00D70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0B8A" w:rsidRPr="004B0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967B9" w:rsidRPr="00E96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13" w:type="dxa"/>
            <w:gridSpan w:val="7"/>
          </w:tcPr>
          <w:p w14:paraId="0919062E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0C35" w:rsidRPr="00CF1517" w14:paraId="3B2536DD" w14:textId="77777777" w:rsidTr="00AB61A9">
        <w:trPr>
          <w:tblHeader/>
        </w:trPr>
        <w:tc>
          <w:tcPr>
            <w:tcW w:w="3857" w:type="dxa"/>
            <w:hideMark/>
          </w:tcPr>
          <w:p w14:paraId="7165D626" w14:textId="77777777" w:rsidR="002C0C35" w:rsidRPr="00CF1517" w:rsidRDefault="002C0C35" w:rsidP="00D70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AD576D3" w14:textId="5DF0BB31" w:rsidR="002C0C35" w:rsidRPr="00CF1517" w:rsidRDefault="00CA76E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A3C62C8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A65C50" w14:textId="4C6D6B74" w:rsidR="002C0C35" w:rsidRPr="00CF1517" w:rsidRDefault="00CA76E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3031BF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F12735" w14:textId="4C948F31" w:rsidR="002C0C35" w:rsidRPr="00CF1517" w:rsidRDefault="00CA76E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379E648" w14:textId="77777777" w:rsidR="002C0C35" w:rsidRPr="00CF1517" w:rsidRDefault="002C0C35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68443AE" w14:textId="0BD6255C" w:rsidR="002C0C35" w:rsidRPr="00CF1517" w:rsidRDefault="00CA76EE" w:rsidP="00D7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A76EE" w:rsidRPr="00CF1517" w14:paraId="64AC3880" w14:textId="77777777" w:rsidTr="00AB61A9">
        <w:trPr>
          <w:tblHeader/>
        </w:trPr>
        <w:tc>
          <w:tcPr>
            <w:tcW w:w="3857" w:type="dxa"/>
            <w:hideMark/>
          </w:tcPr>
          <w:p w14:paraId="636CA12D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8" w:type="dxa"/>
          </w:tcPr>
          <w:p w14:paraId="5970278B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A9E46D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ACF6C7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E738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34A084A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CDA85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05C7FFC7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6EE" w:rsidRPr="00CF1517" w14:paraId="2477B9DA" w14:textId="77777777" w:rsidTr="00AB61A9">
        <w:trPr>
          <w:tblHeader/>
        </w:trPr>
        <w:tc>
          <w:tcPr>
            <w:tcW w:w="3857" w:type="dxa"/>
            <w:hideMark/>
          </w:tcPr>
          <w:p w14:paraId="246CFC97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0422F64A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center" w:pos="4536"/>
                <w:tab w:val="right" w:pos="907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4F28A8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13D7A294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4D0AC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C462635" w14:textId="77777777" w:rsidR="00CA76EE" w:rsidRPr="00414C11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4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4A349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068EDCE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6EE" w:rsidRPr="00CF1517" w14:paraId="29634A36" w14:textId="77777777" w:rsidTr="00AB61A9">
        <w:trPr>
          <w:tblHeader/>
        </w:trPr>
        <w:tc>
          <w:tcPr>
            <w:tcW w:w="3857" w:type="dxa"/>
          </w:tcPr>
          <w:p w14:paraId="3CFDA923" w14:textId="2DCE55D3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CF1517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A4E8053" w14:textId="50358266" w:rsidR="00CA76EE" w:rsidRPr="00CF1517" w:rsidRDefault="006E007E" w:rsidP="006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</w:t>
            </w:r>
            <w:r w:rsidR="00BF1A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9DDD79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23464553" w14:textId="134C114E" w:rsidR="00CA76EE" w:rsidRPr="00CF1517" w:rsidRDefault="00CA76EE" w:rsidP="00175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D87">
              <w:rPr>
                <w:rFonts w:asciiTheme="majorBidi" w:hAnsiTheme="majorBidi" w:cstheme="majorBidi"/>
                <w:sz w:val="30"/>
                <w:szCs w:val="30"/>
              </w:rPr>
              <w:t>(907)</w:t>
            </w:r>
          </w:p>
        </w:tc>
        <w:tc>
          <w:tcPr>
            <w:tcW w:w="270" w:type="dxa"/>
          </w:tcPr>
          <w:p w14:paraId="59DE36E0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CEC1248" w14:textId="1821812A" w:rsidR="00CA76EE" w:rsidRPr="00FB0169" w:rsidRDefault="00712729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4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62501" w14:textId="77777777" w:rsidR="00CA76EE" w:rsidRPr="00FB0169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4670D5" w14:textId="54070123" w:rsidR="00CA76EE" w:rsidRPr="00FB0169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4C11">
              <w:rPr>
                <w:rFonts w:asciiTheme="majorBidi" w:hAnsiTheme="majorBidi" w:cstheme="majorBidi"/>
                <w:bCs/>
                <w:sz w:val="30"/>
                <w:szCs w:val="30"/>
              </w:rPr>
              <w:t>(1)</w:t>
            </w:r>
          </w:p>
        </w:tc>
      </w:tr>
      <w:tr w:rsidR="00CA76EE" w:rsidRPr="00CF1517" w14:paraId="35365E6B" w14:textId="77777777" w:rsidTr="00AB61A9">
        <w:trPr>
          <w:tblHeader/>
        </w:trPr>
        <w:tc>
          <w:tcPr>
            <w:tcW w:w="3857" w:type="dxa"/>
          </w:tcPr>
          <w:p w14:paraId="2D1F7094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A2E9823" w14:textId="1ACC8ABA" w:rsidR="00CA76EE" w:rsidRPr="000B1EEB" w:rsidRDefault="006E007E" w:rsidP="006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06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BF1A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8F3D4C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F6A80" w14:textId="7C22DE48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1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60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E06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B1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155477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63A43" w14:textId="06E5E25E" w:rsidR="00CA76EE" w:rsidRPr="00CF1517" w:rsidRDefault="00E06AC3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5FECC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0CA583" w14:textId="6605EE3E" w:rsidR="00CA76EE" w:rsidRPr="00CF1517" w:rsidRDefault="00E06AC3" w:rsidP="00CA76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</w:tr>
    </w:tbl>
    <w:p w14:paraId="467A1978" w14:textId="77777777" w:rsidR="001A31E2" w:rsidRDefault="001A31E2" w:rsidP="000B7260">
      <w:pPr>
        <w:pStyle w:val="block"/>
        <w:spacing w:after="0" w:line="240" w:lineRule="atLeast"/>
        <w:ind w:left="117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238B8BC2" w14:textId="7BE976A9" w:rsidR="001C39CD" w:rsidRPr="00C84D4E" w:rsidRDefault="001C39CD" w:rsidP="00AB61A9">
      <w:pPr>
        <w:pStyle w:val="block"/>
        <w:tabs>
          <w:tab w:val="left" w:pos="1260"/>
        </w:tabs>
        <w:spacing w:after="0" w:line="240" w:lineRule="atLeast"/>
        <w:ind w:left="1170"/>
        <w:jc w:val="thaiDistribute"/>
        <w:rPr>
          <w:rFonts w:cstheme="minorBidi"/>
          <w:b/>
          <w:bCs/>
          <w:color w:val="0000FF"/>
          <w:sz w:val="30"/>
          <w:szCs w:val="30"/>
        </w:rPr>
      </w:pPr>
      <w:r w:rsidRPr="00C84D4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</w:t>
      </w:r>
      <w:r w:rsidRPr="00C84D4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</w:p>
    <w:p w14:paraId="3B7D56DC" w14:textId="77777777" w:rsidR="001C39CD" w:rsidRPr="00C84D4E" w:rsidRDefault="001C39CD" w:rsidP="001C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84D4E">
        <w:rPr>
          <w:rFonts w:asciiTheme="majorBidi" w:hAnsiTheme="majorBidi" w:cstheme="majorBidi"/>
          <w:sz w:val="30"/>
          <w:szCs w:val="30"/>
        </w:rPr>
        <w:t xml:space="preserve"> </w:t>
      </w:r>
    </w:p>
    <w:p w14:paraId="527A1767" w14:textId="56D67ED5" w:rsidR="001C39CD" w:rsidRPr="00C84D4E" w:rsidRDefault="001C39CD" w:rsidP="001C39CD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การเปลี่ยนแปลงของอัตราดอกเบี้ยที่</w:t>
      </w:r>
      <w:r w:rsidR="00687D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ร้อยละ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60B44" w:rsidRPr="00C84D4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84D4E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84D4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="0017528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ตั้งอยู่บน</w:t>
      </w:r>
      <w:r w:rsidR="0039787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</w:t>
      </w:r>
      <w:r w:rsidRPr="00C84D4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30E0B052" w14:textId="77777777" w:rsidR="001C39CD" w:rsidRPr="00C84D4E" w:rsidRDefault="001C39CD" w:rsidP="001C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386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463"/>
        <w:gridCol w:w="198"/>
        <w:gridCol w:w="1288"/>
        <w:gridCol w:w="198"/>
        <w:gridCol w:w="1289"/>
      </w:tblGrid>
      <w:tr w:rsidR="00175280" w:rsidRPr="00C84D4E" w14:paraId="0F8EB147" w14:textId="77777777" w:rsidTr="000B7260">
        <w:trPr>
          <w:trHeight w:val="392"/>
        </w:trPr>
        <w:tc>
          <w:tcPr>
            <w:tcW w:w="3510" w:type="dxa"/>
          </w:tcPr>
          <w:p w14:paraId="6E3868FD" w14:textId="77777777" w:rsidR="00175280" w:rsidRPr="00C84D4E" w:rsidRDefault="00175280" w:rsidP="00175280">
            <w:pPr>
              <w:pStyle w:val="NoSpacing"/>
              <w:ind w:lef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3" w:type="dxa"/>
            <w:gridSpan w:val="3"/>
            <w:hideMark/>
          </w:tcPr>
          <w:p w14:paraId="0520920C" w14:textId="37754351" w:rsidR="00175280" w:rsidRPr="00C84D4E" w:rsidRDefault="00175280" w:rsidP="0017528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D8F8BA2" w14:textId="77777777" w:rsidR="00175280" w:rsidRPr="00C84D4E" w:rsidRDefault="00175280" w:rsidP="0017528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75" w:type="dxa"/>
            <w:gridSpan w:val="3"/>
            <w:hideMark/>
          </w:tcPr>
          <w:p w14:paraId="16ECA550" w14:textId="4213B3F4" w:rsidR="00175280" w:rsidRPr="00C84D4E" w:rsidRDefault="00175280" w:rsidP="0017528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9CD" w:rsidRPr="00C84D4E" w14:paraId="12DEA48B" w14:textId="77777777" w:rsidTr="0039651C">
        <w:trPr>
          <w:trHeight w:val="776"/>
        </w:trPr>
        <w:tc>
          <w:tcPr>
            <w:tcW w:w="3510" w:type="dxa"/>
            <w:vAlign w:val="bottom"/>
            <w:hideMark/>
          </w:tcPr>
          <w:p w14:paraId="7033A1A5" w14:textId="77777777" w:rsidR="001C39CD" w:rsidRPr="00C84D4E" w:rsidRDefault="001C39CD" w:rsidP="0039651C">
            <w:pPr>
              <w:pStyle w:val="NoSpacing"/>
              <w:ind w:left="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CD2145" w14:textId="30C47064" w:rsidR="001C39CD" w:rsidRPr="00C84D4E" w:rsidRDefault="00CA707F" w:rsidP="0039651C">
            <w:pPr>
              <w:pStyle w:val="NoSpacing"/>
              <w:ind w:left="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707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2FE9ADAE" w14:textId="77777777" w:rsidR="0039651C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6381FDF3" w14:textId="173A3AAD" w:rsidR="001C39CD" w:rsidRPr="00C84D4E" w:rsidRDefault="0039651C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360B44" w:rsidRPr="00C84D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CF841BA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hideMark/>
          </w:tcPr>
          <w:p w14:paraId="72D831D1" w14:textId="77777777" w:rsidR="0039651C" w:rsidRDefault="001C39CD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2AFE2602" w14:textId="7DCC8FD3" w:rsidR="001C39CD" w:rsidRPr="00C84D4E" w:rsidRDefault="0039651C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360B44" w:rsidRPr="00C84D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7304DF5C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ACBB9E4" w14:textId="77777777" w:rsidR="0039651C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1CF9B4F3" w14:textId="2BB67D1A" w:rsidR="001C39CD" w:rsidRPr="00C84D4E" w:rsidRDefault="0039651C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360B44" w:rsidRPr="00C84D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329F90BD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  <w:hideMark/>
          </w:tcPr>
          <w:p w14:paraId="0B3FEA9F" w14:textId="77777777" w:rsidR="0039651C" w:rsidRDefault="001C39CD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อัตราดอกเบี้ยลดลง</w:t>
            </w:r>
          </w:p>
          <w:p w14:paraId="2E8080EC" w14:textId="12EA1435" w:rsidR="001C39CD" w:rsidRPr="00C84D4E" w:rsidRDefault="0039651C" w:rsidP="007B339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1C39CD" w:rsidRPr="00C84D4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360B44" w:rsidRPr="00C84D4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1C39CD" w:rsidRPr="00C84D4E" w14:paraId="206315F9" w14:textId="77777777" w:rsidTr="000B7260">
        <w:trPr>
          <w:trHeight w:val="377"/>
        </w:trPr>
        <w:tc>
          <w:tcPr>
            <w:tcW w:w="3510" w:type="dxa"/>
          </w:tcPr>
          <w:p w14:paraId="025B34ED" w14:textId="77777777" w:rsidR="001C39CD" w:rsidRPr="00C84D4E" w:rsidRDefault="001C39CD" w:rsidP="00237BCA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6" w:type="dxa"/>
            <w:gridSpan w:val="7"/>
            <w:hideMark/>
          </w:tcPr>
          <w:p w14:paraId="000A2611" w14:textId="77777777" w:rsidR="001C39CD" w:rsidRPr="00C84D4E" w:rsidRDefault="001C39CD" w:rsidP="007B3393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4D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6741" w:rsidRPr="00C84D4E" w14:paraId="0A5AE443" w14:textId="77777777" w:rsidTr="00C86741">
        <w:trPr>
          <w:trHeight w:val="317"/>
        </w:trPr>
        <w:tc>
          <w:tcPr>
            <w:tcW w:w="3510" w:type="dxa"/>
            <w:hideMark/>
          </w:tcPr>
          <w:p w14:paraId="144EB9FC" w14:textId="5DA6DBE1" w:rsidR="00C86741" w:rsidRPr="00BC10BD" w:rsidRDefault="00CA707F" w:rsidP="00C86741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BC1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2B41BAD3" w14:textId="518BE79B" w:rsidR="00C86741" w:rsidRPr="00BC10BD" w:rsidRDefault="00C86741" w:rsidP="00C86741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8EA50" w14:textId="77777777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5231BCFD" w14:textId="63E133C5" w:rsidR="00C86741" w:rsidRPr="00BC10BD" w:rsidRDefault="00C86741" w:rsidP="00C86741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592C27C3" w14:textId="77777777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DFE50F0" w14:textId="64852B76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073CCA5" w14:textId="77777777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57EBE65" w14:textId="0E977C38" w:rsidR="00C86741" w:rsidRPr="00BC10BD" w:rsidRDefault="00C86741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07F" w:rsidRPr="00C84D4E" w14:paraId="7C9028E1" w14:textId="77777777" w:rsidTr="00C86741">
        <w:trPr>
          <w:trHeight w:val="317"/>
        </w:trPr>
        <w:tc>
          <w:tcPr>
            <w:tcW w:w="3510" w:type="dxa"/>
          </w:tcPr>
          <w:p w14:paraId="4EBCF320" w14:textId="77777777" w:rsidR="00CA707F" w:rsidRPr="00BC10BD" w:rsidRDefault="00CA707F" w:rsidP="00CA707F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26AB8A5B" w14:textId="41C7F707" w:rsidR="00CA707F" w:rsidRPr="00BC10BD" w:rsidRDefault="00CA707F" w:rsidP="00CA707F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260" w:type="dxa"/>
            <w:vAlign w:val="bottom"/>
          </w:tcPr>
          <w:p w14:paraId="1DE78AD2" w14:textId="622FB9D2" w:rsidR="00CA707F" w:rsidRPr="00BC10BD" w:rsidRDefault="00BC10BD" w:rsidP="00C86741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6C551E3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6AE342C2" w14:textId="764B6295" w:rsidR="00CA707F" w:rsidRPr="00BC10BD" w:rsidRDefault="00BC10BD" w:rsidP="00C86741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98" w:type="dxa"/>
            <w:vAlign w:val="bottom"/>
          </w:tcPr>
          <w:p w14:paraId="2B850FC1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ABA1B95" w14:textId="4D84F155" w:rsidR="00CA707F" w:rsidRPr="00BC10BD" w:rsidRDefault="000B2717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40C0ED02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4514350" w14:textId="47B9C52D" w:rsidR="00CA707F" w:rsidRPr="00BC10BD" w:rsidRDefault="000B2717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707F" w:rsidRPr="00C84D4E" w14:paraId="2B5B2164" w14:textId="77777777" w:rsidTr="00C86741">
        <w:trPr>
          <w:trHeight w:val="317"/>
        </w:trPr>
        <w:tc>
          <w:tcPr>
            <w:tcW w:w="3510" w:type="dxa"/>
          </w:tcPr>
          <w:p w14:paraId="588EFF3E" w14:textId="77777777" w:rsidR="00CA707F" w:rsidRPr="00BC10BD" w:rsidRDefault="00CA707F" w:rsidP="00C86741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E2CE7D" w14:textId="77777777" w:rsidR="00CA707F" w:rsidRPr="00BC10BD" w:rsidRDefault="00CA707F" w:rsidP="00C86741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18372D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40981CD" w14:textId="77777777" w:rsidR="00CA707F" w:rsidRPr="00BC10BD" w:rsidRDefault="00CA707F" w:rsidP="00C86741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2BC5939E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5BCD31D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47FBDAA6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3FFE75A" w14:textId="77777777" w:rsidR="00CA707F" w:rsidRPr="00BC10BD" w:rsidRDefault="00CA707F" w:rsidP="00C8674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07F" w:rsidRPr="00C84D4E" w14:paraId="30348B0E" w14:textId="77777777" w:rsidTr="00C86741">
        <w:trPr>
          <w:trHeight w:val="317"/>
        </w:trPr>
        <w:tc>
          <w:tcPr>
            <w:tcW w:w="3510" w:type="dxa"/>
          </w:tcPr>
          <w:p w14:paraId="6D3054E5" w14:textId="3E015D5F" w:rsidR="00CA707F" w:rsidRPr="00BC10BD" w:rsidRDefault="00CA707F" w:rsidP="00CA707F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0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BC10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7235C6A1" w14:textId="77777777" w:rsidR="00CA707F" w:rsidRPr="00BC10BD" w:rsidRDefault="00CA707F" w:rsidP="00CA707F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20EFE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13D5ED89" w14:textId="77777777" w:rsidR="00CA707F" w:rsidRPr="00BC10BD" w:rsidRDefault="00CA707F" w:rsidP="00CA707F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11064A48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95C77C2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2B6B31E2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A656DDD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707F" w:rsidRPr="00C84D4E" w14:paraId="24301E2A" w14:textId="77777777" w:rsidTr="00C86741">
        <w:trPr>
          <w:trHeight w:val="317"/>
        </w:trPr>
        <w:tc>
          <w:tcPr>
            <w:tcW w:w="3510" w:type="dxa"/>
          </w:tcPr>
          <w:p w14:paraId="6057888D" w14:textId="77777777" w:rsidR="00CA707F" w:rsidRPr="00BC10BD" w:rsidRDefault="00CA707F" w:rsidP="00CA707F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</w:t>
            </w:r>
          </w:p>
          <w:p w14:paraId="2316E167" w14:textId="191E7C77" w:rsidR="00CA707F" w:rsidRPr="00BC10BD" w:rsidRDefault="00CA707F" w:rsidP="00CA707F">
            <w:pPr>
              <w:pStyle w:val="NoSpacing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C1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260" w:type="dxa"/>
            <w:vAlign w:val="bottom"/>
          </w:tcPr>
          <w:p w14:paraId="3FD1E776" w14:textId="3EEF1D7F" w:rsidR="00CA707F" w:rsidRPr="00BC10BD" w:rsidRDefault="000B2717" w:rsidP="00CA707F">
            <w:pPr>
              <w:pStyle w:val="NoSpacing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2A978CC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6A8C2FA1" w14:textId="03EA4B85" w:rsidR="00CA707F" w:rsidRPr="00BC10BD" w:rsidRDefault="00BC10BD" w:rsidP="00CA707F">
            <w:pPr>
              <w:pStyle w:val="NoSpacing"/>
              <w:ind w:right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0B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7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C10B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1F0C27B4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05BF3AB" w14:textId="1513F858" w:rsidR="00CA707F" w:rsidRPr="00BC10BD" w:rsidRDefault="000B2717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529FA157" w14:textId="77777777" w:rsidR="00CA707F" w:rsidRPr="00BC10BD" w:rsidRDefault="00CA707F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0FD659D" w14:textId="387CC567" w:rsidR="00CA707F" w:rsidRPr="00BC10BD" w:rsidRDefault="000B2717" w:rsidP="00CA707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1FE260F" w14:textId="0C91A54E" w:rsidR="00175280" w:rsidRPr="004961F4" w:rsidRDefault="00175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6FF5663" w14:textId="2427B2AC" w:rsidR="004926F5" w:rsidRDefault="004926F5" w:rsidP="009A713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926F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7BB59A77" w14:textId="768958E3" w:rsidR="004926F5" w:rsidRPr="004926F5" w:rsidRDefault="004926F5" w:rsidP="004926F5">
      <w:pPr>
        <w:rPr>
          <w:rFonts w:asciiTheme="majorBidi" w:hAnsiTheme="majorBidi" w:cstheme="majorBidi"/>
          <w:sz w:val="30"/>
          <w:szCs w:val="30"/>
        </w:rPr>
      </w:pPr>
    </w:p>
    <w:p w14:paraId="0E23E48B" w14:textId="2798F46F" w:rsidR="004926F5" w:rsidRDefault="004926F5" w:rsidP="00164AD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926F5">
        <w:rPr>
          <w:rFonts w:asciiTheme="majorBidi" w:hAnsiTheme="majorBidi" w:cs="Angsana New" w:hint="cs"/>
          <w:sz w:val="30"/>
          <w:szCs w:val="30"/>
          <w:cs/>
        </w:rPr>
        <w:t>นโยบายของคณะกรรมการบริษัท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9A713F" w:rsidRPr="009A713F">
        <w:rPr>
          <w:rFonts w:asciiTheme="majorBidi" w:hAnsiTheme="majorBidi" w:cs="Angsana New" w:hint="cs"/>
          <w:sz w:val="30"/>
          <w:szCs w:val="30"/>
          <w:cs/>
        </w:rPr>
        <w:t>อย่างสม่ำเสมอ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5280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4926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926F5">
        <w:rPr>
          <w:rFonts w:asciiTheme="majorBidi" w:hAnsiTheme="majorBidi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7D655D2C" w14:textId="4A7F6093" w:rsidR="004926F5" w:rsidRDefault="004926F5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3A8CCEF" w14:textId="4DCAA505" w:rsidR="00E06AC3" w:rsidRDefault="00E06AC3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229937F" w14:textId="400C5171" w:rsidR="00E06AC3" w:rsidRDefault="00E06AC3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39D41E1" w14:textId="32F528CF" w:rsidR="00E06AC3" w:rsidRDefault="00E06AC3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22B5F66" w14:textId="54F7897F" w:rsidR="00E06AC3" w:rsidRDefault="00E06AC3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762A4E2" w14:textId="5E5C311D" w:rsidR="00E06AC3" w:rsidRDefault="00E06AC3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1D51C86" w14:textId="37B4053D" w:rsidR="00E06AC3" w:rsidRDefault="00E06AC3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039D6B8" w14:textId="77777777" w:rsidR="00E06AC3" w:rsidRDefault="00E06AC3" w:rsidP="004926F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D5D81CA" w14:textId="3C320BE6" w:rsidR="006A30DA" w:rsidRPr="00CF1517" w:rsidRDefault="006A30DA" w:rsidP="009A713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76F80B31" w14:textId="77777777" w:rsidR="007B6B72" w:rsidRDefault="007B6B72" w:rsidP="007B6B72">
      <w:pPr>
        <w:ind w:left="87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C6BFC18" w14:textId="6DEB601F" w:rsidR="006A30DA" w:rsidRPr="00CF1517" w:rsidRDefault="001D68D1" w:rsidP="007B6B72">
      <w:pPr>
        <w:tabs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ที่ดิน 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>อาคารและอุปกรณ์</w:t>
      </w:r>
      <w:r w:rsidR="007C072C" w:rsidRPr="00CF1517">
        <w:rPr>
          <w:rFonts w:ascii="Angsana New" w:hAnsi="Angsana New" w:cs="Angsana New"/>
          <w:spacing w:val="-4"/>
          <w:sz w:val="30"/>
          <w:szCs w:val="30"/>
          <w:cs/>
        </w:rPr>
        <w:t>และสินทรัพย์ไม่มีตัวตน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>ที่</w:t>
      </w:r>
      <w:r w:rsidR="007C072C" w:rsidRPr="00CF1517">
        <w:rPr>
          <w:rFonts w:ascii="Angsana New" w:hAnsi="Angsana New" w:cs="Angsana New"/>
          <w:spacing w:val="-4"/>
          <w:sz w:val="30"/>
          <w:szCs w:val="30"/>
          <w:cs/>
        </w:rPr>
        <w:t>จ่ายชำระเป็นเงินสด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>ในระหว่าง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="006A30DA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>ธันวาคม</w:t>
      </w:r>
      <w:r w:rsidR="006A30DA" w:rsidRPr="00CF151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CA76EE">
        <w:rPr>
          <w:rFonts w:ascii="Angsana New" w:hAnsi="Angsana New" w:cs="Angsana New"/>
          <w:sz w:val="30"/>
          <w:szCs w:val="30"/>
        </w:rPr>
        <w:t xml:space="preserve">4 </w:t>
      </w:r>
      <w:r w:rsidR="00E91A05" w:rsidRPr="00CF151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CA76EE">
        <w:rPr>
          <w:rFonts w:ascii="Angsana New" w:hAnsi="Angsana New" w:cs="Angsana New"/>
          <w:sz w:val="30"/>
          <w:szCs w:val="30"/>
        </w:rPr>
        <w:t>3</w:t>
      </w:r>
      <w:r w:rsidR="00C60035" w:rsidRPr="00CF1517">
        <w:rPr>
          <w:rFonts w:ascii="Angsana New" w:hAnsi="Angsana New" w:cs="Angsana New"/>
          <w:sz w:val="30"/>
          <w:szCs w:val="30"/>
        </w:rPr>
        <w:t xml:space="preserve"> 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>มี</w:t>
      </w:r>
      <w:r w:rsidR="007C072C" w:rsidRPr="00CF1517"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6A30DA" w:rsidRPr="00CF151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5B31CD5" w14:textId="77777777" w:rsidR="00886909" w:rsidRPr="004926F5" w:rsidRDefault="00886909" w:rsidP="001D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3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1"/>
        <w:gridCol w:w="812"/>
        <w:gridCol w:w="984"/>
        <w:gridCol w:w="271"/>
        <w:gridCol w:w="992"/>
        <w:gridCol w:w="271"/>
        <w:gridCol w:w="988"/>
        <w:gridCol w:w="271"/>
        <w:gridCol w:w="988"/>
      </w:tblGrid>
      <w:tr w:rsidR="007463FD" w:rsidRPr="00CF1517" w14:paraId="62929584" w14:textId="77777777" w:rsidTr="00B00E4B">
        <w:trPr>
          <w:trHeight w:hRule="exact" w:val="374"/>
        </w:trPr>
        <w:tc>
          <w:tcPr>
            <w:tcW w:w="2014" w:type="pct"/>
          </w:tcPr>
          <w:p w14:paraId="4365D173" w14:textId="77777777" w:rsidR="006A30DA" w:rsidRPr="00CF1517" w:rsidRDefault="001D68D1" w:rsidP="00B00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35" w:type="pct"/>
          </w:tcPr>
          <w:p w14:paraId="3420F9DA" w14:textId="77777777" w:rsidR="006A30DA" w:rsidRPr="00CF1517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701DE833" w14:textId="77777777" w:rsidR="006A30DA" w:rsidRPr="00CF1517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661DBB9" w14:textId="77777777" w:rsidR="006A30DA" w:rsidRPr="00CF1517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333710F7" w14:textId="77777777" w:rsidR="006A30DA" w:rsidRPr="00CF1517" w:rsidRDefault="006A30DA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63FD" w:rsidRPr="00CF1517" w14:paraId="2901AA00" w14:textId="77777777" w:rsidTr="00B00E4B">
        <w:trPr>
          <w:trHeight w:hRule="exact" w:val="374"/>
        </w:trPr>
        <w:tc>
          <w:tcPr>
            <w:tcW w:w="2014" w:type="pct"/>
          </w:tcPr>
          <w:p w14:paraId="2C7ED53A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8C6D79B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1F4A1E5E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97BB371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199FF834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463FD" w:rsidRPr="00CF1517" w14:paraId="7539BFE4" w14:textId="77777777" w:rsidTr="00B00E4B">
        <w:trPr>
          <w:trHeight w:hRule="exact" w:val="374"/>
        </w:trPr>
        <w:tc>
          <w:tcPr>
            <w:tcW w:w="2014" w:type="pct"/>
          </w:tcPr>
          <w:p w14:paraId="3FE383F0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16496209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1842B090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7C4E1E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28CDAB84" w14:textId="77777777" w:rsidR="001D68D1" w:rsidRPr="00CF1517" w:rsidRDefault="001D68D1" w:rsidP="00D82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E29" w:rsidRPr="00CF1517" w14:paraId="260FF4E7" w14:textId="77777777" w:rsidTr="00B00E4B">
        <w:trPr>
          <w:trHeight w:hRule="exact" w:val="374"/>
        </w:trPr>
        <w:tc>
          <w:tcPr>
            <w:tcW w:w="2014" w:type="pct"/>
          </w:tcPr>
          <w:p w14:paraId="43837EF8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6AAD4B9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7" w:type="pct"/>
          </w:tcPr>
          <w:p w14:paraId="02AF94E1" w14:textId="0C74087B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4EF1CC9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4300279" w14:textId="134821F8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0DB8FF5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2E8617" w14:textId="0E588164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DDB0344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18F230" w14:textId="6E38CCE6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C3E29" w:rsidRPr="00CF1517" w14:paraId="7246E9D1" w14:textId="77777777" w:rsidTr="00B00E4B">
        <w:trPr>
          <w:trHeight w:hRule="exact" w:val="374"/>
        </w:trPr>
        <w:tc>
          <w:tcPr>
            <w:tcW w:w="2014" w:type="pct"/>
          </w:tcPr>
          <w:p w14:paraId="4D33171C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C0A7B2B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pct"/>
            <w:gridSpan w:val="7"/>
          </w:tcPr>
          <w:p w14:paraId="7923ECF8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6EE" w:rsidRPr="00CF1517" w14:paraId="22201A4D" w14:textId="77777777" w:rsidTr="00B00E4B">
        <w:trPr>
          <w:trHeight w:hRule="exact" w:val="374"/>
        </w:trPr>
        <w:tc>
          <w:tcPr>
            <w:tcW w:w="2014" w:type="pct"/>
          </w:tcPr>
          <w:p w14:paraId="2584DD5B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5" w:type="pct"/>
          </w:tcPr>
          <w:p w14:paraId="752CAB38" w14:textId="43196008" w:rsidR="00CA76EE" w:rsidRPr="00CF1517" w:rsidRDefault="00CA76EE" w:rsidP="00CA76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9A713F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27" w:type="pct"/>
          </w:tcPr>
          <w:p w14:paraId="4DB18844" w14:textId="75C1E468" w:rsidR="00CA76EE" w:rsidRPr="00CF1517" w:rsidRDefault="00B876CD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3,141,5</w:t>
            </w:r>
            <w:r w:rsidR="001F336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145" w:type="pct"/>
          </w:tcPr>
          <w:p w14:paraId="2EC57B89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92100A6" w14:textId="51BC280D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1,480,663</w:t>
            </w:r>
          </w:p>
        </w:tc>
        <w:tc>
          <w:tcPr>
            <w:tcW w:w="145" w:type="pct"/>
          </w:tcPr>
          <w:p w14:paraId="3222BDE4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9DBA8A5" w14:textId="3FC4A788" w:rsidR="00CA76EE" w:rsidRPr="00CF1517" w:rsidRDefault="00966173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325,274</w:t>
            </w:r>
          </w:p>
        </w:tc>
        <w:tc>
          <w:tcPr>
            <w:tcW w:w="145" w:type="pct"/>
          </w:tcPr>
          <w:p w14:paraId="7AE1B374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AE7089" w14:textId="0A38A78E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19,044</w:t>
            </w:r>
          </w:p>
        </w:tc>
      </w:tr>
      <w:tr w:rsidR="00CA76EE" w:rsidRPr="00CF1517" w14:paraId="0865EC8A" w14:textId="77777777" w:rsidTr="00B00E4B">
        <w:trPr>
          <w:trHeight w:hRule="exact" w:val="374"/>
        </w:trPr>
        <w:tc>
          <w:tcPr>
            <w:tcW w:w="2014" w:type="pct"/>
          </w:tcPr>
          <w:p w14:paraId="449DD058" w14:textId="26838B6C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การเปลี่ยนแปลงในเจ้าหนี้</w:t>
            </w:r>
          </w:p>
        </w:tc>
        <w:tc>
          <w:tcPr>
            <w:tcW w:w="435" w:type="pct"/>
          </w:tcPr>
          <w:p w14:paraId="754E87AC" w14:textId="77777777" w:rsidR="00CA76EE" w:rsidRPr="00CF1517" w:rsidRDefault="00CA76EE" w:rsidP="00CA76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B7CB2B" w14:textId="100071FF" w:rsidR="00CA76EE" w:rsidRPr="00CF1517" w:rsidRDefault="00B876CD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48,924</w:t>
            </w:r>
          </w:p>
        </w:tc>
        <w:tc>
          <w:tcPr>
            <w:tcW w:w="145" w:type="pct"/>
          </w:tcPr>
          <w:p w14:paraId="05FA09DD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4592392" w14:textId="0E675D00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(25,096)</w:t>
            </w:r>
          </w:p>
        </w:tc>
        <w:tc>
          <w:tcPr>
            <w:tcW w:w="145" w:type="pct"/>
          </w:tcPr>
          <w:p w14:paraId="4AB69266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1B1E48" w14:textId="607E473D" w:rsidR="00CA76EE" w:rsidRPr="00CF1517" w:rsidRDefault="00966173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145" w:type="pct"/>
          </w:tcPr>
          <w:p w14:paraId="00659816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48834FF" w14:textId="75107E3D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37,006</w:t>
            </w:r>
          </w:p>
        </w:tc>
      </w:tr>
      <w:tr w:rsidR="0039651C" w:rsidRPr="00CF1517" w14:paraId="176FC442" w14:textId="77777777" w:rsidTr="00B00E4B">
        <w:trPr>
          <w:trHeight w:hRule="exact" w:val="374"/>
        </w:trPr>
        <w:tc>
          <w:tcPr>
            <w:tcW w:w="2014" w:type="pct"/>
          </w:tcPr>
          <w:p w14:paraId="309BB084" w14:textId="77777777" w:rsidR="0039651C" w:rsidRPr="00CF1517" w:rsidRDefault="0039651C" w:rsidP="00396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5" w:type="pct"/>
          </w:tcPr>
          <w:p w14:paraId="5FCF776A" w14:textId="77777777" w:rsidR="0039651C" w:rsidRPr="00CF1517" w:rsidRDefault="0039651C" w:rsidP="003965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352517F1" w14:textId="68FDBD65" w:rsidR="0039651C" w:rsidRPr="00CF1517" w:rsidRDefault="0039651C" w:rsidP="000058A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3,190,451</w:t>
            </w:r>
          </w:p>
        </w:tc>
        <w:tc>
          <w:tcPr>
            <w:tcW w:w="145" w:type="pct"/>
          </w:tcPr>
          <w:p w14:paraId="6B144ABF" w14:textId="77777777" w:rsidR="0039651C" w:rsidRPr="00CF1517" w:rsidRDefault="0039651C" w:rsidP="003965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4846532" w14:textId="73509311" w:rsidR="0039651C" w:rsidRPr="00CF1517" w:rsidRDefault="0039651C" w:rsidP="003965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1,455,567</w:t>
            </w:r>
          </w:p>
        </w:tc>
        <w:tc>
          <w:tcPr>
            <w:tcW w:w="145" w:type="pct"/>
          </w:tcPr>
          <w:p w14:paraId="662AE08A" w14:textId="77777777" w:rsidR="0039651C" w:rsidRPr="00CF1517" w:rsidRDefault="0039651C" w:rsidP="003965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5F502E0" w14:textId="7F9AEDD2" w:rsidR="0039651C" w:rsidRPr="00CF1517" w:rsidRDefault="0039651C" w:rsidP="003965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325,846</w:t>
            </w:r>
          </w:p>
        </w:tc>
        <w:tc>
          <w:tcPr>
            <w:tcW w:w="145" w:type="pct"/>
          </w:tcPr>
          <w:p w14:paraId="737BFEB3" w14:textId="77777777" w:rsidR="0039651C" w:rsidRPr="00CF1517" w:rsidRDefault="0039651C" w:rsidP="003965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6E7031F" w14:textId="33EE7E78" w:rsidR="0039651C" w:rsidRPr="00CF1517" w:rsidRDefault="0039651C" w:rsidP="003965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56,050</w:t>
            </w:r>
          </w:p>
        </w:tc>
      </w:tr>
    </w:tbl>
    <w:p w14:paraId="5EAA5080" w14:textId="03454F32" w:rsidR="000A0EF5" w:rsidRPr="00601663" w:rsidRDefault="000A0EF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2"/>
        <w:gridCol w:w="809"/>
        <w:gridCol w:w="989"/>
        <w:gridCol w:w="269"/>
        <w:gridCol w:w="993"/>
        <w:gridCol w:w="269"/>
        <w:gridCol w:w="993"/>
        <w:gridCol w:w="269"/>
        <w:gridCol w:w="993"/>
      </w:tblGrid>
      <w:tr w:rsidR="00066702" w:rsidRPr="00CF1517" w14:paraId="0882AC88" w14:textId="77777777" w:rsidTr="00B00E4B">
        <w:trPr>
          <w:trHeight w:hRule="exact" w:val="374"/>
        </w:trPr>
        <w:tc>
          <w:tcPr>
            <w:tcW w:w="2013" w:type="pct"/>
          </w:tcPr>
          <w:p w14:paraId="771A45CE" w14:textId="0AC26506" w:rsidR="00066702" w:rsidRPr="00CF1517" w:rsidRDefault="00066702" w:rsidP="00B00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  <w:r w:rsidR="00906F9E"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3" w:type="pct"/>
          </w:tcPr>
          <w:p w14:paraId="45F4E0E7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5E64DB80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E45B8AE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33CADCBA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6702" w:rsidRPr="00CF1517" w14:paraId="6F3ACE2C" w14:textId="77777777" w:rsidTr="00B00E4B">
        <w:trPr>
          <w:trHeight w:hRule="exact" w:val="374"/>
        </w:trPr>
        <w:tc>
          <w:tcPr>
            <w:tcW w:w="2013" w:type="pct"/>
          </w:tcPr>
          <w:p w14:paraId="18219288" w14:textId="77777777" w:rsidR="00066702" w:rsidRPr="00CF1517" w:rsidRDefault="00066702" w:rsidP="00B00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3" w:type="pct"/>
          </w:tcPr>
          <w:p w14:paraId="5AFF3CED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0CD141EB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DA8479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24190753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66702" w:rsidRPr="00CF1517" w14:paraId="2BD6BE5D" w14:textId="77777777" w:rsidTr="00B00E4B">
        <w:trPr>
          <w:trHeight w:hRule="exact" w:val="374"/>
        </w:trPr>
        <w:tc>
          <w:tcPr>
            <w:tcW w:w="2013" w:type="pct"/>
          </w:tcPr>
          <w:p w14:paraId="3E0451B7" w14:textId="77777777" w:rsidR="00066702" w:rsidRPr="00CF1517" w:rsidRDefault="00066702" w:rsidP="00B00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6BFAA54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41F631FB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CE83F61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14D433DF" w14:textId="77777777" w:rsidR="00066702" w:rsidRPr="00CF1517" w:rsidRDefault="00066702" w:rsidP="007C6E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6EE" w:rsidRPr="00CF1517" w14:paraId="52F8830D" w14:textId="77777777" w:rsidTr="00B00E4B">
        <w:trPr>
          <w:trHeight w:hRule="exact" w:val="374"/>
        </w:trPr>
        <w:tc>
          <w:tcPr>
            <w:tcW w:w="2013" w:type="pct"/>
          </w:tcPr>
          <w:p w14:paraId="6851D325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61E18B8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9" w:type="pct"/>
          </w:tcPr>
          <w:p w14:paraId="6BA7225C" w14:textId="2A93D546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5DE0342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12FBABE" w14:textId="622BD626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F1BD49B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B80005" w14:textId="4EF55934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2E5A51E" w14:textId="7777777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EFC5FEB" w14:textId="0D7A4887" w:rsidR="00CA76EE" w:rsidRPr="00CF1517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C3E29" w:rsidRPr="00CF1517" w14:paraId="24C6615C" w14:textId="77777777" w:rsidTr="00B00E4B">
        <w:trPr>
          <w:trHeight w:hRule="exact" w:val="374"/>
        </w:trPr>
        <w:tc>
          <w:tcPr>
            <w:tcW w:w="2013" w:type="pct"/>
          </w:tcPr>
          <w:p w14:paraId="22C86AE8" w14:textId="77777777" w:rsidR="001C3E29" w:rsidRPr="00CF1517" w:rsidRDefault="001C3E29" w:rsidP="00B00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DBA104F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5" w:type="pct"/>
            <w:gridSpan w:val="7"/>
          </w:tcPr>
          <w:p w14:paraId="66109238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6EE" w:rsidRPr="00CF1517" w14:paraId="592E9815" w14:textId="77777777" w:rsidTr="00B00E4B">
        <w:trPr>
          <w:trHeight w:hRule="exact" w:val="374"/>
        </w:trPr>
        <w:tc>
          <w:tcPr>
            <w:tcW w:w="2013" w:type="pct"/>
          </w:tcPr>
          <w:p w14:paraId="6991D94A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3" w:type="pct"/>
          </w:tcPr>
          <w:p w14:paraId="1B49E80B" w14:textId="5B6678C9" w:rsidR="00CA76EE" w:rsidRPr="00CF1517" w:rsidRDefault="00CA76EE" w:rsidP="00CA76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60B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0A0EF5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29" w:type="pct"/>
          </w:tcPr>
          <w:p w14:paraId="7D57A0A5" w14:textId="58E1D22A" w:rsidR="00CA76EE" w:rsidRPr="00CF1517" w:rsidRDefault="00B15C3D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  <w:r w:rsidR="001F336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5,479</w:t>
            </w:r>
          </w:p>
        </w:tc>
        <w:tc>
          <w:tcPr>
            <w:tcW w:w="144" w:type="pct"/>
          </w:tcPr>
          <w:p w14:paraId="25BAD20E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191D29" w14:textId="447FD21D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30,370</w:t>
            </w:r>
          </w:p>
        </w:tc>
        <w:tc>
          <w:tcPr>
            <w:tcW w:w="144" w:type="pct"/>
          </w:tcPr>
          <w:p w14:paraId="5D80589A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FD3FA51" w14:textId="65924A9E" w:rsidR="00CA76EE" w:rsidRPr="00CF1517" w:rsidRDefault="009A5738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10,95</w:t>
            </w:r>
            <w:r w:rsidR="002E283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236BE42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2DB2BC" w14:textId="709F1665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CA76EE" w:rsidRPr="00CF1517" w14:paraId="34602739" w14:textId="77777777" w:rsidTr="00B00E4B">
        <w:trPr>
          <w:trHeight w:hRule="exact" w:val="374"/>
        </w:trPr>
        <w:tc>
          <w:tcPr>
            <w:tcW w:w="2013" w:type="pct"/>
          </w:tcPr>
          <w:p w14:paraId="6B8D49E6" w14:textId="3DF0F58E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33" w:type="pct"/>
          </w:tcPr>
          <w:p w14:paraId="2658E874" w14:textId="77777777" w:rsidR="00CA76EE" w:rsidRPr="00CF1517" w:rsidRDefault="00CA76EE" w:rsidP="00CA76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BDA7332" w14:textId="20927A1F" w:rsidR="00CA76EE" w:rsidRPr="00CF1517" w:rsidRDefault="00B15C3D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(165)</w:t>
            </w:r>
          </w:p>
        </w:tc>
        <w:tc>
          <w:tcPr>
            <w:tcW w:w="144" w:type="pct"/>
          </w:tcPr>
          <w:p w14:paraId="468222D3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7ED471" w14:textId="519F66E2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(3,502)</w:t>
            </w:r>
          </w:p>
        </w:tc>
        <w:tc>
          <w:tcPr>
            <w:tcW w:w="144" w:type="pct"/>
          </w:tcPr>
          <w:p w14:paraId="61A8BA15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F798F7" w14:textId="7B5EFDF1" w:rsidR="00CA76EE" w:rsidRPr="00CF1517" w:rsidRDefault="003C4B4B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(315)</w:t>
            </w:r>
          </w:p>
        </w:tc>
        <w:tc>
          <w:tcPr>
            <w:tcW w:w="144" w:type="pct"/>
          </w:tcPr>
          <w:p w14:paraId="55B3ED55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2A4B928" w14:textId="6BA8223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A76EE" w:rsidRPr="00CF1517" w14:paraId="3254E6EC" w14:textId="77777777" w:rsidTr="00B00E4B">
        <w:trPr>
          <w:trHeight w:hRule="exact" w:val="374"/>
        </w:trPr>
        <w:tc>
          <w:tcPr>
            <w:tcW w:w="2013" w:type="pct"/>
          </w:tcPr>
          <w:p w14:paraId="67CD7A90" w14:textId="77777777" w:rsidR="00CA76EE" w:rsidRPr="00CF1517" w:rsidRDefault="00CA76EE" w:rsidP="00CA7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3" w:type="pct"/>
          </w:tcPr>
          <w:p w14:paraId="50E3E3BE" w14:textId="77777777" w:rsidR="00CA76EE" w:rsidRPr="00CF1517" w:rsidRDefault="00CA76EE" w:rsidP="00CA76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1A4CC69" w14:textId="3E888798" w:rsidR="00CA76EE" w:rsidRPr="00CF1517" w:rsidRDefault="00B15C3D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</w:t>
            </w:r>
            <w:r w:rsidR="001F33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44" w:type="pct"/>
          </w:tcPr>
          <w:p w14:paraId="3A42B090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B7C44AD" w14:textId="4A3E2F69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26,868</w:t>
            </w:r>
          </w:p>
        </w:tc>
        <w:tc>
          <w:tcPr>
            <w:tcW w:w="144" w:type="pct"/>
          </w:tcPr>
          <w:p w14:paraId="59637BCF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891A1AB" w14:textId="5CE8580B" w:rsidR="00CA76EE" w:rsidRPr="00CF1517" w:rsidRDefault="003C4B4B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10,64</w:t>
            </w:r>
            <w:r w:rsidR="002E28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5F4056B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D80D414" w14:textId="1BF4593D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B0B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36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</w:tr>
    </w:tbl>
    <w:p w14:paraId="5E8D6908" w14:textId="77777777" w:rsidR="00601663" w:rsidRDefault="00601663" w:rsidP="0060166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8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009DD24B" w14:textId="77777777" w:rsidR="00601663" w:rsidRDefault="00601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DE045BF" w14:textId="72033890" w:rsidR="00804175" w:rsidRPr="00CF1517" w:rsidRDefault="00804175" w:rsidP="009A71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left="540" w:right="-45" w:hanging="486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CF1517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8"/>
        <w:gridCol w:w="1134"/>
        <w:gridCol w:w="250"/>
        <w:gridCol w:w="1121"/>
        <w:gridCol w:w="274"/>
        <w:gridCol w:w="1140"/>
        <w:gridCol w:w="276"/>
        <w:gridCol w:w="1114"/>
      </w:tblGrid>
      <w:tr w:rsidR="005E65D0" w:rsidRPr="00CF1517" w14:paraId="5574B219" w14:textId="77777777" w:rsidTr="00DF028E">
        <w:trPr>
          <w:tblHeader/>
        </w:trPr>
        <w:tc>
          <w:tcPr>
            <w:tcW w:w="2131" w:type="pct"/>
            <w:gridSpan w:val="2"/>
          </w:tcPr>
          <w:p w14:paraId="796AA5C7" w14:textId="77777777" w:rsidR="00DB3FD7" w:rsidRPr="00CF1517" w:rsidRDefault="00DB3FD7" w:rsidP="00C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B66BB08" w14:textId="77777777" w:rsidR="00DB3FD7" w:rsidRPr="00CF1517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F21DF92" w14:textId="77777777" w:rsidR="00DB3FD7" w:rsidRPr="00CF1517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8AD0AF" w14:textId="77777777" w:rsidR="00DB3FD7" w:rsidRPr="00CF1517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C3E29" w:rsidRPr="00CF1517" w14:paraId="7E310990" w14:textId="77777777" w:rsidTr="00DF028E">
        <w:trPr>
          <w:trHeight w:val="344"/>
          <w:tblHeader/>
        </w:trPr>
        <w:tc>
          <w:tcPr>
            <w:tcW w:w="2131" w:type="pct"/>
            <w:gridSpan w:val="2"/>
          </w:tcPr>
          <w:p w14:paraId="78E151D4" w14:textId="77777777" w:rsidR="001C3E29" w:rsidRPr="00CF1517" w:rsidRDefault="001C3E29" w:rsidP="001C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0D2FAB" w14:textId="60D3BCAA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4FEAA47D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B52281" w14:textId="00929470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AF9998F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84F5F7" w14:textId="48B48A25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0BDCD7AE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4AE49C" w14:textId="15D232D3" w:rsidR="001C3E29" w:rsidRPr="00CF1517" w:rsidRDefault="00CA76EE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C3E29" w:rsidRPr="00CF1517" w14:paraId="07A0564C" w14:textId="77777777" w:rsidTr="00DF028E">
        <w:trPr>
          <w:tblHeader/>
        </w:trPr>
        <w:tc>
          <w:tcPr>
            <w:tcW w:w="1700" w:type="pct"/>
          </w:tcPr>
          <w:p w14:paraId="3A48D1CC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0C52EC6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3E29" w:rsidRPr="00CF1517" w14:paraId="50F04CB4" w14:textId="77777777" w:rsidTr="00DF028E">
        <w:trPr>
          <w:tblHeader/>
        </w:trPr>
        <w:tc>
          <w:tcPr>
            <w:tcW w:w="1700" w:type="pct"/>
          </w:tcPr>
          <w:p w14:paraId="3CD56D03" w14:textId="1D68B891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0F086AA7" w14:textId="77777777" w:rsidR="001C3E29" w:rsidRPr="00CF1517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A76EE" w:rsidRPr="00FA5BEE" w14:paraId="762FA14B" w14:textId="77777777" w:rsidTr="00DF028E">
        <w:tc>
          <w:tcPr>
            <w:tcW w:w="2131" w:type="pct"/>
            <w:gridSpan w:val="2"/>
          </w:tcPr>
          <w:p w14:paraId="1B10E1D0" w14:textId="77777777" w:rsidR="00CA76EE" w:rsidRPr="00FA5BEE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vAlign w:val="bottom"/>
          </w:tcPr>
          <w:p w14:paraId="71B3B822" w14:textId="6C775F5C" w:rsidR="00CA76EE" w:rsidRPr="00FA5BEE" w:rsidRDefault="002607D8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1,308,498</w:t>
            </w:r>
          </w:p>
        </w:tc>
        <w:tc>
          <w:tcPr>
            <w:tcW w:w="135" w:type="pct"/>
            <w:vAlign w:val="bottom"/>
          </w:tcPr>
          <w:p w14:paraId="16ABECCF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5CA88FCC" w14:textId="53D65D5E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817,223</w:t>
            </w:r>
          </w:p>
        </w:tc>
        <w:tc>
          <w:tcPr>
            <w:tcW w:w="148" w:type="pct"/>
            <w:vAlign w:val="bottom"/>
          </w:tcPr>
          <w:p w14:paraId="49A173B4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51E09E20" w14:textId="2CDA3628" w:rsidR="00CA76EE" w:rsidRPr="00FA5BEE" w:rsidRDefault="00E42B9F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34,132</w:t>
            </w:r>
          </w:p>
        </w:tc>
        <w:tc>
          <w:tcPr>
            <w:tcW w:w="149" w:type="pct"/>
            <w:vAlign w:val="bottom"/>
          </w:tcPr>
          <w:p w14:paraId="311F1462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105DB684" w14:textId="7DFBFF8E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55,618</w:t>
            </w:r>
          </w:p>
        </w:tc>
      </w:tr>
      <w:tr w:rsidR="00CA76EE" w:rsidRPr="00FA5BEE" w14:paraId="4EE61A3A" w14:textId="77777777" w:rsidTr="00DF028E">
        <w:tc>
          <w:tcPr>
            <w:tcW w:w="2131" w:type="pct"/>
            <w:gridSpan w:val="2"/>
          </w:tcPr>
          <w:p w14:paraId="1C4BB50E" w14:textId="77777777" w:rsidR="00CA76EE" w:rsidRPr="00FA5BEE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vAlign w:val="bottom"/>
          </w:tcPr>
          <w:p w14:paraId="1F6DA8D6" w14:textId="4C1164A7" w:rsidR="00CA76EE" w:rsidRPr="00FA5BEE" w:rsidRDefault="002607D8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9,126</w:t>
            </w:r>
          </w:p>
        </w:tc>
        <w:tc>
          <w:tcPr>
            <w:tcW w:w="135" w:type="pct"/>
            <w:vAlign w:val="bottom"/>
          </w:tcPr>
          <w:p w14:paraId="4CF2EFE9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1EEA9324" w14:textId="6D2B4B0B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8,054</w:t>
            </w:r>
          </w:p>
        </w:tc>
        <w:tc>
          <w:tcPr>
            <w:tcW w:w="148" w:type="pct"/>
            <w:vAlign w:val="bottom"/>
          </w:tcPr>
          <w:p w14:paraId="281B8939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436C0B93" w14:textId="71F2CD80" w:rsidR="00CA76EE" w:rsidRPr="00FA5BEE" w:rsidRDefault="00E42B9F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9" w:type="pct"/>
            <w:vAlign w:val="bottom"/>
          </w:tcPr>
          <w:p w14:paraId="2304E543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0DDC1389" w14:textId="429DAC45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CA76EE" w:rsidRPr="00FA5BEE" w14:paraId="0E570D7D" w14:textId="77777777" w:rsidTr="00DF028E">
        <w:tc>
          <w:tcPr>
            <w:tcW w:w="2131" w:type="pct"/>
            <w:gridSpan w:val="2"/>
          </w:tcPr>
          <w:p w14:paraId="6C890A65" w14:textId="77777777" w:rsidR="00CA76EE" w:rsidRPr="00FA5BEE" w:rsidRDefault="00CA76EE" w:rsidP="00CA7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2C7A6A8F" w:rsidR="00CA76EE" w:rsidRPr="00FA5BEE" w:rsidRDefault="002607D8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1,317,624</w:t>
            </w:r>
          </w:p>
        </w:tc>
        <w:tc>
          <w:tcPr>
            <w:tcW w:w="135" w:type="pct"/>
            <w:vAlign w:val="bottom"/>
          </w:tcPr>
          <w:p w14:paraId="78749948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3DD22E00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825,277</w:t>
            </w:r>
          </w:p>
        </w:tc>
        <w:tc>
          <w:tcPr>
            <w:tcW w:w="148" w:type="pct"/>
            <w:vAlign w:val="bottom"/>
          </w:tcPr>
          <w:p w14:paraId="4930CA45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6C6F95A4" w:rsidR="00CA76EE" w:rsidRPr="00FA5BEE" w:rsidRDefault="00E42B9F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34,132</w:t>
            </w:r>
          </w:p>
        </w:tc>
        <w:tc>
          <w:tcPr>
            <w:tcW w:w="149" w:type="pct"/>
            <w:vAlign w:val="bottom"/>
          </w:tcPr>
          <w:p w14:paraId="1823A953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6DE8AD6D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55,618</w:t>
            </w:r>
          </w:p>
        </w:tc>
      </w:tr>
    </w:tbl>
    <w:p w14:paraId="5A6439D3" w14:textId="77777777" w:rsidR="00DD4917" w:rsidRPr="00FA5BEE" w:rsidRDefault="00DD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84"/>
        <w:gridCol w:w="1146"/>
        <w:gridCol w:w="260"/>
        <w:gridCol w:w="1107"/>
        <w:gridCol w:w="260"/>
        <w:gridCol w:w="1151"/>
        <w:gridCol w:w="282"/>
        <w:gridCol w:w="1135"/>
      </w:tblGrid>
      <w:tr w:rsidR="001C3E29" w:rsidRPr="00FA5BEE" w14:paraId="6EA0AD2E" w14:textId="77777777" w:rsidTr="00CA76EE">
        <w:trPr>
          <w:trHeight w:hRule="exact" w:val="403"/>
          <w:tblHeader/>
        </w:trPr>
        <w:tc>
          <w:tcPr>
            <w:tcW w:w="1697" w:type="pct"/>
          </w:tcPr>
          <w:p w14:paraId="2693ABAE" w14:textId="6A50FAC9" w:rsidR="001C3E29" w:rsidRPr="00FA5BEE" w:rsidRDefault="001C3E29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23" w:type="pct"/>
          </w:tcPr>
          <w:p w14:paraId="0A2DFFC4" w14:textId="77777777" w:rsidR="001C3E29" w:rsidRPr="00FA5BEE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pct"/>
            <w:gridSpan w:val="7"/>
          </w:tcPr>
          <w:p w14:paraId="21B9C3FE" w14:textId="77777777" w:rsidR="001C3E29" w:rsidRPr="00FA5BEE" w:rsidRDefault="001C3E29" w:rsidP="001C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C3E29" w:rsidRPr="00FA5BEE" w14:paraId="643C3240" w14:textId="77777777" w:rsidTr="00CA76EE">
        <w:trPr>
          <w:trHeight w:hRule="exact" w:val="403"/>
        </w:trPr>
        <w:tc>
          <w:tcPr>
            <w:tcW w:w="2120" w:type="pct"/>
            <w:gridSpan w:val="2"/>
          </w:tcPr>
          <w:p w14:paraId="34C2F349" w14:textId="77777777" w:rsidR="001C3E29" w:rsidRPr="00FA5BEE" w:rsidRDefault="001C3E29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618" w:type="pct"/>
          </w:tcPr>
          <w:p w14:paraId="35FBF6C3" w14:textId="77777777" w:rsidR="001C3E29" w:rsidRPr="00FA5BEE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E365602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258E42ED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5DAA3A6A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</w:tcPr>
          <w:p w14:paraId="668FD6D0" w14:textId="77777777" w:rsidR="001C3E29" w:rsidRPr="00FA5BEE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</w:tcPr>
          <w:p w14:paraId="3730CF64" w14:textId="77777777" w:rsidR="001C3E29" w:rsidRPr="00FA5BEE" w:rsidRDefault="001C3E29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2" w:type="pct"/>
            <w:shd w:val="clear" w:color="auto" w:fill="auto"/>
          </w:tcPr>
          <w:p w14:paraId="66910365" w14:textId="77777777" w:rsidR="001C3E29" w:rsidRPr="00FA5BEE" w:rsidRDefault="001C3E29" w:rsidP="001C3E2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A76EE" w:rsidRPr="00FA5BEE" w14:paraId="62D03B8B" w14:textId="77777777" w:rsidTr="00CA76EE">
        <w:trPr>
          <w:trHeight w:hRule="exact" w:val="403"/>
        </w:trPr>
        <w:tc>
          <w:tcPr>
            <w:tcW w:w="2120" w:type="pct"/>
            <w:gridSpan w:val="2"/>
          </w:tcPr>
          <w:p w14:paraId="7460A50D" w14:textId="77777777" w:rsidR="00CA76EE" w:rsidRPr="00FA5BEE" w:rsidRDefault="00CA76EE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FA5B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618" w:type="pct"/>
          </w:tcPr>
          <w:p w14:paraId="3AA8E1D4" w14:textId="3A373856" w:rsidR="00CA76EE" w:rsidRPr="00FA5BEE" w:rsidRDefault="009D31B5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2,250,16</w:t>
            </w:r>
            <w:r w:rsidR="002E2839"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40" w:type="pct"/>
          </w:tcPr>
          <w:p w14:paraId="7BEC5076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3D7C5E4" w14:textId="4DA58F90" w:rsidR="00CA76EE" w:rsidRPr="00FA5BEE" w:rsidRDefault="00FF5EED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1,366,146</w:t>
            </w:r>
          </w:p>
        </w:tc>
        <w:tc>
          <w:tcPr>
            <w:tcW w:w="140" w:type="pct"/>
          </w:tcPr>
          <w:p w14:paraId="77CF7B97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shd w:val="clear" w:color="auto" w:fill="auto"/>
          </w:tcPr>
          <w:p w14:paraId="6DC53FCC" w14:textId="54EC41F5" w:rsidR="00CA76EE" w:rsidRPr="00FA5BEE" w:rsidRDefault="00E42B9F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299</w:t>
            </w:r>
          </w:p>
        </w:tc>
        <w:tc>
          <w:tcPr>
            <w:tcW w:w="152" w:type="pct"/>
          </w:tcPr>
          <w:p w14:paraId="432D5D56" w14:textId="77777777" w:rsidR="00CA76EE" w:rsidRPr="00FA5BEE" w:rsidRDefault="00CA76EE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2" w:type="pct"/>
            <w:shd w:val="clear" w:color="auto" w:fill="auto"/>
          </w:tcPr>
          <w:p w14:paraId="3E627932" w14:textId="10FA0453" w:rsidR="00CA76EE" w:rsidRPr="00FA5BEE" w:rsidRDefault="000A0EF5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19,580</w:t>
            </w:r>
          </w:p>
        </w:tc>
      </w:tr>
      <w:tr w:rsidR="00CA76EE" w:rsidRPr="00FA5BEE" w14:paraId="414A6B65" w14:textId="77777777" w:rsidTr="00CA76EE">
        <w:trPr>
          <w:trHeight w:hRule="exact" w:val="403"/>
        </w:trPr>
        <w:tc>
          <w:tcPr>
            <w:tcW w:w="2120" w:type="pct"/>
            <w:gridSpan w:val="2"/>
          </w:tcPr>
          <w:p w14:paraId="69892F2A" w14:textId="77777777" w:rsidR="00CA76EE" w:rsidRPr="00FA5BEE" w:rsidRDefault="00CA76EE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618" w:type="pct"/>
          </w:tcPr>
          <w:p w14:paraId="4EE35F22" w14:textId="77777777" w:rsidR="00CA76EE" w:rsidRPr="00FA5BEE" w:rsidRDefault="00CA76EE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3C58561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4B9A8E8A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35B15BC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shd w:val="clear" w:color="auto" w:fill="auto"/>
          </w:tcPr>
          <w:p w14:paraId="585D795B" w14:textId="77777777" w:rsidR="00CA76EE" w:rsidRPr="00FA5BEE" w:rsidRDefault="00CA76EE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</w:tcPr>
          <w:p w14:paraId="15056A68" w14:textId="77777777" w:rsidR="00CA76EE" w:rsidRPr="00FA5BEE" w:rsidRDefault="00CA76EE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2" w:type="pct"/>
            <w:shd w:val="clear" w:color="auto" w:fill="auto"/>
          </w:tcPr>
          <w:p w14:paraId="0BCFE32A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A76EE" w:rsidRPr="00CF1517" w14:paraId="28F937DE" w14:textId="77777777" w:rsidTr="00CA76EE">
        <w:trPr>
          <w:trHeight w:hRule="exact" w:val="403"/>
        </w:trPr>
        <w:tc>
          <w:tcPr>
            <w:tcW w:w="2120" w:type="pct"/>
            <w:gridSpan w:val="2"/>
          </w:tcPr>
          <w:p w14:paraId="5F06D0D0" w14:textId="77777777" w:rsidR="00CA76EE" w:rsidRPr="00FA5BEE" w:rsidRDefault="00CA76EE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A5BEE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FA5B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A5BEE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385B493" w14:textId="5841A31A" w:rsidR="00CA76EE" w:rsidRPr="00FA5BEE" w:rsidRDefault="00363D3F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2,214,344</w:t>
            </w:r>
          </w:p>
        </w:tc>
        <w:tc>
          <w:tcPr>
            <w:tcW w:w="140" w:type="pct"/>
          </w:tcPr>
          <w:p w14:paraId="5B6D2C4A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648F844" w14:textId="2B45736C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897,268</w:t>
            </w:r>
          </w:p>
        </w:tc>
        <w:tc>
          <w:tcPr>
            <w:tcW w:w="140" w:type="pct"/>
          </w:tcPr>
          <w:p w14:paraId="3868F2F7" w14:textId="77777777" w:rsidR="00CA76EE" w:rsidRPr="00FA5BEE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D3DB24B" w14:textId="02533923" w:rsidR="00CA76EE" w:rsidRPr="00FA5BEE" w:rsidRDefault="0059327A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49,710</w:t>
            </w:r>
          </w:p>
        </w:tc>
        <w:tc>
          <w:tcPr>
            <w:tcW w:w="152" w:type="pct"/>
          </w:tcPr>
          <w:p w14:paraId="32EDA271" w14:textId="77777777" w:rsidR="00CA76EE" w:rsidRPr="00FA5BEE" w:rsidRDefault="00CA76EE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617D8F8E" w14:textId="197A02A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A5BEE">
              <w:rPr>
                <w:rFonts w:ascii="Angsana New" w:hAnsi="Angsana New" w:cs="Angsana New"/>
                <w:sz w:val="30"/>
                <w:szCs w:val="30"/>
                <w:lang w:eastAsia="ko-KR"/>
              </w:rPr>
              <w:t>35,032</w:t>
            </w:r>
          </w:p>
        </w:tc>
      </w:tr>
      <w:tr w:rsidR="00CA76EE" w:rsidRPr="00CF1517" w14:paraId="42963306" w14:textId="77777777" w:rsidTr="00CA76EE">
        <w:trPr>
          <w:trHeight w:hRule="exact" w:val="403"/>
        </w:trPr>
        <w:tc>
          <w:tcPr>
            <w:tcW w:w="2120" w:type="pct"/>
            <w:gridSpan w:val="2"/>
          </w:tcPr>
          <w:p w14:paraId="7BE10E18" w14:textId="77777777" w:rsidR="00CA76EE" w:rsidRPr="00CF1517" w:rsidRDefault="00CA76EE" w:rsidP="00F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3E6B5BE" w14:textId="06D17C50" w:rsidR="00CA76EE" w:rsidRPr="00CF1517" w:rsidRDefault="002607D8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4,464,50</w:t>
            </w:r>
            <w:r w:rsidR="002E283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0" w:type="pct"/>
          </w:tcPr>
          <w:p w14:paraId="44D6F9CA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983F7" w14:textId="67854A5B" w:rsidR="00CA76EE" w:rsidRPr="00CF1517" w:rsidRDefault="00FF5EED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2,263,414</w:t>
            </w:r>
          </w:p>
        </w:tc>
        <w:tc>
          <w:tcPr>
            <w:tcW w:w="140" w:type="pct"/>
          </w:tcPr>
          <w:p w14:paraId="67885C71" w14:textId="77777777" w:rsidR="00CA76EE" w:rsidRPr="00CF1517" w:rsidRDefault="00CA76EE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405A" w14:textId="1317E79F" w:rsidR="00CA76EE" w:rsidRPr="00CF1517" w:rsidRDefault="0059327A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50,009</w:t>
            </w:r>
          </w:p>
        </w:tc>
        <w:tc>
          <w:tcPr>
            <w:tcW w:w="152" w:type="pct"/>
          </w:tcPr>
          <w:p w14:paraId="7C64ACB6" w14:textId="77777777" w:rsidR="00CA76EE" w:rsidRPr="00CF1517" w:rsidRDefault="00CA76EE" w:rsidP="00FD26B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2B13D" w14:textId="2E2726D7" w:rsidR="00CA76EE" w:rsidRPr="00CF1517" w:rsidRDefault="000A0EF5" w:rsidP="00CA76E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54,612</w:t>
            </w:r>
          </w:p>
        </w:tc>
      </w:tr>
    </w:tbl>
    <w:p w14:paraId="3707D9E0" w14:textId="40325C3C" w:rsidR="00DF028E" w:rsidRPr="00FC4D3D" w:rsidRDefault="00DF0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3012DD" w14:textId="1EA6154A" w:rsidR="00487153" w:rsidRPr="00CF1517" w:rsidRDefault="00487153" w:rsidP="009A713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FC4D3D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C27539F" w14:textId="77777777" w:rsidR="004146A3" w:rsidRPr="00CF1517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CF15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FC4D3D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68029D1" w14:textId="27D01CED" w:rsidR="00737843" w:rsidRDefault="004146A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0B8A" w:rsidRPr="004B0B8A">
        <w:rPr>
          <w:rFonts w:ascii="Angsana New" w:hAnsi="Angsana New" w:cs="Angsana New"/>
          <w:sz w:val="30"/>
          <w:szCs w:val="30"/>
        </w:rPr>
        <w:t>3</w:t>
      </w:r>
      <w:r w:rsidR="00E967B9" w:rsidRPr="00E967B9">
        <w:rPr>
          <w:rFonts w:ascii="Angsana New" w:hAnsi="Angsana New" w:cs="Angsana New"/>
          <w:sz w:val="30"/>
          <w:szCs w:val="30"/>
        </w:rPr>
        <w:t>1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8522DD" w:rsidRPr="00CF1517">
        <w:rPr>
          <w:rFonts w:ascii="Angsana New" w:hAnsi="Angsana New" w:cs="Angsana New"/>
          <w:sz w:val="30"/>
          <w:szCs w:val="30"/>
          <w:cs/>
        </w:rPr>
        <w:t>ธันว</w:t>
      </w:r>
      <w:r w:rsidRPr="00CF1517">
        <w:rPr>
          <w:rFonts w:ascii="Angsana New" w:hAnsi="Angsana New" w:cs="Angsana New"/>
          <w:sz w:val="30"/>
          <w:szCs w:val="30"/>
          <w:cs/>
        </w:rPr>
        <w:t>า</w:t>
      </w:r>
      <w:r w:rsidR="00487153" w:rsidRPr="00CF1517">
        <w:rPr>
          <w:rFonts w:ascii="Angsana New" w:hAnsi="Angsana New" w:cs="Angsana New"/>
          <w:sz w:val="30"/>
          <w:szCs w:val="30"/>
          <w:cs/>
        </w:rPr>
        <w:t>คม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 </w:t>
      </w:r>
      <w:r w:rsidR="00086D0E" w:rsidRPr="00086D0E">
        <w:rPr>
          <w:rFonts w:ascii="Angsana New" w:hAnsi="Angsana New" w:cs="Angsana New"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sz w:val="30"/>
          <w:szCs w:val="30"/>
        </w:rPr>
        <w:t>56</w:t>
      </w:r>
      <w:r w:rsidR="00940F07">
        <w:rPr>
          <w:rFonts w:ascii="Angsana New" w:hAnsi="Angsana New" w:cs="Angsana New"/>
          <w:sz w:val="30"/>
          <w:szCs w:val="30"/>
        </w:rPr>
        <w:t>4</w:t>
      </w:r>
      <w:r w:rsidR="00C60035" w:rsidRPr="00CF151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CF1517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F1517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CF1517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CF1517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CF1517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เป็นภาระค้ำประกันมีจำนวนเงินรวม</w:t>
      </w:r>
      <w:r w:rsidR="00765F81">
        <w:rPr>
          <w:rFonts w:ascii="Angsana New" w:hAnsi="Angsana New" w:cs="Angsana New"/>
          <w:sz w:val="30"/>
          <w:szCs w:val="30"/>
        </w:rPr>
        <w:t xml:space="preserve"> </w:t>
      </w:r>
      <w:r w:rsidR="00E42B9F">
        <w:rPr>
          <w:rFonts w:ascii="Angsana New" w:hAnsi="Angsana New" w:cs="Angsana New"/>
          <w:sz w:val="30"/>
          <w:szCs w:val="30"/>
        </w:rPr>
        <w:t>42</w:t>
      </w:r>
      <w:r w:rsidRPr="00CF1517">
        <w:rPr>
          <w:rFonts w:ascii="Angsana New" w:hAnsi="Angsana New" w:cs="Angsana New"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086D0E" w:rsidRPr="00086D0E">
        <w:rPr>
          <w:rFonts w:ascii="Angsana New" w:hAnsi="Angsana New" w:cs="Angsana New"/>
          <w:i/>
          <w:iCs/>
          <w:sz w:val="30"/>
          <w:szCs w:val="30"/>
        </w:rPr>
        <w:t>2</w:t>
      </w:r>
      <w:r w:rsidR="00360B44" w:rsidRPr="00360B44">
        <w:rPr>
          <w:rFonts w:ascii="Angsana New" w:hAnsi="Angsana New" w:cs="Angsana New"/>
          <w:i/>
          <w:iCs/>
          <w:sz w:val="30"/>
          <w:szCs w:val="30"/>
        </w:rPr>
        <w:t>56</w:t>
      </w:r>
      <w:r w:rsidR="00940F07">
        <w:rPr>
          <w:rFonts w:ascii="Angsana New" w:hAnsi="Angsana New" w:cs="Angsana New"/>
          <w:i/>
          <w:iCs/>
          <w:sz w:val="30"/>
          <w:szCs w:val="30"/>
        </w:rPr>
        <w:t>3</w:t>
      </w:r>
      <w:r w:rsidRPr="00CF1517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40F07">
        <w:rPr>
          <w:rFonts w:ascii="Angsana New" w:hAnsi="Angsana New" w:cs="Angsana New"/>
          <w:i/>
          <w:iCs/>
          <w:sz w:val="30"/>
          <w:szCs w:val="30"/>
        </w:rPr>
        <w:t>92</w:t>
      </w:r>
      <w:r w:rsidR="00E73046" w:rsidRPr="00CF15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CF1517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2781EA16" w14:textId="77777777" w:rsidR="009D1D13" w:rsidRPr="00FC4D3D" w:rsidRDefault="009D1D1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716432" w14:textId="77777777" w:rsidR="00F03EB1" w:rsidRDefault="00F0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9F9C5A" w14:textId="31C52035" w:rsidR="00AB61A9" w:rsidRDefault="00AB61A9" w:rsidP="009A713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เหตุการณ์ภายหลังรอบระยะเวลาที่รายงาน</w:t>
      </w:r>
    </w:p>
    <w:p w14:paraId="53F1A4C8" w14:textId="1FF25B7B" w:rsidR="008F4657" w:rsidRPr="00F03EB1" w:rsidRDefault="008F4657" w:rsidP="008F4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 w:cstheme="minorBidi"/>
          <w:sz w:val="30"/>
          <w:szCs w:val="30"/>
          <w:cs/>
        </w:rPr>
      </w:pPr>
      <w:bookmarkStart w:id="8" w:name="_Hlk87530762"/>
    </w:p>
    <w:p w14:paraId="07B25A61" w14:textId="733EE30F" w:rsidR="008F4657" w:rsidRPr="00F03EB1" w:rsidRDefault="008F4657" w:rsidP="008F4657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F03EB1">
        <w:rPr>
          <w:rFonts w:ascii="Angsana New" w:hAnsi="Angsana New"/>
          <w:sz w:val="30"/>
          <w:szCs w:val="30"/>
        </w:rPr>
        <w:t>31.</w:t>
      </w:r>
      <w:r w:rsidR="00FC55B5" w:rsidRPr="00F03EB1">
        <w:rPr>
          <w:rFonts w:ascii="Angsana New" w:hAnsi="Angsana New" w:cstheme="minorBidi"/>
          <w:sz w:val="30"/>
          <w:szCs w:val="30"/>
        </w:rPr>
        <w:t>1</w:t>
      </w:r>
      <w:r w:rsidRPr="00F03EB1">
        <w:rPr>
          <w:rFonts w:ascii="Angsana New" w:hAnsi="Angsana New"/>
          <w:sz w:val="30"/>
          <w:szCs w:val="30"/>
        </w:rPr>
        <w:tab/>
        <w:t xml:space="preserve">     </w:t>
      </w:r>
      <w:r w:rsidRPr="00F03EB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03EB1">
        <w:rPr>
          <w:rFonts w:ascii="Angsana New" w:hAnsi="Angsana New"/>
          <w:sz w:val="30"/>
          <w:szCs w:val="30"/>
        </w:rPr>
        <w:t xml:space="preserve">14 </w:t>
      </w:r>
      <w:r w:rsidRPr="00F03EB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03EB1">
        <w:rPr>
          <w:rFonts w:ascii="Angsana New" w:hAnsi="Angsana New"/>
          <w:sz w:val="30"/>
          <w:szCs w:val="30"/>
        </w:rPr>
        <w:t>2565</w:t>
      </w:r>
      <w:r w:rsidRPr="00F03EB1">
        <w:rPr>
          <w:rFonts w:ascii="Angsana New" w:hAnsi="Angsana New"/>
          <w:spacing w:val="-2"/>
          <w:sz w:val="30"/>
          <w:szCs w:val="30"/>
        </w:rPr>
        <w:t xml:space="preserve"> </w:t>
      </w:r>
      <w:r w:rsidRPr="00F03EB1">
        <w:rPr>
          <w:rFonts w:ascii="Angsana New" w:hAnsi="Angsana New" w:hint="cs"/>
          <w:spacing w:val="-2"/>
          <w:sz w:val="30"/>
          <w:szCs w:val="30"/>
          <w:cs/>
        </w:rPr>
        <w:t>บริษัทได้</w:t>
      </w:r>
      <w:r w:rsidRPr="00F03EB1">
        <w:rPr>
          <w:rFonts w:ascii="Angsana New" w:hAnsi="Angsana New" w:hint="cs"/>
          <w:sz w:val="30"/>
          <w:szCs w:val="30"/>
          <w:cs/>
        </w:rPr>
        <w:t>ออกหุ้นกู้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z w:val="30"/>
          <w:szCs w:val="30"/>
          <w:cs/>
        </w:rPr>
        <w:t>ครั้งที่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/>
          <w:sz w:val="30"/>
          <w:szCs w:val="30"/>
        </w:rPr>
        <w:t>1/2565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z w:val="30"/>
          <w:szCs w:val="30"/>
          <w:cs/>
        </w:rPr>
        <w:t>และ</w:t>
      </w:r>
      <w:r w:rsidRPr="00F03EB1">
        <w:rPr>
          <w:rFonts w:ascii="Angsana New" w:hAnsi="Angsana New" w:hint="cs"/>
          <w:spacing w:val="8"/>
          <w:sz w:val="30"/>
          <w:szCs w:val="30"/>
          <w:cs/>
        </w:rPr>
        <w:t>ระบุชื่อผู้ถือเป็นจำนวนเงินรวม</w:t>
      </w:r>
      <w:r w:rsidRPr="00F03EB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03EB1">
        <w:rPr>
          <w:rFonts w:ascii="Angsana New" w:hAnsi="Angsana New"/>
          <w:spacing w:val="8"/>
          <w:sz w:val="30"/>
          <w:szCs w:val="30"/>
        </w:rPr>
        <w:t>900</w:t>
      </w:r>
      <w:r w:rsidRPr="00F03EB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 w:rsidRPr="00F03EB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pacing w:val="8"/>
          <w:sz w:val="30"/>
          <w:szCs w:val="30"/>
          <w:cs/>
        </w:rPr>
        <w:t>เพื่อเสนอขายให้ผู้ลงทุนสถาบันหรือผู้ลงทุนรายใหญ่</w:t>
      </w:r>
      <w:r w:rsidRPr="00F03EB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pacing w:val="8"/>
          <w:sz w:val="30"/>
          <w:szCs w:val="30"/>
          <w:cs/>
        </w:rPr>
        <w:t>ครบ</w:t>
      </w:r>
      <w:r w:rsidRPr="00F03EB1">
        <w:rPr>
          <w:rFonts w:ascii="Angsana New" w:hAnsi="Angsana New" w:hint="cs"/>
          <w:sz w:val="30"/>
          <w:szCs w:val="30"/>
          <w:cs/>
        </w:rPr>
        <w:t>กำหนดไถ่ถอนในวันที่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/>
          <w:spacing w:val="-2"/>
          <w:sz w:val="30"/>
          <w:szCs w:val="30"/>
        </w:rPr>
        <w:t xml:space="preserve">14 </w:t>
      </w:r>
      <w:r w:rsidRPr="00F03EB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/>
          <w:spacing w:val="-2"/>
          <w:sz w:val="30"/>
          <w:szCs w:val="30"/>
        </w:rPr>
        <w:t>2568</w:t>
      </w:r>
      <w:r w:rsidRPr="00F03EB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z w:val="30"/>
          <w:szCs w:val="30"/>
          <w:cs/>
        </w:rPr>
        <w:t>โดยมีอัตราดอกเบี้ยคงที่ร้อยละ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/>
          <w:sz w:val="30"/>
          <w:szCs w:val="30"/>
        </w:rPr>
        <w:t>4.25</w:t>
      </w:r>
      <w:r w:rsidRPr="00F03EB1">
        <w:rPr>
          <w:rFonts w:ascii="Angsana New" w:hAnsi="Angsana New"/>
          <w:sz w:val="30"/>
          <w:szCs w:val="30"/>
          <w:cs/>
        </w:rPr>
        <w:t xml:space="preserve"> </w:t>
      </w:r>
      <w:r w:rsidRPr="00F03EB1">
        <w:rPr>
          <w:rFonts w:ascii="Angsana New" w:hAnsi="Angsana New" w:hint="cs"/>
          <w:sz w:val="30"/>
          <w:szCs w:val="30"/>
          <w:cs/>
        </w:rPr>
        <w:t>ต่อปี</w:t>
      </w:r>
    </w:p>
    <w:p w14:paraId="647AA248" w14:textId="549B4C7E" w:rsidR="00FC55B5" w:rsidRPr="00F03EB1" w:rsidRDefault="00FC55B5" w:rsidP="008F4657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</w:p>
    <w:p w14:paraId="73011D05" w14:textId="798B1BCA" w:rsidR="00FC55B5" w:rsidRPr="00F03EB1" w:rsidRDefault="00FC55B5" w:rsidP="00FC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03EB1">
        <w:rPr>
          <w:rFonts w:ascii="Angsana New" w:hAnsi="Angsana New"/>
          <w:sz w:val="30"/>
          <w:szCs w:val="30"/>
        </w:rPr>
        <w:t>31.</w:t>
      </w:r>
      <w:r w:rsidRPr="00F03EB1">
        <w:rPr>
          <w:rFonts w:ascii="Angsana New" w:hAnsi="Angsana New" w:cstheme="minorBidi"/>
          <w:sz w:val="30"/>
          <w:szCs w:val="30"/>
        </w:rPr>
        <w:t>2</w:t>
      </w:r>
      <w:r w:rsidRPr="00F03EB1">
        <w:rPr>
          <w:rFonts w:ascii="Angsana New" w:hAnsi="Angsana New"/>
          <w:sz w:val="30"/>
          <w:szCs w:val="30"/>
        </w:rPr>
        <w:tab/>
      </w:r>
      <w:r w:rsidRPr="00F03EB1">
        <w:rPr>
          <w:rFonts w:ascii="Angsana New" w:hAnsi="Angsana New" w:cs="Angsana New" w:hint="cs"/>
          <w:sz w:val="30"/>
          <w:szCs w:val="30"/>
          <w:cs/>
        </w:rPr>
        <w:t>บริษัท ที พาราก้อน โฮลดิ้ง จำกัด</w:t>
      </w:r>
      <w:r w:rsidRPr="00F03EB1">
        <w:rPr>
          <w:rFonts w:ascii="Angsana New" w:hAnsi="Angsana New" w:cs="Angsana New" w:hint="cs"/>
          <w:sz w:val="30"/>
          <w:szCs w:val="30"/>
        </w:rPr>
        <w:t xml:space="preserve"> (“</w:t>
      </w:r>
      <w:r w:rsidRPr="00F03EB1">
        <w:rPr>
          <w:rFonts w:ascii="Angsana New" w:hAnsi="Angsana New" w:cs="Angsana New"/>
          <w:sz w:val="30"/>
          <w:szCs w:val="30"/>
        </w:rPr>
        <w:t>TPH</w:t>
      </w:r>
      <w:r w:rsidRPr="00F03EB1">
        <w:rPr>
          <w:rFonts w:ascii="Angsana New" w:hAnsi="Angsana New" w:cs="Angsana New" w:hint="cs"/>
          <w:sz w:val="30"/>
          <w:szCs w:val="30"/>
        </w:rPr>
        <w:t xml:space="preserve">”) </w:t>
      </w:r>
      <w:r w:rsidRPr="00F03EB1">
        <w:rPr>
          <w:rFonts w:asciiTheme="majorBidi" w:hAnsiTheme="majorBidi" w:cstheme="majorBidi"/>
          <w:sz w:val="30"/>
          <w:szCs w:val="30"/>
          <w:cs/>
        </w:rPr>
        <w:t>ซึ่งเป็นบริษัทย่อยใน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F03EB1">
        <w:rPr>
          <w:rFonts w:asciiTheme="majorBidi" w:hAnsiTheme="majorBidi" w:cstheme="majorBidi"/>
          <w:sz w:val="30"/>
          <w:szCs w:val="30"/>
          <w:cs/>
        </w:rPr>
        <w:t>ของบริษัทได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้เพิ่มทุนจดทะเบียนเป็นจำนวนเงิน </w:t>
      </w:r>
      <w:r w:rsidRPr="00F03EB1">
        <w:rPr>
          <w:rFonts w:asciiTheme="majorBidi" w:hAnsiTheme="majorBidi" w:cstheme="majorBidi"/>
          <w:sz w:val="30"/>
          <w:szCs w:val="30"/>
        </w:rPr>
        <w:t xml:space="preserve">200 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โดยเพิ่มทุนจดทะเบียนจาก </w:t>
      </w:r>
      <w:r w:rsidRPr="00F03EB1">
        <w:rPr>
          <w:rFonts w:asciiTheme="majorBidi" w:hAnsiTheme="majorBidi" w:cstheme="majorBidi"/>
          <w:sz w:val="30"/>
          <w:szCs w:val="30"/>
        </w:rPr>
        <w:t xml:space="preserve">700 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Pr="00F03EB1">
        <w:rPr>
          <w:rFonts w:asciiTheme="majorBidi" w:hAnsiTheme="majorBidi" w:cstheme="majorBidi"/>
          <w:sz w:val="30"/>
          <w:szCs w:val="30"/>
        </w:rPr>
        <w:t xml:space="preserve">900 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และเรียกชำระในอัตราร้อยละ </w:t>
      </w:r>
      <w:r w:rsidRPr="00F03EB1">
        <w:rPr>
          <w:rFonts w:asciiTheme="majorBidi" w:hAnsiTheme="majorBidi" w:cstheme="majorBidi"/>
          <w:sz w:val="30"/>
          <w:szCs w:val="30"/>
        </w:rPr>
        <w:t xml:space="preserve">50 </w:t>
      </w:r>
      <w:r w:rsidRPr="00F03EB1">
        <w:rPr>
          <w:rFonts w:asciiTheme="majorBidi" w:hAnsiTheme="majorBidi" w:cs="Angsana New" w:hint="cs"/>
          <w:sz w:val="30"/>
          <w:szCs w:val="30"/>
          <w:cs/>
        </w:rPr>
        <w:t>คิดเป็นจำนวนเงิน</w:t>
      </w:r>
      <w:r w:rsidRPr="00F03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03EB1">
        <w:rPr>
          <w:rFonts w:asciiTheme="majorBidi" w:hAnsiTheme="majorBidi" w:cstheme="majorBidi"/>
          <w:sz w:val="30"/>
          <w:szCs w:val="30"/>
        </w:rPr>
        <w:t xml:space="preserve">100 </w:t>
      </w:r>
      <w:r w:rsidRPr="00F03EB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F03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03EB1">
        <w:rPr>
          <w:rFonts w:asciiTheme="majorBidi" w:hAnsiTheme="majorBidi" w:cs="Angsana New" w:hint="cs"/>
          <w:sz w:val="30"/>
          <w:szCs w:val="30"/>
          <w:cs/>
        </w:rPr>
        <w:t>และได้ดำเนินการจดทะเบียนเพิ่มทุนดังกล่าวกับกระทรวงพาณิชย์เมื่อวันที่</w:t>
      </w:r>
      <w:r w:rsidRPr="00F03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03EB1">
        <w:rPr>
          <w:rFonts w:asciiTheme="majorBidi" w:hAnsiTheme="majorBidi" w:cstheme="majorBidi"/>
          <w:sz w:val="30"/>
          <w:szCs w:val="30"/>
        </w:rPr>
        <w:t xml:space="preserve">20 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03EB1">
        <w:rPr>
          <w:rFonts w:asciiTheme="majorBidi" w:hAnsiTheme="majorBidi" w:cstheme="majorBidi"/>
          <w:sz w:val="30"/>
          <w:szCs w:val="30"/>
        </w:rPr>
        <w:t xml:space="preserve">2565 </w:t>
      </w:r>
    </w:p>
    <w:p w14:paraId="0CC342F4" w14:textId="77777777" w:rsidR="00FC55B5" w:rsidRPr="00F03EB1" w:rsidRDefault="00FC55B5" w:rsidP="00FC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C411D" w14:textId="07D343FD" w:rsidR="00FC55B5" w:rsidRPr="00F03EB1" w:rsidRDefault="00FC55B5" w:rsidP="00FC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03EB1">
        <w:rPr>
          <w:rFonts w:ascii="Angsana New" w:hAnsi="Angsana New"/>
          <w:sz w:val="30"/>
          <w:szCs w:val="30"/>
        </w:rPr>
        <w:t>31.</w:t>
      </w:r>
      <w:r w:rsidRPr="00F03EB1">
        <w:rPr>
          <w:rFonts w:ascii="Angsana New" w:hAnsi="Angsana New" w:cstheme="minorBidi"/>
          <w:sz w:val="30"/>
          <w:szCs w:val="30"/>
        </w:rPr>
        <w:t>3</w:t>
      </w:r>
      <w:r w:rsidRPr="00F03EB1">
        <w:rPr>
          <w:rFonts w:ascii="Angsana New" w:hAnsi="Angsana New"/>
          <w:sz w:val="30"/>
          <w:szCs w:val="30"/>
        </w:rPr>
        <w:tab/>
      </w:r>
      <w:r w:rsidRPr="00F03EB1">
        <w:rPr>
          <w:rFonts w:ascii="Angsana New" w:hAnsi="Angsana New" w:cs="Angsana New" w:hint="cs"/>
          <w:sz w:val="30"/>
          <w:szCs w:val="30"/>
        </w:rPr>
        <w:t xml:space="preserve">Thai Viet Corporation Joint Stock Company (“TVC”) </w:t>
      </w:r>
      <w:r w:rsidRPr="00F03EB1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ซึ่งเป็นบริษัทย่อยทางอ้อมในต่างประเทศของบริษัทได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F03EB1">
        <w:rPr>
          <w:rFonts w:ascii="Angsana New" w:hAnsi="Angsana New" w:cs="Angsana New" w:hint="cs"/>
          <w:sz w:val="30"/>
          <w:szCs w:val="30"/>
          <w:cs/>
        </w:rPr>
        <w:t>เรียกชำระค่าหุ้นส่วนที่เหลือในราคาหุ้นละ</w:t>
      </w:r>
      <w:r w:rsidRPr="00F03EB1">
        <w:rPr>
          <w:rFonts w:ascii="Angsana New" w:hAnsi="Angsana New"/>
          <w:sz w:val="30"/>
          <w:szCs w:val="30"/>
        </w:rPr>
        <w:t xml:space="preserve"> </w:t>
      </w:r>
      <w:r w:rsidRPr="00F03EB1">
        <w:rPr>
          <w:rFonts w:ascii="Angsana New" w:hAnsi="Angsana New" w:cs="Angsana New"/>
          <w:sz w:val="30"/>
          <w:szCs w:val="30"/>
        </w:rPr>
        <w:t>50</w:t>
      </w:r>
      <w:r w:rsidRPr="00F03EB1">
        <w:rPr>
          <w:rFonts w:ascii="Angsana New" w:hAnsi="Angsana New" w:hint="cs"/>
          <w:sz w:val="30"/>
          <w:szCs w:val="30"/>
        </w:rPr>
        <w:t xml:space="preserve"> </w:t>
      </w:r>
      <w:r w:rsidRPr="00F03EB1">
        <w:rPr>
          <w:rFonts w:ascii="Angsana New" w:hAnsi="Angsana New" w:cs="Angsana New" w:hint="cs"/>
          <w:sz w:val="30"/>
          <w:szCs w:val="30"/>
          <w:cs/>
        </w:rPr>
        <w:t>บาท</w:t>
      </w:r>
      <w:r w:rsidRPr="00F03EB1">
        <w:rPr>
          <w:rFonts w:ascii="Angsana New" w:hAnsi="Angsana New" w:hint="cs"/>
          <w:sz w:val="30"/>
          <w:szCs w:val="30"/>
          <w:cs/>
        </w:rPr>
        <w:t xml:space="preserve"> </w:t>
      </w:r>
      <w:r w:rsidRPr="00F03EB1">
        <w:rPr>
          <w:rFonts w:ascii="Angsana New" w:hAnsi="Angsana New" w:cs="Angsana New" w:hint="cs"/>
          <w:sz w:val="30"/>
          <w:szCs w:val="30"/>
          <w:cs/>
        </w:rPr>
        <w:t>สำหรับหุ้นสามัญจำนวน</w:t>
      </w:r>
      <w:r w:rsidRPr="00F03EB1">
        <w:rPr>
          <w:rFonts w:ascii="Angsana New" w:hAnsi="Angsana New" w:hint="cs"/>
          <w:sz w:val="30"/>
          <w:szCs w:val="30"/>
          <w:cs/>
        </w:rPr>
        <w:t xml:space="preserve"> </w:t>
      </w:r>
      <w:r w:rsidRPr="00F03EB1">
        <w:rPr>
          <w:rFonts w:ascii="Angsana New" w:hAnsi="Angsana New"/>
          <w:sz w:val="30"/>
          <w:szCs w:val="30"/>
        </w:rPr>
        <w:t>2,0</w:t>
      </w:r>
      <w:r w:rsidRPr="00F03EB1">
        <w:rPr>
          <w:rFonts w:ascii="Angsana New" w:hAnsi="Angsana New" w:hint="cs"/>
          <w:sz w:val="30"/>
          <w:szCs w:val="30"/>
        </w:rPr>
        <w:t xml:space="preserve">00,000 </w:t>
      </w:r>
      <w:r w:rsidRPr="00F03EB1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F03EB1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โดย </w:t>
      </w:r>
      <w:r w:rsidRPr="00F03EB1">
        <w:rPr>
          <w:rFonts w:asciiTheme="majorBidi" w:hAnsiTheme="majorBidi" w:cstheme="majorBidi"/>
          <w:sz w:val="30"/>
          <w:szCs w:val="30"/>
          <w:cs/>
        </w:rPr>
        <w:t>คณะกรรมการของบริษัทได้อนุมัติให้บริษัทย่อยแห่งหนึ่ง (บริษัท ที พาราก้อน โฮลดิ้ง จำกัด) จ่ายชำระค่าหุ้น</w:t>
      </w:r>
      <w:r w:rsidR="00D77DFC" w:rsidRPr="00F03EB1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F03EB1">
        <w:rPr>
          <w:rFonts w:asciiTheme="majorBidi" w:hAnsiTheme="majorBidi" w:cstheme="majorBidi"/>
          <w:sz w:val="30"/>
          <w:szCs w:val="30"/>
          <w:cs/>
        </w:rPr>
        <w:t>ให้</w:t>
      </w:r>
      <w:r w:rsidRPr="00F03EB1">
        <w:rPr>
          <w:rFonts w:asciiTheme="majorBidi" w:hAnsiTheme="majorBidi" w:cstheme="majorBidi"/>
          <w:sz w:val="30"/>
          <w:szCs w:val="30"/>
        </w:rPr>
        <w:t xml:space="preserve"> TVC </w:t>
      </w:r>
      <w:r w:rsidRPr="00F03EB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F03EB1">
        <w:rPr>
          <w:rFonts w:asciiTheme="majorBidi" w:hAnsiTheme="majorBidi" w:cstheme="majorBidi"/>
          <w:sz w:val="30"/>
          <w:szCs w:val="30"/>
        </w:rPr>
        <w:t xml:space="preserve">100 </w:t>
      </w:r>
      <w:r w:rsidRPr="00F03EB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03EB1">
        <w:rPr>
          <w:rFonts w:asciiTheme="majorBidi" w:hAnsiTheme="majorBidi" w:cstheme="majorBidi"/>
          <w:sz w:val="30"/>
          <w:szCs w:val="30"/>
        </w:rPr>
        <w:t xml:space="preserve"> 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F03EB1">
        <w:rPr>
          <w:rFonts w:asciiTheme="majorBidi" w:hAnsiTheme="majorBidi" w:cstheme="majorBidi"/>
          <w:sz w:val="30"/>
          <w:szCs w:val="30"/>
        </w:rPr>
        <w:t xml:space="preserve">27 </w:t>
      </w:r>
      <w:r w:rsidRPr="00F03EB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F03EB1">
        <w:rPr>
          <w:rFonts w:asciiTheme="majorBidi" w:hAnsiTheme="majorBidi" w:cstheme="majorBidi"/>
          <w:sz w:val="30"/>
          <w:szCs w:val="30"/>
        </w:rPr>
        <w:t>2565</w:t>
      </w:r>
    </w:p>
    <w:p w14:paraId="4EE3ECD1" w14:textId="2820C5BD" w:rsidR="00094659" w:rsidRPr="00F03EB1" w:rsidRDefault="00094659" w:rsidP="00FC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8619DA" w14:textId="319B15CB" w:rsidR="00094659" w:rsidRPr="00F03EB1" w:rsidRDefault="00094659" w:rsidP="002058FA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170"/>
        </w:tabs>
        <w:spacing w:line="240" w:lineRule="auto"/>
        <w:ind w:left="1170" w:right="-43" w:hanging="630"/>
        <w:jc w:val="thaiDistribute"/>
        <w:rPr>
          <w:rFonts w:asciiTheme="majorBidi" w:hAnsiTheme="majorBidi" w:cstheme="majorBidi"/>
          <w:spacing w:val="6"/>
          <w:sz w:val="30"/>
          <w:szCs w:val="30"/>
          <w:lang w:val="en-GB" w:bidi="ar-SA"/>
        </w:rPr>
      </w:pPr>
      <w:r w:rsidRPr="00F03EB1">
        <w:rPr>
          <w:rFonts w:asciiTheme="majorBidi" w:hAnsiTheme="majorBidi" w:cstheme="majorBidi"/>
          <w:sz w:val="30"/>
          <w:szCs w:val="30"/>
        </w:rPr>
        <w:t>31.4</w:t>
      </w:r>
      <w:r w:rsidR="002058FA" w:rsidRPr="00F03EB1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F03EB1">
        <w:rPr>
          <w:rFonts w:ascii="Angsana New" w:hAnsi="Angsana New" w:cs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03EB1">
        <w:rPr>
          <w:rFonts w:ascii="Angsana New" w:hAnsi="Angsana New" w:cs="Angsana New"/>
          <w:sz w:val="30"/>
          <w:szCs w:val="30"/>
        </w:rPr>
        <w:t> 24 </w:t>
      </w:r>
      <w:r w:rsidRPr="00F03EB1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F03EB1">
        <w:rPr>
          <w:rFonts w:ascii="Angsana New" w:hAnsi="Angsana New" w:cs="Angsana New"/>
          <w:sz w:val="30"/>
          <w:szCs w:val="30"/>
        </w:rPr>
        <w:t>2565 </w:t>
      </w:r>
      <w:r w:rsidRPr="00F03EB1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</w:t>
      </w:r>
      <w:r w:rsidRPr="00F03EB1">
        <w:rPr>
          <w:rFonts w:ascii="Angsana New" w:hAnsi="Angsana New" w:cs="Angsana New" w:hint="cs"/>
          <w:spacing w:val="8"/>
          <w:sz w:val="30"/>
          <w:szCs w:val="30"/>
          <w:cs/>
        </w:rPr>
        <w:t>ประกาศจ่ายเงินปันผลประจำปีจาก</w:t>
      </w:r>
      <w:r w:rsidR="002B7C50" w:rsidRPr="00F03EB1">
        <w:rPr>
          <w:rFonts w:ascii="Angsana New" w:hAnsi="Angsana New" w:cs="Angsana New" w:hint="cs"/>
          <w:sz w:val="30"/>
          <w:szCs w:val="30"/>
          <w:cs/>
        </w:rPr>
        <w:t xml:space="preserve">ผลประกอบการของปี </w:t>
      </w:r>
      <w:r w:rsidR="002B7C50" w:rsidRPr="00F03EB1">
        <w:rPr>
          <w:rFonts w:ascii="Angsana New" w:hAnsi="Angsana New" w:cs="Angsana New"/>
          <w:sz w:val="30"/>
          <w:szCs w:val="30"/>
        </w:rPr>
        <w:t xml:space="preserve">2564 </w:t>
      </w:r>
      <w:r w:rsidR="002B7C50" w:rsidRPr="00F03EB1">
        <w:rPr>
          <w:rFonts w:ascii="Angsana New" w:hAnsi="Angsana New" w:cs="Angsana New" w:hint="cs"/>
          <w:sz w:val="30"/>
          <w:szCs w:val="30"/>
          <w:cs/>
        </w:rPr>
        <w:t>และ</w:t>
      </w:r>
      <w:r w:rsidRPr="00F03EB1">
        <w:rPr>
          <w:rFonts w:ascii="Angsana New" w:hAnsi="Angsana New" w:cs="Angsana New" w:hint="cs"/>
          <w:spacing w:val="8"/>
          <w:sz w:val="30"/>
          <w:szCs w:val="30"/>
          <w:cs/>
        </w:rPr>
        <w:t>กำไรสะสมที่ยังไม่ได้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จัดสรร</w:t>
      </w:r>
      <w:r w:rsidRPr="00F03EB1">
        <w:rPr>
          <w:rFonts w:ascii="Angsana New" w:hAnsi="Angsana New" w:cs="Angsana New"/>
          <w:spacing w:val="4"/>
          <w:sz w:val="30"/>
          <w:szCs w:val="30"/>
        </w:rPr>
        <w:t>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ณ</w:t>
      </w:r>
      <w:r w:rsidRPr="00F03EB1">
        <w:rPr>
          <w:rFonts w:ascii="Angsana New" w:hAnsi="Angsana New" w:cs="Angsana New"/>
          <w:spacing w:val="4"/>
          <w:sz w:val="30"/>
          <w:szCs w:val="30"/>
        </w:rPr>
        <w:t>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วันที่</w:t>
      </w:r>
      <w:r w:rsidRPr="00F03EB1">
        <w:rPr>
          <w:rFonts w:ascii="Angsana New" w:hAnsi="Angsana New" w:cs="Angsana New"/>
          <w:spacing w:val="4"/>
          <w:sz w:val="30"/>
          <w:szCs w:val="30"/>
        </w:rPr>
        <w:t> 31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ธันวาคม</w:t>
      </w:r>
      <w:r w:rsidRPr="00F03EB1">
        <w:rPr>
          <w:rFonts w:ascii="Angsana New" w:hAnsi="Angsana New" w:cs="Angsana New"/>
          <w:spacing w:val="4"/>
          <w:sz w:val="30"/>
          <w:szCs w:val="30"/>
        </w:rPr>
        <w:t xml:space="preserve"> 2564 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ในอัตราหุ้นละ</w:t>
      </w:r>
      <w:r w:rsidRPr="00F03EB1">
        <w:rPr>
          <w:rFonts w:ascii="Angsana New" w:hAnsi="Angsana New" w:cs="Angsana New"/>
          <w:spacing w:val="4"/>
          <w:sz w:val="30"/>
          <w:szCs w:val="30"/>
        </w:rPr>
        <w:t> 0.04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บาท</w:t>
      </w:r>
      <w:r w:rsidRPr="00F03EB1">
        <w:rPr>
          <w:rFonts w:ascii="Angsana New" w:hAnsi="Angsana New" w:cs="Angsana New"/>
          <w:spacing w:val="4"/>
          <w:sz w:val="30"/>
          <w:szCs w:val="30"/>
        </w:rPr>
        <w:t>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สำหรับหุ้นสามัญจำนวน</w:t>
      </w:r>
      <w:r w:rsidRPr="00F03EB1">
        <w:rPr>
          <w:rFonts w:ascii="Angsana New" w:hAnsi="Angsana New" w:cs="Angsana New"/>
          <w:spacing w:val="4"/>
          <w:sz w:val="30"/>
          <w:szCs w:val="30"/>
        </w:rPr>
        <w:t> 5,64</w:t>
      </w:r>
      <w:r w:rsidR="008F2CA1" w:rsidRPr="00F03EB1">
        <w:rPr>
          <w:rFonts w:ascii="Angsana New" w:hAnsi="Angsana New" w:cs="Angsana New"/>
          <w:spacing w:val="4"/>
          <w:sz w:val="30"/>
          <w:szCs w:val="30"/>
        </w:rPr>
        <w:t>4</w:t>
      </w:r>
      <w:r w:rsidRPr="00F03EB1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ล้านหุ้น</w:t>
      </w:r>
      <w:r w:rsidRPr="00F03EB1">
        <w:rPr>
          <w:rFonts w:ascii="Angsana New" w:hAnsi="Angsana New" w:cs="Angsana New"/>
          <w:spacing w:val="4"/>
          <w:sz w:val="30"/>
          <w:szCs w:val="30"/>
        </w:rPr>
        <w:t>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เป็นจำนวนเงินรวม</w:t>
      </w:r>
      <w:r w:rsidRPr="00F03EB1">
        <w:rPr>
          <w:rFonts w:ascii="Angsana New" w:hAnsi="Angsana New" w:cs="Angsana New"/>
          <w:spacing w:val="4"/>
          <w:sz w:val="30"/>
          <w:szCs w:val="30"/>
        </w:rPr>
        <w:t xml:space="preserve"> 225.76 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ล้านบาท</w:t>
      </w:r>
      <w:r w:rsidRPr="00F03EB1">
        <w:rPr>
          <w:rFonts w:ascii="Angsana New" w:hAnsi="Angsana New" w:cs="Angsana New"/>
          <w:spacing w:val="4"/>
          <w:sz w:val="30"/>
          <w:szCs w:val="30"/>
        </w:rPr>
        <w:t> </w:t>
      </w:r>
      <w:r w:rsidRPr="00F03EB1">
        <w:rPr>
          <w:rFonts w:ascii="Angsana New" w:hAnsi="Angsana New" w:cs="Angsana New" w:hint="cs"/>
          <w:spacing w:val="4"/>
          <w:sz w:val="30"/>
          <w:szCs w:val="30"/>
          <w:cs/>
        </w:rPr>
        <w:t>ทั้งนี้โดยการประกาศจ่ายเงินปันผลดังกล่าวจะต้องได้รับการอนุมัติจากที่</w:t>
      </w:r>
      <w:r w:rsidRPr="00F03EB1">
        <w:rPr>
          <w:rFonts w:ascii="Angsana New" w:hAnsi="Angsana New" w:cs="Angsana New" w:hint="cs"/>
          <w:sz w:val="30"/>
          <w:szCs w:val="30"/>
          <w:cs/>
        </w:rPr>
        <w:t>ประชุมผู้ถือหุ้นของบริษัท</w:t>
      </w:r>
    </w:p>
    <w:bookmarkEnd w:id="8"/>
    <w:p w14:paraId="1319CA11" w14:textId="2F85F3EA" w:rsidR="00AB61A9" w:rsidRPr="00F03EB1" w:rsidRDefault="00AB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A8C4CEE" w14:textId="77777777" w:rsidR="00F03EB1" w:rsidRDefault="00F0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3D44C2" w14:textId="031DD54B" w:rsidR="00D65FF0" w:rsidRDefault="00D65FF0" w:rsidP="009A713F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การจัดประเภทรายการใหม่</w:t>
      </w:r>
    </w:p>
    <w:p w14:paraId="0A60F850" w14:textId="77777777" w:rsidR="00FA0212" w:rsidRPr="00F03EB1" w:rsidRDefault="00FA0212" w:rsidP="00FA0212">
      <w:pPr>
        <w:rPr>
          <w:rFonts w:asciiTheme="majorBidi" w:hAnsiTheme="majorBidi" w:cstheme="majorBidi"/>
          <w:sz w:val="30"/>
          <w:szCs w:val="30"/>
        </w:rPr>
      </w:pPr>
    </w:p>
    <w:p w14:paraId="1E9C9D3E" w14:textId="7E8835E7" w:rsidR="00D65FF0" w:rsidRPr="00F03EB1" w:rsidRDefault="00D65FF0" w:rsidP="00FC55B5">
      <w:pPr>
        <w:tabs>
          <w:tab w:val="clear" w:pos="227"/>
          <w:tab w:val="left" w:pos="540"/>
        </w:tabs>
        <w:ind w:left="540" w:hanging="90"/>
        <w:jc w:val="thaiDistribute"/>
        <w:rPr>
          <w:rFonts w:ascii="Angsana New" w:hAnsi="Angsana New" w:cs="Angsana New"/>
          <w:sz w:val="30"/>
          <w:szCs w:val="30"/>
        </w:rPr>
      </w:pPr>
      <w:r w:rsidRPr="00F03EB1">
        <w:rPr>
          <w:rFonts w:cstheme="minorBidi"/>
          <w:sz w:val="30"/>
          <w:szCs w:val="30"/>
          <w:cs/>
        </w:rPr>
        <w:tab/>
      </w:r>
      <w:r w:rsidRPr="00F03EB1">
        <w:rPr>
          <w:rFonts w:cstheme="minorBidi"/>
          <w:sz w:val="30"/>
          <w:szCs w:val="30"/>
          <w:cs/>
        </w:rPr>
        <w:tab/>
      </w:r>
      <w:r w:rsidRPr="00F03EB1">
        <w:rPr>
          <w:rFonts w:ascii="Angsana New" w:hAnsi="Angsana New" w:cs="Angsana New" w:hint="cs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="004B0B8A" w:rsidRPr="00F03EB1">
        <w:rPr>
          <w:rFonts w:ascii="Angsana New" w:hAnsi="Angsana New" w:cs="Angsana New" w:hint="cs"/>
          <w:sz w:val="30"/>
          <w:szCs w:val="30"/>
        </w:rPr>
        <w:t>3</w:t>
      </w:r>
      <w:r w:rsidR="00E967B9" w:rsidRPr="00F03EB1">
        <w:rPr>
          <w:rFonts w:ascii="Angsana New" w:hAnsi="Angsana New" w:cs="Angsana New" w:hint="cs"/>
          <w:sz w:val="30"/>
          <w:szCs w:val="30"/>
        </w:rPr>
        <w:t>1</w:t>
      </w:r>
      <w:r w:rsidRPr="00F03EB1">
        <w:rPr>
          <w:rFonts w:ascii="Angsana New" w:hAnsi="Angsana New" w:cs="Angsana New" w:hint="cs"/>
          <w:sz w:val="30"/>
          <w:szCs w:val="30"/>
        </w:rPr>
        <w:t xml:space="preserve"> </w:t>
      </w:r>
      <w:r w:rsidRPr="00F03EB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086D0E" w:rsidRPr="00F03EB1">
        <w:rPr>
          <w:rFonts w:ascii="Angsana New" w:hAnsi="Angsana New" w:cs="Angsana New" w:hint="cs"/>
          <w:sz w:val="30"/>
          <w:szCs w:val="30"/>
        </w:rPr>
        <w:t>2</w:t>
      </w:r>
      <w:r w:rsidR="00360B44" w:rsidRPr="00F03EB1">
        <w:rPr>
          <w:rFonts w:ascii="Angsana New" w:hAnsi="Angsana New" w:cs="Angsana New" w:hint="cs"/>
          <w:sz w:val="30"/>
          <w:szCs w:val="30"/>
        </w:rPr>
        <w:t>56</w:t>
      </w:r>
      <w:r w:rsidR="00940F07" w:rsidRPr="00F03EB1">
        <w:rPr>
          <w:rFonts w:ascii="Angsana New" w:hAnsi="Angsana New" w:cs="Angsana New"/>
          <w:sz w:val="30"/>
          <w:szCs w:val="30"/>
        </w:rPr>
        <w:t>3</w:t>
      </w:r>
      <w:r w:rsidRPr="00F03EB1">
        <w:rPr>
          <w:rFonts w:ascii="Angsana New" w:hAnsi="Angsana New" w:cs="Angsana New" w:hint="cs"/>
          <w:sz w:val="30"/>
          <w:szCs w:val="30"/>
        </w:rPr>
        <w:t xml:space="preserve"> </w:t>
      </w:r>
      <w:r w:rsidRPr="00F03EB1">
        <w:rPr>
          <w:rFonts w:ascii="Angsana New" w:hAnsi="Angsana New" w:cs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086D0E" w:rsidRPr="00F03EB1">
        <w:rPr>
          <w:rFonts w:ascii="Angsana New" w:hAnsi="Angsana New" w:cs="Angsana New" w:hint="cs"/>
          <w:sz w:val="30"/>
          <w:szCs w:val="30"/>
        </w:rPr>
        <w:t>2</w:t>
      </w:r>
      <w:r w:rsidR="00360B44" w:rsidRPr="00F03EB1">
        <w:rPr>
          <w:rFonts w:ascii="Angsana New" w:hAnsi="Angsana New" w:cs="Angsana New" w:hint="cs"/>
          <w:sz w:val="30"/>
          <w:szCs w:val="30"/>
        </w:rPr>
        <w:t>56</w:t>
      </w:r>
      <w:r w:rsidR="00940F07" w:rsidRPr="00F03EB1">
        <w:rPr>
          <w:rFonts w:ascii="Angsana New" w:hAnsi="Angsana New" w:cs="Angsana New"/>
          <w:sz w:val="30"/>
          <w:szCs w:val="30"/>
        </w:rPr>
        <w:t>4</w:t>
      </w:r>
      <w:r w:rsidRPr="00F03EB1">
        <w:rPr>
          <w:rFonts w:ascii="Angsana New" w:hAnsi="Angsana New" w:cs="Angsana New" w:hint="cs"/>
          <w:sz w:val="30"/>
          <w:szCs w:val="30"/>
        </w:rPr>
        <w:t xml:space="preserve"> </w:t>
      </w:r>
      <w:r w:rsidRPr="00F03EB1">
        <w:rPr>
          <w:rFonts w:ascii="Angsana New" w:hAnsi="Angsana New" w:cs="Angsana New" w:hint="cs"/>
          <w:sz w:val="30"/>
          <w:szCs w:val="30"/>
          <w:cs/>
        </w:rPr>
        <w:t>การจัดประเภทรายการมีดังนี้</w:t>
      </w:r>
    </w:p>
    <w:p w14:paraId="5DC211E3" w14:textId="79350A7A" w:rsidR="00D65FF0" w:rsidRPr="00F03EB1" w:rsidRDefault="00D65FF0" w:rsidP="00D65FF0">
      <w:pPr>
        <w:tabs>
          <w:tab w:val="clear" w:pos="227"/>
          <w:tab w:val="left" w:pos="540"/>
        </w:tabs>
        <w:ind w:left="540" w:hanging="90"/>
        <w:rPr>
          <w:rFonts w:ascii="Angsana New" w:hAnsi="Angsana New" w:cs="Angsana New"/>
          <w:sz w:val="30"/>
          <w:szCs w:val="30"/>
        </w:rPr>
      </w:pPr>
    </w:p>
    <w:tbl>
      <w:tblPr>
        <w:tblW w:w="9314" w:type="dxa"/>
        <w:tblInd w:w="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389"/>
        <w:gridCol w:w="1557"/>
        <w:gridCol w:w="389"/>
        <w:gridCol w:w="1396"/>
        <w:gridCol w:w="389"/>
        <w:gridCol w:w="1563"/>
      </w:tblGrid>
      <w:tr w:rsidR="00D65FF0" w:rsidRPr="00D65FF0" w14:paraId="724C2B36" w14:textId="77777777" w:rsidTr="00160D53">
        <w:trPr>
          <w:trHeight w:hRule="exact" w:val="362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7664" w14:textId="77777777" w:rsidR="00D65FF0" w:rsidRPr="00D65FF0" w:rsidRDefault="00D65FF0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5FF0">
              <w:rPr>
                <w:rFonts w:cs="Arial"/>
              </w:rPr>
              <w:br w:type="page"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Pr="00D65FF0">
              <w:rPr>
                <w:rFonts w:ascii="Angsana New" w:hAnsi="Angsana New" w:cs="Angsana New" w:hint="cs"/>
                <w:i/>
                <w:iCs/>
                <w:color w:val="0000FF"/>
                <w:sz w:val="14"/>
                <w:szCs w:val="14"/>
              </w:rPr>
              <w:br w:type="page"/>
            </w: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0D1C3" w14:textId="6010373E" w:rsidR="00D65FF0" w:rsidRPr="00D65FF0" w:rsidRDefault="00940F07" w:rsidP="007B3393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</w:tr>
      <w:tr w:rsidR="00C872AB" w:rsidRPr="00D65FF0" w14:paraId="356803D4" w14:textId="77777777" w:rsidTr="00160D53">
        <w:trPr>
          <w:trHeight w:val="317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29CBE" w14:textId="77777777" w:rsidR="00C872AB" w:rsidRPr="00D65FF0" w:rsidRDefault="00C872AB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20E7" w14:textId="5B8C4BBF" w:rsidR="00C872AB" w:rsidRPr="00D65FF0" w:rsidRDefault="00C872AB" w:rsidP="007B3393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5B41" w:rsidRPr="00D65FF0" w14:paraId="1F5DC7AC" w14:textId="77777777" w:rsidTr="00327C68">
        <w:trPr>
          <w:trHeight w:hRule="exact" w:val="720"/>
          <w:tblHeader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6748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3B11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BB4E01B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550638FC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4F8D5" w14:textId="77777777" w:rsidR="00775B41" w:rsidRPr="00D65FF0" w:rsidRDefault="00775B41" w:rsidP="007B3393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E2B1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8275593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80AC7DC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22C7F" w14:textId="77777777" w:rsidR="00775B41" w:rsidRPr="00D65FF0" w:rsidRDefault="00775B41" w:rsidP="007B3393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จัด</w:t>
            </w:r>
          </w:p>
          <w:p w14:paraId="4891DB5A" w14:textId="77777777" w:rsidR="00775B41" w:rsidRPr="00D65FF0" w:rsidRDefault="00775B41" w:rsidP="007B3393">
            <w:pPr>
              <w:pStyle w:val="BodyText"/>
              <w:spacing w:after="0" w:line="340" w:lineRule="exact"/>
              <w:ind w:left="-10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8F605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D22EDFD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010EA62" w14:textId="77777777" w:rsidR="00775B41" w:rsidRPr="00D65FF0" w:rsidRDefault="00775B41" w:rsidP="007B339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ABF5" w14:textId="77777777" w:rsidR="00775B41" w:rsidRPr="00D65FF0" w:rsidRDefault="00775B41" w:rsidP="007B3393">
            <w:pPr>
              <w:pStyle w:val="BodyText"/>
              <w:spacing w:after="0" w:line="340" w:lineRule="exact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หลังจัดประเภท</w:t>
            </w:r>
            <w:r w:rsidRPr="00D65FF0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D65FF0">
              <w:rPr>
                <w:rFonts w:ascii="Angsana New" w:hAnsi="Angsana New" w:cs="Angsana New" w:hint="cs"/>
                <w:sz w:val="30"/>
                <w:szCs w:val="30"/>
                <w:cs/>
              </w:rPr>
              <w:t>ใหม่</w:t>
            </w:r>
          </w:p>
        </w:tc>
      </w:tr>
      <w:tr w:rsidR="00D65FF0" w:rsidRPr="00D65FF0" w14:paraId="4C360B60" w14:textId="77777777" w:rsidTr="00CE5007">
        <w:trPr>
          <w:trHeight w:hRule="exact" w:val="347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1DA03" w14:textId="77777777" w:rsidR="00D65FF0" w:rsidRPr="00D65FF0" w:rsidRDefault="00D65FF0" w:rsidP="007B3393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56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59EB4" w14:textId="77777777" w:rsidR="00D65FF0" w:rsidRPr="00CE5007" w:rsidRDefault="00D65FF0" w:rsidP="00CE5007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E50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B41" w:rsidRPr="00D65FF0" w14:paraId="59DA71B3" w14:textId="77777777" w:rsidTr="00327C68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F2D41" w14:textId="77777777" w:rsidR="00775B41" w:rsidRPr="00D65FF0" w:rsidRDefault="00775B41" w:rsidP="007B3393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งบแสดงฐานะการเงิน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2AF4E" w14:textId="77777777" w:rsidR="00775B41" w:rsidRPr="00D65FF0" w:rsidRDefault="00775B41" w:rsidP="007B3393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C2E42" w14:textId="77777777" w:rsidR="00775B41" w:rsidRPr="00D65FF0" w:rsidRDefault="00775B41" w:rsidP="007B3393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77B9B" w14:textId="77777777" w:rsidR="00775B41" w:rsidRPr="00D65FF0" w:rsidRDefault="00775B41" w:rsidP="007B3393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DDD27" w14:textId="77777777" w:rsidR="00775B41" w:rsidRPr="00D65FF0" w:rsidRDefault="00775B41" w:rsidP="007B3393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9CD99" w14:textId="77777777" w:rsidR="00775B41" w:rsidRPr="00D65FF0" w:rsidRDefault="00775B41" w:rsidP="007B3393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15BC6" w14:textId="77777777" w:rsidR="00775B41" w:rsidRPr="00D65FF0" w:rsidRDefault="00775B41" w:rsidP="007B3393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775B41" w:rsidRPr="00D65FF0" w14:paraId="70A99414" w14:textId="77777777" w:rsidTr="00160D53">
        <w:trPr>
          <w:trHeight w:hRule="exact" w:val="401"/>
        </w:trPr>
        <w:tc>
          <w:tcPr>
            <w:tcW w:w="931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C16AB" w14:textId="7099AE7B" w:rsidR="00775B41" w:rsidRPr="00D65FF0" w:rsidRDefault="00775B41" w:rsidP="00775B41">
            <w:pPr>
              <w:pStyle w:val="TableofAuthorities"/>
              <w:spacing w:line="240" w:lineRule="auto"/>
              <w:ind w:left="-107" w:right="-71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  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 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   </w:t>
            </w:r>
            <w:r w:rsidR="009D1D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  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 xml:space="preserve">ณ วันที่ </w:t>
            </w:r>
            <w:r w:rsidRPr="004B0B8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3</w:t>
            </w:r>
            <w:r w:rsidRPr="00E967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>1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ko-KR"/>
              </w:rPr>
              <w:t xml:space="preserve"> </w:t>
            </w:r>
            <w:r w:rsidRPr="00D65F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ธันวาคม</w:t>
            </w:r>
          </w:p>
        </w:tc>
      </w:tr>
      <w:tr w:rsidR="00DF7B94" w:rsidRPr="00D65FF0" w14:paraId="39B44B64" w14:textId="77777777" w:rsidTr="00327C68">
        <w:trPr>
          <w:trHeight w:hRule="exact" w:val="750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FA129" w14:textId="77777777" w:rsidR="00DF7B94" w:rsidRDefault="00DF7B94" w:rsidP="00DF7B94">
            <w:pPr>
              <w:spacing w:line="360" w:lineRule="exact"/>
              <w:ind w:firstLine="140"/>
              <w:rPr>
                <w:rFonts w:asciiTheme="majorBidi" w:hAnsiTheme="majorBidi" w:cs="Angsana New"/>
                <w:sz w:val="30"/>
                <w:szCs w:val="30"/>
                <w:lang w:eastAsia="ko-KR"/>
              </w:rPr>
            </w:pP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สินทรัพย์ทางการเงินที่อยู่ใน</w:t>
            </w:r>
          </w:p>
          <w:p w14:paraId="5F57B09F" w14:textId="7AADCE11" w:rsidR="00DF7B94" w:rsidRPr="00D65FF0" w:rsidRDefault="00DF7B94" w:rsidP="00DF7B94">
            <w:pPr>
              <w:pStyle w:val="TableofAuthorities"/>
              <w:spacing w:line="240" w:lineRule="auto"/>
              <w:ind w:left="0" w:right="-71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 xml:space="preserve">   </w:t>
            </w:r>
            <w:r w:rsidR="00C872AB">
              <w:rPr>
                <w:rFonts w:asciiTheme="majorBidi" w:hAnsiTheme="majorBidi" w:cs="Angsana New"/>
                <w:sz w:val="30"/>
                <w:szCs w:val="30"/>
                <w:lang w:eastAsia="ko-KR"/>
              </w:rPr>
              <w:t xml:space="preserve">     </w:t>
            </w: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ความต้องการของตลาด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B8DC6" w14:textId="77777777" w:rsidR="00DF7B94" w:rsidRPr="00D65FF0" w:rsidRDefault="00DF7B94" w:rsidP="00DF7B94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ACDFB" w14:textId="3B7702E6" w:rsidR="00DF7B94" w:rsidRPr="00D65FF0" w:rsidRDefault="00DF7B94" w:rsidP="00DF7B94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CE2FD" w14:textId="77777777" w:rsidR="00DF7B94" w:rsidRPr="00D65FF0" w:rsidRDefault="00DF7B94" w:rsidP="00DF7B94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CBE5B" w14:textId="5FB70313" w:rsidR="00DF7B94" w:rsidRPr="00300D8E" w:rsidRDefault="00DF7B94" w:rsidP="008166DB">
            <w:pPr>
              <w:pStyle w:val="TableofAuthorities"/>
              <w:tabs>
                <w:tab w:val="clear" w:pos="907"/>
                <w:tab w:val="left" w:pos="926"/>
              </w:tabs>
              <w:spacing w:line="240" w:lineRule="auto"/>
              <w:ind w:left="-107" w:right="-468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20,000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F769C" w14:textId="77777777" w:rsidR="00DF7B94" w:rsidRPr="00D65FF0" w:rsidRDefault="00DF7B94" w:rsidP="00DF7B94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61870" w14:textId="0AFDE1B9" w:rsidR="00DF7B94" w:rsidRPr="00D65FF0" w:rsidRDefault="00DF7B94" w:rsidP="00DF7B94">
            <w:pPr>
              <w:pStyle w:val="TableofAuthorities"/>
              <w:spacing w:line="240" w:lineRule="auto"/>
              <w:ind w:left="-107" w:right="66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20,000</w:t>
            </w:r>
          </w:p>
        </w:tc>
      </w:tr>
      <w:tr w:rsidR="00DF7B94" w14:paraId="5EFD8DF6" w14:textId="77777777" w:rsidTr="00327C68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D18D6" w14:textId="48C92650" w:rsidR="00DF7B94" w:rsidRDefault="00DF7B94" w:rsidP="00DF7B94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E596D"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สินทรัพย์ทางการเงินหมุนเวียนอื่น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5716B" w14:textId="77777777" w:rsidR="00DF7B94" w:rsidRDefault="00DF7B94" w:rsidP="00DF7B94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CF6E8" w14:textId="67CF9610" w:rsidR="00DF7B94" w:rsidRDefault="00DF7B94" w:rsidP="00DF7B94">
            <w:pPr>
              <w:pStyle w:val="TableofAuthorities"/>
              <w:spacing w:line="240" w:lineRule="auto"/>
              <w:ind w:left="-107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21,083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8DE74" w14:textId="77777777" w:rsidR="00DF7B94" w:rsidRDefault="00DF7B94" w:rsidP="00DF7B94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AB627" w14:textId="21BCDD33" w:rsidR="00DF7B94" w:rsidRPr="00160D53" w:rsidRDefault="00DF7B94" w:rsidP="008166DB">
            <w:pPr>
              <w:pStyle w:val="TableofAuthorities"/>
              <w:tabs>
                <w:tab w:val="clear" w:pos="680"/>
                <w:tab w:val="clear" w:pos="907"/>
                <w:tab w:val="left" w:pos="659"/>
                <w:tab w:val="left" w:pos="1022"/>
              </w:tabs>
              <w:spacing w:line="240" w:lineRule="auto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(20,000)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A9782" w14:textId="77777777" w:rsidR="00DF7B94" w:rsidRDefault="00DF7B94" w:rsidP="00DF7B94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34FEA" w14:textId="657EAAE4" w:rsidR="00DF7B94" w:rsidRDefault="00DF7B94" w:rsidP="00DF7B94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1,083</w:t>
            </w:r>
          </w:p>
        </w:tc>
      </w:tr>
      <w:tr w:rsidR="00DF7B94" w14:paraId="016B4EB2" w14:textId="77777777" w:rsidTr="00327C68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37906" w14:textId="476EE3F7" w:rsidR="00DF7B94" w:rsidRDefault="00DF7B94" w:rsidP="00DF7B94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เงินกู้ยืมระยะสั้นจากสถาบันการเงิน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6B95D" w14:textId="77777777" w:rsidR="00DF7B94" w:rsidRDefault="00DF7B94" w:rsidP="00DF7B94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20AFE" w14:textId="042C4D3B" w:rsidR="00DF7B94" w:rsidRDefault="00DF7B94" w:rsidP="00DF7B94">
            <w:pPr>
              <w:pStyle w:val="TableofAuthorities"/>
              <w:spacing w:line="240" w:lineRule="auto"/>
              <w:ind w:left="-107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964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C5C75" w14:textId="77777777" w:rsidR="00DF7B94" w:rsidRDefault="00DF7B94" w:rsidP="00DF7B94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3D875" w14:textId="329B8363" w:rsidR="00DF7B94" w:rsidRPr="00160D53" w:rsidRDefault="00DF7B94" w:rsidP="008166DB">
            <w:pPr>
              <w:pStyle w:val="TableofAuthorities"/>
              <w:tabs>
                <w:tab w:val="clear" w:pos="907"/>
                <w:tab w:val="left" w:pos="1022"/>
              </w:tabs>
              <w:spacing w:line="240" w:lineRule="auto"/>
              <w:ind w:left="-107" w:right="-379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203,</w:t>
            </w:r>
            <w:r w:rsidRPr="00160D53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742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3E62F" w14:textId="77777777" w:rsidR="00DF7B94" w:rsidRDefault="00DF7B94" w:rsidP="00DF7B94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25F35" w14:textId="130C343A" w:rsidR="00DF7B94" w:rsidRDefault="00DF7B94" w:rsidP="00DF7B94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3,580,706</w:t>
            </w:r>
          </w:p>
        </w:tc>
      </w:tr>
      <w:tr w:rsidR="00EC7DFC" w14:paraId="4B461B7C" w14:textId="77777777" w:rsidTr="00327C68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D0AC2" w14:textId="4966432A" w:rsidR="00EC7DFC" w:rsidRDefault="00EC7DFC" w:rsidP="00EC7DFC">
            <w:pPr>
              <w:pStyle w:val="TableofAuthorities"/>
              <w:spacing w:line="240" w:lineRule="auto"/>
              <w:ind w:left="-107" w:right="-71" w:firstLine="269"/>
              <w:rPr>
                <w:rFonts w:asciiTheme="majorBidi" w:hAnsiTheme="majorBidi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เจ้าหนี้การค้า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2A23E" w14:textId="77777777" w:rsidR="00EC7DFC" w:rsidRDefault="00EC7DFC" w:rsidP="00EC7D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728C5" w14:textId="732B7C2B" w:rsidR="00EC7DFC" w:rsidRPr="008609C4" w:rsidRDefault="00EC7DFC" w:rsidP="00EC7DFC">
            <w:pPr>
              <w:pStyle w:val="TableofAuthorities"/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2,228,941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3FE55" w14:textId="77777777" w:rsidR="00EC7DFC" w:rsidRDefault="00EC7DFC" w:rsidP="00EC7D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0EAF3" w14:textId="66477C9F" w:rsidR="00EC7DFC" w:rsidRDefault="00EC7DFC" w:rsidP="008166DB">
            <w:pPr>
              <w:pStyle w:val="TableofAuthorities"/>
              <w:tabs>
                <w:tab w:val="clear" w:pos="907"/>
                <w:tab w:val="left" w:pos="1022"/>
              </w:tabs>
              <w:spacing w:line="240" w:lineRule="auto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(38,485)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27806" w14:textId="77777777" w:rsidR="00EC7DFC" w:rsidRDefault="00EC7DFC" w:rsidP="00EC7D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32885" w14:textId="5F84DB77" w:rsidR="00EC7DFC" w:rsidRDefault="00EC7DFC" w:rsidP="00EC7D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2,190,456</w:t>
            </w:r>
          </w:p>
        </w:tc>
      </w:tr>
      <w:tr w:rsidR="00EC7DFC" w14:paraId="532F0FD5" w14:textId="77777777" w:rsidTr="00327C68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D8CA5" w14:textId="04A72461" w:rsidR="00EC7DFC" w:rsidRDefault="00EC7DFC" w:rsidP="00EC7DFC">
            <w:pPr>
              <w:pStyle w:val="TableofAuthorities"/>
              <w:spacing w:line="240" w:lineRule="auto"/>
              <w:ind w:left="-107" w:right="-71" w:firstLine="269"/>
              <w:rPr>
                <w:rFonts w:asciiTheme="majorBidi" w:hAnsiTheme="majorBidi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eastAsia="ko-KR"/>
              </w:rPr>
              <w:t>เจ้าหนี้หมุนเวียนอื่น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61B2" w14:textId="77777777" w:rsidR="00EC7DFC" w:rsidRDefault="00EC7DFC" w:rsidP="00EC7D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B5A3" w14:textId="1B2B610D" w:rsidR="00EC7DFC" w:rsidRPr="008609C4" w:rsidRDefault="00EC7DFC" w:rsidP="00EC7DFC">
            <w:pPr>
              <w:pStyle w:val="TableofAuthorities"/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8609C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236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63575" w14:textId="77777777" w:rsidR="00EC7DFC" w:rsidRDefault="00EC7DFC" w:rsidP="00EC7D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DC476" w14:textId="6A36F1F5" w:rsidR="00EC7DFC" w:rsidRDefault="00EC7DFC" w:rsidP="008166DB">
            <w:pPr>
              <w:pStyle w:val="TableofAuthorities"/>
              <w:tabs>
                <w:tab w:val="clear" w:pos="680"/>
                <w:tab w:val="clear" w:pos="907"/>
                <w:tab w:val="left" w:pos="659"/>
                <w:tab w:val="left" w:pos="1022"/>
              </w:tabs>
              <w:spacing w:line="240" w:lineRule="auto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(165,257)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6BF8F" w14:textId="77777777" w:rsidR="00EC7DFC" w:rsidRDefault="00EC7DFC" w:rsidP="00EC7D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F7883" w14:textId="58ED33B9" w:rsidR="00EC7DFC" w:rsidRDefault="00EC7DFC" w:rsidP="00EC7DFC">
            <w:pPr>
              <w:pStyle w:val="TableofAuthorities"/>
              <w:spacing w:line="240" w:lineRule="auto"/>
              <w:ind w:left="-107" w:right="65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1,210,979</w:t>
            </w:r>
          </w:p>
        </w:tc>
      </w:tr>
      <w:tr w:rsidR="00EC7DFC" w:rsidRPr="00E941FC" w14:paraId="707D4DEA" w14:textId="77777777" w:rsidTr="00327C68">
        <w:trPr>
          <w:trHeight w:hRule="exact" w:val="401"/>
        </w:trPr>
        <w:tc>
          <w:tcPr>
            <w:tcW w:w="3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BFAEC" w14:textId="4022F7D2" w:rsidR="00EC7DFC" w:rsidRDefault="00EC7DFC" w:rsidP="00EC7DFC">
            <w:pPr>
              <w:pStyle w:val="TableofAuthorities"/>
              <w:spacing w:line="240" w:lineRule="auto"/>
              <w:ind w:left="-107" w:right="-71" w:firstLine="26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8E395" w14:textId="77777777" w:rsidR="00EC7DFC" w:rsidRDefault="00EC7DFC" w:rsidP="00EC7D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FB4A1" w14:textId="0B9722E9" w:rsidR="00EC7DFC" w:rsidRDefault="00EC7DFC" w:rsidP="00EC7DFC">
            <w:pPr>
              <w:pStyle w:val="TableofAuthorities"/>
              <w:spacing w:line="240" w:lineRule="auto"/>
              <w:ind w:left="-107" w:right="70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154BC" w14:textId="77777777" w:rsidR="00EC7DFC" w:rsidRDefault="00EC7DFC" w:rsidP="00EC7DFC">
            <w:pPr>
              <w:pStyle w:val="TableofAuthorities"/>
              <w:spacing w:line="240" w:lineRule="auto"/>
              <w:ind w:left="-107" w:right="-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C9EBD" w14:textId="41A724FF" w:rsidR="00EC7DFC" w:rsidRDefault="00EC7DFC" w:rsidP="008166DB">
            <w:pPr>
              <w:pStyle w:val="TableofAuthorities"/>
              <w:tabs>
                <w:tab w:val="clear" w:pos="907"/>
                <w:tab w:val="left" w:pos="1022"/>
              </w:tabs>
              <w:spacing w:line="240" w:lineRule="auto"/>
              <w:ind w:left="-107" w:right="148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AED3" w14:textId="77777777" w:rsidR="00EC7DFC" w:rsidRDefault="00EC7DFC" w:rsidP="00EC7D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9995D" w14:textId="22D0BA86" w:rsidR="00EC7DFC" w:rsidRDefault="00EC7DFC" w:rsidP="00EC7DFC">
            <w:pPr>
              <w:pStyle w:val="TableofAuthorities"/>
              <w:spacing w:line="240" w:lineRule="auto"/>
              <w:ind w:left="-107" w:right="-71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</w:tbl>
    <w:p w14:paraId="63B104A1" w14:textId="4FEC28E1" w:rsidR="002040C8" w:rsidRPr="00E71D5A" w:rsidRDefault="002040C8" w:rsidP="00E94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sectPr w:rsidR="002040C8" w:rsidRPr="00E71D5A" w:rsidSect="000B5009">
      <w:headerReference w:type="default" r:id="rId3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2720D" w14:textId="77777777" w:rsidR="00512378" w:rsidRDefault="00512378">
      <w:r>
        <w:separator/>
      </w:r>
    </w:p>
  </w:endnote>
  <w:endnote w:type="continuationSeparator" w:id="0">
    <w:p w14:paraId="649CE1E6" w14:textId="77777777" w:rsidR="00512378" w:rsidRDefault="00512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1966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3856F4" w14:textId="77777777" w:rsidR="005B1EE3" w:rsidRPr="00A91870" w:rsidRDefault="005B1EE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050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050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050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653E1">
          <w:rPr>
            <w:rFonts w:asciiTheme="majorBidi" w:hAnsiTheme="majorBidi" w:cstheme="majorBidi"/>
            <w:noProof/>
            <w:sz w:val="30"/>
            <w:szCs w:val="30"/>
          </w:rPr>
          <w:t>23</w:t>
        </w:r>
        <w:r w:rsidRPr="0014050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50152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59A2D1A2" w:rsidR="005B1EE3" w:rsidRPr="00A644FD" w:rsidRDefault="005B1EE3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653E1">
          <w:rPr>
            <w:rFonts w:asciiTheme="majorBidi" w:hAnsiTheme="majorBidi" w:cstheme="majorBidi"/>
            <w:noProof/>
            <w:sz w:val="30"/>
            <w:szCs w:val="30"/>
          </w:rPr>
          <w:t>34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337C5F63" w:rsidR="005B1EE3" w:rsidRPr="00C827F6" w:rsidRDefault="005B1EE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F2CA1">
      <w:rPr>
        <w:rFonts w:ascii="Angsana New" w:hAnsi="Angsana New"/>
        <w:noProof/>
        <w:sz w:val="30"/>
        <w:szCs w:val="30"/>
        <w:lang w:val="fr-FR"/>
      </w:rPr>
      <w:t>TFGt3-set v.2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Pr="004B0B8A">
      <w:rPr>
        <w:rFonts w:ascii="Angsana New" w:hAnsi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5B1EE3" w:rsidRPr="00C827F6" w:rsidRDefault="005B1EE3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12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95A9DF" w14:textId="3AA338E6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A36F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A36F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A36F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A36F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A36F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23763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FAC539" w14:textId="29CC1C36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98675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6CB096" w14:textId="17C448AA" w:rsidR="005B1EE3" w:rsidRPr="00AC0FF0" w:rsidRDefault="005B1EE3" w:rsidP="00AC0FF0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104DE8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4443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E84D8DB" w14:textId="4040FEF5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-5490045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67877" w14:textId="16F62DB3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49FB6" w14:textId="77777777" w:rsidR="00512378" w:rsidRDefault="00512378">
      <w:r>
        <w:separator/>
      </w:r>
    </w:p>
  </w:footnote>
  <w:footnote w:type="continuationSeparator" w:id="0">
    <w:p w14:paraId="7F5CE2EE" w14:textId="77777777" w:rsidR="00512378" w:rsidRDefault="00512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99828" w14:textId="77777777" w:rsidR="005B1EE3" w:rsidRPr="00FA7747" w:rsidRDefault="005B1EE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9EEEFB3" w14:textId="77777777" w:rsidR="005B1EE3" w:rsidRPr="003C763B" w:rsidRDefault="005B1EE3" w:rsidP="00746A5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E6E9691" w14:textId="5816F8CC" w:rsidR="005B1EE3" w:rsidRPr="003C763B" w:rsidRDefault="005B1EE3" w:rsidP="00746A5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B0B8A">
      <w:rPr>
        <w:rFonts w:ascii="Angsana New" w:hAnsi="Angsana New" w:cs="Angsana New"/>
        <w:b/>
        <w:bCs/>
        <w:sz w:val="32"/>
        <w:szCs w:val="32"/>
      </w:rPr>
      <w:t>3</w:t>
    </w:r>
    <w:r w:rsidRPr="00360B44">
      <w:rPr>
        <w:rFonts w:ascii="Angsana New" w:hAnsi="Angsana New" w:cs="Angsana New"/>
        <w:b/>
        <w:bCs/>
        <w:sz w:val="32"/>
        <w:szCs w:val="32"/>
      </w:rPr>
      <w:t>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086D0E">
      <w:rPr>
        <w:rFonts w:ascii="Angsana New" w:hAnsi="Angsana New" w:cs="Angsana New"/>
        <w:b/>
        <w:bCs/>
        <w:sz w:val="32"/>
        <w:szCs w:val="32"/>
      </w:rPr>
      <w:t>2</w:t>
    </w:r>
    <w:r w:rsidRPr="00360B44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53933249" w14:textId="77777777" w:rsidR="005B1EE3" w:rsidRPr="00746A5E" w:rsidRDefault="005B1EE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241AA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DBB3F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9F54B57" w14:textId="77777777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7257F63C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53C97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5222115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95BED41" w14:textId="77777777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56A9D385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97C98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84D9AC7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43789AC" w14:textId="65700718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5D7B31C7" w14:textId="77777777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C0940" w14:textId="77777777" w:rsidR="005B1EE3" w:rsidRPr="00300E85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8EBDCE7" w14:textId="77777777" w:rsidR="005B1EE3" w:rsidRPr="00FA7747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B865F1C" w14:textId="5E41675E" w:rsidR="005B1EE3" w:rsidRDefault="005B1EE3" w:rsidP="002C0C35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60F14B22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E94B13" w14:textId="77777777" w:rsidR="005B1EE3" w:rsidRPr="00300E85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EF1D7BE" w14:textId="77777777" w:rsidR="005B1EE3" w:rsidRPr="00FA7747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EE6493" w14:textId="16836D7D" w:rsidR="005B1EE3" w:rsidRDefault="005B1EE3" w:rsidP="007A339E">
    <w:pPr>
      <w:pStyle w:val="acctmainheading"/>
      <w:tabs>
        <w:tab w:val="center" w:pos="4802"/>
      </w:tabs>
      <w:spacing w:after="0" w:line="240" w:lineRule="atLeast"/>
      <w:ind w:firstLine="540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58E594F8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5B1EE3" w:rsidRPr="00300E85" w:rsidRDefault="005B1EE3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BCF243" w14:textId="77777777" w:rsidR="005B1EE3" w:rsidRPr="00FA7747" w:rsidRDefault="005B1EE3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FA6A139" w14:textId="333BBF2A" w:rsidR="005B1EE3" w:rsidRDefault="005B1EE3" w:rsidP="00533611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2683D9FB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2189B460" w:rsidR="005B1EE3" w:rsidRPr="00074891" w:rsidRDefault="005B1EE3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4B0B8A">
      <w:rPr>
        <w:rFonts w:ascii="Angsana New" w:hAnsi="Angsana New" w:cs="Angsana New"/>
        <w:b w:val="0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 w:val="0"/>
        <w:bCs/>
        <w:sz w:val="32"/>
        <w:szCs w:val="32"/>
        <w:lang w:val="en-US" w:bidi="th-TH"/>
      </w:rPr>
      <w:t>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086D0E">
      <w:rPr>
        <w:rFonts w:ascii="Angsana New" w:hAnsi="Angsana New" w:cs="Angsana New"/>
        <w:b w:val="0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 w:val="0"/>
        <w:bCs/>
        <w:sz w:val="32"/>
        <w:szCs w:val="32"/>
        <w:lang w:val="en-US" w:bidi="th-TH"/>
      </w:rPr>
      <w:t>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5B1EE3" w:rsidRPr="00FA7747" w:rsidRDefault="005B1EE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0CB4F52" w14:textId="77777777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2AEE4B7" w14:textId="3A9FB7AF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Pr="004B0B8A">
      <w:rPr>
        <w:rFonts w:ascii="Angsana New" w:hAnsi="Angsana New" w:cs="Angsana New"/>
        <w:b/>
        <w:bCs/>
        <w:sz w:val="32"/>
        <w:szCs w:val="32"/>
      </w:rPr>
      <w:t>3</w:t>
    </w:r>
    <w:r w:rsidRPr="00360B44">
      <w:rPr>
        <w:rFonts w:ascii="Angsana New" w:hAnsi="Angsana New" w:cs="Angsana New"/>
        <w:b/>
        <w:bCs/>
        <w:sz w:val="32"/>
        <w:szCs w:val="32"/>
      </w:rPr>
      <w:t>1</w:t>
    </w:r>
    <w:r w:rsidRPr="00056AD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86D0E">
      <w:rPr>
        <w:rFonts w:ascii="Angsana New" w:hAnsi="Angsana New" w:cs="Angsana New"/>
        <w:b/>
        <w:bCs/>
        <w:sz w:val="32"/>
        <w:szCs w:val="32"/>
      </w:rPr>
      <w:t>2</w:t>
    </w:r>
    <w:r w:rsidRPr="00360B44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A8917D9" w14:textId="77777777" w:rsidR="005B1EE3" w:rsidRPr="00410770" w:rsidRDefault="005B1EE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97A95" w14:textId="77777777" w:rsidR="005B1EE3" w:rsidRPr="00300E85" w:rsidRDefault="005B1EE3" w:rsidP="000336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E0819E" w14:textId="77777777" w:rsidR="005B1EE3" w:rsidRPr="00FA7747" w:rsidRDefault="005B1EE3" w:rsidP="000336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D95BEC" w14:textId="747B461A" w:rsidR="005B1EE3" w:rsidRPr="00C856F1" w:rsidRDefault="005B1EE3" w:rsidP="000336E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3EA83830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C93DE" w14:textId="77777777" w:rsidR="005B1EE3" w:rsidRPr="00300E85" w:rsidRDefault="005B1EE3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2019320" w14:textId="77777777" w:rsidR="005B1EE3" w:rsidRPr="00FA7747" w:rsidRDefault="005B1EE3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176068D" w14:textId="68472213" w:rsidR="005B1EE3" w:rsidRPr="00C856F1" w:rsidRDefault="005B1EE3" w:rsidP="001C592E">
    <w:pPr>
      <w:pStyle w:val="acctmainheading"/>
      <w:tabs>
        <w:tab w:val="left" w:pos="72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27E5ED1F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C174A" w14:textId="77777777" w:rsidR="005B1EE3" w:rsidRPr="00300E85" w:rsidRDefault="005B1EE3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0A64DBE" w14:textId="77777777" w:rsidR="005B1EE3" w:rsidRPr="00FA7747" w:rsidRDefault="005B1EE3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7016663" w14:textId="290606F0" w:rsidR="005B1EE3" w:rsidRDefault="005B1EE3" w:rsidP="00260F77">
    <w:pPr>
      <w:pStyle w:val="acctmainheading"/>
      <w:tabs>
        <w:tab w:val="center" w:pos="4802"/>
      </w:tabs>
      <w:spacing w:after="0" w:line="240" w:lineRule="atLeast"/>
      <w:ind w:left="9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4BC1C140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0115" w14:textId="04CFB062" w:rsidR="005B1EE3" w:rsidRPr="00300E85" w:rsidRDefault="005B1EE3" w:rsidP="00886C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630" w:hanging="63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4F06B60" w14:textId="77777777" w:rsidR="005B1EE3" w:rsidRPr="00FA7747" w:rsidRDefault="005B1EE3" w:rsidP="00886C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6543FAE" w14:textId="206B906C" w:rsidR="005B1EE3" w:rsidRDefault="005B1EE3" w:rsidP="00886C0D">
    <w:pPr>
      <w:pStyle w:val="acctmainheading"/>
      <w:tabs>
        <w:tab w:val="center" w:pos="4802"/>
      </w:tabs>
      <w:spacing w:after="0" w:line="240" w:lineRule="atLeast"/>
      <w:ind w:left="630" w:hanging="63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</w:p>
  <w:p w14:paraId="291BCF27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9713F" w14:textId="77777777" w:rsidR="005B1EE3" w:rsidRPr="00300E85" w:rsidRDefault="005B1EE3" w:rsidP="005533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E1A3E66" w14:textId="77777777" w:rsidR="005B1EE3" w:rsidRPr="00FA7747" w:rsidRDefault="005B1EE3" w:rsidP="005533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FD8B7F5" w14:textId="6EE61FD0" w:rsidR="005B1EE3" w:rsidRDefault="005B1EE3" w:rsidP="00553336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2815F0DF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0EF72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04EE46C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D9DCE50" w14:textId="634DF5EA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B0B8A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086D0E">
      <w:rPr>
        <w:rFonts w:ascii="Angsana New" w:hAnsi="Angsana New" w:cs="Angsana New"/>
        <w:bCs/>
        <w:sz w:val="32"/>
        <w:szCs w:val="32"/>
        <w:lang w:val="en-US" w:bidi="th-TH"/>
      </w:rPr>
      <w:t>2</w:t>
    </w:r>
    <w:r w:rsidRPr="00360B44">
      <w:rPr>
        <w:rFonts w:ascii="Angsana New" w:hAnsi="Angsana New" w:cs="Angsana New"/>
        <w:bCs/>
        <w:sz w:val="32"/>
        <w:szCs w:val="32"/>
        <w:lang w:val="en-US" w:bidi="th-TH"/>
      </w:rPr>
      <w:t>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</w:p>
  <w:p w14:paraId="0A00AD0E" w14:textId="4EA5B89F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5B68CD"/>
    <w:multiLevelType w:val="hybridMultilevel"/>
    <w:tmpl w:val="D6ECD696"/>
    <w:lvl w:ilvl="0" w:tplc="0170A502">
      <w:start w:val="29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>
    <w:nsid w:val="0FC8247F"/>
    <w:multiLevelType w:val="hybridMultilevel"/>
    <w:tmpl w:val="8B360670"/>
    <w:lvl w:ilvl="0" w:tplc="6A3CD89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>
    <w:nsid w:val="12AC16EE"/>
    <w:multiLevelType w:val="hybridMultilevel"/>
    <w:tmpl w:val="BD20E926"/>
    <w:lvl w:ilvl="0" w:tplc="CE2E57F0">
      <w:start w:val="3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D5A3F09"/>
    <w:multiLevelType w:val="hybridMultilevel"/>
    <w:tmpl w:val="3F340342"/>
    <w:lvl w:ilvl="0" w:tplc="4C50176C">
      <w:start w:val="29"/>
      <w:numFmt w:val="decimal"/>
      <w:lvlText w:val="%1"/>
      <w:lvlJc w:val="left"/>
      <w:pPr>
        <w:ind w:left="414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AE67077"/>
    <w:multiLevelType w:val="hybridMultilevel"/>
    <w:tmpl w:val="8842DE3C"/>
    <w:lvl w:ilvl="0" w:tplc="91A013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7852C48"/>
    <w:multiLevelType w:val="hybridMultilevel"/>
    <w:tmpl w:val="F38C09B8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25B5A3E"/>
    <w:multiLevelType w:val="hybridMultilevel"/>
    <w:tmpl w:val="C6A2D344"/>
    <w:lvl w:ilvl="0" w:tplc="6DA4A34E">
      <w:start w:val="28"/>
      <w:numFmt w:val="decimal"/>
      <w:lvlText w:val="%1"/>
      <w:lvlJc w:val="left"/>
      <w:pPr>
        <w:ind w:left="414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60055AF9"/>
    <w:multiLevelType w:val="hybridMultilevel"/>
    <w:tmpl w:val="B808B1C6"/>
    <w:lvl w:ilvl="0" w:tplc="FCEC74FE">
      <w:start w:val="32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10F1340"/>
    <w:multiLevelType w:val="multilevel"/>
    <w:tmpl w:val="CB0622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3"/>
  </w:num>
  <w:num w:numId="4">
    <w:abstractNumId w:val="20"/>
  </w:num>
  <w:num w:numId="5">
    <w:abstractNumId w:val="1"/>
  </w:num>
  <w:num w:numId="6">
    <w:abstractNumId w:val="29"/>
  </w:num>
  <w:num w:numId="7">
    <w:abstractNumId w:val="9"/>
  </w:num>
  <w:num w:numId="8">
    <w:abstractNumId w:val="16"/>
  </w:num>
  <w:num w:numId="9">
    <w:abstractNumId w:val="8"/>
  </w:num>
  <w:num w:numId="10">
    <w:abstractNumId w:val="35"/>
  </w:num>
  <w:num w:numId="11">
    <w:abstractNumId w:val="11"/>
  </w:num>
  <w:num w:numId="12">
    <w:abstractNumId w:val="7"/>
  </w:num>
  <w:num w:numId="13">
    <w:abstractNumId w:val="31"/>
  </w:num>
  <w:num w:numId="14">
    <w:abstractNumId w:val="26"/>
  </w:num>
  <w:num w:numId="15">
    <w:abstractNumId w:val="22"/>
  </w:num>
  <w:num w:numId="16">
    <w:abstractNumId w:val="4"/>
  </w:num>
  <w:num w:numId="17">
    <w:abstractNumId w:val="32"/>
  </w:num>
  <w:num w:numId="18">
    <w:abstractNumId w:val="13"/>
  </w:num>
  <w:num w:numId="19">
    <w:abstractNumId w:val="36"/>
  </w:num>
  <w:num w:numId="20">
    <w:abstractNumId w:val="21"/>
  </w:num>
  <w:num w:numId="21">
    <w:abstractNumId w:val="15"/>
  </w:num>
  <w:num w:numId="22">
    <w:abstractNumId w:val="27"/>
  </w:num>
  <w:num w:numId="23">
    <w:abstractNumId w:val="3"/>
  </w:num>
  <w:num w:numId="24">
    <w:abstractNumId w:val="33"/>
  </w:num>
  <w:num w:numId="25">
    <w:abstractNumId w:val="12"/>
  </w:num>
  <w:num w:numId="26">
    <w:abstractNumId w:val="25"/>
  </w:num>
  <w:num w:numId="27">
    <w:abstractNumId w:val="19"/>
  </w:num>
  <w:num w:numId="28">
    <w:abstractNumId w:val="30"/>
  </w:num>
  <w:num w:numId="29">
    <w:abstractNumId w:val="14"/>
  </w:num>
  <w:num w:numId="30">
    <w:abstractNumId w:val="6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2"/>
  </w:num>
  <w:num w:numId="34">
    <w:abstractNumId w:val="24"/>
  </w:num>
  <w:num w:numId="35">
    <w:abstractNumId w:val="10"/>
  </w:num>
  <w:num w:numId="36">
    <w:abstractNumId w:val="17"/>
  </w:num>
  <w:num w:numId="37">
    <w:abstractNumId w:val="0"/>
  </w:num>
  <w:num w:numId="38">
    <w:abstractNumId w:val="3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496"/>
    <w:rsid w:val="00001BEF"/>
    <w:rsid w:val="00002D6B"/>
    <w:rsid w:val="00002E48"/>
    <w:rsid w:val="000039AE"/>
    <w:rsid w:val="00003C10"/>
    <w:rsid w:val="00003CF2"/>
    <w:rsid w:val="00003EC3"/>
    <w:rsid w:val="0000435C"/>
    <w:rsid w:val="0000464A"/>
    <w:rsid w:val="00004819"/>
    <w:rsid w:val="000048AA"/>
    <w:rsid w:val="000048D4"/>
    <w:rsid w:val="00004924"/>
    <w:rsid w:val="00004E7B"/>
    <w:rsid w:val="00005185"/>
    <w:rsid w:val="000053AE"/>
    <w:rsid w:val="0000588E"/>
    <w:rsid w:val="000058A2"/>
    <w:rsid w:val="00005ACB"/>
    <w:rsid w:val="00005BAB"/>
    <w:rsid w:val="00005D4F"/>
    <w:rsid w:val="0000618B"/>
    <w:rsid w:val="00006518"/>
    <w:rsid w:val="00006EAC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345"/>
    <w:rsid w:val="00012E83"/>
    <w:rsid w:val="00013293"/>
    <w:rsid w:val="00013298"/>
    <w:rsid w:val="000135F7"/>
    <w:rsid w:val="0001362D"/>
    <w:rsid w:val="0001364C"/>
    <w:rsid w:val="0001396E"/>
    <w:rsid w:val="00013BC5"/>
    <w:rsid w:val="00013C82"/>
    <w:rsid w:val="00013F84"/>
    <w:rsid w:val="00014842"/>
    <w:rsid w:val="00014A28"/>
    <w:rsid w:val="00014E88"/>
    <w:rsid w:val="00014FAB"/>
    <w:rsid w:val="000151B6"/>
    <w:rsid w:val="00015C52"/>
    <w:rsid w:val="00015C94"/>
    <w:rsid w:val="000160AC"/>
    <w:rsid w:val="00016375"/>
    <w:rsid w:val="000166C1"/>
    <w:rsid w:val="000167B2"/>
    <w:rsid w:val="000167F4"/>
    <w:rsid w:val="00016879"/>
    <w:rsid w:val="0001741A"/>
    <w:rsid w:val="00017571"/>
    <w:rsid w:val="000177F4"/>
    <w:rsid w:val="0001796D"/>
    <w:rsid w:val="000179F5"/>
    <w:rsid w:val="00020021"/>
    <w:rsid w:val="00020144"/>
    <w:rsid w:val="00020380"/>
    <w:rsid w:val="0002041C"/>
    <w:rsid w:val="0002055E"/>
    <w:rsid w:val="00020575"/>
    <w:rsid w:val="00020882"/>
    <w:rsid w:val="00020E32"/>
    <w:rsid w:val="00020E35"/>
    <w:rsid w:val="00020F08"/>
    <w:rsid w:val="00020F97"/>
    <w:rsid w:val="00021255"/>
    <w:rsid w:val="000213D3"/>
    <w:rsid w:val="0002165D"/>
    <w:rsid w:val="00022087"/>
    <w:rsid w:val="000222F7"/>
    <w:rsid w:val="00022308"/>
    <w:rsid w:val="00022CE8"/>
    <w:rsid w:val="00023CE6"/>
    <w:rsid w:val="00024174"/>
    <w:rsid w:val="00024953"/>
    <w:rsid w:val="00024DB8"/>
    <w:rsid w:val="00024F0E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889"/>
    <w:rsid w:val="00027A4F"/>
    <w:rsid w:val="00027BD5"/>
    <w:rsid w:val="00030052"/>
    <w:rsid w:val="0003059C"/>
    <w:rsid w:val="0003134F"/>
    <w:rsid w:val="00031492"/>
    <w:rsid w:val="0003169D"/>
    <w:rsid w:val="00031980"/>
    <w:rsid w:val="00031A44"/>
    <w:rsid w:val="00031ADE"/>
    <w:rsid w:val="00031B7F"/>
    <w:rsid w:val="00031F4E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E5"/>
    <w:rsid w:val="00033EFB"/>
    <w:rsid w:val="0003448F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C24"/>
    <w:rsid w:val="00036E95"/>
    <w:rsid w:val="00036FB5"/>
    <w:rsid w:val="0003743E"/>
    <w:rsid w:val="0003790F"/>
    <w:rsid w:val="0003795C"/>
    <w:rsid w:val="00037979"/>
    <w:rsid w:val="00037C93"/>
    <w:rsid w:val="00037D91"/>
    <w:rsid w:val="00037E6A"/>
    <w:rsid w:val="0004047E"/>
    <w:rsid w:val="000404E2"/>
    <w:rsid w:val="00040791"/>
    <w:rsid w:val="00040952"/>
    <w:rsid w:val="00040A82"/>
    <w:rsid w:val="00040D36"/>
    <w:rsid w:val="00040E69"/>
    <w:rsid w:val="00041597"/>
    <w:rsid w:val="00041609"/>
    <w:rsid w:val="000418B6"/>
    <w:rsid w:val="000418E4"/>
    <w:rsid w:val="00041950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523"/>
    <w:rsid w:val="00043ACD"/>
    <w:rsid w:val="00043DDD"/>
    <w:rsid w:val="00043EF5"/>
    <w:rsid w:val="000441C7"/>
    <w:rsid w:val="0004445C"/>
    <w:rsid w:val="000444A8"/>
    <w:rsid w:val="00044BAF"/>
    <w:rsid w:val="0004503B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7A9"/>
    <w:rsid w:val="000478DC"/>
    <w:rsid w:val="00047A7F"/>
    <w:rsid w:val="00050223"/>
    <w:rsid w:val="000502D0"/>
    <w:rsid w:val="00050935"/>
    <w:rsid w:val="00050C03"/>
    <w:rsid w:val="00050DDE"/>
    <w:rsid w:val="00051179"/>
    <w:rsid w:val="00051417"/>
    <w:rsid w:val="00051519"/>
    <w:rsid w:val="00051544"/>
    <w:rsid w:val="000517C5"/>
    <w:rsid w:val="00051E25"/>
    <w:rsid w:val="00052251"/>
    <w:rsid w:val="000523E0"/>
    <w:rsid w:val="00052902"/>
    <w:rsid w:val="000529F4"/>
    <w:rsid w:val="0005373E"/>
    <w:rsid w:val="000537B4"/>
    <w:rsid w:val="000540DA"/>
    <w:rsid w:val="00054433"/>
    <w:rsid w:val="000545DF"/>
    <w:rsid w:val="00054791"/>
    <w:rsid w:val="00054A85"/>
    <w:rsid w:val="00054E30"/>
    <w:rsid w:val="0005542F"/>
    <w:rsid w:val="000554F0"/>
    <w:rsid w:val="00055589"/>
    <w:rsid w:val="0005578C"/>
    <w:rsid w:val="00055825"/>
    <w:rsid w:val="000558C4"/>
    <w:rsid w:val="00055A41"/>
    <w:rsid w:val="00056408"/>
    <w:rsid w:val="000567D5"/>
    <w:rsid w:val="00056866"/>
    <w:rsid w:val="00056AD8"/>
    <w:rsid w:val="00056DAC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267"/>
    <w:rsid w:val="000639A9"/>
    <w:rsid w:val="00063DE4"/>
    <w:rsid w:val="00064391"/>
    <w:rsid w:val="000643EC"/>
    <w:rsid w:val="00064DF1"/>
    <w:rsid w:val="00064E45"/>
    <w:rsid w:val="00064F27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1A8"/>
    <w:rsid w:val="00066236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91"/>
    <w:rsid w:val="000717C9"/>
    <w:rsid w:val="00071C18"/>
    <w:rsid w:val="00071C3D"/>
    <w:rsid w:val="00071D54"/>
    <w:rsid w:val="00071DAC"/>
    <w:rsid w:val="00071E82"/>
    <w:rsid w:val="00072003"/>
    <w:rsid w:val="00072552"/>
    <w:rsid w:val="00072E91"/>
    <w:rsid w:val="0007321B"/>
    <w:rsid w:val="00073367"/>
    <w:rsid w:val="00073815"/>
    <w:rsid w:val="00074891"/>
    <w:rsid w:val="00074F14"/>
    <w:rsid w:val="00075255"/>
    <w:rsid w:val="00075907"/>
    <w:rsid w:val="00075927"/>
    <w:rsid w:val="00075B4D"/>
    <w:rsid w:val="00075EC4"/>
    <w:rsid w:val="00075EEF"/>
    <w:rsid w:val="00075FFE"/>
    <w:rsid w:val="00076269"/>
    <w:rsid w:val="00076E2C"/>
    <w:rsid w:val="00076F6A"/>
    <w:rsid w:val="00077166"/>
    <w:rsid w:val="00077245"/>
    <w:rsid w:val="00077588"/>
    <w:rsid w:val="00077E11"/>
    <w:rsid w:val="000804DC"/>
    <w:rsid w:val="000805D4"/>
    <w:rsid w:val="0008074C"/>
    <w:rsid w:val="00081278"/>
    <w:rsid w:val="0008157C"/>
    <w:rsid w:val="00081A14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888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329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636"/>
    <w:rsid w:val="00092A70"/>
    <w:rsid w:val="00092B09"/>
    <w:rsid w:val="00092C61"/>
    <w:rsid w:val="00093242"/>
    <w:rsid w:val="0009353D"/>
    <w:rsid w:val="00093696"/>
    <w:rsid w:val="00093B30"/>
    <w:rsid w:val="0009430A"/>
    <w:rsid w:val="00094475"/>
    <w:rsid w:val="00094659"/>
    <w:rsid w:val="0009470A"/>
    <w:rsid w:val="00094BAF"/>
    <w:rsid w:val="00094D1B"/>
    <w:rsid w:val="00094DD3"/>
    <w:rsid w:val="00094FB4"/>
    <w:rsid w:val="00094FF6"/>
    <w:rsid w:val="00095A5F"/>
    <w:rsid w:val="00095A79"/>
    <w:rsid w:val="00095E09"/>
    <w:rsid w:val="00096423"/>
    <w:rsid w:val="0009664B"/>
    <w:rsid w:val="000966D3"/>
    <w:rsid w:val="000967D6"/>
    <w:rsid w:val="000973CF"/>
    <w:rsid w:val="00097492"/>
    <w:rsid w:val="000975F5"/>
    <w:rsid w:val="00097659"/>
    <w:rsid w:val="0009782A"/>
    <w:rsid w:val="00097B4C"/>
    <w:rsid w:val="000A0559"/>
    <w:rsid w:val="000A0727"/>
    <w:rsid w:val="000A0AB8"/>
    <w:rsid w:val="000A0BB9"/>
    <w:rsid w:val="000A0EF5"/>
    <w:rsid w:val="000A0FBB"/>
    <w:rsid w:val="000A12A1"/>
    <w:rsid w:val="000A1381"/>
    <w:rsid w:val="000A1388"/>
    <w:rsid w:val="000A171A"/>
    <w:rsid w:val="000A18AB"/>
    <w:rsid w:val="000A1E4E"/>
    <w:rsid w:val="000A2067"/>
    <w:rsid w:val="000A2B8B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6842"/>
    <w:rsid w:val="000A6880"/>
    <w:rsid w:val="000A6B33"/>
    <w:rsid w:val="000A6D5A"/>
    <w:rsid w:val="000A6F53"/>
    <w:rsid w:val="000A74A7"/>
    <w:rsid w:val="000A78E1"/>
    <w:rsid w:val="000A7908"/>
    <w:rsid w:val="000A7970"/>
    <w:rsid w:val="000B00A5"/>
    <w:rsid w:val="000B0A84"/>
    <w:rsid w:val="000B0C04"/>
    <w:rsid w:val="000B0C30"/>
    <w:rsid w:val="000B0D32"/>
    <w:rsid w:val="000B12D4"/>
    <w:rsid w:val="000B142E"/>
    <w:rsid w:val="000B14A1"/>
    <w:rsid w:val="000B1660"/>
    <w:rsid w:val="000B1692"/>
    <w:rsid w:val="000B181A"/>
    <w:rsid w:val="000B1C16"/>
    <w:rsid w:val="000B1CB1"/>
    <w:rsid w:val="000B1EEB"/>
    <w:rsid w:val="000B212E"/>
    <w:rsid w:val="000B2717"/>
    <w:rsid w:val="000B287F"/>
    <w:rsid w:val="000B2C43"/>
    <w:rsid w:val="000B2FDB"/>
    <w:rsid w:val="000B3154"/>
    <w:rsid w:val="000B3258"/>
    <w:rsid w:val="000B32DD"/>
    <w:rsid w:val="000B33FE"/>
    <w:rsid w:val="000B3D52"/>
    <w:rsid w:val="000B3E60"/>
    <w:rsid w:val="000B441A"/>
    <w:rsid w:val="000B494D"/>
    <w:rsid w:val="000B5009"/>
    <w:rsid w:val="000B5589"/>
    <w:rsid w:val="000B57F9"/>
    <w:rsid w:val="000B593F"/>
    <w:rsid w:val="000B5A36"/>
    <w:rsid w:val="000B65E3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26D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CD0"/>
    <w:rsid w:val="000C1F47"/>
    <w:rsid w:val="000C1FB8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C7E2F"/>
    <w:rsid w:val="000D041B"/>
    <w:rsid w:val="000D0AE2"/>
    <w:rsid w:val="000D0CDC"/>
    <w:rsid w:val="000D0D81"/>
    <w:rsid w:val="000D0F9A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500"/>
    <w:rsid w:val="000D278A"/>
    <w:rsid w:val="000D2B51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4FC7"/>
    <w:rsid w:val="000D53ED"/>
    <w:rsid w:val="000D5A9D"/>
    <w:rsid w:val="000D5B4A"/>
    <w:rsid w:val="000D5D7D"/>
    <w:rsid w:val="000D631A"/>
    <w:rsid w:val="000D649B"/>
    <w:rsid w:val="000D64CF"/>
    <w:rsid w:val="000D6696"/>
    <w:rsid w:val="000D6971"/>
    <w:rsid w:val="000D6DF9"/>
    <w:rsid w:val="000D6FB3"/>
    <w:rsid w:val="000D7072"/>
    <w:rsid w:val="000D7184"/>
    <w:rsid w:val="000D73A1"/>
    <w:rsid w:val="000D7B24"/>
    <w:rsid w:val="000E0256"/>
    <w:rsid w:val="000E069E"/>
    <w:rsid w:val="000E06BD"/>
    <w:rsid w:val="000E0B92"/>
    <w:rsid w:val="000E10DB"/>
    <w:rsid w:val="000E118E"/>
    <w:rsid w:val="000E14C0"/>
    <w:rsid w:val="000E16D7"/>
    <w:rsid w:val="000E1D0B"/>
    <w:rsid w:val="000E28E6"/>
    <w:rsid w:val="000E2F85"/>
    <w:rsid w:val="000E3136"/>
    <w:rsid w:val="000E31D7"/>
    <w:rsid w:val="000E34D1"/>
    <w:rsid w:val="000E3890"/>
    <w:rsid w:val="000E39C9"/>
    <w:rsid w:val="000E3B4D"/>
    <w:rsid w:val="000E3BE7"/>
    <w:rsid w:val="000E3ECE"/>
    <w:rsid w:val="000E409D"/>
    <w:rsid w:val="000E42B7"/>
    <w:rsid w:val="000E4576"/>
    <w:rsid w:val="000E46C4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9DF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0D0B"/>
    <w:rsid w:val="000F13B5"/>
    <w:rsid w:val="000F1A6F"/>
    <w:rsid w:val="000F1DBB"/>
    <w:rsid w:val="000F1DC5"/>
    <w:rsid w:val="000F1E1F"/>
    <w:rsid w:val="000F2983"/>
    <w:rsid w:val="000F2C64"/>
    <w:rsid w:val="000F2F01"/>
    <w:rsid w:val="000F34A4"/>
    <w:rsid w:val="000F35CD"/>
    <w:rsid w:val="000F38A1"/>
    <w:rsid w:val="000F3E71"/>
    <w:rsid w:val="000F4772"/>
    <w:rsid w:val="000F47CB"/>
    <w:rsid w:val="000F4A75"/>
    <w:rsid w:val="000F5991"/>
    <w:rsid w:val="000F59C8"/>
    <w:rsid w:val="000F5A63"/>
    <w:rsid w:val="000F5AA6"/>
    <w:rsid w:val="000F6176"/>
    <w:rsid w:val="000F6279"/>
    <w:rsid w:val="000F6F02"/>
    <w:rsid w:val="000F71DD"/>
    <w:rsid w:val="000F776F"/>
    <w:rsid w:val="000F7B6C"/>
    <w:rsid w:val="00100142"/>
    <w:rsid w:val="0010035F"/>
    <w:rsid w:val="001005C5"/>
    <w:rsid w:val="00100A6A"/>
    <w:rsid w:val="00101186"/>
    <w:rsid w:val="001016E0"/>
    <w:rsid w:val="00101765"/>
    <w:rsid w:val="00101934"/>
    <w:rsid w:val="00101E1D"/>
    <w:rsid w:val="0010203F"/>
    <w:rsid w:val="00102418"/>
    <w:rsid w:val="00102818"/>
    <w:rsid w:val="001028C1"/>
    <w:rsid w:val="0010293D"/>
    <w:rsid w:val="00102A49"/>
    <w:rsid w:val="00102ABA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5BC"/>
    <w:rsid w:val="00105E29"/>
    <w:rsid w:val="00105FC1"/>
    <w:rsid w:val="0010622B"/>
    <w:rsid w:val="001064B4"/>
    <w:rsid w:val="001068D4"/>
    <w:rsid w:val="00106B1E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BCC"/>
    <w:rsid w:val="00113C10"/>
    <w:rsid w:val="00113DEC"/>
    <w:rsid w:val="00113FF0"/>
    <w:rsid w:val="00114121"/>
    <w:rsid w:val="001144C8"/>
    <w:rsid w:val="00114B52"/>
    <w:rsid w:val="00114C73"/>
    <w:rsid w:val="00114DEB"/>
    <w:rsid w:val="0011501A"/>
    <w:rsid w:val="00115119"/>
    <w:rsid w:val="00115D9F"/>
    <w:rsid w:val="00115FCB"/>
    <w:rsid w:val="00116265"/>
    <w:rsid w:val="00116572"/>
    <w:rsid w:val="0011673B"/>
    <w:rsid w:val="001169F5"/>
    <w:rsid w:val="00116EC2"/>
    <w:rsid w:val="00116F60"/>
    <w:rsid w:val="0011717B"/>
    <w:rsid w:val="001175B0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BC"/>
    <w:rsid w:val="00123B2D"/>
    <w:rsid w:val="00123DB5"/>
    <w:rsid w:val="00123DBE"/>
    <w:rsid w:val="0012491A"/>
    <w:rsid w:val="0012500A"/>
    <w:rsid w:val="00125754"/>
    <w:rsid w:val="0012598E"/>
    <w:rsid w:val="001269B8"/>
    <w:rsid w:val="001272F0"/>
    <w:rsid w:val="00130237"/>
    <w:rsid w:val="001311D3"/>
    <w:rsid w:val="00131549"/>
    <w:rsid w:val="001315EF"/>
    <w:rsid w:val="00131892"/>
    <w:rsid w:val="0013195A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F06"/>
    <w:rsid w:val="00134349"/>
    <w:rsid w:val="001346C0"/>
    <w:rsid w:val="001346D4"/>
    <w:rsid w:val="0013491E"/>
    <w:rsid w:val="0013492C"/>
    <w:rsid w:val="00134B89"/>
    <w:rsid w:val="00134D5F"/>
    <w:rsid w:val="00134FD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6BAD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D39"/>
    <w:rsid w:val="001413A8"/>
    <w:rsid w:val="00141A09"/>
    <w:rsid w:val="00141A20"/>
    <w:rsid w:val="00141D2E"/>
    <w:rsid w:val="001422FE"/>
    <w:rsid w:val="00142376"/>
    <w:rsid w:val="001423A2"/>
    <w:rsid w:val="001427A9"/>
    <w:rsid w:val="00142B35"/>
    <w:rsid w:val="00142C71"/>
    <w:rsid w:val="001435C0"/>
    <w:rsid w:val="001437D5"/>
    <w:rsid w:val="00143F40"/>
    <w:rsid w:val="001443B0"/>
    <w:rsid w:val="001443F2"/>
    <w:rsid w:val="0014476D"/>
    <w:rsid w:val="001447B2"/>
    <w:rsid w:val="001447F7"/>
    <w:rsid w:val="00144D6B"/>
    <w:rsid w:val="00144E78"/>
    <w:rsid w:val="0014517B"/>
    <w:rsid w:val="00145253"/>
    <w:rsid w:val="001452C0"/>
    <w:rsid w:val="00145548"/>
    <w:rsid w:val="0014635E"/>
    <w:rsid w:val="001467F9"/>
    <w:rsid w:val="00146EC2"/>
    <w:rsid w:val="00146F9C"/>
    <w:rsid w:val="0014703F"/>
    <w:rsid w:val="0014738E"/>
    <w:rsid w:val="001476E8"/>
    <w:rsid w:val="0014774F"/>
    <w:rsid w:val="00150005"/>
    <w:rsid w:val="00150273"/>
    <w:rsid w:val="001503B7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E26"/>
    <w:rsid w:val="00154240"/>
    <w:rsid w:val="001544E3"/>
    <w:rsid w:val="0015451C"/>
    <w:rsid w:val="001545E0"/>
    <w:rsid w:val="00154776"/>
    <w:rsid w:val="00154B74"/>
    <w:rsid w:val="00154D09"/>
    <w:rsid w:val="001550B0"/>
    <w:rsid w:val="00155479"/>
    <w:rsid w:val="00155582"/>
    <w:rsid w:val="001557BD"/>
    <w:rsid w:val="00156307"/>
    <w:rsid w:val="001565AF"/>
    <w:rsid w:val="001573FD"/>
    <w:rsid w:val="001576A2"/>
    <w:rsid w:val="00157C97"/>
    <w:rsid w:val="0016031D"/>
    <w:rsid w:val="00160769"/>
    <w:rsid w:val="00160C44"/>
    <w:rsid w:val="00160D53"/>
    <w:rsid w:val="00160DB6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3"/>
    <w:rsid w:val="00162E95"/>
    <w:rsid w:val="001634BD"/>
    <w:rsid w:val="001639BA"/>
    <w:rsid w:val="00163BA1"/>
    <w:rsid w:val="00163CA8"/>
    <w:rsid w:val="00163CCD"/>
    <w:rsid w:val="00163FB1"/>
    <w:rsid w:val="0016412D"/>
    <w:rsid w:val="00164366"/>
    <w:rsid w:val="0016447C"/>
    <w:rsid w:val="00164504"/>
    <w:rsid w:val="001648FD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CC7"/>
    <w:rsid w:val="00165E89"/>
    <w:rsid w:val="00166020"/>
    <w:rsid w:val="00166027"/>
    <w:rsid w:val="0016651A"/>
    <w:rsid w:val="00166654"/>
    <w:rsid w:val="00166A73"/>
    <w:rsid w:val="0016718C"/>
    <w:rsid w:val="00167631"/>
    <w:rsid w:val="00167728"/>
    <w:rsid w:val="00167EB5"/>
    <w:rsid w:val="00167F29"/>
    <w:rsid w:val="00170084"/>
    <w:rsid w:val="0017045E"/>
    <w:rsid w:val="00170693"/>
    <w:rsid w:val="00170DF6"/>
    <w:rsid w:val="00170EB5"/>
    <w:rsid w:val="00170F21"/>
    <w:rsid w:val="00171042"/>
    <w:rsid w:val="00171361"/>
    <w:rsid w:val="00171579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1E0"/>
    <w:rsid w:val="00175280"/>
    <w:rsid w:val="00175509"/>
    <w:rsid w:val="001757CF"/>
    <w:rsid w:val="00175E89"/>
    <w:rsid w:val="00175F1A"/>
    <w:rsid w:val="0017652D"/>
    <w:rsid w:val="00176F39"/>
    <w:rsid w:val="00176FD5"/>
    <w:rsid w:val="00177334"/>
    <w:rsid w:val="00177576"/>
    <w:rsid w:val="0017765D"/>
    <w:rsid w:val="00180311"/>
    <w:rsid w:val="0018075B"/>
    <w:rsid w:val="0018139F"/>
    <w:rsid w:val="00181740"/>
    <w:rsid w:val="00181E8B"/>
    <w:rsid w:val="0018215F"/>
    <w:rsid w:val="001826F7"/>
    <w:rsid w:val="00182B54"/>
    <w:rsid w:val="00182D71"/>
    <w:rsid w:val="0018329F"/>
    <w:rsid w:val="001836C5"/>
    <w:rsid w:val="00184273"/>
    <w:rsid w:val="0018465C"/>
    <w:rsid w:val="00184715"/>
    <w:rsid w:val="00184D43"/>
    <w:rsid w:val="00184E51"/>
    <w:rsid w:val="001854C0"/>
    <w:rsid w:val="0018561C"/>
    <w:rsid w:val="00185785"/>
    <w:rsid w:val="00185A42"/>
    <w:rsid w:val="00185FDB"/>
    <w:rsid w:val="0018606D"/>
    <w:rsid w:val="00186387"/>
    <w:rsid w:val="0018681D"/>
    <w:rsid w:val="0018697F"/>
    <w:rsid w:val="00186A27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B81"/>
    <w:rsid w:val="00191FBB"/>
    <w:rsid w:val="001921AD"/>
    <w:rsid w:val="001921AF"/>
    <w:rsid w:val="0019269C"/>
    <w:rsid w:val="00192F3E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A7B"/>
    <w:rsid w:val="00194D35"/>
    <w:rsid w:val="00194D7B"/>
    <w:rsid w:val="00194DD2"/>
    <w:rsid w:val="00194DD6"/>
    <w:rsid w:val="00194F72"/>
    <w:rsid w:val="00195304"/>
    <w:rsid w:val="001954EA"/>
    <w:rsid w:val="001955DA"/>
    <w:rsid w:val="0019564E"/>
    <w:rsid w:val="001956DF"/>
    <w:rsid w:val="00195B1F"/>
    <w:rsid w:val="00195CAE"/>
    <w:rsid w:val="00195D7F"/>
    <w:rsid w:val="00195DC1"/>
    <w:rsid w:val="00196228"/>
    <w:rsid w:val="0019646C"/>
    <w:rsid w:val="001964D6"/>
    <w:rsid w:val="00196993"/>
    <w:rsid w:val="00196C3A"/>
    <w:rsid w:val="00196CBF"/>
    <w:rsid w:val="00197205"/>
    <w:rsid w:val="0019739F"/>
    <w:rsid w:val="00197591"/>
    <w:rsid w:val="00197EE5"/>
    <w:rsid w:val="001A00BE"/>
    <w:rsid w:val="001A0516"/>
    <w:rsid w:val="001A0539"/>
    <w:rsid w:val="001A0771"/>
    <w:rsid w:val="001A0B75"/>
    <w:rsid w:val="001A0CFB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2FB0"/>
    <w:rsid w:val="001A31E2"/>
    <w:rsid w:val="001A39FC"/>
    <w:rsid w:val="001A3E71"/>
    <w:rsid w:val="001A442F"/>
    <w:rsid w:val="001A4825"/>
    <w:rsid w:val="001A485D"/>
    <w:rsid w:val="001A48DB"/>
    <w:rsid w:val="001A4D48"/>
    <w:rsid w:val="001A4DF7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5DC"/>
    <w:rsid w:val="001B0805"/>
    <w:rsid w:val="001B087C"/>
    <w:rsid w:val="001B09D7"/>
    <w:rsid w:val="001B0CF7"/>
    <w:rsid w:val="001B1239"/>
    <w:rsid w:val="001B12CC"/>
    <w:rsid w:val="001B1480"/>
    <w:rsid w:val="001B15BE"/>
    <w:rsid w:val="001B18A9"/>
    <w:rsid w:val="001B1921"/>
    <w:rsid w:val="001B1BE6"/>
    <w:rsid w:val="001B1E14"/>
    <w:rsid w:val="001B1EFC"/>
    <w:rsid w:val="001B2251"/>
    <w:rsid w:val="001B2450"/>
    <w:rsid w:val="001B24DE"/>
    <w:rsid w:val="001B2866"/>
    <w:rsid w:val="001B2937"/>
    <w:rsid w:val="001B2C1D"/>
    <w:rsid w:val="001B340D"/>
    <w:rsid w:val="001B3460"/>
    <w:rsid w:val="001B37F6"/>
    <w:rsid w:val="001B43EA"/>
    <w:rsid w:val="001B4474"/>
    <w:rsid w:val="001B4977"/>
    <w:rsid w:val="001B49E6"/>
    <w:rsid w:val="001B4B2D"/>
    <w:rsid w:val="001B4D3E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62B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351"/>
    <w:rsid w:val="001C4912"/>
    <w:rsid w:val="001C4E56"/>
    <w:rsid w:val="001C50F2"/>
    <w:rsid w:val="001C5369"/>
    <w:rsid w:val="001C5532"/>
    <w:rsid w:val="001C592E"/>
    <w:rsid w:val="001C616B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DD6"/>
    <w:rsid w:val="001C7E7A"/>
    <w:rsid w:val="001D0217"/>
    <w:rsid w:val="001D0307"/>
    <w:rsid w:val="001D046D"/>
    <w:rsid w:val="001D0EFA"/>
    <w:rsid w:val="001D0F19"/>
    <w:rsid w:val="001D11F5"/>
    <w:rsid w:val="001D13A9"/>
    <w:rsid w:val="001D176A"/>
    <w:rsid w:val="001D1889"/>
    <w:rsid w:val="001D1A41"/>
    <w:rsid w:val="001D2A33"/>
    <w:rsid w:val="001D2FEC"/>
    <w:rsid w:val="001D31A4"/>
    <w:rsid w:val="001D326A"/>
    <w:rsid w:val="001D38AB"/>
    <w:rsid w:val="001D3D7E"/>
    <w:rsid w:val="001D3DA4"/>
    <w:rsid w:val="001D3F6A"/>
    <w:rsid w:val="001D4464"/>
    <w:rsid w:val="001D522E"/>
    <w:rsid w:val="001D54BF"/>
    <w:rsid w:val="001D59E6"/>
    <w:rsid w:val="001D5B01"/>
    <w:rsid w:val="001D5C23"/>
    <w:rsid w:val="001D5D99"/>
    <w:rsid w:val="001D6282"/>
    <w:rsid w:val="001D65E4"/>
    <w:rsid w:val="001D68C7"/>
    <w:rsid w:val="001D68D1"/>
    <w:rsid w:val="001D6EB3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205A"/>
    <w:rsid w:val="001E20C8"/>
    <w:rsid w:val="001E2295"/>
    <w:rsid w:val="001E2CC3"/>
    <w:rsid w:val="001E2CCA"/>
    <w:rsid w:val="001E30C4"/>
    <w:rsid w:val="001E324E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6F2"/>
    <w:rsid w:val="001E5A67"/>
    <w:rsid w:val="001E6102"/>
    <w:rsid w:val="001E6222"/>
    <w:rsid w:val="001E6320"/>
    <w:rsid w:val="001E6B47"/>
    <w:rsid w:val="001E7058"/>
    <w:rsid w:val="001E727C"/>
    <w:rsid w:val="001E761A"/>
    <w:rsid w:val="001E7747"/>
    <w:rsid w:val="001E7A88"/>
    <w:rsid w:val="001E7B31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36E"/>
    <w:rsid w:val="001F34F7"/>
    <w:rsid w:val="001F3A38"/>
    <w:rsid w:val="001F3D41"/>
    <w:rsid w:val="001F3D49"/>
    <w:rsid w:val="001F3EA5"/>
    <w:rsid w:val="001F4050"/>
    <w:rsid w:val="001F41D4"/>
    <w:rsid w:val="001F442A"/>
    <w:rsid w:val="001F4849"/>
    <w:rsid w:val="001F4B0C"/>
    <w:rsid w:val="001F4B2B"/>
    <w:rsid w:val="001F53F8"/>
    <w:rsid w:val="001F568E"/>
    <w:rsid w:val="001F5860"/>
    <w:rsid w:val="001F5AF5"/>
    <w:rsid w:val="001F5C19"/>
    <w:rsid w:val="001F5C3D"/>
    <w:rsid w:val="001F624B"/>
    <w:rsid w:val="001F64C8"/>
    <w:rsid w:val="001F6556"/>
    <w:rsid w:val="001F6576"/>
    <w:rsid w:val="001F680F"/>
    <w:rsid w:val="001F68E5"/>
    <w:rsid w:val="001F6DAD"/>
    <w:rsid w:val="001F70AE"/>
    <w:rsid w:val="001F79B7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0A"/>
    <w:rsid w:val="0020157D"/>
    <w:rsid w:val="00201AC8"/>
    <w:rsid w:val="00201CF8"/>
    <w:rsid w:val="00202245"/>
    <w:rsid w:val="00202587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C3"/>
    <w:rsid w:val="00204E6B"/>
    <w:rsid w:val="00204E7A"/>
    <w:rsid w:val="00204EA3"/>
    <w:rsid w:val="00204F0B"/>
    <w:rsid w:val="002057E5"/>
    <w:rsid w:val="002058FA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64"/>
    <w:rsid w:val="00211165"/>
    <w:rsid w:val="00212214"/>
    <w:rsid w:val="002124BD"/>
    <w:rsid w:val="002125CD"/>
    <w:rsid w:val="0021287D"/>
    <w:rsid w:val="0021291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576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8EE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4D7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6DE3"/>
    <w:rsid w:val="00227207"/>
    <w:rsid w:val="00227216"/>
    <w:rsid w:val="00227250"/>
    <w:rsid w:val="0022736F"/>
    <w:rsid w:val="002278CF"/>
    <w:rsid w:val="00227944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9E6"/>
    <w:rsid w:val="00232A65"/>
    <w:rsid w:val="00232FAD"/>
    <w:rsid w:val="002335BC"/>
    <w:rsid w:val="00233893"/>
    <w:rsid w:val="002338AE"/>
    <w:rsid w:val="00233A85"/>
    <w:rsid w:val="00233CFA"/>
    <w:rsid w:val="00233F08"/>
    <w:rsid w:val="0023412E"/>
    <w:rsid w:val="002342D3"/>
    <w:rsid w:val="002342F9"/>
    <w:rsid w:val="0023438E"/>
    <w:rsid w:val="002344DD"/>
    <w:rsid w:val="00234B12"/>
    <w:rsid w:val="00234B83"/>
    <w:rsid w:val="00234C7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A2D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EB8"/>
    <w:rsid w:val="0025005D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524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5D3A"/>
    <w:rsid w:val="002563D5"/>
    <w:rsid w:val="002567ED"/>
    <w:rsid w:val="002568AE"/>
    <w:rsid w:val="00256C2E"/>
    <w:rsid w:val="00256C84"/>
    <w:rsid w:val="00257190"/>
    <w:rsid w:val="002571B5"/>
    <w:rsid w:val="002573B5"/>
    <w:rsid w:val="00257704"/>
    <w:rsid w:val="00257CDC"/>
    <w:rsid w:val="00257EDC"/>
    <w:rsid w:val="00257EF5"/>
    <w:rsid w:val="00257F90"/>
    <w:rsid w:val="002603B1"/>
    <w:rsid w:val="002606AD"/>
    <w:rsid w:val="002607D8"/>
    <w:rsid w:val="0026092F"/>
    <w:rsid w:val="00260A64"/>
    <w:rsid w:val="00260AA1"/>
    <w:rsid w:val="00260B1F"/>
    <w:rsid w:val="00260DA2"/>
    <w:rsid w:val="00260F18"/>
    <w:rsid w:val="00260F77"/>
    <w:rsid w:val="00260F81"/>
    <w:rsid w:val="00261B58"/>
    <w:rsid w:val="00261FC8"/>
    <w:rsid w:val="00262145"/>
    <w:rsid w:val="002625D1"/>
    <w:rsid w:val="00263417"/>
    <w:rsid w:val="0026359D"/>
    <w:rsid w:val="00263723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451"/>
    <w:rsid w:val="00266610"/>
    <w:rsid w:val="0026662F"/>
    <w:rsid w:val="002667C3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376"/>
    <w:rsid w:val="002704DF"/>
    <w:rsid w:val="00270EF8"/>
    <w:rsid w:val="00270F60"/>
    <w:rsid w:val="00271216"/>
    <w:rsid w:val="0027146B"/>
    <w:rsid w:val="002719A7"/>
    <w:rsid w:val="00271A46"/>
    <w:rsid w:val="00271A4A"/>
    <w:rsid w:val="00271C3F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49A"/>
    <w:rsid w:val="0027751C"/>
    <w:rsid w:val="002775DC"/>
    <w:rsid w:val="0027789C"/>
    <w:rsid w:val="002778D8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2600"/>
    <w:rsid w:val="002826A3"/>
    <w:rsid w:val="0028299C"/>
    <w:rsid w:val="00282A6D"/>
    <w:rsid w:val="00283165"/>
    <w:rsid w:val="0028327B"/>
    <w:rsid w:val="002832A6"/>
    <w:rsid w:val="00283921"/>
    <w:rsid w:val="00283EFF"/>
    <w:rsid w:val="0028456D"/>
    <w:rsid w:val="002847C8"/>
    <w:rsid w:val="0028480C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6A"/>
    <w:rsid w:val="00287BD1"/>
    <w:rsid w:val="00287BD2"/>
    <w:rsid w:val="00290064"/>
    <w:rsid w:val="002900A6"/>
    <w:rsid w:val="002904B2"/>
    <w:rsid w:val="002904B9"/>
    <w:rsid w:val="002909F0"/>
    <w:rsid w:val="00290D31"/>
    <w:rsid w:val="00290EF0"/>
    <w:rsid w:val="00291316"/>
    <w:rsid w:val="002914CF"/>
    <w:rsid w:val="002917D4"/>
    <w:rsid w:val="002917DD"/>
    <w:rsid w:val="0029193F"/>
    <w:rsid w:val="00291FB2"/>
    <w:rsid w:val="00291FC2"/>
    <w:rsid w:val="00291FD8"/>
    <w:rsid w:val="0029223D"/>
    <w:rsid w:val="002925F7"/>
    <w:rsid w:val="00292BD0"/>
    <w:rsid w:val="00292EAE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5035"/>
    <w:rsid w:val="00295391"/>
    <w:rsid w:val="00295DB3"/>
    <w:rsid w:val="00295DE2"/>
    <w:rsid w:val="00296094"/>
    <w:rsid w:val="00296270"/>
    <w:rsid w:val="0029672F"/>
    <w:rsid w:val="00296759"/>
    <w:rsid w:val="002967ED"/>
    <w:rsid w:val="002968DE"/>
    <w:rsid w:val="002969A7"/>
    <w:rsid w:val="00296A92"/>
    <w:rsid w:val="002970A2"/>
    <w:rsid w:val="002975B1"/>
    <w:rsid w:val="00297748"/>
    <w:rsid w:val="0029779A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6C7"/>
    <w:rsid w:val="002A495F"/>
    <w:rsid w:val="002A4B3E"/>
    <w:rsid w:val="002A4B92"/>
    <w:rsid w:val="002A4C02"/>
    <w:rsid w:val="002A6275"/>
    <w:rsid w:val="002A63A5"/>
    <w:rsid w:val="002A689B"/>
    <w:rsid w:val="002A689D"/>
    <w:rsid w:val="002A6930"/>
    <w:rsid w:val="002A6E67"/>
    <w:rsid w:val="002A71D9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C50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43"/>
    <w:rsid w:val="002C2083"/>
    <w:rsid w:val="002C2294"/>
    <w:rsid w:val="002C26CC"/>
    <w:rsid w:val="002C331F"/>
    <w:rsid w:val="002C344F"/>
    <w:rsid w:val="002C3595"/>
    <w:rsid w:val="002C36E2"/>
    <w:rsid w:val="002C39B0"/>
    <w:rsid w:val="002C3E54"/>
    <w:rsid w:val="002C3E63"/>
    <w:rsid w:val="002C3F17"/>
    <w:rsid w:val="002C42F7"/>
    <w:rsid w:val="002C4AF6"/>
    <w:rsid w:val="002C4E76"/>
    <w:rsid w:val="002C5085"/>
    <w:rsid w:val="002C519B"/>
    <w:rsid w:val="002C5833"/>
    <w:rsid w:val="002C5873"/>
    <w:rsid w:val="002C5BEA"/>
    <w:rsid w:val="002C7739"/>
    <w:rsid w:val="002C7791"/>
    <w:rsid w:val="002D02F4"/>
    <w:rsid w:val="002D03EF"/>
    <w:rsid w:val="002D07E9"/>
    <w:rsid w:val="002D0958"/>
    <w:rsid w:val="002D0B8C"/>
    <w:rsid w:val="002D0E11"/>
    <w:rsid w:val="002D0E8D"/>
    <w:rsid w:val="002D0EE1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DE1"/>
    <w:rsid w:val="002D1E31"/>
    <w:rsid w:val="002D20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21F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3C"/>
    <w:rsid w:val="002D6F8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BE8"/>
    <w:rsid w:val="002E1D83"/>
    <w:rsid w:val="002E221D"/>
    <w:rsid w:val="002E2389"/>
    <w:rsid w:val="002E2583"/>
    <w:rsid w:val="002E25A2"/>
    <w:rsid w:val="002E260C"/>
    <w:rsid w:val="002E2783"/>
    <w:rsid w:val="002E2839"/>
    <w:rsid w:val="002E2AD3"/>
    <w:rsid w:val="002E32DA"/>
    <w:rsid w:val="002E3B80"/>
    <w:rsid w:val="002E3BC1"/>
    <w:rsid w:val="002E3FC1"/>
    <w:rsid w:val="002E41C6"/>
    <w:rsid w:val="002E43B6"/>
    <w:rsid w:val="002E468F"/>
    <w:rsid w:val="002E4881"/>
    <w:rsid w:val="002E4C88"/>
    <w:rsid w:val="002E4D02"/>
    <w:rsid w:val="002E4D29"/>
    <w:rsid w:val="002E4D8A"/>
    <w:rsid w:val="002E50A6"/>
    <w:rsid w:val="002E548D"/>
    <w:rsid w:val="002E5D6C"/>
    <w:rsid w:val="002E61E3"/>
    <w:rsid w:val="002E6263"/>
    <w:rsid w:val="002E654A"/>
    <w:rsid w:val="002E6591"/>
    <w:rsid w:val="002E6711"/>
    <w:rsid w:val="002E6C3B"/>
    <w:rsid w:val="002E6F62"/>
    <w:rsid w:val="002E7177"/>
    <w:rsid w:val="002E71CA"/>
    <w:rsid w:val="002E729E"/>
    <w:rsid w:val="002E7367"/>
    <w:rsid w:val="002F02FB"/>
    <w:rsid w:val="002F03D8"/>
    <w:rsid w:val="002F0F2C"/>
    <w:rsid w:val="002F113C"/>
    <w:rsid w:val="002F116D"/>
    <w:rsid w:val="002F1649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F98"/>
    <w:rsid w:val="002F33BD"/>
    <w:rsid w:val="002F352D"/>
    <w:rsid w:val="002F37F1"/>
    <w:rsid w:val="002F3B1D"/>
    <w:rsid w:val="002F3F31"/>
    <w:rsid w:val="002F3FD8"/>
    <w:rsid w:val="002F40C9"/>
    <w:rsid w:val="002F4B48"/>
    <w:rsid w:val="002F4BFF"/>
    <w:rsid w:val="002F4DDE"/>
    <w:rsid w:val="002F4FAF"/>
    <w:rsid w:val="002F5308"/>
    <w:rsid w:val="002F571E"/>
    <w:rsid w:val="002F582D"/>
    <w:rsid w:val="002F5C60"/>
    <w:rsid w:val="002F6148"/>
    <w:rsid w:val="002F6162"/>
    <w:rsid w:val="002F65BF"/>
    <w:rsid w:val="002F665C"/>
    <w:rsid w:val="002F6670"/>
    <w:rsid w:val="002F675E"/>
    <w:rsid w:val="002F68DE"/>
    <w:rsid w:val="002F691C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D8E"/>
    <w:rsid w:val="00300E85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34E8"/>
    <w:rsid w:val="003036C7"/>
    <w:rsid w:val="0030372B"/>
    <w:rsid w:val="003037B5"/>
    <w:rsid w:val="00303C4B"/>
    <w:rsid w:val="00304028"/>
    <w:rsid w:val="00304894"/>
    <w:rsid w:val="003048E5"/>
    <w:rsid w:val="0030490B"/>
    <w:rsid w:val="00304D2A"/>
    <w:rsid w:val="0030522E"/>
    <w:rsid w:val="0030563F"/>
    <w:rsid w:val="00305B63"/>
    <w:rsid w:val="00305F4E"/>
    <w:rsid w:val="00306445"/>
    <w:rsid w:val="003065BE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BAA"/>
    <w:rsid w:val="00310C34"/>
    <w:rsid w:val="00310DDA"/>
    <w:rsid w:val="00310FA0"/>
    <w:rsid w:val="0031126B"/>
    <w:rsid w:val="00311558"/>
    <w:rsid w:val="003115CC"/>
    <w:rsid w:val="003115E8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184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02E"/>
    <w:rsid w:val="00320083"/>
    <w:rsid w:val="003201D0"/>
    <w:rsid w:val="0032044C"/>
    <w:rsid w:val="003206C5"/>
    <w:rsid w:val="00320BD6"/>
    <w:rsid w:val="00320D7B"/>
    <w:rsid w:val="00321141"/>
    <w:rsid w:val="00321835"/>
    <w:rsid w:val="00321924"/>
    <w:rsid w:val="00321ED2"/>
    <w:rsid w:val="00322867"/>
    <w:rsid w:val="003230CE"/>
    <w:rsid w:val="0032351D"/>
    <w:rsid w:val="00323C37"/>
    <w:rsid w:val="00323F8C"/>
    <w:rsid w:val="00324055"/>
    <w:rsid w:val="0032437E"/>
    <w:rsid w:val="003246D8"/>
    <w:rsid w:val="00324A9A"/>
    <w:rsid w:val="00325218"/>
    <w:rsid w:val="0032529C"/>
    <w:rsid w:val="00325583"/>
    <w:rsid w:val="00325C89"/>
    <w:rsid w:val="00325D57"/>
    <w:rsid w:val="00325FA9"/>
    <w:rsid w:val="00326130"/>
    <w:rsid w:val="003267BF"/>
    <w:rsid w:val="00326801"/>
    <w:rsid w:val="00327557"/>
    <w:rsid w:val="00327892"/>
    <w:rsid w:val="00327A93"/>
    <w:rsid w:val="00327C68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C9E"/>
    <w:rsid w:val="00332D2E"/>
    <w:rsid w:val="00333149"/>
    <w:rsid w:val="0033376E"/>
    <w:rsid w:val="00333ACE"/>
    <w:rsid w:val="00333ADA"/>
    <w:rsid w:val="00333C70"/>
    <w:rsid w:val="00333CEF"/>
    <w:rsid w:val="00333D8B"/>
    <w:rsid w:val="00333E34"/>
    <w:rsid w:val="00333FB6"/>
    <w:rsid w:val="00334526"/>
    <w:rsid w:val="00334641"/>
    <w:rsid w:val="003346DF"/>
    <w:rsid w:val="00334AAB"/>
    <w:rsid w:val="00334E10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BC8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A31"/>
    <w:rsid w:val="00342D41"/>
    <w:rsid w:val="00343324"/>
    <w:rsid w:val="003433D9"/>
    <w:rsid w:val="003442B4"/>
    <w:rsid w:val="0034490F"/>
    <w:rsid w:val="003449C1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8B"/>
    <w:rsid w:val="00347C92"/>
    <w:rsid w:val="00347D91"/>
    <w:rsid w:val="003501A3"/>
    <w:rsid w:val="0035040A"/>
    <w:rsid w:val="0035084F"/>
    <w:rsid w:val="00350981"/>
    <w:rsid w:val="00350E29"/>
    <w:rsid w:val="00351077"/>
    <w:rsid w:val="00351089"/>
    <w:rsid w:val="0035123D"/>
    <w:rsid w:val="003515AA"/>
    <w:rsid w:val="00351732"/>
    <w:rsid w:val="0035173D"/>
    <w:rsid w:val="00351862"/>
    <w:rsid w:val="0035281F"/>
    <w:rsid w:val="00352973"/>
    <w:rsid w:val="00352B51"/>
    <w:rsid w:val="00352E79"/>
    <w:rsid w:val="00352EA4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608"/>
    <w:rsid w:val="00356785"/>
    <w:rsid w:val="003573DD"/>
    <w:rsid w:val="003574BF"/>
    <w:rsid w:val="003575B7"/>
    <w:rsid w:val="00357623"/>
    <w:rsid w:val="003577D3"/>
    <w:rsid w:val="003577E6"/>
    <w:rsid w:val="00357821"/>
    <w:rsid w:val="00357BCA"/>
    <w:rsid w:val="0036000F"/>
    <w:rsid w:val="00360B44"/>
    <w:rsid w:val="00361AAD"/>
    <w:rsid w:val="00361B11"/>
    <w:rsid w:val="00361BA2"/>
    <w:rsid w:val="00361ED3"/>
    <w:rsid w:val="00361ED4"/>
    <w:rsid w:val="0036264C"/>
    <w:rsid w:val="003627C3"/>
    <w:rsid w:val="00362A1B"/>
    <w:rsid w:val="00362A74"/>
    <w:rsid w:val="00362E50"/>
    <w:rsid w:val="00362F66"/>
    <w:rsid w:val="0036353E"/>
    <w:rsid w:val="003635D0"/>
    <w:rsid w:val="00363C35"/>
    <w:rsid w:val="00363D3F"/>
    <w:rsid w:val="003642E0"/>
    <w:rsid w:val="0036476B"/>
    <w:rsid w:val="003649FA"/>
    <w:rsid w:val="003651FC"/>
    <w:rsid w:val="00365305"/>
    <w:rsid w:val="003656F6"/>
    <w:rsid w:val="003657EC"/>
    <w:rsid w:val="00365C86"/>
    <w:rsid w:val="00365F41"/>
    <w:rsid w:val="00366066"/>
    <w:rsid w:val="00366E8F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27"/>
    <w:rsid w:val="003744FD"/>
    <w:rsid w:val="00374C40"/>
    <w:rsid w:val="00374DF3"/>
    <w:rsid w:val="003752C9"/>
    <w:rsid w:val="003752F0"/>
    <w:rsid w:val="0037559B"/>
    <w:rsid w:val="00375776"/>
    <w:rsid w:val="003760D4"/>
    <w:rsid w:val="00376204"/>
    <w:rsid w:val="0037620C"/>
    <w:rsid w:val="003765F3"/>
    <w:rsid w:val="00376738"/>
    <w:rsid w:val="00376EC0"/>
    <w:rsid w:val="00377CE9"/>
    <w:rsid w:val="00377D12"/>
    <w:rsid w:val="00377DDD"/>
    <w:rsid w:val="00377EAC"/>
    <w:rsid w:val="003803E3"/>
    <w:rsid w:val="0038051B"/>
    <w:rsid w:val="003805F5"/>
    <w:rsid w:val="0038062D"/>
    <w:rsid w:val="0038064F"/>
    <w:rsid w:val="003806B7"/>
    <w:rsid w:val="003808C2"/>
    <w:rsid w:val="00381A69"/>
    <w:rsid w:val="0038230A"/>
    <w:rsid w:val="00382906"/>
    <w:rsid w:val="00382A6A"/>
    <w:rsid w:val="00382FFF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077"/>
    <w:rsid w:val="0038589F"/>
    <w:rsid w:val="003858C5"/>
    <w:rsid w:val="0038595F"/>
    <w:rsid w:val="00385CFC"/>
    <w:rsid w:val="00385E49"/>
    <w:rsid w:val="00385E65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2BAB"/>
    <w:rsid w:val="00393218"/>
    <w:rsid w:val="00393224"/>
    <w:rsid w:val="003933B6"/>
    <w:rsid w:val="00393AF5"/>
    <w:rsid w:val="00393DAF"/>
    <w:rsid w:val="003942BE"/>
    <w:rsid w:val="00394410"/>
    <w:rsid w:val="0039465D"/>
    <w:rsid w:val="0039539E"/>
    <w:rsid w:val="003955B1"/>
    <w:rsid w:val="00395D09"/>
    <w:rsid w:val="00395F42"/>
    <w:rsid w:val="0039651C"/>
    <w:rsid w:val="00396930"/>
    <w:rsid w:val="003969E7"/>
    <w:rsid w:val="00396BBE"/>
    <w:rsid w:val="00396D30"/>
    <w:rsid w:val="00396DDB"/>
    <w:rsid w:val="00396FE7"/>
    <w:rsid w:val="0039787B"/>
    <w:rsid w:val="00397DB0"/>
    <w:rsid w:val="00397E5D"/>
    <w:rsid w:val="00397E84"/>
    <w:rsid w:val="003A000F"/>
    <w:rsid w:val="003A00DB"/>
    <w:rsid w:val="003A01E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7E2"/>
    <w:rsid w:val="003A799B"/>
    <w:rsid w:val="003A7D32"/>
    <w:rsid w:val="003A7EBE"/>
    <w:rsid w:val="003A7F89"/>
    <w:rsid w:val="003B00F1"/>
    <w:rsid w:val="003B0A78"/>
    <w:rsid w:val="003B0BE2"/>
    <w:rsid w:val="003B0CA7"/>
    <w:rsid w:val="003B0E10"/>
    <w:rsid w:val="003B0E72"/>
    <w:rsid w:val="003B1153"/>
    <w:rsid w:val="003B1710"/>
    <w:rsid w:val="003B1826"/>
    <w:rsid w:val="003B1E77"/>
    <w:rsid w:val="003B1E7C"/>
    <w:rsid w:val="003B1EF6"/>
    <w:rsid w:val="003B1F86"/>
    <w:rsid w:val="003B288F"/>
    <w:rsid w:val="003B2C16"/>
    <w:rsid w:val="003B2DD6"/>
    <w:rsid w:val="003B3021"/>
    <w:rsid w:val="003B392D"/>
    <w:rsid w:val="003B3B5F"/>
    <w:rsid w:val="003B457C"/>
    <w:rsid w:val="003B507A"/>
    <w:rsid w:val="003B50D2"/>
    <w:rsid w:val="003B50F6"/>
    <w:rsid w:val="003B5919"/>
    <w:rsid w:val="003B592C"/>
    <w:rsid w:val="003B6776"/>
    <w:rsid w:val="003B68CF"/>
    <w:rsid w:val="003B6E9B"/>
    <w:rsid w:val="003B6F98"/>
    <w:rsid w:val="003B6FE6"/>
    <w:rsid w:val="003B70D6"/>
    <w:rsid w:val="003B730A"/>
    <w:rsid w:val="003B73D3"/>
    <w:rsid w:val="003B78FE"/>
    <w:rsid w:val="003B7BC5"/>
    <w:rsid w:val="003B7BEC"/>
    <w:rsid w:val="003B7C45"/>
    <w:rsid w:val="003C03AD"/>
    <w:rsid w:val="003C094B"/>
    <w:rsid w:val="003C0C88"/>
    <w:rsid w:val="003C0F79"/>
    <w:rsid w:val="003C1186"/>
    <w:rsid w:val="003C1404"/>
    <w:rsid w:val="003C1949"/>
    <w:rsid w:val="003C1A07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12"/>
    <w:rsid w:val="003C39D9"/>
    <w:rsid w:val="003C3DF1"/>
    <w:rsid w:val="003C45CD"/>
    <w:rsid w:val="003C4B4B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40A"/>
    <w:rsid w:val="003D19C5"/>
    <w:rsid w:val="003D1AF0"/>
    <w:rsid w:val="003D1C00"/>
    <w:rsid w:val="003D209C"/>
    <w:rsid w:val="003D2188"/>
    <w:rsid w:val="003D2222"/>
    <w:rsid w:val="003D2707"/>
    <w:rsid w:val="003D2A08"/>
    <w:rsid w:val="003D2A7E"/>
    <w:rsid w:val="003D30B8"/>
    <w:rsid w:val="003D318C"/>
    <w:rsid w:val="003D3339"/>
    <w:rsid w:val="003D35E9"/>
    <w:rsid w:val="003D36A5"/>
    <w:rsid w:val="003D36E9"/>
    <w:rsid w:val="003D3B95"/>
    <w:rsid w:val="003D3BFF"/>
    <w:rsid w:val="003D3C0A"/>
    <w:rsid w:val="003D3D3C"/>
    <w:rsid w:val="003D404F"/>
    <w:rsid w:val="003D49D1"/>
    <w:rsid w:val="003D5362"/>
    <w:rsid w:val="003D5988"/>
    <w:rsid w:val="003D5F92"/>
    <w:rsid w:val="003D5FB6"/>
    <w:rsid w:val="003D659C"/>
    <w:rsid w:val="003D669C"/>
    <w:rsid w:val="003D6732"/>
    <w:rsid w:val="003D6BA4"/>
    <w:rsid w:val="003D6CB4"/>
    <w:rsid w:val="003D6EAB"/>
    <w:rsid w:val="003D72F3"/>
    <w:rsid w:val="003D78FA"/>
    <w:rsid w:val="003D7FCC"/>
    <w:rsid w:val="003E06DA"/>
    <w:rsid w:val="003E07C8"/>
    <w:rsid w:val="003E0BCC"/>
    <w:rsid w:val="003E0FB3"/>
    <w:rsid w:val="003E10D2"/>
    <w:rsid w:val="003E265E"/>
    <w:rsid w:val="003E2695"/>
    <w:rsid w:val="003E2897"/>
    <w:rsid w:val="003E2FB2"/>
    <w:rsid w:val="003E343F"/>
    <w:rsid w:val="003E34C6"/>
    <w:rsid w:val="003E368C"/>
    <w:rsid w:val="003E3873"/>
    <w:rsid w:val="003E3D93"/>
    <w:rsid w:val="003E427E"/>
    <w:rsid w:val="003E45EC"/>
    <w:rsid w:val="003E4768"/>
    <w:rsid w:val="003E49C4"/>
    <w:rsid w:val="003E50B6"/>
    <w:rsid w:val="003E53B3"/>
    <w:rsid w:val="003E5B00"/>
    <w:rsid w:val="003E5CF9"/>
    <w:rsid w:val="003E63A3"/>
    <w:rsid w:val="003E64DE"/>
    <w:rsid w:val="003E66A3"/>
    <w:rsid w:val="003E6832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68F"/>
    <w:rsid w:val="003F2DC4"/>
    <w:rsid w:val="003F31F5"/>
    <w:rsid w:val="003F3202"/>
    <w:rsid w:val="003F3325"/>
    <w:rsid w:val="003F3702"/>
    <w:rsid w:val="003F38FC"/>
    <w:rsid w:val="003F3ADD"/>
    <w:rsid w:val="003F3B6C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78A"/>
    <w:rsid w:val="003F5DBE"/>
    <w:rsid w:val="003F64C2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BB5"/>
    <w:rsid w:val="00403D66"/>
    <w:rsid w:val="00404BB7"/>
    <w:rsid w:val="00405062"/>
    <w:rsid w:val="004050F5"/>
    <w:rsid w:val="004051D7"/>
    <w:rsid w:val="00405418"/>
    <w:rsid w:val="004054E0"/>
    <w:rsid w:val="00405674"/>
    <w:rsid w:val="0040570A"/>
    <w:rsid w:val="00405CA3"/>
    <w:rsid w:val="004065B7"/>
    <w:rsid w:val="004065C3"/>
    <w:rsid w:val="00406B27"/>
    <w:rsid w:val="00406E82"/>
    <w:rsid w:val="00406FC4"/>
    <w:rsid w:val="004070CD"/>
    <w:rsid w:val="004072B1"/>
    <w:rsid w:val="00407350"/>
    <w:rsid w:val="004073FC"/>
    <w:rsid w:val="0040772D"/>
    <w:rsid w:val="00407BC2"/>
    <w:rsid w:val="00410500"/>
    <w:rsid w:val="00410642"/>
    <w:rsid w:val="00410770"/>
    <w:rsid w:val="00410BE8"/>
    <w:rsid w:val="00410E02"/>
    <w:rsid w:val="00410E48"/>
    <w:rsid w:val="00410FA5"/>
    <w:rsid w:val="0041106F"/>
    <w:rsid w:val="0041112F"/>
    <w:rsid w:val="004111E7"/>
    <w:rsid w:val="004114FC"/>
    <w:rsid w:val="004119BC"/>
    <w:rsid w:val="00411B8A"/>
    <w:rsid w:val="004120A6"/>
    <w:rsid w:val="004123F4"/>
    <w:rsid w:val="0041286A"/>
    <w:rsid w:val="00412993"/>
    <w:rsid w:val="00412B31"/>
    <w:rsid w:val="00412DB0"/>
    <w:rsid w:val="00412DC6"/>
    <w:rsid w:val="00413011"/>
    <w:rsid w:val="00413217"/>
    <w:rsid w:val="00413666"/>
    <w:rsid w:val="00413795"/>
    <w:rsid w:val="00413F17"/>
    <w:rsid w:val="0041418A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5A"/>
    <w:rsid w:val="00415BA7"/>
    <w:rsid w:val="00415DD0"/>
    <w:rsid w:val="00415E3E"/>
    <w:rsid w:val="00415EA0"/>
    <w:rsid w:val="00416065"/>
    <w:rsid w:val="00416692"/>
    <w:rsid w:val="00416BD0"/>
    <w:rsid w:val="00416DC2"/>
    <w:rsid w:val="00416DE2"/>
    <w:rsid w:val="004172D5"/>
    <w:rsid w:val="00420030"/>
    <w:rsid w:val="00420121"/>
    <w:rsid w:val="00420173"/>
    <w:rsid w:val="00420763"/>
    <w:rsid w:val="00420881"/>
    <w:rsid w:val="00420884"/>
    <w:rsid w:val="004208DF"/>
    <w:rsid w:val="00420EC0"/>
    <w:rsid w:val="00420EDC"/>
    <w:rsid w:val="004210F2"/>
    <w:rsid w:val="00421B60"/>
    <w:rsid w:val="0042290E"/>
    <w:rsid w:val="00422922"/>
    <w:rsid w:val="00422AAB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79"/>
    <w:rsid w:val="00424F8F"/>
    <w:rsid w:val="00425315"/>
    <w:rsid w:val="0042534C"/>
    <w:rsid w:val="004253D7"/>
    <w:rsid w:val="004254F2"/>
    <w:rsid w:val="004255B7"/>
    <w:rsid w:val="00425640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56"/>
    <w:rsid w:val="0042786F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0F5"/>
    <w:rsid w:val="0043315F"/>
    <w:rsid w:val="004332C9"/>
    <w:rsid w:val="004332CE"/>
    <w:rsid w:val="004332E8"/>
    <w:rsid w:val="00433354"/>
    <w:rsid w:val="00433BD3"/>
    <w:rsid w:val="004342D5"/>
    <w:rsid w:val="004344D1"/>
    <w:rsid w:val="00434657"/>
    <w:rsid w:val="00435DC0"/>
    <w:rsid w:val="004365C4"/>
    <w:rsid w:val="00436AB3"/>
    <w:rsid w:val="00436C57"/>
    <w:rsid w:val="004370FB"/>
    <w:rsid w:val="0043728C"/>
    <w:rsid w:val="0043734A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4B"/>
    <w:rsid w:val="004424B9"/>
    <w:rsid w:val="004424FB"/>
    <w:rsid w:val="0044275B"/>
    <w:rsid w:val="0044307E"/>
    <w:rsid w:val="0044312A"/>
    <w:rsid w:val="004434FD"/>
    <w:rsid w:val="004441BE"/>
    <w:rsid w:val="004441C7"/>
    <w:rsid w:val="00444AA2"/>
    <w:rsid w:val="00444CEA"/>
    <w:rsid w:val="00444D09"/>
    <w:rsid w:val="00445196"/>
    <w:rsid w:val="0044554D"/>
    <w:rsid w:val="00445A9C"/>
    <w:rsid w:val="00445C45"/>
    <w:rsid w:val="00445CA8"/>
    <w:rsid w:val="00445D12"/>
    <w:rsid w:val="00445FFB"/>
    <w:rsid w:val="004460E2"/>
    <w:rsid w:val="004464BE"/>
    <w:rsid w:val="00446E69"/>
    <w:rsid w:val="004474F9"/>
    <w:rsid w:val="00447577"/>
    <w:rsid w:val="00447A93"/>
    <w:rsid w:val="00447BB8"/>
    <w:rsid w:val="004511FA"/>
    <w:rsid w:val="0045141E"/>
    <w:rsid w:val="00451457"/>
    <w:rsid w:val="0045196D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4D3D"/>
    <w:rsid w:val="00454E23"/>
    <w:rsid w:val="004550BD"/>
    <w:rsid w:val="0045531A"/>
    <w:rsid w:val="00455518"/>
    <w:rsid w:val="004559E8"/>
    <w:rsid w:val="00455DF9"/>
    <w:rsid w:val="004561B5"/>
    <w:rsid w:val="0045641B"/>
    <w:rsid w:val="0045679B"/>
    <w:rsid w:val="00456AE1"/>
    <w:rsid w:val="00456D39"/>
    <w:rsid w:val="00456FA9"/>
    <w:rsid w:val="00457602"/>
    <w:rsid w:val="00457854"/>
    <w:rsid w:val="00457903"/>
    <w:rsid w:val="00457C5D"/>
    <w:rsid w:val="0046037D"/>
    <w:rsid w:val="004603BF"/>
    <w:rsid w:val="00460722"/>
    <w:rsid w:val="00460847"/>
    <w:rsid w:val="00460B7A"/>
    <w:rsid w:val="00460C5C"/>
    <w:rsid w:val="00461C2B"/>
    <w:rsid w:val="004625B6"/>
    <w:rsid w:val="00462970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BF"/>
    <w:rsid w:val="00466FFA"/>
    <w:rsid w:val="00467511"/>
    <w:rsid w:val="0046754A"/>
    <w:rsid w:val="0046780E"/>
    <w:rsid w:val="00467CF1"/>
    <w:rsid w:val="00467D29"/>
    <w:rsid w:val="00467D5D"/>
    <w:rsid w:val="00467E6E"/>
    <w:rsid w:val="00467F38"/>
    <w:rsid w:val="00467FCC"/>
    <w:rsid w:val="00470444"/>
    <w:rsid w:val="0047054B"/>
    <w:rsid w:val="00470912"/>
    <w:rsid w:val="00470AC8"/>
    <w:rsid w:val="00470BF1"/>
    <w:rsid w:val="00470E45"/>
    <w:rsid w:val="0047102A"/>
    <w:rsid w:val="004712A2"/>
    <w:rsid w:val="004713CC"/>
    <w:rsid w:val="004715EA"/>
    <w:rsid w:val="00471900"/>
    <w:rsid w:val="00471B40"/>
    <w:rsid w:val="00471DC9"/>
    <w:rsid w:val="0047202B"/>
    <w:rsid w:val="00472BB2"/>
    <w:rsid w:val="00472C58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D"/>
    <w:rsid w:val="004747CF"/>
    <w:rsid w:val="00474B76"/>
    <w:rsid w:val="00474F27"/>
    <w:rsid w:val="0047565E"/>
    <w:rsid w:val="00476542"/>
    <w:rsid w:val="00476735"/>
    <w:rsid w:val="00476BDE"/>
    <w:rsid w:val="00477714"/>
    <w:rsid w:val="00477945"/>
    <w:rsid w:val="00477971"/>
    <w:rsid w:val="00477A51"/>
    <w:rsid w:val="004804B3"/>
    <w:rsid w:val="00480563"/>
    <w:rsid w:val="0048057C"/>
    <w:rsid w:val="00480919"/>
    <w:rsid w:val="00481588"/>
    <w:rsid w:val="00481826"/>
    <w:rsid w:val="00481869"/>
    <w:rsid w:val="00481909"/>
    <w:rsid w:val="00481DBF"/>
    <w:rsid w:val="00481DC4"/>
    <w:rsid w:val="004823AB"/>
    <w:rsid w:val="00482435"/>
    <w:rsid w:val="0048256C"/>
    <w:rsid w:val="00482DAC"/>
    <w:rsid w:val="00482E73"/>
    <w:rsid w:val="0048306E"/>
    <w:rsid w:val="004830E6"/>
    <w:rsid w:val="0048310E"/>
    <w:rsid w:val="00483120"/>
    <w:rsid w:val="004831C7"/>
    <w:rsid w:val="004832A8"/>
    <w:rsid w:val="004838E0"/>
    <w:rsid w:val="00483C06"/>
    <w:rsid w:val="004842AA"/>
    <w:rsid w:val="00484938"/>
    <w:rsid w:val="00484C34"/>
    <w:rsid w:val="004850EE"/>
    <w:rsid w:val="00485AA2"/>
    <w:rsid w:val="00485B9C"/>
    <w:rsid w:val="00485F7F"/>
    <w:rsid w:val="00486725"/>
    <w:rsid w:val="00486847"/>
    <w:rsid w:val="00486A19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29"/>
    <w:rsid w:val="00493061"/>
    <w:rsid w:val="004931CF"/>
    <w:rsid w:val="0049358F"/>
    <w:rsid w:val="00493ACD"/>
    <w:rsid w:val="00493C89"/>
    <w:rsid w:val="00493CE5"/>
    <w:rsid w:val="00493EEC"/>
    <w:rsid w:val="00493FE9"/>
    <w:rsid w:val="004942DB"/>
    <w:rsid w:val="00494348"/>
    <w:rsid w:val="00494F7E"/>
    <w:rsid w:val="00495A38"/>
    <w:rsid w:val="004961F4"/>
    <w:rsid w:val="0049688E"/>
    <w:rsid w:val="00497162"/>
    <w:rsid w:val="00497299"/>
    <w:rsid w:val="004973AE"/>
    <w:rsid w:val="004977AD"/>
    <w:rsid w:val="00497E7B"/>
    <w:rsid w:val="00497F4C"/>
    <w:rsid w:val="004A012D"/>
    <w:rsid w:val="004A03B5"/>
    <w:rsid w:val="004A0601"/>
    <w:rsid w:val="004A067A"/>
    <w:rsid w:val="004A0A35"/>
    <w:rsid w:val="004A0FA8"/>
    <w:rsid w:val="004A1047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99"/>
    <w:rsid w:val="004A4832"/>
    <w:rsid w:val="004A48D8"/>
    <w:rsid w:val="004A4C0D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755"/>
    <w:rsid w:val="004A6A7D"/>
    <w:rsid w:val="004A6B7F"/>
    <w:rsid w:val="004A6E01"/>
    <w:rsid w:val="004A7444"/>
    <w:rsid w:val="004A7569"/>
    <w:rsid w:val="004A79A3"/>
    <w:rsid w:val="004A7B84"/>
    <w:rsid w:val="004A7C8E"/>
    <w:rsid w:val="004A7D06"/>
    <w:rsid w:val="004A7E3C"/>
    <w:rsid w:val="004B0826"/>
    <w:rsid w:val="004B0B8A"/>
    <w:rsid w:val="004B0F21"/>
    <w:rsid w:val="004B1002"/>
    <w:rsid w:val="004B13A3"/>
    <w:rsid w:val="004B14B8"/>
    <w:rsid w:val="004B1E25"/>
    <w:rsid w:val="004B226C"/>
    <w:rsid w:val="004B234C"/>
    <w:rsid w:val="004B277A"/>
    <w:rsid w:val="004B2957"/>
    <w:rsid w:val="004B32B1"/>
    <w:rsid w:val="004B32B5"/>
    <w:rsid w:val="004B34AC"/>
    <w:rsid w:val="004B359E"/>
    <w:rsid w:val="004B391D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53E0"/>
    <w:rsid w:val="004B56E9"/>
    <w:rsid w:val="004B5840"/>
    <w:rsid w:val="004B5A25"/>
    <w:rsid w:val="004B5B8D"/>
    <w:rsid w:val="004B5CD7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13E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6F7"/>
    <w:rsid w:val="004C5888"/>
    <w:rsid w:val="004C5A5B"/>
    <w:rsid w:val="004C5BFC"/>
    <w:rsid w:val="004C6184"/>
    <w:rsid w:val="004C658F"/>
    <w:rsid w:val="004C6642"/>
    <w:rsid w:val="004C6A0C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602"/>
    <w:rsid w:val="004D1816"/>
    <w:rsid w:val="004D1B22"/>
    <w:rsid w:val="004D1C8A"/>
    <w:rsid w:val="004D1E33"/>
    <w:rsid w:val="004D2733"/>
    <w:rsid w:val="004D28AB"/>
    <w:rsid w:val="004D2F54"/>
    <w:rsid w:val="004D377F"/>
    <w:rsid w:val="004D39E4"/>
    <w:rsid w:val="004D3B06"/>
    <w:rsid w:val="004D3B90"/>
    <w:rsid w:val="004D3C69"/>
    <w:rsid w:val="004D3FA0"/>
    <w:rsid w:val="004D40D8"/>
    <w:rsid w:val="004D4150"/>
    <w:rsid w:val="004D434C"/>
    <w:rsid w:val="004D478A"/>
    <w:rsid w:val="004D4E27"/>
    <w:rsid w:val="004D4E91"/>
    <w:rsid w:val="004D5277"/>
    <w:rsid w:val="004D5768"/>
    <w:rsid w:val="004D57AA"/>
    <w:rsid w:val="004D58E8"/>
    <w:rsid w:val="004D691B"/>
    <w:rsid w:val="004D6941"/>
    <w:rsid w:val="004D69E8"/>
    <w:rsid w:val="004D70E0"/>
    <w:rsid w:val="004D74AE"/>
    <w:rsid w:val="004D74E8"/>
    <w:rsid w:val="004D7939"/>
    <w:rsid w:val="004D7A58"/>
    <w:rsid w:val="004D7AFE"/>
    <w:rsid w:val="004D7C3A"/>
    <w:rsid w:val="004D7F6C"/>
    <w:rsid w:val="004E0002"/>
    <w:rsid w:val="004E0362"/>
    <w:rsid w:val="004E053D"/>
    <w:rsid w:val="004E0CBC"/>
    <w:rsid w:val="004E0FD3"/>
    <w:rsid w:val="004E1056"/>
    <w:rsid w:val="004E193D"/>
    <w:rsid w:val="004E210D"/>
    <w:rsid w:val="004E21C3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A04"/>
    <w:rsid w:val="004E5F10"/>
    <w:rsid w:val="004E65AB"/>
    <w:rsid w:val="004E6930"/>
    <w:rsid w:val="004E69B8"/>
    <w:rsid w:val="004E70DA"/>
    <w:rsid w:val="004E70DB"/>
    <w:rsid w:val="004E70DD"/>
    <w:rsid w:val="004E7849"/>
    <w:rsid w:val="004E79B9"/>
    <w:rsid w:val="004E7C71"/>
    <w:rsid w:val="004E7F48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9E9"/>
    <w:rsid w:val="004F4BDF"/>
    <w:rsid w:val="004F520B"/>
    <w:rsid w:val="004F5258"/>
    <w:rsid w:val="004F53F4"/>
    <w:rsid w:val="004F5648"/>
    <w:rsid w:val="004F57C9"/>
    <w:rsid w:val="004F57E2"/>
    <w:rsid w:val="004F5DA5"/>
    <w:rsid w:val="004F63BB"/>
    <w:rsid w:val="004F6FB3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4AF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2E2"/>
    <w:rsid w:val="0050337E"/>
    <w:rsid w:val="005033BC"/>
    <w:rsid w:val="005034DA"/>
    <w:rsid w:val="00503A39"/>
    <w:rsid w:val="00503EC3"/>
    <w:rsid w:val="00503F43"/>
    <w:rsid w:val="005046AB"/>
    <w:rsid w:val="00504DC5"/>
    <w:rsid w:val="00504DC9"/>
    <w:rsid w:val="005053F1"/>
    <w:rsid w:val="0050544B"/>
    <w:rsid w:val="00505564"/>
    <w:rsid w:val="00505567"/>
    <w:rsid w:val="0050562C"/>
    <w:rsid w:val="00505B97"/>
    <w:rsid w:val="00506248"/>
    <w:rsid w:val="00506378"/>
    <w:rsid w:val="00506385"/>
    <w:rsid w:val="00506504"/>
    <w:rsid w:val="00506DAA"/>
    <w:rsid w:val="0050703F"/>
    <w:rsid w:val="0050744D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987"/>
    <w:rsid w:val="00511D66"/>
    <w:rsid w:val="00511F37"/>
    <w:rsid w:val="005120CB"/>
    <w:rsid w:val="0051230F"/>
    <w:rsid w:val="00512378"/>
    <w:rsid w:val="005126B0"/>
    <w:rsid w:val="005128C2"/>
    <w:rsid w:val="00512BB5"/>
    <w:rsid w:val="00512F8E"/>
    <w:rsid w:val="00512FED"/>
    <w:rsid w:val="00513618"/>
    <w:rsid w:val="00513669"/>
    <w:rsid w:val="00513755"/>
    <w:rsid w:val="00513FD2"/>
    <w:rsid w:val="00514221"/>
    <w:rsid w:val="0051480E"/>
    <w:rsid w:val="005149BA"/>
    <w:rsid w:val="005150B2"/>
    <w:rsid w:val="005151CF"/>
    <w:rsid w:val="00515547"/>
    <w:rsid w:val="00515701"/>
    <w:rsid w:val="005159EB"/>
    <w:rsid w:val="00515F37"/>
    <w:rsid w:val="0051660A"/>
    <w:rsid w:val="00516A69"/>
    <w:rsid w:val="00516DAB"/>
    <w:rsid w:val="0051701D"/>
    <w:rsid w:val="005170FF"/>
    <w:rsid w:val="00517106"/>
    <w:rsid w:val="005171A5"/>
    <w:rsid w:val="00517420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355"/>
    <w:rsid w:val="00522459"/>
    <w:rsid w:val="00522811"/>
    <w:rsid w:val="00522BB3"/>
    <w:rsid w:val="00522C30"/>
    <w:rsid w:val="00522CCC"/>
    <w:rsid w:val="00522D29"/>
    <w:rsid w:val="00522F35"/>
    <w:rsid w:val="00522FB2"/>
    <w:rsid w:val="0052343F"/>
    <w:rsid w:val="005236AC"/>
    <w:rsid w:val="005236CD"/>
    <w:rsid w:val="00523C93"/>
    <w:rsid w:val="00523D3E"/>
    <w:rsid w:val="00523D89"/>
    <w:rsid w:val="005240BF"/>
    <w:rsid w:val="0052434D"/>
    <w:rsid w:val="00524BFC"/>
    <w:rsid w:val="00524CC1"/>
    <w:rsid w:val="005250BE"/>
    <w:rsid w:val="0052565B"/>
    <w:rsid w:val="0052591D"/>
    <w:rsid w:val="00525CEA"/>
    <w:rsid w:val="00526091"/>
    <w:rsid w:val="00526602"/>
    <w:rsid w:val="00526872"/>
    <w:rsid w:val="00526877"/>
    <w:rsid w:val="00526C08"/>
    <w:rsid w:val="00530659"/>
    <w:rsid w:val="005307EB"/>
    <w:rsid w:val="00530E85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9A"/>
    <w:rsid w:val="00533E2E"/>
    <w:rsid w:val="00533E5A"/>
    <w:rsid w:val="00533F95"/>
    <w:rsid w:val="005340E6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66C"/>
    <w:rsid w:val="005368A8"/>
    <w:rsid w:val="00536E1B"/>
    <w:rsid w:val="005372C2"/>
    <w:rsid w:val="00537566"/>
    <w:rsid w:val="00537709"/>
    <w:rsid w:val="00537A14"/>
    <w:rsid w:val="00537CD0"/>
    <w:rsid w:val="0054005C"/>
    <w:rsid w:val="005400BF"/>
    <w:rsid w:val="00540230"/>
    <w:rsid w:val="0054080D"/>
    <w:rsid w:val="00540AF3"/>
    <w:rsid w:val="00540C63"/>
    <w:rsid w:val="00541354"/>
    <w:rsid w:val="0054136F"/>
    <w:rsid w:val="0054189E"/>
    <w:rsid w:val="00541A47"/>
    <w:rsid w:val="00541A72"/>
    <w:rsid w:val="00541DC6"/>
    <w:rsid w:val="00541FF8"/>
    <w:rsid w:val="0054218D"/>
    <w:rsid w:val="005423DE"/>
    <w:rsid w:val="005424C5"/>
    <w:rsid w:val="00542549"/>
    <w:rsid w:val="005427C0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6D05"/>
    <w:rsid w:val="00547042"/>
    <w:rsid w:val="005472ED"/>
    <w:rsid w:val="005473D4"/>
    <w:rsid w:val="00547495"/>
    <w:rsid w:val="005474CF"/>
    <w:rsid w:val="005476C9"/>
    <w:rsid w:val="00547912"/>
    <w:rsid w:val="00547B22"/>
    <w:rsid w:val="00547CB2"/>
    <w:rsid w:val="005503D0"/>
    <w:rsid w:val="005506E6"/>
    <w:rsid w:val="00550851"/>
    <w:rsid w:val="005508C2"/>
    <w:rsid w:val="00550AA6"/>
    <w:rsid w:val="00550B8A"/>
    <w:rsid w:val="00550FD6"/>
    <w:rsid w:val="00550FDB"/>
    <w:rsid w:val="0055135A"/>
    <w:rsid w:val="00551AB0"/>
    <w:rsid w:val="00551CC8"/>
    <w:rsid w:val="005526C1"/>
    <w:rsid w:val="0055281F"/>
    <w:rsid w:val="005528DF"/>
    <w:rsid w:val="00552B9A"/>
    <w:rsid w:val="00552C6E"/>
    <w:rsid w:val="00552FB4"/>
    <w:rsid w:val="00553336"/>
    <w:rsid w:val="005539E2"/>
    <w:rsid w:val="00553B67"/>
    <w:rsid w:val="00553D3B"/>
    <w:rsid w:val="00555372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1A"/>
    <w:rsid w:val="00557B24"/>
    <w:rsid w:val="00557C9C"/>
    <w:rsid w:val="00560059"/>
    <w:rsid w:val="00560551"/>
    <w:rsid w:val="00560596"/>
    <w:rsid w:val="005606B7"/>
    <w:rsid w:val="0056081D"/>
    <w:rsid w:val="00560D69"/>
    <w:rsid w:val="00561060"/>
    <w:rsid w:val="005610E1"/>
    <w:rsid w:val="00561915"/>
    <w:rsid w:val="00562015"/>
    <w:rsid w:val="00562729"/>
    <w:rsid w:val="00562944"/>
    <w:rsid w:val="005632E0"/>
    <w:rsid w:val="005638F4"/>
    <w:rsid w:val="0056428B"/>
    <w:rsid w:val="00564350"/>
    <w:rsid w:val="005648E7"/>
    <w:rsid w:val="00564D30"/>
    <w:rsid w:val="00565195"/>
    <w:rsid w:val="005654C0"/>
    <w:rsid w:val="00565CC5"/>
    <w:rsid w:val="00565E51"/>
    <w:rsid w:val="0056641E"/>
    <w:rsid w:val="0056643C"/>
    <w:rsid w:val="005664A3"/>
    <w:rsid w:val="0056691F"/>
    <w:rsid w:val="0056742E"/>
    <w:rsid w:val="005679F6"/>
    <w:rsid w:val="00567B54"/>
    <w:rsid w:val="00567BC3"/>
    <w:rsid w:val="00570159"/>
    <w:rsid w:val="0057027C"/>
    <w:rsid w:val="00570DF9"/>
    <w:rsid w:val="00570EA7"/>
    <w:rsid w:val="00570F30"/>
    <w:rsid w:val="0057161B"/>
    <w:rsid w:val="005718E4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3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075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0DC9"/>
    <w:rsid w:val="00581240"/>
    <w:rsid w:val="0058145D"/>
    <w:rsid w:val="005814F5"/>
    <w:rsid w:val="00581A14"/>
    <w:rsid w:val="00581AAF"/>
    <w:rsid w:val="00581E8F"/>
    <w:rsid w:val="005820FE"/>
    <w:rsid w:val="0058282F"/>
    <w:rsid w:val="005828F9"/>
    <w:rsid w:val="00582DDB"/>
    <w:rsid w:val="00583315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827"/>
    <w:rsid w:val="00590D9D"/>
    <w:rsid w:val="005913F3"/>
    <w:rsid w:val="005914E1"/>
    <w:rsid w:val="0059192C"/>
    <w:rsid w:val="00591A7B"/>
    <w:rsid w:val="00591A8D"/>
    <w:rsid w:val="00591B78"/>
    <w:rsid w:val="00591D20"/>
    <w:rsid w:val="00592548"/>
    <w:rsid w:val="005925D5"/>
    <w:rsid w:val="0059292F"/>
    <w:rsid w:val="00592E3B"/>
    <w:rsid w:val="005930FD"/>
    <w:rsid w:val="0059327A"/>
    <w:rsid w:val="0059334C"/>
    <w:rsid w:val="0059371A"/>
    <w:rsid w:val="005937C0"/>
    <w:rsid w:val="005937ED"/>
    <w:rsid w:val="00593A57"/>
    <w:rsid w:val="005941F5"/>
    <w:rsid w:val="00594653"/>
    <w:rsid w:val="00594704"/>
    <w:rsid w:val="00594914"/>
    <w:rsid w:val="00594BD5"/>
    <w:rsid w:val="005951C9"/>
    <w:rsid w:val="00595294"/>
    <w:rsid w:val="005955A3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96D"/>
    <w:rsid w:val="00597AA4"/>
    <w:rsid w:val="00597F53"/>
    <w:rsid w:val="005A06EA"/>
    <w:rsid w:val="005A0990"/>
    <w:rsid w:val="005A09A7"/>
    <w:rsid w:val="005A0CB7"/>
    <w:rsid w:val="005A0D49"/>
    <w:rsid w:val="005A0D92"/>
    <w:rsid w:val="005A1437"/>
    <w:rsid w:val="005A1A93"/>
    <w:rsid w:val="005A2674"/>
    <w:rsid w:val="005A28F1"/>
    <w:rsid w:val="005A2C8B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3A3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0E9"/>
    <w:rsid w:val="005B06E5"/>
    <w:rsid w:val="005B0954"/>
    <w:rsid w:val="005B0A9C"/>
    <w:rsid w:val="005B0F57"/>
    <w:rsid w:val="005B125A"/>
    <w:rsid w:val="005B1578"/>
    <w:rsid w:val="005B16CA"/>
    <w:rsid w:val="005B16DD"/>
    <w:rsid w:val="005B17A9"/>
    <w:rsid w:val="005B1EE3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5FAF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D2"/>
    <w:rsid w:val="005C2185"/>
    <w:rsid w:val="005C25C3"/>
    <w:rsid w:val="005C28DE"/>
    <w:rsid w:val="005C2AAD"/>
    <w:rsid w:val="005C2D10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54A"/>
    <w:rsid w:val="005C55C6"/>
    <w:rsid w:val="005C55F6"/>
    <w:rsid w:val="005C5B31"/>
    <w:rsid w:val="005C5BF6"/>
    <w:rsid w:val="005C5CD8"/>
    <w:rsid w:val="005C5DCD"/>
    <w:rsid w:val="005C5EF2"/>
    <w:rsid w:val="005C6297"/>
    <w:rsid w:val="005C62B2"/>
    <w:rsid w:val="005C62EC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566"/>
    <w:rsid w:val="005D1A55"/>
    <w:rsid w:val="005D2251"/>
    <w:rsid w:val="005D2623"/>
    <w:rsid w:val="005D2931"/>
    <w:rsid w:val="005D2E2B"/>
    <w:rsid w:val="005D30C7"/>
    <w:rsid w:val="005D35A5"/>
    <w:rsid w:val="005D3993"/>
    <w:rsid w:val="005D404B"/>
    <w:rsid w:val="005D433B"/>
    <w:rsid w:val="005D438D"/>
    <w:rsid w:val="005D46A6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99D"/>
    <w:rsid w:val="005D6BDA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DE1"/>
    <w:rsid w:val="005E1EF7"/>
    <w:rsid w:val="005E2702"/>
    <w:rsid w:val="005E3154"/>
    <w:rsid w:val="005E377E"/>
    <w:rsid w:val="005E3934"/>
    <w:rsid w:val="005E497A"/>
    <w:rsid w:val="005E4A74"/>
    <w:rsid w:val="005E4C1E"/>
    <w:rsid w:val="005E523E"/>
    <w:rsid w:val="005E5A71"/>
    <w:rsid w:val="005E5B33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E1"/>
    <w:rsid w:val="005F00A9"/>
    <w:rsid w:val="005F0150"/>
    <w:rsid w:val="005F0486"/>
    <w:rsid w:val="005F09E4"/>
    <w:rsid w:val="005F0A7E"/>
    <w:rsid w:val="005F0AE4"/>
    <w:rsid w:val="005F139E"/>
    <w:rsid w:val="005F1412"/>
    <w:rsid w:val="005F14E1"/>
    <w:rsid w:val="005F17FF"/>
    <w:rsid w:val="005F1A71"/>
    <w:rsid w:val="005F2355"/>
    <w:rsid w:val="005F2C4C"/>
    <w:rsid w:val="005F30E6"/>
    <w:rsid w:val="005F311B"/>
    <w:rsid w:val="005F3E86"/>
    <w:rsid w:val="005F3F08"/>
    <w:rsid w:val="005F4495"/>
    <w:rsid w:val="005F45EA"/>
    <w:rsid w:val="005F483D"/>
    <w:rsid w:val="005F4A1E"/>
    <w:rsid w:val="005F4B21"/>
    <w:rsid w:val="005F4D0A"/>
    <w:rsid w:val="005F51D0"/>
    <w:rsid w:val="005F53C4"/>
    <w:rsid w:val="005F5B35"/>
    <w:rsid w:val="005F5DDB"/>
    <w:rsid w:val="005F5F0A"/>
    <w:rsid w:val="005F6002"/>
    <w:rsid w:val="005F6102"/>
    <w:rsid w:val="005F61CD"/>
    <w:rsid w:val="005F67B8"/>
    <w:rsid w:val="005F69B5"/>
    <w:rsid w:val="005F6B83"/>
    <w:rsid w:val="005F6D59"/>
    <w:rsid w:val="005F7038"/>
    <w:rsid w:val="005F738F"/>
    <w:rsid w:val="005F79A4"/>
    <w:rsid w:val="005F7E68"/>
    <w:rsid w:val="0060013C"/>
    <w:rsid w:val="00600698"/>
    <w:rsid w:val="00601663"/>
    <w:rsid w:val="00601898"/>
    <w:rsid w:val="00601A61"/>
    <w:rsid w:val="00601B5A"/>
    <w:rsid w:val="00601BBB"/>
    <w:rsid w:val="00601E64"/>
    <w:rsid w:val="00602154"/>
    <w:rsid w:val="006021B7"/>
    <w:rsid w:val="00602460"/>
    <w:rsid w:val="0060259F"/>
    <w:rsid w:val="006027C8"/>
    <w:rsid w:val="00602815"/>
    <w:rsid w:val="0060282F"/>
    <w:rsid w:val="006030AE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028"/>
    <w:rsid w:val="006140D3"/>
    <w:rsid w:val="006141A7"/>
    <w:rsid w:val="006141B5"/>
    <w:rsid w:val="006143D5"/>
    <w:rsid w:val="006148EB"/>
    <w:rsid w:val="00614956"/>
    <w:rsid w:val="00614CAE"/>
    <w:rsid w:val="00615377"/>
    <w:rsid w:val="0061553B"/>
    <w:rsid w:val="0061560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B59"/>
    <w:rsid w:val="00617350"/>
    <w:rsid w:val="0061799F"/>
    <w:rsid w:val="006179C5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E70"/>
    <w:rsid w:val="00623F93"/>
    <w:rsid w:val="006245D1"/>
    <w:rsid w:val="00624BC8"/>
    <w:rsid w:val="006250B8"/>
    <w:rsid w:val="006251FF"/>
    <w:rsid w:val="0062522C"/>
    <w:rsid w:val="006252CC"/>
    <w:rsid w:val="00625469"/>
    <w:rsid w:val="00625A0F"/>
    <w:rsid w:val="00625F6B"/>
    <w:rsid w:val="006260B9"/>
    <w:rsid w:val="00626402"/>
    <w:rsid w:val="0062682C"/>
    <w:rsid w:val="00626ACB"/>
    <w:rsid w:val="006270E5"/>
    <w:rsid w:val="0062761F"/>
    <w:rsid w:val="006276C6"/>
    <w:rsid w:val="00627AD7"/>
    <w:rsid w:val="00627C7B"/>
    <w:rsid w:val="00627E26"/>
    <w:rsid w:val="00627FF4"/>
    <w:rsid w:val="00630A00"/>
    <w:rsid w:val="00630CCC"/>
    <w:rsid w:val="00631000"/>
    <w:rsid w:val="006310B8"/>
    <w:rsid w:val="0063134C"/>
    <w:rsid w:val="006317CF"/>
    <w:rsid w:val="006319BD"/>
    <w:rsid w:val="00631B03"/>
    <w:rsid w:val="0063220E"/>
    <w:rsid w:val="006323E4"/>
    <w:rsid w:val="00632651"/>
    <w:rsid w:val="006328FE"/>
    <w:rsid w:val="0063292E"/>
    <w:rsid w:val="00632BB5"/>
    <w:rsid w:val="00632C59"/>
    <w:rsid w:val="00632D1A"/>
    <w:rsid w:val="00633198"/>
    <w:rsid w:val="0063372C"/>
    <w:rsid w:val="006337A1"/>
    <w:rsid w:val="00633DDC"/>
    <w:rsid w:val="00634010"/>
    <w:rsid w:val="00634661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8E1"/>
    <w:rsid w:val="00640F68"/>
    <w:rsid w:val="00641002"/>
    <w:rsid w:val="00641131"/>
    <w:rsid w:val="0064163C"/>
    <w:rsid w:val="00641B33"/>
    <w:rsid w:val="00641DF3"/>
    <w:rsid w:val="00642495"/>
    <w:rsid w:val="006426F2"/>
    <w:rsid w:val="00642AC5"/>
    <w:rsid w:val="00643A5C"/>
    <w:rsid w:val="00643D35"/>
    <w:rsid w:val="00643F0D"/>
    <w:rsid w:val="006440B2"/>
    <w:rsid w:val="006440C2"/>
    <w:rsid w:val="00644889"/>
    <w:rsid w:val="00645069"/>
    <w:rsid w:val="00645549"/>
    <w:rsid w:val="006455B9"/>
    <w:rsid w:val="006457E1"/>
    <w:rsid w:val="00645C84"/>
    <w:rsid w:val="00646071"/>
    <w:rsid w:val="00646610"/>
    <w:rsid w:val="006467BD"/>
    <w:rsid w:val="006469AB"/>
    <w:rsid w:val="006469D5"/>
    <w:rsid w:val="00646E11"/>
    <w:rsid w:val="00647134"/>
    <w:rsid w:val="0064755B"/>
    <w:rsid w:val="00647D73"/>
    <w:rsid w:val="00647DCA"/>
    <w:rsid w:val="0065058B"/>
    <w:rsid w:val="00651000"/>
    <w:rsid w:val="0065123E"/>
    <w:rsid w:val="00651289"/>
    <w:rsid w:val="00651313"/>
    <w:rsid w:val="0065136F"/>
    <w:rsid w:val="006513C5"/>
    <w:rsid w:val="00651E4F"/>
    <w:rsid w:val="00651FB5"/>
    <w:rsid w:val="0065229F"/>
    <w:rsid w:val="006523F4"/>
    <w:rsid w:val="00652AA9"/>
    <w:rsid w:val="00652F95"/>
    <w:rsid w:val="0065301E"/>
    <w:rsid w:val="00653284"/>
    <w:rsid w:val="00653568"/>
    <w:rsid w:val="00653AA4"/>
    <w:rsid w:val="00653E32"/>
    <w:rsid w:val="006547FD"/>
    <w:rsid w:val="00654A8B"/>
    <w:rsid w:val="00654EBE"/>
    <w:rsid w:val="00655020"/>
    <w:rsid w:val="006551EC"/>
    <w:rsid w:val="00655485"/>
    <w:rsid w:val="00655818"/>
    <w:rsid w:val="006558C9"/>
    <w:rsid w:val="006561AC"/>
    <w:rsid w:val="0065629A"/>
    <w:rsid w:val="006564E9"/>
    <w:rsid w:val="0065663B"/>
    <w:rsid w:val="0065728B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2AD"/>
    <w:rsid w:val="00661794"/>
    <w:rsid w:val="00661C19"/>
    <w:rsid w:val="00661C8B"/>
    <w:rsid w:val="00661CFD"/>
    <w:rsid w:val="00661ED6"/>
    <w:rsid w:val="006626AF"/>
    <w:rsid w:val="006628A7"/>
    <w:rsid w:val="006628D3"/>
    <w:rsid w:val="00662B04"/>
    <w:rsid w:val="00662BB5"/>
    <w:rsid w:val="006630AE"/>
    <w:rsid w:val="0066372A"/>
    <w:rsid w:val="00663AD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C58"/>
    <w:rsid w:val="00666E29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1C38"/>
    <w:rsid w:val="0067258A"/>
    <w:rsid w:val="00673582"/>
    <w:rsid w:val="006737A5"/>
    <w:rsid w:val="006737C8"/>
    <w:rsid w:val="00673B4C"/>
    <w:rsid w:val="00674003"/>
    <w:rsid w:val="00674213"/>
    <w:rsid w:val="0067428A"/>
    <w:rsid w:val="00674334"/>
    <w:rsid w:val="006743B6"/>
    <w:rsid w:val="00674633"/>
    <w:rsid w:val="0067468B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4F8"/>
    <w:rsid w:val="006766F8"/>
    <w:rsid w:val="00676CE7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8A8"/>
    <w:rsid w:val="00681C07"/>
    <w:rsid w:val="00681E68"/>
    <w:rsid w:val="00681F1D"/>
    <w:rsid w:val="00681F40"/>
    <w:rsid w:val="00682095"/>
    <w:rsid w:val="0068246F"/>
    <w:rsid w:val="00682993"/>
    <w:rsid w:val="00682A48"/>
    <w:rsid w:val="00682AB8"/>
    <w:rsid w:val="00682B0F"/>
    <w:rsid w:val="00682B34"/>
    <w:rsid w:val="00682DBC"/>
    <w:rsid w:val="00682E96"/>
    <w:rsid w:val="00683089"/>
    <w:rsid w:val="0068349C"/>
    <w:rsid w:val="006835A8"/>
    <w:rsid w:val="006836CC"/>
    <w:rsid w:val="00683869"/>
    <w:rsid w:val="00683FEA"/>
    <w:rsid w:val="006841EC"/>
    <w:rsid w:val="0068426B"/>
    <w:rsid w:val="00684291"/>
    <w:rsid w:val="00684642"/>
    <w:rsid w:val="0068479E"/>
    <w:rsid w:val="00685444"/>
    <w:rsid w:val="006854A7"/>
    <w:rsid w:val="0068561E"/>
    <w:rsid w:val="006859A0"/>
    <w:rsid w:val="00685B00"/>
    <w:rsid w:val="00685B8F"/>
    <w:rsid w:val="00685E9F"/>
    <w:rsid w:val="00686708"/>
    <w:rsid w:val="006867CC"/>
    <w:rsid w:val="00686FCA"/>
    <w:rsid w:val="006878C7"/>
    <w:rsid w:val="006879CC"/>
    <w:rsid w:val="00687AB4"/>
    <w:rsid w:val="00687C2B"/>
    <w:rsid w:val="00687C69"/>
    <w:rsid w:val="00687D04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E8F"/>
    <w:rsid w:val="00691F78"/>
    <w:rsid w:val="00692177"/>
    <w:rsid w:val="006921D8"/>
    <w:rsid w:val="00692629"/>
    <w:rsid w:val="006928DC"/>
    <w:rsid w:val="00692949"/>
    <w:rsid w:val="00692AC6"/>
    <w:rsid w:val="00692B54"/>
    <w:rsid w:val="00692C32"/>
    <w:rsid w:val="00693254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2A5"/>
    <w:rsid w:val="00696443"/>
    <w:rsid w:val="00696667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EAC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D32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0D32"/>
    <w:rsid w:val="006B105C"/>
    <w:rsid w:val="006B146D"/>
    <w:rsid w:val="006B1916"/>
    <w:rsid w:val="006B1C94"/>
    <w:rsid w:val="006B1D72"/>
    <w:rsid w:val="006B2142"/>
    <w:rsid w:val="006B214E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5EFE"/>
    <w:rsid w:val="006B60AC"/>
    <w:rsid w:val="006B61D0"/>
    <w:rsid w:val="006B62C4"/>
    <w:rsid w:val="006B640E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F9"/>
    <w:rsid w:val="006C025A"/>
    <w:rsid w:val="006C0332"/>
    <w:rsid w:val="006C0369"/>
    <w:rsid w:val="006C04BF"/>
    <w:rsid w:val="006C0578"/>
    <w:rsid w:val="006C0B2E"/>
    <w:rsid w:val="006C0B66"/>
    <w:rsid w:val="006C0EDD"/>
    <w:rsid w:val="006C15BC"/>
    <w:rsid w:val="006C15BE"/>
    <w:rsid w:val="006C17DE"/>
    <w:rsid w:val="006C193F"/>
    <w:rsid w:val="006C19BE"/>
    <w:rsid w:val="006C1C13"/>
    <w:rsid w:val="006C1C84"/>
    <w:rsid w:val="006C2005"/>
    <w:rsid w:val="006C2077"/>
    <w:rsid w:val="006C20D3"/>
    <w:rsid w:val="006C231B"/>
    <w:rsid w:val="006C23B1"/>
    <w:rsid w:val="006C2465"/>
    <w:rsid w:val="006C272D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30F"/>
    <w:rsid w:val="006C4C46"/>
    <w:rsid w:val="006C4F56"/>
    <w:rsid w:val="006C4F6E"/>
    <w:rsid w:val="006C5797"/>
    <w:rsid w:val="006C5A2F"/>
    <w:rsid w:val="006C6421"/>
    <w:rsid w:val="006C67CB"/>
    <w:rsid w:val="006C7218"/>
    <w:rsid w:val="006C7462"/>
    <w:rsid w:val="006C7650"/>
    <w:rsid w:val="006C78A4"/>
    <w:rsid w:val="006C7CE9"/>
    <w:rsid w:val="006D0297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07E"/>
    <w:rsid w:val="006E0592"/>
    <w:rsid w:val="006E0758"/>
    <w:rsid w:val="006E0ECF"/>
    <w:rsid w:val="006E10DF"/>
    <w:rsid w:val="006E10F5"/>
    <w:rsid w:val="006E1138"/>
    <w:rsid w:val="006E19ED"/>
    <w:rsid w:val="006E2120"/>
    <w:rsid w:val="006E26CB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5D3"/>
    <w:rsid w:val="006E47ED"/>
    <w:rsid w:val="006E4E4B"/>
    <w:rsid w:val="006E5174"/>
    <w:rsid w:val="006E59E0"/>
    <w:rsid w:val="006E5C1C"/>
    <w:rsid w:val="006E64BE"/>
    <w:rsid w:val="006E66A2"/>
    <w:rsid w:val="006E6824"/>
    <w:rsid w:val="006E696D"/>
    <w:rsid w:val="006E71FE"/>
    <w:rsid w:val="006E73E9"/>
    <w:rsid w:val="006E76BB"/>
    <w:rsid w:val="006E76CA"/>
    <w:rsid w:val="006E7928"/>
    <w:rsid w:val="006E7C42"/>
    <w:rsid w:val="006E7E8C"/>
    <w:rsid w:val="006F03BF"/>
    <w:rsid w:val="006F03F0"/>
    <w:rsid w:val="006F055E"/>
    <w:rsid w:val="006F10E2"/>
    <w:rsid w:val="006F17A5"/>
    <w:rsid w:val="006F19CC"/>
    <w:rsid w:val="006F1B26"/>
    <w:rsid w:val="006F1BB5"/>
    <w:rsid w:val="006F2409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434C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04F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0AF7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C36"/>
    <w:rsid w:val="00703DEE"/>
    <w:rsid w:val="00703ECA"/>
    <w:rsid w:val="00704078"/>
    <w:rsid w:val="0070416F"/>
    <w:rsid w:val="007043CA"/>
    <w:rsid w:val="007043E8"/>
    <w:rsid w:val="00704665"/>
    <w:rsid w:val="007047AE"/>
    <w:rsid w:val="00704C79"/>
    <w:rsid w:val="00705117"/>
    <w:rsid w:val="0070527A"/>
    <w:rsid w:val="0070567E"/>
    <w:rsid w:val="00705806"/>
    <w:rsid w:val="00705BD2"/>
    <w:rsid w:val="00705CA6"/>
    <w:rsid w:val="00705CF9"/>
    <w:rsid w:val="00705EFC"/>
    <w:rsid w:val="0070601D"/>
    <w:rsid w:val="0070613B"/>
    <w:rsid w:val="00706252"/>
    <w:rsid w:val="0070627C"/>
    <w:rsid w:val="00706A17"/>
    <w:rsid w:val="00706E0E"/>
    <w:rsid w:val="00706FAA"/>
    <w:rsid w:val="00707617"/>
    <w:rsid w:val="007076E9"/>
    <w:rsid w:val="0070773F"/>
    <w:rsid w:val="007077B5"/>
    <w:rsid w:val="00707D54"/>
    <w:rsid w:val="00707D69"/>
    <w:rsid w:val="00707E4F"/>
    <w:rsid w:val="007100B1"/>
    <w:rsid w:val="00710517"/>
    <w:rsid w:val="007105C2"/>
    <w:rsid w:val="007108B1"/>
    <w:rsid w:val="007109B0"/>
    <w:rsid w:val="00710AA6"/>
    <w:rsid w:val="00710EC9"/>
    <w:rsid w:val="00711015"/>
    <w:rsid w:val="0071119A"/>
    <w:rsid w:val="00711215"/>
    <w:rsid w:val="007112C7"/>
    <w:rsid w:val="00711316"/>
    <w:rsid w:val="00711848"/>
    <w:rsid w:val="007118A9"/>
    <w:rsid w:val="00711A14"/>
    <w:rsid w:val="00712171"/>
    <w:rsid w:val="00712452"/>
    <w:rsid w:val="00712729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CA1"/>
    <w:rsid w:val="00713D63"/>
    <w:rsid w:val="00713F85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878"/>
    <w:rsid w:val="00717ADF"/>
    <w:rsid w:val="00717B70"/>
    <w:rsid w:val="00717E4A"/>
    <w:rsid w:val="00717E8E"/>
    <w:rsid w:val="00717FDD"/>
    <w:rsid w:val="0072007F"/>
    <w:rsid w:val="00720458"/>
    <w:rsid w:val="00720725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2DA"/>
    <w:rsid w:val="00722384"/>
    <w:rsid w:val="0072260F"/>
    <w:rsid w:val="007227A6"/>
    <w:rsid w:val="007233DE"/>
    <w:rsid w:val="007235F3"/>
    <w:rsid w:val="007238C9"/>
    <w:rsid w:val="00723937"/>
    <w:rsid w:val="00723DA7"/>
    <w:rsid w:val="00724323"/>
    <w:rsid w:val="0072440E"/>
    <w:rsid w:val="007244E4"/>
    <w:rsid w:val="007246C4"/>
    <w:rsid w:val="00724869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71"/>
    <w:rsid w:val="007272AD"/>
    <w:rsid w:val="007277E8"/>
    <w:rsid w:val="00727C3E"/>
    <w:rsid w:val="00727E2E"/>
    <w:rsid w:val="00730280"/>
    <w:rsid w:val="007302C2"/>
    <w:rsid w:val="007308F3"/>
    <w:rsid w:val="00730A37"/>
    <w:rsid w:val="00730B4D"/>
    <w:rsid w:val="00730C99"/>
    <w:rsid w:val="00731227"/>
    <w:rsid w:val="007318F5"/>
    <w:rsid w:val="00731C35"/>
    <w:rsid w:val="00731DBF"/>
    <w:rsid w:val="00732268"/>
    <w:rsid w:val="007326CC"/>
    <w:rsid w:val="00732DB7"/>
    <w:rsid w:val="00732DE0"/>
    <w:rsid w:val="0073302B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5005"/>
    <w:rsid w:val="007352C3"/>
    <w:rsid w:val="00735513"/>
    <w:rsid w:val="007359BE"/>
    <w:rsid w:val="00735E64"/>
    <w:rsid w:val="00735EFA"/>
    <w:rsid w:val="00735FA2"/>
    <w:rsid w:val="007360CD"/>
    <w:rsid w:val="00736188"/>
    <w:rsid w:val="007362B4"/>
    <w:rsid w:val="00736327"/>
    <w:rsid w:val="00736B7C"/>
    <w:rsid w:val="00736DB4"/>
    <w:rsid w:val="00736F65"/>
    <w:rsid w:val="007376DB"/>
    <w:rsid w:val="00737753"/>
    <w:rsid w:val="007377DD"/>
    <w:rsid w:val="00737843"/>
    <w:rsid w:val="00737F84"/>
    <w:rsid w:val="0074001C"/>
    <w:rsid w:val="0074035E"/>
    <w:rsid w:val="00740A46"/>
    <w:rsid w:val="00740D12"/>
    <w:rsid w:val="00741234"/>
    <w:rsid w:val="0074136C"/>
    <w:rsid w:val="00741486"/>
    <w:rsid w:val="0074171D"/>
    <w:rsid w:val="00741BC1"/>
    <w:rsid w:val="00742292"/>
    <w:rsid w:val="00742C89"/>
    <w:rsid w:val="007436C9"/>
    <w:rsid w:val="0074414F"/>
    <w:rsid w:val="007441F2"/>
    <w:rsid w:val="00744503"/>
    <w:rsid w:val="0074459A"/>
    <w:rsid w:val="00744842"/>
    <w:rsid w:val="007448D1"/>
    <w:rsid w:val="00744BB3"/>
    <w:rsid w:val="00744F2E"/>
    <w:rsid w:val="00745362"/>
    <w:rsid w:val="0074584C"/>
    <w:rsid w:val="00745A77"/>
    <w:rsid w:val="00745DC4"/>
    <w:rsid w:val="007463FD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217F"/>
    <w:rsid w:val="00752529"/>
    <w:rsid w:val="00752741"/>
    <w:rsid w:val="00752892"/>
    <w:rsid w:val="007531FC"/>
    <w:rsid w:val="00753237"/>
    <w:rsid w:val="007533F7"/>
    <w:rsid w:val="0075385F"/>
    <w:rsid w:val="00753C43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A2C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57D85"/>
    <w:rsid w:val="007601A2"/>
    <w:rsid w:val="00760476"/>
    <w:rsid w:val="00760858"/>
    <w:rsid w:val="00760A0C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D0F"/>
    <w:rsid w:val="007635B6"/>
    <w:rsid w:val="00763711"/>
    <w:rsid w:val="007639D4"/>
    <w:rsid w:val="00763F7C"/>
    <w:rsid w:val="00764068"/>
    <w:rsid w:val="007644B1"/>
    <w:rsid w:val="00764C9C"/>
    <w:rsid w:val="00765051"/>
    <w:rsid w:val="00765145"/>
    <w:rsid w:val="00765678"/>
    <w:rsid w:val="00765E8D"/>
    <w:rsid w:val="00765F81"/>
    <w:rsid w:val="00766C26"/>
    <w:rsid w:val="00766DE0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5B41"/>
    <w:rsid w:val="00775D06"/>
    <w:rsid w:val="0077647D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13"/>
    <w:rsid w:val="00777FBF"/>
    <w:rsid w:val="00780304"/>
    <w:rsid w:val="00780E0A"/>
    <w:rsid w:val="00780FA0"/>
    <w:rsid w:val="007814B0"/>
    <w:rsid w:val="0078164B"/>
    <w:rsid w:val="00782029"/>
    <w:rsid w:val="00782161"/>
    <w:rsid w:val="007822DE"/>
    <w:rsid w:val="007823EA"/>
    <w:rsid w:val="00782542"/>
    <w:rsid w:val="00782B14"/>
    <w:rsid w:val="00782EDE"/>
    <w:rsid w:val="00782F39"/>
    <w:rsid w:val="00782FAC"/>
    <w:rsid w:val="00782FDB"/>
    <w:rsid w:val="007833D4"/>
    <w:rsid w:val="00783787"/>
    <w:rsid w:val="00783963"/>
    <w:rsid w:val="00783FD2"/>
    <w:rsid w:val="007840E5"/>
    <w:rsid w:val="0078435B"/>
    <w:rsid w:val="00784597"/>
    <w:rsid w:val="007855A3"/>
    <w:rsid w:val="00785807"/>
    <w:rsid w:val="00785987"/>
    <w:rsid w:val="00785C46"/>
    <w:rsid w:val="0078614E"/>
    <w:rsid w:val="007863D2"/>
    <w:rsid w:val="007864F9"/>
    <w:rsid w:val="00786727"/>
    <w:rsid w:val="00786729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6B9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C75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8B5"/>
    <w:rsid w:val="00793A30"/>
    <w:rsid w:val="00793A49"/>
    <w:rsid w:val="00793E57"/>
    <w:rsid w:val="0079406C"/>
    <w:rsid w:val="00794259"/>
    <w:rsid w:val="0079457E"/>
    <w:rsid w:val="00794714"/>
    <w:rsid w:val="007947AE"/>
    <w:rsid w:val="00794E18"/>
    <w:rsid w:val="007954BE"/>
    <w:rsid w:val="00795A84"/>
    <w:rsid w:val="00795BED"/>
    <w:rsid w:val="00795CA1"/>
    <w:rsid w:val="00795CB1"/>
    <w:rsid w:val="00795D87"/>
    <w:rsid w:val="007966C9"/>
    <w:rsid w:val="007966E5"/>
    <w:rsid w:val="00796991"/>
    <w:rsid w:val="00796D50"/>
    <w:rsid w:val="0079700B"/>
    <w:rsid w:val="007974C6"/>
    <w:rsid w:val="00797FB6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8BE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3D1"/>
    <w:rsid w:val="007A7602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3AD"/>
    <w:rsid w:val="007B257B"/>
    <w:rsid w:val="007B2BF0"/>
    <w:rsid w:val="007B2D12"/>
    <w:rsid w:val="007B301B"/>
    <w:rsid w:val="007B305A"/>
    <w:rsid w:val="007B3393"/>
    <w:rsid w:val="007B34A2"/>
    <w:rsid w:val="007B36E2"/>
    <w:rsid w:val="007B3BEE"/>
    <w:rsid w:val="007B48C8"/>
    <w:rsid w:val="007B48E5"/>
    <w:rsid w:val="007B4AF4"/>
    <w:rsid w:val="007B5544"/>
    <w:rsid w:val="007B5707"/>
    <w:rsid w:val="007B585C"/>
    <w:rsid w:val="007B5990"/>
    <w:rsid w:val="007B59F8"/>
    <w:rsid w:val="007B5E01"/>
    <w:rsid w:val="007B5F61"/>
    <w:rsid w:val="007B6323"/>
    <w:rsid w:val="007B6654"/>
    <w:rsid w:val="007B6B72"/>
    <w:rsid w:val="007B6B84"/>
    <w:rsid w:val="007B6DDF"/>
    <w:rsid w:val="007B6FFE"/>
    <w:rsid w:val="007B7078"/>
    <w:rsid w:val="007B74C7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9FA"/>
    <w:rsid w:val="007C3AAD"/>
    <w:rsid w:val="007C404B"/>
    <w:rsid w:val="007C413A"/>
    <w:rsid w:val="007C414F"/>
    <w:rsid w:val="007C4308"/>
    <w:rsid w:val="007C4312"/>
    <w:rsid w:val="007C446B"/>
    <w:rsid w:val="007C46E8"/>
    <w:rsid w:val="007C4BCE"/>
    <w:rsid w:val="007C50A5"/>
    <w:rsid w:val="007C52AA"/>
    <w:rsid w:val="007C5DC0"/>
    <w:rsid w:val="007C6392"/>
    <w:rsid w:val="007C69D3"/>
    <w:rsid w:val="007C6B4C"/>
    <w:rsid w:val="007C6E62"/>
    <w:rsid w:val="007C6EA2"/>
    <w:rsid w:val="007C702F"/>
    <w:rsid w:val="007D0109"/>
    <w:rsid w:val="007D01AE"/>
    <w:rsid w:val="007D07F0"/>
    <w:rsid w:val="007D081F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17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06E"/>
    <w:rsid w:val="007D55D9"/>
    <w:rsid w:val="007D5C14"/>
    <w:rsid w:val="007D6519"/>
    <w:rsid w:val="007D6653"/>
    <w:rsid w:val="007D67E5"/>
    <w:rsid w:val="007D6908"/>
    <w:rsid w:val="007D6B05"/>
    <w:rsid w:val="007D6B54"/>
    <w:rsid w:val="007D6C1D"/>
    <w:rsid w:val="007D6E3E"/>
    <w:rsid w:val="007D6E48"/>
    <w:rsid w:val="007D6FF1"/>
    <w:rsid w:val="007D709A"/>
    <w:rsid w:val="007D781E"/>
    <w:rsid w:val="007D7D08"/>
    <w:rsid w:val="007D7D0E"/>
    <w:rsid w:val="007D7DC2"/>
    <w:rsid w:val="007E03D1"/>
    <w:rsid w:val="007E0476"/>
    <w:rsid w:val="007E0A9B"/>
    <w:rsid w:val="007E0C36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87D"/>
    <w:rsid w:val="007E2B94"/>
    <w:rsid w:val="007E2CFE"/>
    <w:rsid w:val="007E2D73"/>
    <w:rsid w:val="007E305B"/>
    <w:rsid w:val="007E31E3"/>
    <w:rsid w:val="007E32E8"/>
    <w:rsid w:val="007E3347"/>
    <w:rsid w:val="007E347B"/>
    <w:rsid w:val="007E35F5"/>
    <w:rsid w:val="007E38B7"/>
    <w:rsid w:val="007E3BA9"/>
    <w:rsid w:val="007E411D"/>
    <w:rsid w:val="007E437E"/>
    <w:rsid w:val="007E446A"/>
    <w:rsid w:val="007E4687"/>
    <w:rsid w:val="007E4A65"/>
    <w:rsid w:val="007E4B38"/>
    <w:rsid w:val="007E4F20"/>
    <w:rsid w:val="007E5029"/>
    <w:rsid w:val="007E5962"/>
    <w:rsid w:val="007E5AF0"/>
    <w:rsid w:val="007E5F23"/>
    <w:rsid w:val="007E6048"/>
    <w:rsid w:val="007E63AD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E60"/>
    <w:rsid w:val="007F010C"/>
    <w:rsid w:val="007F0596"/>
    <w:rsid w:val="007F0DFF"/>
    <w:rsid w:val="007F1107"/>
    <w:rsid w:val="007F1A72"/>
    <w:rsid w:val="007F1C60"/>
    <w:rsid w:val="007F23B0"/>
    <w:rsid w:val="007F2C6F"/>
    <w:rsid w:val="007F324B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2DE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5D0"/>
    <w:rsid w:val="008056AA"/>
    <w:rsid w:val="00805D1D"/>
    <w:rsid w:val="00805D3F"/>
    <w:rsid w:val="00806072"/>
    <w:rsid w:val="0080612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247"/>
    <w:rsid w:val="008140BE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22"/>
    <w:rsid w:val="00815BE1"/>
    <w:rsid w:val="00815C4F"/>
    <w:rsid w:val="00816692"/>
    <w:rsid w:val="008166DB"/>
    <w:rsid w:val="0081693B"/>
    <w:rsid w:val="00816BFC"/>
    <w:rsid w:val="00816C1C"/>
    <w:rsid w:val="00816CC4"/>
    <w:rsid w:val="00816EA8"/>
    <w:rsid w:val="008173D6"/>
    <w:rsid w:val="0081743E"/>
    <w:rsid w:val="00817599"/>
    <w:rsid w:val="00817E5A"/>
    <w:rsid w:val="00820553"/>
    <w:rsid w:val="00820557"/>
    <w:rsid w:val="0082143C"/>
    <w:rsid w:val="008214A7"/>
    <w:rsid w:val="00821C80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024"/>
    <w:rsid w:val="008261E4"/>
    <w:rsid w:val="008263CA"/>
    <w:rsid w:val="00826576"/>
    <w:rsid w:val="008266E3"/>
    <w:rsid w:val="0082691C"/>
    <w:rsid w:val="00826A70"/>
    <w:rsid w:val="0082701D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0EDC"/>
    <w:rsid w:val="0083108C"/>
    <w:rsid w:val="008311CC"/>
    <w:rsid w:val="00831622"/>
    <w:rsid w:val="00831818"/>
    <w:rsid w:val="00831AA6"/>
    <w:rsid w:val="00831B32"/>
    <w:rsid w:val="00831DB5"/>
    <w:rsid w:val="00832428"/>
    <w:rsid w:val="0083268E"/>
    <w:rsid w:val="00833396"/>
    <w:rsid w:val="008334F5"/>
    <w:rsid w:val="008336B4"/>
    <w:rsid w:val="00833B54"/>
    <w:rsid w:val="00833F05"/>
    <w:rsid w:val="008342AF"/>
    <w:rsid w:val="00834312"/>
    <w:rsid w:val="00834359"/>
    <w:rsid w:val="0083451B"/>
    <w:rsid w:val="00834556"/>
    <w:rsid w:val="00834592"/>
    <w:rsid w:val="00834610"/>
    <w:rsid w:val="00834911"/>
    <w:rsid w:val="008349E8"/>
    <w:rsid w:val="00834C2B"/>
    <w:rsid w:val="00835007"/>
    <w:rsid w:val="00835865"/>
    <w:rsid w:val="00836051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3863"/>
    <w:rsid w:val="00843966"/>
    <w:rsid w:val="00844579"/>
    <w:rsid w:val="0084487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471"/>
    <w:rsid w:val="008474C7"/>
    <w:rsid w:val="0084770C"/>
    <w:rsid w:val="00847836"/>
    <w:rsid w:val="008478E2"/>
    <w:rsid w:val="00847EA7"/>
    <w:rsid w:val="00847FFB"/>
    <w:rsid w:val="008501C9"/>
    <w:rsid w:val="00850982"/>
    <w:rsid w:val="00850D3B"/>
    <w:rsid w:val="00850F43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C8"/>
    <w:rsid w:val="008544D2"/>
    <w:rsid w:val="008547C2"/>
    <w:rsid w:val="00854E1F"/>
    <w:rsid w:val="0085504B"/>
    <w:rsid w:val="00855094"/>
    <w:rsid w:val="008553AD"/>
    <w:rsid w:val="0085558D"/>
    <w:rsid w:val="008559AE"/>
    <w:rsid w:val="00855BEB"/>
    <w:rsid w:val="0085609F"/>
    <w:rsid w:val="0085643B"/>
    <w:rsid w:val="008564FF"/>
    <w:rsid w:val="0085663D"/>
    <w:rsid w:val="0085664E"/>
    <w:rsid w:val="00856854"/>
    <w:rsid w:val="0085730E"/>
    <w:rsid w:val="0085758E"/>
    <w:rsid w:val="00857781"/>
    <w:rsid w:val="0085784F"/>
    <w:rsid w:val="00857A09"/>
    <w:rsid w:val="00857B91"/>
    <w:rsid w:val="00857F8B"/>
    <w:rsid w:val="0086050C"/>
    <w:rsid w:val="0086083D"/>
    <w:rsid w:val="00860874"/>
    <w:rsid w:val="00860B0A"/>
    <w:rsid w:val="00860BE8"/>
    <w:rsid w:val="00860DBC"/>
    <w:rsid w:val="00860DF7"/>
    <w:rsid w:val="00860F95"/>
    <w:rsid w:val="0086105D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0A5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9BC"/>
    <w:rsid w:val="00865AAD"/>
    <w:rsid w:val="00865CC3"/>
    <w:rsid w:val="00865FA2"/>
    <w:rsid w:val="008662E4"/>
    <w:rsid w:val="0086655C"/>
    <w:rsid w:val="00866595"/>
    <w:rsid w:val="008666DD"/>
    <w:rsid w:val="00866766"/>
    <w:rsid w:val="00866DAC"/>
    <w:rsid w:val="00867A25"/>
    <w:rsid w:val="0087010C"/>
    <w:rsid w:val="008705BE"/>
    <w:rsid w:val="0087099E"/>
    <w:rsid w:val="00870B9B"/>
    <w:rsid w:val="00870DA6"/>
    <w:rsid w:val="0087113A"/>
    <w:rsid w:val="00871184"/>
    <w:rsid w:val="008714D3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2F5F"/>
    <w:rsid w:val="00873370"/>
    <w:rsid w:val="00874363"/>
    <w:rsid w:val="008743F5"/>
    <w:rsid w:val="00874529"/>
    <w:rsid w:val="00874729"/>
    <w:rsid w:val="00874A68"/>
    <w:rsid w:val="00874CB4"/>
    <w:rsid w:val="00875013"/>
    <w:rsid w:val="008753BF"/>
    <w:rsid w:val="00875FA5"/>
    <w:rsid w:val="0087647B"/>
    <w:rsid w:val="0087672C"/>
    <w:rsid w:val="00876B75"/>
    <w:rsid w:val="00876F19"/>
    <w:rsid w:val="008772F0"/>
    <w:rsid w:val="00877932"/>
    <w:rsid w:val="00877A58"/>
    <w:rsid w:val="00877E1D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DC"/>
    <w:rsid w:val="008832E2"/>
    <w:rsid w:val="0088385E"/>
    <w:rsid w:val="0088392E"/>
    <w:rsid w:val="00883EC4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C5"/>
    <w:rsid w:val="00887585"/>
    <w:rsid w:val="008878CC"/>
    <w:rsid w:val="00887A9B"/>
    <w:rsid w:val="00887B46"/>
    <w:rsid w:val="0089009E"/>
    <w:rsid w:val="00890297"/>
    <w:rsid w:val="008902C8"/>
    <w:rsid w:val="00890767"/>
    <w:rsid w:val="008913DC"/>
    <w:rsid w:val="0089161F"/>
    <w:rsid w:val="0089194A"/>
    <w:rsid w:val="00891CA0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D9D"/>
    <w:rsid w:val="00893E11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621A"/>
    <w:rsid w:val="00896465"/>
    <w:rsid w:val="0089648D"/>
    <w:rsid w:val="00896AF4"/>
    <w:rsid w:val="00896CA1"/>
    <w:rsid w:val="00896E11"/>
    <w:rsid w:val="00897246"/>
    <w:rsid w:val="00897262"/>
    <w:rsid w:val="0089726D"/>
    <w:rsid w:val="00897795"/>
    <w:rsid w:val="0089781D"/>
    <w:rsid w:val="008978FB"/>
    <w:rsid w:val="008A0113"/>
    <w:rsid w:val="008A090A"/>
    <w:rsid w:val="008A0A0A"/>
    <w:rsid w:val="008A0B27"/>
    <w:rsid w:val="008A0B91"/>
    <w:rsid w:val="008A0DAC"/>
    <w:rsid w:val="008A0DFA"/>
    <w:rsid w:val="008A178B"/>
    <w:rsid w:val="008A1E86"/>
    <w:rsid w:val="008A291F"/>
    <w:rsid w:val="008A29FD"/>
    <w:rsid w:val="008A2BC7"/>
    <w:rsid w:val="008A2C1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BCB"/>
    <w:rsid w:val="008B5468"/>
    <w:rsid w:val="008B598B"/>
    <w:rsid w:val="008B613C"/>
    <w:rsid w:val="008B625C"/>
    <w:rsid w:val="008B67DF"/>
    <w:rsid w:val="008B6D30"/>
    <w:rsid w:val="008B6D6D"/>
    <w:rsid w:val="008B6DD8"/>
    <w:rsid w:val="008B728B"/>
    <w:rsid w:val="008B7445"/>
    <w:rsid w:val="008B7C57"/>
    <w:rsid w:val="008B7DC4"/>
    <w:rsid w:val="008C01F4"/>
    <w:rsid w:val="008C0862"/>
    <w:rsid w:val="008C1A65"/>
    <w:rsid w:val="008C1AE2"/>
    <w:rsid w:val="008C1D9F"/>
    <w:rsid w:val="008C230C"/>
    <w:rsid w:val="008C232F"/>
    <w:rsid w:val="008C2372"/>
    <w:rsid w:val="008C249F"/>
    <w:rsid w:val="008C24B9"/>
    <w:rsid w:val="008C266D"/>
    <w:rsid w:val="008C270C"/>
    <w:rsid w:val="008C2759"/>
    <w:rsid w:val="008C2C97"/>
    <w:rsid w:val="008C2D44"/>
    <w:rsid w:val="008C3567"/>
    <w:rsid w:val="008C3634"/>
    <w:rsid w:val="008C394A"/>
    <w:rsid w:val="008C41C8"/>
    <w:rsid w:val="008C42E0"/>
    <w:rsid w:val="008C43D7"/>
    <w:rsid w:val="008C4742"/>
    <w:rsid w:val="008C4986"/>
    <w:rsid w:val="008C4A02"/>
    <w:rsid w:val="008C4BD5"/>
    <w:rsid w:val="008C4BEF"/>
    <w:rsid w:val="008C4C74"/>
    <w:rsid w:val="008C4E19"/>
    <w:rsid w:val="008C5624"/>
    <w:rsid w:val="008C58BE"/>
    <w:rsid w:val="008C58C9"/>
    <w:rsid w:val="008C5930"/>
    <w:rsid w:val="008C5D7B"/>
    <w:rsid w:val="008C5E39"/>
    <w:rsid w:val="008C5EBF"/>
    <w:rsid w:val="008C632C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829"/>
    <w:rsid w:val="008C7B51"/>
    <w:rsid w:val="008C7C00"/>
    <w:rsid w:val="008C7EDB"/>
    <w:rsid w:val="008C7F47"/>
    <w:rsid w:val="008D004C"/>
    <w:rsid w:val="008D00A1"/>
    <w:rsid w:val="008D01CB"/>
    <w:rsid w:val="008D0253"/>
    <w:rsid w:val="008D0565"/>
    <w:rsid w:val="008D0679"/>
    <w:rsid w:val="008D06F6"/>
    <w:rsid w:val="008D0737"/>
    <w:rsid w:val="008D084E"/>
    <w:rsid w:val="008D0CCA"/>
    <w:rsid w:val="008D10DE"/>
    <w:rsid w:val="008D2582"/>
    <w:rsid w:val="008D2873"/>
    <w:rsid w:val="008D29B8"/>
    <w:rsid w:val="008D3706"/>
    <w:rsid w:val="008D3728"/>
    <w:rsid w:val="008D3FD6"/>
    <w:rsid w:val="008D3FE1"/>
    <w:rsid w:val="008D4024"/>
    <w:rsid w:val="008D4059"/>
    <w:rsid w:val="008D41DA"/>
    <w:rsid w:val="008D4409"/>
    <w:rsid w:val="008D4E0F"/>
    <w:rsid w:val="008D5249"/>
    <w:rsid w:val="008D54C4"/>
    <w:rsid w:val="008D58C7"/>
    <w:rsid w:val="008D5BA7"/>
    <w:rsid w:val="008D5DC1"/>
    <w:rsid w:val="008D6117"/>
    <w:rsid w:val="008D611E"/>
    <w:rsid w:val="008D6387"/>
    <w:rsid w:val="008D66D4"/>
    <w:rsid w:val="008D69AA"/>
    <w:rsid w:val="008D6CCF"/>
    <w:rsid w:val="008D70C3"/>
    <w:rsid w:val="008D74A9"/>
    <w:rsid w:val="008D7707"/>
    <w:rsid w:val="008D7906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4E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5BBC"/>
    <w:rsid w:val="008E6196"/>
    <w:rsid w:val="008E629F"/>
    <w:rsid w:val="008E69B4"/>
    <w:rsid w:val="008E6E0F"/>
    <w:rsid w:val="008E70ED"/>
    <w:rsid w:val="008E716F"/>
    <w:rsid w:val="008E795E"/>
    <w:rsid w:val="008E798B"/>
    <w:rsid w:val="008E7AD4"/>
    <w:rsid w:val="008E7D5F"/>
    <w:rsid w:val="008F0B59"/>
    <w:rsid w:val="008F0C4D"/>
    <w:rsid w:val="008F0ED8"/>
    <w:rsid w:val="008F1006"/>
    <w:rsid w:val="008F1107"/>
    <w:rsid w:val="008F12E8"/>
    <w:rsid w:val="008F15D6"/>
    <w:rsid w:val="008F163D"/>
    <w:rsid w:val="008F22A0"/>
    <w:rsid w:val="008F23BF"/>
    <w:rsid w:val="008F23F2"/>
    <w:rsid w:val="008F241B"/>
    <w:rsid w:val="008F24C0"/>
    <w:rsid w:val="008F25D5"/>
    <w:rsid w:val="008F26C0"/>
    <w:rsid w:val="008F2CA1"/>
    <w:rsid w:val="008F2D7F"/>
    <w:rsid w:val="008F3AB7"/>
    <w:rsid w:val="008F3B02"/>
    <w:rsid w:val="008F3F48"/>
    <w:rsid w:val="008F4241"/>
    <w:rsid w:val="008F4657"/>
    <w:rsid w:val="008F48E0"/>
    <w:rsid w:val="008F51B9"/>
    <w:rsid w:val="008F54A1"/>
    <w:rsid w:val="008F5D94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EDD"/>
    <w:rsid w:val="00916F3D"/>
    <w:rsid w:val="009172FD"/>
    <w:rsid w:val="009174D8"/>
    <w:rsid w:val="00917546"/>
    <w:rsid w:val="009176E9"/>
    <w:rsid w:val="00917866"/>
    <w:rsid w:val="00917C5F"/>
    <w:rsid w:val="0092013D"/>
    <w:rsid w:val="009201B3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4F2"/>
    <w:rsid w:val="009229CD"/>
    <w:rsid w:val="00922FB0"/>
    <w:rsid w:val="00923367"/>
    <w:rsid w:val="0092395C"/>
    <w:rsid w:val="0092420C"/>
    <w:rsid w:val="00924343"/>
    <w:rsid w:val="00924365"/>
    <w:rsid w:val="00924B25"/>
    <w:rsid w:val="00924FFD"/>
    <w:rsid w:val="0092526C"/>
    <w:rsid w:val="009255FC"/>
    <w:rsid w:val="009256B4"/>
    <w:rsid w:val="00925AFE"/>
    <w:rsid w:val="00925C38"/>
    <w:rsid w:val="00925C6C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F5B"/>
    <w:rsid w:val="009311D6"/>
    <w:rsid w:val="00931C94"/>
    <w:rsid w:val="00932050"/>
    <w:rsid w:val="00932163"/>
    <w:rsid w:val="00932438"/>
    <w:rsid w:val="009329A8"/>
    <w:rsid w:val="00932F1F"/>
    <w:rsid w:val="009334D2"/>
    <w:rsid w:val="00933B30"/>
    <w:rsid w:val="009344F7"/>
    <w:rsid w:val="009347B1"/>
    <w:rsid w:val="00934DC3"/>
    <w:rsid w:val="009350C9"/>
    <w:rsid w:val="009353C3"/>
    <w:rsid w:val="009353D1"/>
    <w:rsid w:val="009358CF"/>
    <w:rsid w:val="00935BFF"/>
    <w:rsid w:val="00935D1B"/>
    <w:rsid w:val="00935FF1"/>
    <w:rsid w:val="0093624F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0F07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98F"/>
    <w:rsid w:val="00950B26"/>
    <w:rsid w:val="00951236"/>
    <w:rsid w:val="009515E7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122"/>
    <w:rsid w:val="00954152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645"/>
    <w:rsid w:val="00960B76"/>
    <w:rsid w:val="00960C68"/>
    <w:rsid w:val="00960EC8"/>
    <w:rsid w:val="00960FE7"/>
    <w:rsid w:val="00961116"/>
    <w:rsid w:val="0096189C"/>
    <w:rsid w:val="009619CB"/>
    <w:rsid w:val="00961D67"/>
    <w:rsid w:val="00961F83"/>
    <w:rsid w:val="0096208F"/>
    <w:rsid w:val="009620FD"/>
    <w:rsid w:val="0096260F"/>
    <w:rsid w:val="009630D5"/>
    <w:rsid w:val="0096330D"/>
    <w:rsid w:val="00963523"/>
    <w:rsid w:val="00963808"/>
    <w:rsid w:val="00963A76"/>
    <w:rsid w:val="00963ED4"/>
    <w:rsid w:val="00964526"/>
    <w:rsid w:val="0096466F"/>
    <w:rsid w:val="00964B09"/>
    <w:rsid w:val="00964F0F"/>
    <w:rsid w:val="009651FE"/>
    <w:rsid w:val="009654B8"/>
    <w:rsid w:val="00965738"/>
    <w:rsid w:val="009659D7"/>
    <w:rsid w:val="00965B17"/>
    <w:rsid w:val="00965E7C"/>
    <w:rsid w:val="00965EE7"/>
    <w:rsid w:val="009660DB"/>
    <w:rsid w:val="00966173"/>
    <w:rsid w:val="00966192"/>
    <w:rsid w:val="0096673C"/>
    <w:rsid w:val="00966CC9"/>
    <w:rsid w:val="00967476"/>
    <w:rsid w:val="009675C2"/>
    <w:rsid w:val="00967B7B"/>
    <w:rsid w:val="00967D7E"/>
    <w:rsid w:val="009700B1"/>
    <w:rsid w:val="00970286"/>
    <w:rsid w:val="0097031E"/>
    <w:rsid w:val="009703FF"/>
    <w:rsid w:val="009704F5"/>
    <w:rsid w:val="0097058F"/>
    <w:rsid w:val="00970BB9"/>
    <w:rsid w:val="00970CC0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C56"/>
    <w:rsid w:val="00974DFA"/>
    <w:rsid w:val="0097506E"/>
    <w:rsid w:val="009754EC"/>
    <w:rsid w:val="00975610"/>
    <w:rsid w:val="009756C1"/>
    <w:rsid w:val="009756C4"/>
    <w:rsid w:val="00976814"/>
    <w:rsid w:val="00976B6E"/>
    <w:rsid w:val="009778DF"/>
    <w:rsid w:val="00977E22"/>
    <w:rsid w:val="00977F07"/>
    <w:rsid w:val="009801AA"/>
    <w:rsid w:val="009809E3"/>
    <w:rsid w:val="00981477"/>
    <w:rsid w:val="0098175B"/>
    <w:rsid w:val="0098192E"/>
    <w:rsid w:val="00981B9E"/>
    <w:rsid w:val="00981D06"/>
    <w:rsid w:val="00981FAF"/>
    <w:rsid w:val="00982385"/>
    <w:rsid w:val="009828AA"/>
    <w:rsid w:val="0098365B"/>
    <w:rsid w:val="00984194"/>
    <w:rsid w:val="00984302"/>
    <w:rsid w:val="00984BFA"/>
    <w:rsid w:val="00984F07"/>
    <w:rsid w:val="00985513"/>
    <w:rsid w:val="00985AB9"/>
    <w:rsid w:val="00985B68"/>
    <w:rsid w:val="00985DA2"/>
    <w:rsid w:val="00985FAB"/>
    <w:rsid w:val="00986076"/>
    <w:rsid w:val="00986140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51F"/>
    <w:rsid w:val="0099096A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5D40"/>
    <w:rsid w:val="00996307"/>
    <w:rsid w:val="0099665F"/>
    <w:rsid w:val="00996BDF"/>
    <w:rsid w:val="0099768E"/>
    <w:rsid w:val="00997DD3"/>
    <w:rsid w:val="00997EE4"/>
    <w:rsid w:val="00997F94"/>
    <w:rsid w:val="009A0235"/>
    <w:rsid w:val="009A023E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29"/>
    <w:rsid w:val="009A42B6"/>
    <w:rsid w:val="009A4328"/>
    <w:rsid w:val="009A4C92"/>
    <w:rsid w:val="009A4CD3"/>
    <w:rsid w:val="009A4E38"/>
    <w:rsid w:val="009A5507"/>
    <w:rsid w:val="009A5738"/>
    <w:rsid w:val="009A57B8"/>
    <w:rsid w:val="009A5B16"/>
    <w:rsid w:val="009A5F04"/>
    <w:rsid w:val="009A6189"/>
    <w:rsid w:val="009A6349"/>
    <w:rsid w:val="009A661F"/>
    <w:rsid w:val="009A6E05"/>
    <w:rsid w:val="009A6F76"/>
    <w:rsid w:val="009A70DB"/>
    <w:rsid w:val="009A713F"/>
    <w:rsid w:val="009A7696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4C6"/>
    <w:rsid w:val="009B476C"/>
    <w:rsid w:val="009B4B10"/>
    <w:rsid w:val="009B4CF8"/>
    <w:rsid w:val="009B4E9C"/>
    <w:rsid w:val="009B5065"/>
    <w:rsid w:val="009B50AA"/>
    <w:rsid w:val="009B5349"/>
    <w:rsid w:val="009B5427"/>
    <w:rsid w:val="009B579B"/>
    <w:rsid w:val="009B5921"/>
    <w:rsid w:val="009B59D4"/>
    <w:rsid w:val="009B6341"/>
    <w:rsid w:val="009B65F6"/>
    <w:rsid w:val="009B6600"/>
    <w:rsid w:val="009B6DB6"/>
    <w:rsid w:val="009B70B2"/>
    <w:rsid w:val="009B758B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481"/>
    <w:rsid w:val="009C29EA"/>
    <w:rsid w:val="009C2D08"/>
    <w:rsid w:val="009C30EC"/>
    <w:rsid w:val="009C35E2"/>
    <w:rsid w:val="009C384C"/>
    <w:rsid w:val="009C3859"/>
    <w:rsid w:val="009C389E"/>
    <w:rsid w:val="009C39B8"/>
    <w:rsid w:val="009C3DB6"/>
    <w:rsid w:val="009C3FA7"/>
    <w:rsid w:val="009C46F8"/>
    <w:rsid w:val="009C493B"/>
    <w:rsid w:val="009C49AB"/>
    <w:rsid w:val="009C4C71"/>
    <w:rsid w:val="009C4DA0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1D13"/>
    <w:rsid w:val="009D2335"/>
    <w:rsid w:val="009D23AF"/>
    <w:rsid w:val="009D2838"/>
    <w:rsid w:val="009D2A49"/>
    <w:rsid w:val="009D2CF9"/>
    <w:rsid w:val="009D2E49"/>
    <w:rsid w:val="009D31B5"/>
    <w:rsid w:val="009D3602"/>
    <w:rsid w:val="009D3B4C"/>
    <w:rsid w:val="009D3CB8"/>
    <w:rsid w:val="009D437C"/>
    <w:rsid w:val="009D5A0D"/>
    <w:rsid w:val="009D5B70"/>
    <w:rsid w:val="009D60BE"/>
    <w:rsid w:val="009D60E5"/>
    <w:rsid w:val="009D68C8"/>
    <w:rsid w:val="009D6ED2"/>
    <w:rsid w:val="009D70DB"/>
    <w:rsid w:val="009D7190"/>
    <w:rsid w:val="009D72D0"/>
    <w:rsid w:val="009D7974"/>
    <w:rsid w:val="009D7A07"/>
    <w:rsid w:val="009D7BFD"/>
    <w:rsid w:val="009D7DF1"/>
    <w:rsid w:val="009E0AED"/>
    <w:rsid w:val="009E0B29"/>
    <w:rsid w:val="009E0CB6"/>
    <w:rsid w:val="009E0E04"/>
    <w:rsid w:val="009E1282"/>
    <w:rsid w:val="009E16F5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3A7"/>
    <w:rsid w:val="009E4861"/>
    <w:rsid w:val="009E4981"/>
    <w:rsid w:val="009E49AF"/>
    <w:rsid w:val="009E4F0F"/>
    <w:rsid w:val="009E5D24"/>
    <w:rsid w:val="009E5E64"/>
    <w:rsid w:val="009E5F00"/>
    <w:rsid w:val="009E60BF"/>
    <w:rsid w:val="009E640E"/>
    <w:rsid w:val="009E6A02"/>
    <w:rsid w:val="009E6B5F"/>
    <w:rsid w:val="009E6B6A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748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4D2D"/>
    <w:rsid w:val="009F51B2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1B47"/>
    <w:rsid w:val="00A02B5E"/>
    <w:rsid w:val="00A031E2"/>
    <w:rsid w:val="00A035EC"/>
    <w:rsid w:val="00A03A60"/>
    <w:rsid w:val="00A03C9C"/>
    <w:rsid w:val="00A04012"/>
    <w:rsid w:val="00A04348"/>
    <w:rsid w:val="00A04710"/>
    <w:rsid w:val="00A04954"/>
    <w:rsid w:val="00A04BAD"/>
    <w:rsid w:val="00A04CE0"/>
    <w:rsid w:val="00A04F6F"/>
    <w:rsid w:val="00A04FAD"/>
    <w:rsid w:val="00A0514E"/>
    <w:rsid w:val="00A05156"/>
    <w:rsid w:val="00A051C0"/>
    <w:rsid w:val="00A05905"/>
    <w:rsid w:val="00A059B7"/>
    <w:rsid w:val="00A064CD"/>
    <w:rsid w:val="00A06A19"/>
    <w:rsid w:val="00A06B03"/>
    <w:rsid w:val="00A06BE3"/>
    <w:rsid w:val="00A0707C"/>
    <w:rsid w:val="00A07099"/>
    <w:rsid w:val="00A07804"/>
    <w:rsid w:val="00A07AC3"/>
    <w:rsid w:val="00A07AE2"/>
    <w:rsid w:val="00A07B00"/>
    <w:rsid w:val="00A07CAB"/>
    <w:rsid w:val="00A10147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4E3"/>
    <w:rsid w:val="00A125BF"/>
    <w:rsid w:val="00A12961"/>
    <w:rsid w:val="00A12B5B"/>
    <w:rsid w:val="00A13EC0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F8E"/>
    <w:rsid w:val="00A17366"/>
    <w:rsid w:val="00A1768A"/>
    <w:rsid w:val="00A17A90"/>
    <w:rsid w:val="00A17CCF"/>
    <w:rsid w:val="00A17ED2"/>
    <w:rsid w:val="00A17F5F"/>
    <w:rsid w:val="00A20104"/>
    <w:rsid w:val="00A203B3"/>
    <w:rsid w:val="00A205AC"/>
    <w:rsid w:val="00A205F4"/>
    <w:rsid w:val="00A20844"/>
    <w:rsid w:val="00A208C8"/>
    <w:rsid w:val="00A21078"/>
    <w:rsid w:val="00A2151F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CB1"/>
    <w:rsid w:val="00A24897"/>
    <w:rsid w:val="00A24BBB"/>
    <w:rsid w:val="00A24BD5"/>
    <w:rsid w:val="00A24C4E"/>
    <w:rsid w:val="00A24D84"/>
    <w:rsid w:val="00A24FEB"/>
    <w:rsid w:val="00A256BB"/>
    <w:rsid w:val="00A260D1"/>
    <w:rsid w:val="00A26911"/>
    <w:rsid w:val="00A26CA3"/>
    <w:rsid w:val="00A26CBD"/>
    <w:rsid w:val="00A26E87"/>
    <w:rsid w:val="00A27010"/>
    <w:rsid w:val="00A27167"/>
    <w:rsid w:val="00A279D0"/>
    <w:rsid w:val="00A27D76"/>
    <w:rsid w:val="00A27F58"/>
    <w:rsid w:val="00A30160"/>
    <w:rsid w:val="00A301AA"/>
    <w:rsid w:val="00A3021C"/>
    <w:rsid w:val="00A304F6"/>
    <w:rsid w:val="00A30785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397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508"/>
    <w:rsid w:val="00A408D6"/>
    <w:rsid w:val="00A4091F"/>
    <w:rsid w:val="00A41074"/>
    <w:rsid w:val="00A412D8"/>
    <w:rsid w:val="00A41885"/>
    <w:rsid w:val="00A41C29"/>
    <w:rsid w:val="00A4230F"/>
    <w:rsid w:val="00A42948"/>
    <w:rsid w:val="00A4299A"/>
    <w:rsid w:val="00A42A87"/>
    <w:rsid w:val="00A42D1F"/>
    <w:rsid w:val="00A42E86"/>
    <w:rsid w:val="00A42FB8"/>
    <w:rsid w:val="00A433E4"/>
    <w:rsid w:val="00A43ADA"/>
    <w:rsid w:val="00A43D6B"/>
    <w:rsid w:val="00A43DD9"/>
    <w:rsid w:val="00A43E9E"/>
    <w:rsid w:val="00A43F7E"/>
    <w:rsid w:val="00A44536"/>
    <w:rsid w:val="00A44AA2"/>
    <w:rsid w:val="00A44BE7"/>
    <w:rsid w:val="00A44CC2"/>
    <w:rsid w:val="00A44D81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66A"/>
    <w:rsid w:val="00A477BC"/>
    <w:rsid w:val="00A47D70"/>
    <w:rsid w:val="00A50766"/>
    <w:rsid w:val="00A514D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131"/>
    <w:rsid w:val="00A545FC"/>
    <w:rsid w:val="00A5477D"/>
    <w:rsid w:val="00A54914"/>
    <w:rsid w:val="00A54AC8"/>
    <w:rsid w:val="00A54D3B"/>
    <w:rsid w:val="00A5535F"/>
    <w:rsid w:val="00A5536E"/>
    <w:rsid w:val="00A556D7"/>
    <w:rsid w:val="00A557C1"/>
    <w:rsid w:val="00A563F0"/>
    <w:rsid w:val="00A56644"/>
    <w:rsid w:val="00A56742"/>
    <w:rsid w:val="00A56799"/>
    <w:rsid w:val="00A56962"/>
    <w:rsid w:val="00A56E85"/>
    <w:rsid w:val="00A575B9"/>
    <w:rsid w:val="00A577D7"/>
    <w:rsid w:val="00A57E9B"/>
    <w:rsid w:val="00A57F5A"/>
    <w:rsid w:val="00A60780"/>
    <w:rsid w:val="00A60BDD"/>
    <w:rsid w:val="00A60E8C"/>
    <w:rsid w:val="00A612F7"/>
    <w:rsid w:val="00A61497"/>
    <w:rsid w:val="00A6152D"/>
    <w:rsid w:val="00A6181B"/>
    <w:rsid w:val="00A618D4"/>
    <w:rsid w:val="00A618FE"/>
    <w:rsid w:val="00A61DEF"/>
    <w:rsid w:val="00A62A1F"/>
    <w:rsid w:val="00A62C45"/>
    <w:rsid w:val="00A631A6"/>
    <w:rsid w:val="00A6331D"/>
    <w:rsid w:val="00A638B9"/>
    <w:rsid w:val="00A6392B"/>
    <w:rsid w:val="00A63B38"/>
    <w:rsid w:val="00A63E4E"/>
    <w:rsid w:val="00A64332"/>
    <w:rsid w:val="00A644EA"/>
    <w:rsid w:val="00A644FD"/>
    <w:rsid w:val="00A64803"/>
    <w:rsid w:val="00A64AC4"/>
    <w:rsid w:val="00A64D20"/>
    <w:rsid w:val="00A64DDD"/>
    <w:rsid w:val="00A6567A"/>
    <w:rsid w:val="00A656C9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8BD"/>
    <w:rsid w:val="00A679B6"/>
    <w:rsid w:val="00A67A0F"/>
    <w:rsid w:val="00A67C07"/>
    <w:rsid w:val="00A67C1E"/>
    <w:rsid w:val="00A67E3F"/>
    <w:rsid w:val="00A67F5E"/>
    <w:rsid w:val="00A67F5F"/>
    <w:rsid w:val="00A7006E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33D"/>
    <w:rsid w:val="00A71B5D"/>
    <w:rsid w:val="00A71E89"/>
    <w:rsid w:val="00A71F3C"/>
    <w:rsid w:val="00A71FCC"/>
    <w:rsid w:val="00A72BD2"/>
    <w:rsid w:val="00A72CA4"/>
    <w:rsid w:val="00A72D19"/>
    <w:rsid w:val="00A72FBA"/>
    <w:rsid w:val="00A730C3"/>
    <w:rsid w:val="00A736D2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1FD"/>
    <w:rsid w:val="00A8241F"/>
    <w:rsid w:val="00A82430"/>
    <w:rsid w:val="00A82663"/>
    <w:rsid w:val="00A82CBB"/>
    <w:rsid w:val="00A8337B"/>
    <w:rsid w:val="00A836C8"/>
    <w:rsid w:val="00A838E5"/>
    <w:rsid w:val="00A84011"/>
    <w:rsid w:val="00A8429A"/>
    <w:rsid w:val="00A848F2"/>
    <w:rsid w:val="00A8494E"/>
    <w:rsid w:val="00A85F1A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13"/>
    <w:rsid w:val="00A87E43"/>
    <w:rsid w:val="00A87FBE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7B8"/>
    <w:rsid w:val="00A91E0B"/>
    <w:rsid w:val="00A92651"/>
    <w:rsid w:val="00A92769"/>
    <w:rsid w:val="00A928AE"/>
    <w:rsid w:val="00A92EA7"/>
    <w:rsid w:val="00A93858"/>
    <w:rsid w:val="00A938C0"/>
    <w:rsid w:val="00A93B63"/>
    <w:rsid w:val="00A94329"/>
    <w:rsid w:val="00A94B5B"/>
    <w:rsid w:val="00A94CCD"/>
    <w:rsid w:val="00A950F8"/>
    <w:rsid w:val="00A95165"/>
    <w:rsid w:val="00A952A8"/>
    <w:rsid w:val="00A954BA"/>
    <w:rsid w:val="00A959EE"/>
    <w:rsid w:val="00A95D46"/>
    <w:rsid w:val="00A95DE7"/>
    <w:rsid w:val="00A95E75"/>
    <w:rsid w:val="00A9614D"/>
    <w:rsid w:val="00A9622E"/>
    <w:rsid w:val="00A96859"/>
    <w:rsid w:val="00A96E82"/>
    <w:rsid w:val="00A97083"/>
    <w:rsid w:val="00A974DD"/>
    <w:rsid w:val="00A97682"/>
    <w:rsid w:val="00A9781A"/>
    <w:rsid w:val="00A979FE"/>
    <w:rsid w:val="00A97CAC"/>
    <w:rsid w:val="00A97D5D"/>
    <w:rsid w:val="00AA02B1"/>
    <w:rsid w:val="00AA0C30"/>
    <w:rsid w:val="00AA0DF7"/>
    <w:rsid w:val="00AA1052"/>
    <w:rsid w:val="00AA1119"/>
    <w:rsid w:val="00AA1A60"/>
    <w:rsid w:val="00AA1C99"/>
    <w:rsid w:val="00AA1D8A"/>
    <w:rsid w:val="00AA24DD"/>
    <w:rsid w:val="00AA26C4"/>
    <w:rsid w:val="00AA284E"/>
    <w:rsid w:val="00AA2ABA"/>
    <w:rsid w:val="00AA3699"/>
    <w:rsid w:val="00AA36AD"/>
    <w:rsid w:val="00AA43EE"/>
    <w:rsid w:val="00AA4B75"/>
    <w:rsid w:val="00AA4FE4"/>
    <w:rsid w:val="00AA5263"/>
    <w:rsid w:val="00AA5332"/>
    <w:rsid w:val="00AA5C92"/>
    <w:rsid w:val="00AA6712"/>
    <w:rsid w:val="00AA6937"/>
    <w:rsid w:val="00AA6B6C"/>
    <w:rsid w:val="00AA6BA2"/>
    <w:rsid w:val="00AA706A"/>
    <w:rsid w:val="00AA7138"/>
    <w:rsid w:val="00AA7325"/>
    <w:rsid w:val="00AA7421"/>
    <w:rsid w:val="00AB0319"/>
    <w:rsid w:val="00AB0379"/>
    <w:rsid w:val="00AB0728"/>
    <w:rsid w:val="00AB07D3"/>
    <w:rsid w:val="00AB08D7"/>
    <w:rsid w:val="00AB0E5D"/>
    <w:rsid w:val="00AB0F6C"/>
    <w:rsid w:val="00AB1519"/>
    <w:rsid w:val="00AB1683"/>
    <w:rsid w:val="00AB1713"/>
    <w:rsid w:val="00AB1A86"/>
    <w:rsid w:val="00AB1B49"/>
    <w:rsid w:val="00AB1CF0"/>
    <w:rsid w:val="00AB2618"/>
    <w:rsid w:val="00AB284D"/>
    <w:rsid w:val="00AB2861"/>
    <w:rsid w:val="00AB2BA4"/>
    <w:rsid w:val="00AB2E60"/>
    <w:rsid w:val="00AB2E71"/>
    <w:rsid w:val="00AB2E9D"/>
    <w:rsid w:val="00AB32B0"/>
    <w:rsid w:val="00AB336D"/>
    <w:rsid w:val="00AB34AF"/>
    <w:rsid w:val="00AB3967"/>
    <w:rsid w:val="00AB3C9D"/>
    <w:rsid w:val="00AB3F4F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954"/>
    <w:rsid w:val="00AB5A85"/>
    <w:rsid w:val="00AB6083"/>
    <w:rsid w:val="00AB61A9"/>
    <w:rsid w:val="00AB6824"/>
    <w:rsid w:val="00AB68FA"/>
    <w:rsid w:val="00AB6C43"/>
    <w:rsid w:val="00AB6D05"/>
    <w:rsid w:val="00AB6E6C"/>
    <w:rsid w:val="00AB704F"/>
    <w:rsid w:val="00AB732A"/>
    <w:rsid w:val="00AB73B5"/>
    <w:rsid w:val="00AB7AC3"/>
    <w:rsid w:val="00AB7DDB"/>
    <w:rsid w:val="00AC006C"/>
    <w:rsid w:val="00AC04B9"/>
    <w:rsid w:val="00AC05B5"/>
    <w:rsid w:val="00AC06F0"/>
    <w:rsid w:val="00AC09E6"/>
    <w:rsid w:val="00AC0D1B"/>
    <w:rsid w:val="00AC0FF0"/>
    <w:rsid w:val="00AC16D0"/>
    <w:rsid w:val="00AC199F"/>
    <w:rsid w:val="00AC19DD"/>
    <w:rsid w:val="00AC1D29"/>
    <w:rsid w:val="00AC2050"/>
    <w:rsid w:val="00AC2CE0"/>
    <w:rsid w:val="00AC3414"/>
    <w:rsid w:val="00AC365D"/>
    <w:rsid w:val="00AC366B"/>
    <w:rsid w:val="00AC375F"/>
    <w:rsid w:val="00AC389B"/>
    <w:rsid w:val="00AC3B05"/>
    <w:rsid w:val="00AC3C4A"/>
    <w:rsid w:val="00AC3F12"/>
    <w:rsid w:val="00AC4402"/>
    <w:rsid w:val="00AC5038"/>
    <w:rsid w:val="00AC5343"/>
    <w:rsid w:val="00AC54F3"/>
    <w:rsid w:val="00AC5673"/>
    <w:rsid w:val="00AC5AEE"/>
    <w:rsid w:val="00AC5B25"/>
    <w:rsid w:val="00AC5BB1"/>
    <w:rsid w:val="00AC5BF5"/>
    <w:rsid w:val="00AC63C5"/>
    <w:rsid w:val="00AC645C"/>
    <w:rsid w:val="00AC6A29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7F"/>
    <w:rsid w:val="00AD1EA7"/>
    <w:rsid w:val="00AD22EC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B05"/>
    <w:rsid w:val="00AD403F"/>
    <w:rsid w:val="00AD47A7"/>
    <w:rsid w:val="00AD4D24"/>
    <w:rsid w:val="00AD4D8E"/>
    <w:rsid w:val="00AD5159"/>
    <w:rsid w:val="00AD52A5"/>
    <w:rsid w:val="00AD5360"/>
    <w:rsid w:val="00AD53A1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F74"/>
    <w:rsid w:val="00AD713D"/>
    <w:rsid w:val="00AD71E7"/>
    <w:rsid w:val="00AD76A7"/>
    <w:rsid w:val="00AD7967"/>
    <w:rsid w:val="00AE0322"/>
    <w:rsid w:val="00AE0428"/>
    <w:rsid w:val="00AE08DF"/>
    <w:rsid w:val="00AE091B"/>
    <w:rsid w:val="00AE0A3A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CD"/>
    <w:rsid w:val="00AE3A41"/>
    <w:rsid w:val="00AE3C6D"/>
    <w:rsid w:val="00AE3E63"/>
    <w:rsid w:val="00AE3FD0"/>
    <w:rsid w:val="00AE43D0"/>
    <w:rsid w:val="00AE4573"/>
    <w:rsid w:val="00AE4658"/>
    <w:rsid w:val="00AE4BFC"/>
    <w:rsid w:val="00AE4F6D"/>
    <w:rsid w:val="00AE4FFB"/>
    <w:rsid w:val="00AE51ED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96C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FC"/>
    <w:rsid w:val="00AF311E"/>
    <w:rsid w:val="00AF316E"/>
    <w:rsid w:val="00AF3594"/>
    <w:rsid w:val="00AF367B"/>
    <w:rsid w:val="00AF38E9"/>
    <w:rsid w:val="00AF3F7D"/>
    <w:rsid w:val="00AF4172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B62"/>
    <w:rsid w:val="00B02CD9"/>
    <w:rsid w:val="00B03448"/>
    <w:rsid w:val="00B03894"/>
    <w:rsid w:val="00B03D8A"/>
    <w:rsid w:val="00B03DB1"/>
    <w:rsid w:val="00B048DB"/>
    <w:rsid w:val="00B04CF1"/>
    <w:rsid w:val="00B04DC2"/>
    <w:rsid w:val="00B04FE3"/>
    <w:rsid w:val="00B05099"/>
    <w:rsid w:val="00B0511F"/>
    <w:rsid w:val="00B05316"/>
    <w:rsid w:val="00B05467"/>
    <w:rsid w:val="00B06266"/>
    <w:rsid w:val="00B06681"/>
    <w:rsid w:val="00B06733"/>
    <w:rsid w:val="00B0701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11A"/>
    <w:rsid w:val="00B112AC"/>
    <w:rsid w:val="00B113C7"/>
    <w:rsid w:val="00B11413"/>
    <w:rsid w:val="00B1168F"/>
    <w:rsid w:val="00B1199B"/>
    <w:rsid w:val="00B11AB0"/>
    <w:rsid w:val="00B11D0A"/>
    <w:rsid w:val="00B11E94"/>
    <w:rsid w:val="00B12319"/>
    <w:rsid w:val="00B1237F"/>
    <w:rsid w:val="00B123A9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75A"/>
    <w:rsid w:val="00B1576D"/>
    <w:rsid w:val="00B1591A"/>
    <w:rsid w:val="00B15C3D"/>
    <w:rsid w:val="00B15F66"/>
    <w:rsid w:val="00B16635"/>
    <w:rsid w:val="00B166E7"/>
    <w:rsid w:val="00B16898"/>
    <w:rsid w:val="00B16B3B"/>
    <w:rsid w:val="00B16D1C"/>
    <w:rsid w:val="00B16E03"/>
    <w:rsid w:val="00B16E05"/>
    <w:rsid w:val="00B16E62"/>
    <w:rsid w:val="00B1728B"/>
    <w:rsid w:val="00B17540"/>
    <w:rsid w:val="00B179F9"/>
    <w:rsid w:val="00B17D53"/>
    <w:rsid w:val="00B201E7"/>
    <w:rsid w:val="00B20263"/>
    <w:rsid w:val="00B20424"/>
    <w:rsid w:val="00B206DA"/>
    <w:rsid w:val="00B20D54"/>
    <w:rsid w:val="00B20F50"/>
    <w:rsid w:val="00B212BF"/>
    <w:rsid w:val="00B213E6"/>
    <w:rsid w:val="00B21B04"/>
    <w:rsid w:val="00B22555"/>
    <w:rsid w:val="00B22944"/>
    <w:rsid w:val="00B22C50"/>
    <w:rsid w:val="00B22DF8"/>
    <w:rsid w:val="00B231EC"/>
    <w:rsid w:val="00B234ED"/>
    <w:rsid w:val="00B23FC9"/>
    <w:rsid w:val="00B24913"/>
    <w:rsid w:val="00B24A2E"/>
    <w:rsid w:val="00B24D16"/>
    <w:rsid w:val="00B25118"/>
    <w:rsid w:val="00B251B3"/>
    <w:rsid w:val="00B251C1"/>
    <w:rsid w:val="00B2550C"/>
    <w:rsid w:val="00B2552E"/>
    <w:rsid w:val="00B2565E"/>
    <w:rsid w:val="00B259A4"/>
    <w:rsid w:val="00B261AB"/>
    <w:rsid w:val="00B261BB"/>
    <w:rsid w:val="00B265B0"/>
    <w:rsid w:val="00B26872"/>
    <w:rsid w:val="00B270CF"/>
    <w:rsid w:val="00B27934"/>
    <w:rsid w:val="00B27BE8"/>
    <w:rsid w:val="00B27DA7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40E"/>
    <w:rsid w:val="00B317D8"/>
    <w:rsid w:val="00B31B22"/>
    <w:rsid w:val="00B31CCC"/>
    <w:rsid w:val="00B3291A"/>
    <w:rsid w:val="00B32938"/>
    <w:rsid w:val="00B32B83"/>
    <w:rsid w:val="00B32C1A"/>
    <w:rsid w:val="00B32CB9"/>
    <w:rsid w:val="00B32D30"/>
    <w:rsid w:val="00B3338A"/>
    <w:rsid w:val="00B3347E"/>
    <w:rsid w:val="00B339CE"/>
    <w:rsid w:val="00B33D27"/>
    <w:rsid w:val="00B342C5"/>
    <w:rsid w:val="00B34794"/>
    <w:rsid w:val="00B34B59"/>
    <w:rsid w:val="00B34C90"/>
    <w:rsid w:val="00B350D6"/>
    <w:rsid w:val="00B35665"/>
    <w:rsid w:val="00B361BA"/>
    <w:rsid w:val="00B36387"/>
    <w:rsid w:val="00B36414"/>
    <w:rsid w:val="00B36AD2"/>
    <w:rsid w:val="00B37575"/>
    <w:rsid w:val="00B375A6"/>
    <w:rsid w:val="00B376B4"/>
    <w:rsid w:val="00B379E2"/>
    <w:rsid w:val="00B40280"/>
    <w:rsid w:val="00B402D7"/>
    <w:rsid w:val="00B408AE"/>
    <w:rsid w:val="00B409BF"/>
    <w:rsid w:val="00B409CA"/>
    <w:rsid w:val="00B40B4F"/>
    <w:rsid w:val="00B40E7B"/>
    <w:rsid w:val="00B41660"/>
    <w:rsid w:val="00B42205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D7B"/>
    <w:rsid w:val="00B45D84"/>
    <w:rsid w:val="00B45DEA"/>
    <w:rsid w:val="00B460A5"/>
    <w:rsid w:val="00B46110"/>
    <w:rsid w:val="00B46F3A"/>
    <w:rsid w:val="00B470C6"/>
    <w:rsid w:val="00B47227"/>
    <w:rsid w:val="00B477F8"/>
    <w:rsid w:val="00B478CB"/>
    <w:rsid w:val="00B47C6F"/>
    <w:rsid w:val="00B47F05"/>
    <w:rsid w:val="00B50225"/>
    <w:rsid w:val="00B505C1"/>
    <w:rsid w:val="00B50D2D"/>
    <w:rsid w:val="00B50DB6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044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062"/>
    <w:rsid w:val="00B56811"/>
    <w:rsid w:val="00B56C2A"/>
    <w:rsid w:val="00B56D68"/>
    <w:rsid w:val="00B57135"/>
    <w:rsid w:val="00B574CE"/>
    <w:rsid w:val="00B5764F"/>
    <w:rsid w:val="00B579FC"/>
    <w:rsid w:val="00B57A33"/>
    <w:rsid w:val="00B57F71"/>
    <w:rsid w:val="00B60337"/>
    <w:rsid w:val="00B604F7"/>
    <w:rsid w:val="00B60563"/>
    <w:rsid w:val="00B60779"/>
    <w:rsid w:val="00B6085C"/>
    <w:rsid w:val="00B60D9C"/>
    <w:rsid w:val="00B60DA4"/>
    <w:rsid w:val="00B60E47"/>
    <w:rsid w:val="00B6126D"/>
    <w:rsid w:val="00B61417"/>
    <w:rsid w:val="00B617A2"/>
    <w:rsid w:val="00B6195B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DAF"/>
    <w:rsid w:val="00B63EED"/>
    <w:rsid w:val="00B63EF6"/>
    <w:rsid w:val="00B644AA"/>
    <w:rsid w:val="00B64959"/>
    <w:rsid w:val="00B64DB8"/>
    <w:rsid w:val="00B64EDA"/>
    <w:rsid w:val="00B6544E"/>
    <w:rsid w:val="00B65B2E"/>
    <w:rsid w:val="00B661AE"/>
    <w:rsid w:val="00B66E9B"/>
    <w:rsid w:val="00B67233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1FC5"/>
    <w:rsid w:val="00B721EC"/>
    <w:rsid w:val="00B72A21"/>
    <w:rsid w:val="00B72BFF"/>
    <w:rsid w:val="00B72E54"/>
    <w:rsid w:val="00B73116"/>
    <w:rsid w:val="00B732BF"/>
    <w:rsid w:val="00B73574"/>
    <w:rsid w:val="00B736E5"/>
    <w:rsid w:val="00B73787"/>
    <w:rsid w:val="00B73908"/>
    <w:rsid w:val="00B73BB4"/>
    <w:rsid w:val="00B73BDA"/>
    <w:rsid w:val="00B73FF6"/>
    <w:rsid w:val="00B74862"/>
    <w:rsid w:val="00B74B8C"/>
    <w:rsid w:val="00B7522D"/>
    <w:rsid w:val="00B753EE"/>
    <w:rsid w:val="00B759C8"/>
    <w:rsid w:val="00B763E3"/>
    <w:rsid w:val="00B767DF"/>
    <w:rsid w:val="00B76C91"/>
    <w:rsid w:val="00B76CD9"/>
    <w:rsid w:val="00B772CC"/>
    <w:rsid w:val="00B77361"/>
    <w:rsid w:val="00B7771C"/>
    <w:rsid w:val="00B77901"/>
    <w:rsid w:val="00B77C0B"/>
    <w:rsid w:val="00B77D2B"/>
    <w:rsid w:val="00B80392"/>
    <w:rsid w:val="00B8058C"/>
    <w:rsid w:val="00B8071F"/>
    <w:rsid w:val="00B81239"/>
    <w:rsid w:val="00B81A06"/>
    <w:rsid w:val="00B81A97"/>
    <w:rsid w:val="00B81C5A"/>
    <w:rsid w:val="00B81CF2"/>
    <w:rsid w:val="00B81E37"/>
    <w:rsid w:val="00B82206"/>
    <w:rsid w:val="00B82249"/>
    <w:rsid w:val="00B8226D"/>
    <w:rsid w:val="00B82472"/>
    <w:rsid w:val="00B825F4"/>
    <w:rsid w:val="00B827BD"/>
    <w:rsid w:val="00B828FF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55C"/>
    <w:rsid w:val="00B86754"/>
    <w:rsid w:val="00B86C9C"/>
    <w:rsid w:val="00B86DDF"/>
    <w:rsid w:val="00B86E41"/>
    <w:rsid w:val="00B86EAF"/>
    <w:rsid w:val="00B87057"/>
    <w:rsid w:val="00B872C3"/>
    <w:rsid w:val="00B87308"/>
    <w:rsid w:val="00B87428"/>
    <w:rsid w:val="00B876CD"/>
    <w:rsid w:val="00B876ED"/>
    <w:rsid w:val="00B87E2B"/>
    <w:rsid w:val="00B87F69"/>
    <w:rsid w:val="00B903CF"/>
    <w:rsid w:val="00B9051B"/>
    <w:rsid w:val="00B90525"/>
    <w:rsid w:val="00B90A9C"/>
    <w:rsid w:val="00B91381"/>
    <w:rsid w:val="00B91785"/>
    <w:rsid w:val="00B918FF"/>
    <w:rsid w:val="00B91A7E"/>
    <w:rsid w:val="00B91D52"/>
    <w:rsid w:val="00B92342"/>
    <w:rsid w:val="00B924E8"/>
    <w:rsid w:val="00B92609"/>
    <w:rsid w:val="00B92A1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1A77"/>
    <w:rsid w:val="00BB2059"/>
    <w:rsid w:val="00BB293C"/>
    <w:rsid w:val="00BB30A0"/>
    <w:rsid w:val="00BB32E1"/>
    <w:rsid w:val="00BB34C2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ABD"/>
    <w:rsid w:val="00BB61EB"/>
    <w:rsid w:val="00BB63B8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D3"/>
    <w:rsid w:val="00BC023E"/>
    <w:rsid w:val="00BC0AD9"/>
    <w:rsid w:val="00BC10BD"/>
    <w:rsid w:val="00BC114B"/>
    <w:rsid w:val="00BC1453"/>
    <w:rsid w:val="00BC1C19"/>
    <w:rsid w:val="00BC21C0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38E"/>
    <w:rsid w:val="00BC4570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2D49"/>
    <w:rsid w:val="00BD3088"/>
    <w:rsid w:val="00BD3166"/>
    <w:rsid w:val="00BD3376"/>
    <w:rsid w:val="00BD361B"/>
    <w:rsid w:val="00BD3721"/>
    <w:rsid w:val="00BD3741"/>
    <w:rsid w:val="00BD3842"/>
    <w:rsid w:val="00BD384D"/>
    <w:rsid w:val="00BD3D46"/>
    <w:rsid w:val="00BD43E0"/>
    <w:rsid w:val="00BD4936"/>
    <w:rsid w:val="00BD4A82"/>
    <w:rsid w:val="00BD4ADB"/>
    <w:rsid w:val="00BD4B2F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065"/>
    <w:rsid w:val="00BD737E"/>
    <w:rsid w:val="00BD75C3"/>
    <w:rsid w:val="00BD7661"/>
    <w:rsid w:val="00BE08DD"/>
    <w:rsid w:val="00BE0C9C"/>
    <w:rsid w:val="00BE1A9C"/>
    <w:rsid w:val="00BE1DEC"/>
    <w:rsid w:val="00BE1EF8"/>
    <w:rsid w:val="00BE1FC9"/>
    <w:rsid w:val="00BE22A2"/>
    <w:rsid w:val="00BE236A"/>
    <w:rsid w:val="00BE24D6"/>
    <w:rsid w:val="00BE2A9C"/>
    <w:rsid w:val="00BE2AC1"/>
    <w:rsid w:val="00BE2B96"/>
    <w:rsid w:val="00BE2C6C"/>
    <w:rsid w:val="00BE2E63"/>
    <w:rsid w:val="00BE34BF"/>
    <w:rsid w:val="00BE41F0"/>
    <w:rsid w:val="00BE449B"/>
    <w:rsid w:val="00BE44E6"/>
    <w:rsid w:val="00BE48F9"/>
    <w:rsid w:val="00BE4D10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E9C"/>
    <w:rsid w:val="00BE73F1"/>
    <w:rsid w:val="00BE7437"/>
    <w:rsid w:val="00BE75B7"/>
    <w:rsid w:val="00BE7AA7"/>
    <w:rsid w:val="00BE7D6D"/>
    <w:rsid w:val="00BF014C"/>
    <w:rsid w:val="00BF0573"/>
    <w:rsid w:val="00BF099D"/>
    <w:rsid w:val="00BF15BB"/>
    <w:rsid w:val="00BF1753"/>
    <w:rsid w:val="00BF177D"/>
    <w:rsid w:val="00BF1A19"/>
    <w:rsid w:val="00BF2148"/>
    <w:rsid w:val="00BF23DE"/>
    <w:rsid w:val="00BF23EA"/>
    <w:rsid w:val="00BF2517"/>
    <w:rsid w:val="00BF2614"/>
    <w:rsid w:val="00BF2735"/>
    <w:rsid w:val="00BF294B"/>
    <w:rsid w:val="00BF2C49"/>
    <w:rsid w:val="00BF2E5D"/>
    <w:rsid w:val="00BF35BC"/>
    <w:rsid w:val="00BF36D7"/>
    <w:rsid w:val="00BF36EC"/>
    <w:rsid w:val="00BF3824"/>
    <w:rsid w:val="00BF38FB"/>
    <w:rsid w:val="00BF3AB4"/>
    <w:rsid w:val="00BF43A1"/>
    <w:rsid w:val="00BF44F4"/>
    <w:rsid w:val="00BF4947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5F7E"/>
    <w:rsid w:val="00BF608F"/>
    <w:rsid w:val="00BF621B"/>
    <w:rsid w:val="00BF62BB"/>
    <w:rsid w:val="00BF63CF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70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F4F"/>
    <w:rsid w:val="00C03F5E"/>
    <w:rsid w:val="00C04390"/>
    <w:rsid w:val="00C04B5E"/>
    <w:rsid w:val="00C04D26"/>
    <w:rsid w:val="00C04DCC"/>
    <w:rsid w:val="00C04DE0"/>
    <w:rsid w:val="00C04EF5"/>
    <w:rsid w:val="00C0549E"/>
    <w:rsid w:val="00C05553"/>
    <w:rsid w:val="00C0555D"/>
    <w:rsid w:val="00C058C0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6C3"/>
    <w:rsid w:val="00C07B49"/>
    <w:rsid w:val="00C07F3A"/>
    <w:rsid w:val="00C100BE"/>
    <w:rsid w:val="00C10482"/>
    <w:rsid w:val="00C10519"/>
    <w:rsid w:val="00C10865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9FF"/>
    <w:rsid w:val="00C13A4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74D"/>
    <w:rsid w:val="00C16903"/>
    <w:rsid w:val="00C16B4D"/>
    <w:rsid w:val="00C16E9E"/>
    <w:rsid w:val="00C16F6B"/>
    <w:rsid w:val="00C170A5"/>
    <w:rsid w:val="00C1751B"/>
    <w:rsid w:val="00C17D24"/>
    <w:rsid w:val="00C17FDF"/>
    <w:rsid w:val="00C2006D"/>
    <w:rsid w:val="00C207DE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C09"/>
    <w:rsid w:val="00C24041"/>
    <w:rsid w:val="00C24132"/>
    <w:rsid w:val="00C24388"/>
    <w:rsid w:val="00C2438E"/>
    <w:rsid w:val="00C24B54"/>
    <w:rsid w:val="00C24ED8"/>
    <w:rsid w:val="00C25126"/>
    <w:rsid w:val="00C254D6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7235"/>
    <w:rsid w:val="00C2751C"/>
    <w:rsid w:val="00C27793"/>
    <w:rsid w:val="00C27A7D"/>
    <w:rsid w:val="00C27FC8"/>
    <w:rsid w:val="00C302B1"/>
    <w:rsid w:val="00C303A4"/>
    <w:rsid w:val="00C30A65"/>
    <w:rsid w:val="00C30B8A"/>
    <w:rsid w:val="00C30BE9"/>
    <w:rsid w:val="00C30D76"/>
    <w:rsid w:val="00C30EE7"/>
    <w:rsid w:val="00C3116E"/>
    <w:rsid w:val="00C31326"/>
    <w:rsid w:val="00C316D4"/>
    <w:rsid w:val="00C319B0"/>
    <w:rsid w:val="00C31BAD"/>
    <w:rsid w:val="00C31C61"/>
    <w:rsid w:val="00C31D8A"/>
    <w:rsid w:val="00C321FB"/>
    <w:rsid w:val="00C325A1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19"/>
    <w:rsid w:val="00C35279"/>
    <w:rsid w:val="00C35688"/>
    <w:rsid w:val="00C35C6D"/>
    <w:rsid w:val="00C35F09"/>
    <w:rsid w:val="00C35F2E"/>
    <w:rsid w:val="00C362FD"/>
    <w:rsid w:val="00C36421"/>
    <w:rsid w:val="00C36437"/>
    <w:rsid w:val="00C3663C"/>
    <w:rsid w:val="00C36F3B"/>
    <w:rsid w:val="00C374F1"/>
    <w:rsid w:val="00C3759D"/>
    <w:rsid w:val="00C37F2D"/>
    <w:rsid w:val="00C37F8D"/>
    <w:rsid w:val="00C40165"/>
    <w:rsid w:val="00C404D3"/>
    <w:rsid w:val="00C408EF"/>
    <w:rsid w:val="00C41427"/>
    <w:rsid w:val="00C41532"/>
    <w:rsid w:val="00C4188A"/>
    <w:rsid w:val="00C419F4"/>
    <w:rsid w:val="00C4221D"/>
    <w:rsid w:val="00C42F2B"/>
    <w:rsid w:val="00C43168"/>
    <w:rsid w:val="00C432E7"/>
    <w:rsid w:val="00C4391F"/>
    <w:rsid w:val="00C440FA"/>
    <w:rsid w:val="00C44140"/>
    <w:rsid w:val="00C442FD"/>
    <w:rsid w:val="00C443C3"/>
    <w:rsid w:val="00C4448A"/>
    <w:rsid w:val="00C444A8"/>
    <w:rsid w:val="00C44542"/>
    <w:rsid w:val="00C44622"/>
    <w:rsid w:val="00C45079"/>
    <w:rsid w:val="00C45134"/>
    <w:rsid w:val="00C45519"/>
    <w:rsid w:val="00C45B08"/>
    <w:rsid w:val="00C45D3A"/>
    <w:rsid w:val="00C46231"/>
    <w:rsid w:val="00C46BE2"/>
    <w:rsid w:val="00C470DB"/>
    <w:rsid w:val="00C471BF"/>
    <w:rsid w:val="00C47790"/>
    <w:rsid w:val="00C47C09"/>
    <w:rsid w:val="00C506BC"/>
    <w:rsid w:val="00C506F4"/>
    <w:rsid w:val="00C50786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429"/>
    <w:rsid w:val="00C53C17"/>
    <w:rsid w:val="00C544F6"/>
    <w:rsid w:val="00C54580"/>
    <w:rsid w:val="00C54591"/>
    <w:rsid w:val="00C547A5"/>
    <w:rsid w:val="00C54841"/>
    <w:rsid w:val="00C5491E"/>
    <w:rsid w:val="00C550F5"/>
    <w:rsid w:val="00C55127"/>
    <w:rsid w:val="00C551B5"/>
    <w:rsid w:val="00C551C8"/>
    <w:rsid w:val="00C5550D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785"/>
    <w:rsid w:val="00C60DBA"/>
    <w:rsid w:val="00C61173"/>
    <w:rsid w:val="00C615A4"/>
    <w:rsid w:val="00C61646"/>
    <w:rsid w:val="00C61D1D"/>
    <w:rsid w:val="00C61DFE"/>
    <w:rsid w:val="00C623E9"/>
    <w:rsid w:val="00C624FB"/>
    <w:rsid w:val="00C625A4"/>
    <w:rsid w:val="00C636A3"/>
    <w:rsid w:val="00C64487"/>
    <w:rsid w:val="00C64814"/>
    <w:rsid w:val="00C64AB0"/>
    <w:rsid w:val="00C64AD9"/>
    <w:rsid w:val="00C64F45"/>
    <w:rsid w:val="00C652A1"/>
    <w:rsid w:val="00C653E1"/>
    <w:rsid w:val="00C654C1"/>
    <w:rsid w:val="00C665D4"/>
    <w:rsid w:val="00C66922"/>
    <w:rsid w:val="00C6707C"/>
    <w:rsid w:val="00C67D57"/>
    <w:rsid w:val="00C67FE9"/>
    <w:rsid w:val="00C70306"/>
    <w:rsid w:val="00C7032C"/>
    <w:rsid w:val="00C707CF"/>
    <w:rsid w:val="00C70CAC"/>
    <w:rsid w:val="00C70DAF"/>
    <w:rsid w:val="00C70DC7"/>
    <w:rsid w:val="00C71441"/>
    <w:rsid w:val="00C716A9"/>
    <w:rsid w:val="00C71711"/>
    <w:rsid w:val="00C717C8"/>
    <w:rsid w:val="00C71901"/>
    <w:rsid w:val="00C71EEF"/>
    <w:rsid w:val="00C72135"/>
    <w:rsid w:val="00C72341"/>
    <w:rsid w:val="00C72708"/>
    <w:rsid w:val="00C730B6"/>
    <w:rsid w:val="00C73240"/>
    <w:rsid w:val="00C73439"/>
    <w:rsid w:val="00C73458"/>
    <w:rsid w:val="00C734BD"/>
    <w:rsid w:val="00C735E5"/>
    <w:rsid w:val="00C73765"/>
    <w:rsid w:val="00C73BFF"/>
    <w:rsid w:val="00C742E1"/>
    <w:rsid w:val="00C74E02"/>
    <w:rsid w:val="00C74F80"/>
    <w:rsid w:val="00C75A4F"/>
    <w:rsid w:val="00C75A62"/>
    <w:rsid w:val="00C75B95"/>
    <w:rsid w:val="00C75D6A"/>
    <w:rsid w:val="00C75D7A"/>
    <w:rsid w:val="00C761D3"/>
    <w:rsid w:val="00C76357"/>
    <w:rsid w:val="00C76E20"/>
    <w:rsid w:val="00C76E6C"/>
    <w:rsid w:val="00C76E9D"/>
    <w:rsid w:val="00C77218"/>
    <w:rsid w:val="00C772C4"/>
    <w:rsid w:val="00C774EB"/>
    <w:rsid w:val="00C7778F"/>
    <w:rsid w:val="00C77D5F"/>
    <w:rsid w:val="00C77D6C"/>
    <w:rsid w:val="00C77DB1"/>
    <w:rsid w:val="00C77DDC"/>
    <w:rsid w:val="00C800FB"/>
    <w:rsid w:val="00C80570"/>
    <w:rsid w:val="00C806BF"/>
    <w:rsid w:val="00C808CA"/>
    <w:rsid w:val="00C809AF"/>
    <w:rsid w:val="00C80B91"/>
    <w:rsid w:val="00C815B0"/>
    <w:rsid w:val="00C815C6"/>
    <w:rsid w:val="00C81D2E"/>
    <w:rsid w:val="00C81E76"/>
    <w:rsid w:val="00C827F6"/>
    <w:rsid w:val="00C8291B"/>
    <w:rsid w:val="00C829AB"/>
    <w:rsid w:val="00C82E01"/>
    <w:rsid w:val="00C82FF1"/>
    <w:rsid w:val="00C83A90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63FC"/>
    <w:rsid w:val="00C86579"/>
    <w:rsid w:val="00C86741"/>
    <w:rsid w:val="00C86BEA"/>
    <w:rsid w:val="00C8716A"/>
    <w:rsid w:val="00C87217"/>
    <w:rsid w:val="00C872AB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B6C"/>
    <w:rsid w:val="00C90D36"/>
    <w:rsid w:val="00C90DE7"/>
    <w:rsid w:val="00C910C5"/>
    <w:rsid w:val="00C9127F"/>
    <w:rsid w:val="00C9157F"/>
    <w:rsid w:val="00C91A08"/>
    <w:rsid w:val="00C92387"/>
    <w:rsid w:val="00C928A9"/>
    <w:rsid w:val="00C92B28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304"/>
    <w:rsid w:val="00CA1452"/>
    <w:rsid w:val="00CA147B"/>
    <w:rsid w:val="00CA1532"/>
    <w:rsid w:val="00CA1774"/>
    <w:rsid w:val="00CA1A7A"/>
    <w:rsid w:val="00CA1A84"/>
    <w:rsid w:val="00CA1D37"/>
    <w:rsid w:val="00CA1E5B"/>
    <w:rsid w:val="00CA1E6E"/>
    <w:rsid w:val="00CA1FBF"/>
    <w:rsid w:val="00CA28AB"/>
    <w:rsid w:val="00CA2E9B"/>
    <w:rsid w:val="00CA2FDB"/>
    <w:rsid w:val="00CA34B6"/>
    <w:rsid w:val="00CA34CF"/>
    <w:rsid w:val="00CA3550"/>
    <w:rsid w:val="00CA425B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770"/>
    <w:rsid w:val="00CA6B1C"/>
    <w:rsid w:val="00CA707F"/>
    <w:rsid w:val="00CA7209"/>
    <w:rsid w:val="00CA74BA"/>
    <w:rsid w:val="00CA75E7"/>
    <w:rsid w:val="00CA76EE"/>
    <w:rsid w:val="00CA79BB"/>
    <w:rsid w:val="00CA7E4D"/>
    <w:rsid w:val="00CB006A"/>
    <w:rsid w:val="00CB0F41"/>
    <w:rsid w:val="00CB1159"/>
    <w:rsid w:val="00CB1474"/>
    <w:rsid w:val="00CB15C7"/>
    <w:rsid w:val="00CB1672"/>
    <w:rsid w:val="00CB17C6"/>
    <w:rsid w:val="00CB1A64"/>
    <w:rsid w:val="00CB1F77"/>
    <w:rsid w:val="00CB259C"/>
    <w:rsid w:val="00CB2CA9"/>
    <w:rsid w:val="00CB3886"/>
    <w:rsid w:val="00CB3BE4"/>
    <w:rsid w:val="00CB3C22"/>
    <w:rsid w:val="00CB4027"/>
    <w:rsid w:val="00CB4861"/>
    <w:rsid w:val="00CB4CDD"/>
    <w:rsid w:val="00CB4DB8"/>
    <w:rsid w:val="00CB4F5B"/>
    <w:rsid w:val="00CB504E"/>
    <w:rsid w:val="00CB51AB"/>
    <w:rsid w:val="00CB55EC"/>
    <w:rsid w:val="00CB57C7"/>
    <w:rsid w:val="00CB5B0E"/>
    <w:rsid w:val="00CB5BB6"/>
    <w:rsid w:val="00CB5D65"/>
    <w:rsid w:val="00CB619A"/>
    <w:rsid w:val="00CB61D9"/>
    <w:rsid w:val="00CB6322"/>
    <w:rsid w:val="00CB6394"/>
    <w:rsid w:val="00CB655C"/>
    <w:rsid w:val="00CB66F7"/>
    <w:rsid w:val="00CB68C8"/>
    <w:rsid w:val="00CB6FEB"/>
    <w:rsid w:val="00CB70AB"/>
    <w:rsid w:val="00CB70CC"/>
    <w:rsid w:val="00CB71C8"/>
    <w:rsid w:val="00CB7238"/>
    <w:rsid w:val="00CB73A9"/>
    <w:rsid w:val="00CB75DF"/>
    <w:rsid w:val="00CB766A"/>
    <w:rsid w:val="00CB77C2"/>
    <w:rsid w:val="00CB7C71"/>
    <w:rsid w:val="00CC032B"/>
    <w:rsid w:val="00CC0598"/>
    <w:rsid w:val="00CC0621"/>
    <w:rsid w:val="00CC07B8"/>
    <w:rsid w:val="00CC0C5C"/>
    <w:rsid w:val="00CC0DD7"/>
    <w:rsid w:val="00CC1264"/>
    <w:rsid w:val="00CC1372"/>
    <w:rsid w:val="00CC197A"/>
    <w:rsid w:val="00CC1A36"/>
    <w:rsid w:val="00CC1CC1"/>
    <w:rsid w:val="00CC1E88"/>
    <w:rsid w:val="00CC237A"/>
    <w:rsid w:val="00CC26D4"/>
    <w:rsid w:val="00CC277C"/>
    <w:rsid w:val="00CC2D2B"/>
    <w:rsid w:val="00CC2E64"/>
    <w:rsid w:val="00CC2F65"/>
    <w:rsid w:val="00CC37D4"/>
    <w:rsid w:val="00CC395E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D54"/>
    <w:rsid w:val="00CD1E43"/>
    <w:rsid w:val="00CD220A"/>
    <w:rsid w:val="00CD29E7"/>
    <w:rsid w:val="00CD2A96"/>
    <w:rsid w:val="00CD2DC6"/>
    <w:rsid w:val="00CD2EFA"/>
    <w:rsid w:val="00CD322E"/>
    <w:rsid w:val="00CD322F"/>
    <w:rsid w:val="00CD3237"/>
    <w:rsid w:val="00CD36BB"/>
    <w:rsid w:val="00CD36F3"/>
    <w:rsid w:val="00CD3D6A"/>
    <w:rsid w:val="00CD3F51"/>
    <w:rsid w:val="00CD3F5E"/>
    <w:rsid w:val="00CD3FF2"/>
    <w:rsid w:val="00CD4172"/>
    <w:rsid w:val="00CD449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5E66"/>
    <w:rsid w:val="00CD65FD"/>
    <w:rsid w:val="00CD6764"/>
    <w:rsid w:val="00CD682A"/>
    <w:rsid w:val="00CD6B96"/>
    <w:rsid w:val="00CD6CD8"/>
    <w:rsid w:val="00CE0289"/>
    <w:rsid w:val="00CE0436"/>
    <w:rsid w:val="00CE0591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189"/>
    <w:rsid w:val="00CE37BF"/>
    <w:rsid w:val="00CE3907"/>
    <w:rsid w:val="00CE3979"/>
    <w:rsid w:val="00CE4108"/>
    <w:rsid w:val="00CE427B"/>
    <w:rsid w:val="00CE43BD"/>
    <w:rsid w:val="00CE4414"/>
    <w:rsid w:val="00CE4666"/>
    <w:rsid w:val="00CE47D3"/>
    <w:rsid w:val="00CE4BA1"/>
    <w:rsid w:val="00CE4CD3"/>
    <w:rsid w:val="00CE5007"/>
    <w:rsid w:val="00CE500E"/>
    <w:rsid w:val="00CE51BC"/>
    <w:rsid w:val="00CE551F"/>
    <w:rsid w:val="00CE5526"/>
    <w:rsid w:val="00CE55B5"/>
    <w:rsid w:val="00CE57E8"/>
    <w:rsid w:val="00CE5CE1"/>
    <w:rsid w:val="00CE62D5"/>
    <w:rsid w:val="00CE6BFA"/>
    <w:rsid w:val="00CE7166"/>
    <w:rsid w:val="00CE7195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17"/>
    <w:rsid w:val="00CF15D4"/>
    <w:rsid w:val="00CF1903"/>
    <w:rsid w:val="00CF1AB3"/>
    <w:rsid w:val="00CF1D99"/>
    <w:rsid w:val="00CF1E1E"/>
    <w:rsid w:val="00CF23F3"/>
    <w:rsid w:val="00CF2478"/>
    <w:rsid w:val="00CF25EC"/>
    <w:rsid w:val="00CF291C"/>
    <w:rsid w:val="00CF2EB2"/>
    <w:rsid w:val="00CF32A9"/>
    <w:rsid w:val="00CF34C0"/>
    <w:rsid w:val="00CF388C"/>
    <w:rsid w:val="00CF3C2D"/>
    <w:rsid w:val="00CF451F"/>
    <w:rsid w:val="00CF47BC"/>
    <w:rsid w:val="00CF4E8F"/>
    <w:rsid w:val="00CF5385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60F"/>
    <w:rsid w:val="00CF770F"/>
    <w:rsid w:val="00CF77EC"/>
    <w:rsid w:val="00CF7D9C"/>
    <w:rsid w:val="00D00085"/>
    <w:rsid w:val="00D0009E"/>
    <w:rsid w:val="00D008F8"/>
    <w:rsid w:val="00D00A46"/>
    <w:rsid w:val="00D00B0B"/>
    <w:rsid w:val="00D00CFA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A4C"/>
    <w:rsid w:val="00D062FB"/>
    <w:rsid w:val="00D0653B"/>
    <w:rsid w:val="00D066C7"/>
    <w:rsid w:val="00D06AF5"/>
    <w:rsid w:val="00D072B7"/>
    <w:rsid w:val="00D0770B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064"/>
    <w:rsid w:val="00D1445E"/>
    <w:rsid w:val="00D147A0"/>
    <w:rsid w:val="00D147B5"/>
    <w:rsid w:val="00D14823"/>
    <w:rsid w:val="00D14AE9"/>
    <w:rsid w:val="00D14B37"/>
    <w:rsid w:val="00D15041"/>
    <w:rsid w:val="00D152F2"/>
    <w:rsid w:val="00D1532A"/>
    <w:rsid w:val="00D1533C"/>
    <w:rsid w:val="00D15583"/>
    <w:rsid w:val="00D15990"/>
    <w:rsid w:val="00D15BA8"/>
    <w:rsid w:val="00D16072"/>
    <w:rsid w:val="00D16819"/>
    <w:rsid w:val="00D1683C"/>
    <w:rsid w:val="00D168B0"/>
    <w:rsid w:val="00D16ADA"/>
    <w:rsid w:val="00D16E9D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927"/>
    <w:rsid w:val="00D20A2C"/>
    <w:rsid w:val="00D20A52"/>
    <w:rsid w:val="00D20EE7"/>
    <w:rsid w:val="00D215AC"/>
    <w:rsid w:val="00D2160A"/>
    <w:rsid w:val="00D218A4"/>
    <w:rsid w:val="00D218C1"/>
    <w:rsid w:val="00D21A5D"/>
    <w:rsid w:val="00D21A6C"/>
    <w:rsid w:val="00D221E0"/>
    <w:rsid w:val="00D221FD"/>
    <w:rsid w:val="00D2278F"/>
    <w:rsid w:val="00D22A14"/>
    <w:rsid w:val="00D230CB"/>
    <w:rsid w:val="00D2310C"/>
    <w:rsid w:val="00D238FF"/>
    <w:rsid w:val="00D23AA3"/>
    <w:rsid w:val="00D23E67"/>
    <w:rsid w:val="00D24270"/>
    <w:rsid w:val="00D2454A"/>
    <w:rsid w:val="00D247C5"/>
    <w:rsid w:val="00D24C61"/>
    <w:rsid w:val="00D254E3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133"/>
    <w:rsid w:val="00D272E6"/>
    <w:rsid w:val="00D27381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E80"/>
    <w:rsid w:val="00D33068"/>
    <w:rsid w:val="00D331CA"/>
    <w:rsid w:val="00D33632"/>
    <w:rsid w:val="00D33741"/>
    <w:rsid w:val="00D33A1C"/>
    <w:rsid w:val="00D33A56"/>
    <w:rsid w:val="00D33C1D"/>
    <w:rsid w:val="00D33D79"/>
    <w:rsid w:val="00D33E5F"/>
    <w:rsid w:val="00D33EB8"/>
    <w:rsid w:val="00D33F35"/>
    <w:rsid w:val="00D3456C"/>
    <w:rsid w:val="00D346EF"/>
    <w:rsid w:val="00D348F8"/>
    <w:rsid w:val="00D34EF7"/>
    <w:rsid w:val="00D35317"/>
    <w:rsid w:val="00D35B09"/>
    <w:rsid w:val="00D35CF8"/>
    <w:rsid w:val="00D35D93"/>
    <w:rsid w:val="00D35FB0"/>
    <w:rsid w:val="00D36074"/>
    <w:rsid w:val="00D3663D"/>
    <w:rsid w:val="00D368CA"/>
    <w:rsid w:val="00D36CD5"/>
    <w:rsid w:val="00D36E0F"/>
    <w:rsid w:val="00D377C3"/>
    <w:rsid w:val="00D37B17"/>
    <w:rsid w:val="00D4015D"/>
    <w:rsid w:val="00D40381"/>
    <w:rsid w:val="00D403BF"/>
    <w:rsid w:val="00D4063E"/>
    <w:rsid w:val="00D406AD"/>
    <w:rsid w:val="00D41073"/>
    <w:rsid w:val="00D413E6"/>
    <w:rsid w:val="00D4181A"/>
    <w:rsid w:val="00D41E75"/>
    <w:rsid w:val="00D426FF"/>
    <w:rsid w:val="00D4278A"/>
    <w:rsid w:val="00D4318E"/>
    <w:rsid w:val="00D43654"/>
    <w:rsid w:val="00D43E8B"/>
    <w:rsid w:val="00D43F4E"/>
    <w:rsid w:val="00D4436B"/>
    <w:rsid w:val="00D445A4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6DA2"/>
    <w:rsid w:val="00D47238"/>
    <w:rsid w:val="00D4740B"/>
    <w:rsid w:val="00D4743C"/>
    <w:rsid w:val="00D4782B"/>
    <w:rsid w:val="00D47CCE"/>
    <w:rsid w:val="00D47EA0"/>
    <w:rsid w:val="00D502A5"/>
    <w:rsid w:val="00D50C86"/>
    <w:rsid w:val="00D50CAE"/>
    <w:rsid w:val="00D51195"/>
    <w:rsid w:val="00D51252"/>
    <w:rsid w:val="00D5150C"/>
    <w:rsid w:val="00D519C2"/>
    <w:rsid w:val="00D51CBD"/>
    <w:rsid w:val="00D51E4F"/>
    <w:rsid w:val="00D51FFA"/>
    <w:rsid w:val="00D520EE"/>
    <w:rsid w:val="00D520F8"/>
    <w:rsid w:val="00D5216E"/>
    <w:rsid w:val="00D52341"/>
    <w:rsid w:val="00D532DA"/>
    <w:rsid w:val="00D534A5"/>
    <w:rsid w:val="00D53AA7"/>
    <w:rsid w:val="00D53AB9"/>
    <w:rsid w:val="00D53E09"/>
    <w:rsid w:val="00D53FD0"/>
    <w:rsid w:val="00D53FF5"/>
    <w:rsid w:val="00D54006"/>
    <w:rsid w:val="00D5432D"/>
    <w:rsid w:val="00D543DA"/>
    <w:rsid w:val="00D54938"/>
    <w:rsid w:val="00D549DB"/>
    <w:rsid w:val="00D54B18"/>
    <w:rsid w:val="00D54F5F"/>
    <w:rsid w:val="00D55297"/>
    <w:rsid w:val="00D55910"/>
    <w:rsid w:val="00D55E6B"/>
    <w:rsid w:val="00D56033"/>
    <w:rsid w:val="00D564CA"/>
    <w:rsid w:val="00D56580"/>
    <w:rsid w:val="00D567CD"/>
    <w:rsid w:val="00D56B74"/>
    <w:rsid w:val="00D56BB1"/>
    <w:rsid w:val="00D56CA3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CE7"/>
    <w:rsid w:val="00D61012"/>
    <w:rsid w:val="00D612AA"/>
    <w:rsid w:val="00D6157F"/>
    <w:rsid w:val="00D616EB"/>
    <w:rsid w:val="00D616F3"/>
    <w:rsid w:val="00D61C09"/>
    <w:rsid w:val="00D61CB9"/>
    <w:rsid w:val="00D624D4"/>
    <w:rsid w:val="00D62625"/>
    <w:rsid w:val="00D62D97"/>
    <w:rsid w:val="00D63001"/>
    <w:rsid w:val="00D633D9"/>
    <w:rsid w:val="00D63524"/>
    <w:rsid w:val="00D63774"/>
    <w:rsid w:val="00D63A0E"/>
    <w:rsid w:val="00D63A62"/>
    <w:rsid w:val="00D6423C"/>
    <w:rsid w:val="00D6470C"/>
    <w:rsid w:val="00D64DDF"/>
    <w:rsid w:val="00D650CA"/>
    <w:rsid w:val="00D655F8"/>
    <w:rsid w:val="00D65772"/>
    <w:rsid w:val="00D657D0"/>
    <w:rsid w:val="00D65A5C"/>
    <w:rsid w:val="00D65F3A"/>
    <w:rsid w:val="00D65FF0"/>
    <w:rsid w:val="00D6616F"/>
    <w:rsid w:val="00D667F2"/>
    <w:rsid w:val="00D66820"/>
    <w:rsid w:val="00D67307"/>
    <w:rsid w:val="00D67BF6"/>
    <w:rsid w:val="00D7001C"/>
    <w:rsid w:val="00D701EC"/>
    <w:rsid w:val="00D70265"/>
    <w:rsid w:val="00D70417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E39"/>
    <w:rsid w:val="00D75FB1"/>
    <w:rsid w:val="00D75FF0"/>
    <w:rsid w:val="00D76293"/>
    <w:rsid w:val="00D763CC"/>
    <w:rsid w:val="00D76863"/>
    <w:rsid w:val="00D7694B"/>
    <w:rsid w:val="00D76EE5"/>
    <w:rsid w:val="00D76F74"/>
    <w:rsid w:val="00D7755E"/>
    <w:rsid w:val="00D775E1"/>
    <w:rsid w:val="00D77721"/>
    <w:rsid w:val="00D7799A"/>
    <w:rsid w:val="00D77A7B"/>
    <w:rsid w:val="00D77D8D"/>
    <w:rsid w:val="00D77DDF"/>
    <w:rsid w:val="00D77DFC"/>
    <w:rsid w:val="00D77EF8"/>
    <w:rsid w:val="00D77F12"/>
    <w:rsid w:val="00D801B3"/>
    <w:rsid w:val="00D8099E"/>
    <w:rsid w:val="00D80AD4"/>
    <w:rsid w:val="00D80BCC"/>
    <w:rsid w:val="00D80C31"/>
    <w:rsid w:val="00D80FD9"/>
    <w:rsid w:val="00D8173B"/>
    <w:rsid w:val="00D81744"/>
    <w:rsid w:val="00D823E5"/>
    <w:rsid w:val="00D825B5"/>
    <w:rsid w:val="00D825D1"/>
    <w:rsid w:val="00D82773"/>
    <w:rsid w:val="00D82F80"/>
    <w:rsid w:val="00D83022"/>
    <w:rsid w:val="00D833E5"/>
    <w:rsid w:val="00D834A5"/>
    <w:rsid w:val="00D835B0"/>
    <w:rsid w:val="00D8394C"/>
    <w:rsid w:val="00D84287"/>
    <w:rsid w:val="00D8454B"/>
    <w:rsid w:val="00D846CD"/>
    <w:rsid w:val="00D848DA"/>
    <w:rsid w:val="00D84B42"/>
    <w:rsid w:val="00D84D57"/>
    <w:rsid w:val="00D85060"/>
    <w:rsid w:val="00D851AB"/>
    <w:rsid w:val="00D85C12"/>
    <w:rsid w:val="00D85C82"/>
    <w:rsid w:val="00D860D0"/>
    <w:rsid w:val="00D86AAC"/>
    <w:rsid w:val="00D86ED9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4"/>
    <w:rsid w:val="00D910BA"/>
    <w:rsid w:val="00D913A3"/>
    <w:rsid w:val="00D91CA9"/>
    <w:rsid w:val="00D91DBF"/>
    <w:rsid w:val="00D91E32"/>
    <w:rsid w:val="00D9252B"/>
    <w:rsid w:val="00D92F01"/>
    <w:rsid w:val="00D932E1"/>
    <w:rsid w:val="00D9372B"/>
    <w:rsid w:val="00D9397D"/>
    <w:rsid w:val="00D93AD1"/>
    <w:rsid w:val="00D93D8E"/>
    <w:rsid w:val="00D9413A"/>
    <w:rsid w:val="00D94175"/>
    <w:rsid w:val="00D9450F"/>
    <w:rsid w:val="00D94602"/>
    <w:rsid w:val="00D946AF"/>
    <w:rsid w:val="00D947E9"/>
    <w:rsid w:val="00D94D16"/>
    <w:rsid w:val="00D955F8"/>
    <w:rsid w:val="00D95D7A"/>
    <w:rsid w:val="00D96125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930"/>
    <w:rsid w:val="00DA0A5F"/>
    <w:rsid w:val="00DA0E15"/>
    <w:rsid w:val="00DA1355"/>
    <w:rsid w:val="00DA1C83"/>
    <w:rsid w:val="00DA2167"/>
    <w:rsid w:val="00DA249C"/>
    <w:rsid w:val="00DA2A77"/>
    <w:rsid w:val="00DA2A89"/>
    <w:rsid w:val="00DA2C1D"/>
    <w:rsid w:val="00DA2F39"/>
    <w:rsid w:val="00DA3C04"/>
    <w:rsid w:val="00DA3EB2"/>
    <w:rsid w:val="00DA3FD1"/>
    <w:rsid w:val="00DA4001"/>
    <w:rsid w:val="00DA407C"/>
    <w:rsid w:val="00DA42E1"/>
    <w:rsid w:val="00DA4577"/>
    <w:rsid w:val="00DA462D"/>
    <w:rsid w:val="00DA46DB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FA3"/>
    <w:rsid w:val="00DA7798"/>
    <w:rsid w:val="00DA7875"/>
    <w:rsid w:val="00DA7CF9"/>
    <w:rsid w:val="00DA7E20"/>
    <w:rsid w:val="00DA7EDD"/>
    <w:rsid w:val="00DB008F"/>
    <w:rsid w:val="00DB0120"/>
    <w:rsid w:val="00DB02D5"/>
    <w:rsid w:val="00DB03B1"/>
    <w:rsid w:val="00DB0807"/>
    <w:rsid w:val="00DB08BA"/>
    <w:rsid w:val="00DB0F32"/>
    <w:rsid w:val="00DB117C"/>
    <w:rsid w:val="00DB11B8"/>
    <w:rsid w:val="00DB12A8"/>
    <w:rsid w:val="00DB202F"/>
    <w:rsid w:val="00DB20E9"/>
    <w:rsid w:val="00DB2227"/>
    <w:rsid w:val="00DB2BFB"/>
    <w:rsid w:val="00DB3258"/>
    <w:rsid w:val="00DB3839"/>
    <w:rsid w:val="00DB3FD7"/>
    <w:rsid w:val="00DB40B7"/>
    <w:rsid w:val="00DB4439"/>
    <w:rsid w:val="00DB4495"/>
    <w:rsid w:val="00DB49B6"/>
    <w:rsid w:val="00DB50AD"/>
    <w:rsid w:val="00DB5187"/>
    <w:rsid w:val="00DB51AB"/>
    <w:rsid w:val="00DB5483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C5C"/>
    <w:rsid w:val="00DB6D19"/>
    <w:rsid w:val="00DB72E2"/>
    <w:rsid w:val="00DB78EB"/>
    <w:rsid w:val="00DB7A6E"/>
    <w:rsid w:val="00DB7C7B"/>
    <w:rsid w:val="00DC020F"/>
    <w:rsid w:val="00DC05C8"/>
    <w:rsid w:val="00DC06D4"/>
    <w:rsid w:val="00DC078D"/>
    <w:rsid w:val="00DC09FD"/>
    <w:rsid w:val="00DC0A43"/>
    <w:rsid w:val="00DC0AB4"/>
    <w:rsid w:val="00DC0B5E"/>
    <w:rsid w:val="00DC0CD0"/>
    <w:rsid w:val="00DC0CE6"/>
    <w:rsid w:val="00DC0E85"/>
    <w:rsid w:val="00DC12A5"/>
    <w:rsid w:val="00DC1952"/>
    <w:rsid w:val="00DC2893"/>
    <w:rsid w:val="00DC2A6D"/>
    <w:rsid w:val="00DC2C82"/>
    <w:rsid w:val="00DC2D06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897"/>
    <w:rsid w:val="00DC5D0B"/>
    <w:rsid w:val="00DC5FC3"/>
    <w:rsid w:val="00DC6011"/>
    <w:rsid w:val="00DC64DB"/>
    <w:rsid w:val="00DC64F1"/>
    <w:rsid w:val="00DC682B"/>
    <w:rsid w:val="00DC6BFC"/>
    <w:rsid w:val="00DC6C8C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2F9"/>
    <w:rsid w:val="00DD240B"/>
    <w:rsid w:val="00DD244B"/>
    <w:rsid w:val="00DD2969"/>
    <w:rsid w:val="00DD2993"/>
    <w:rsid w:val="00DD2C06"/>
    <w:rsid w:val="00DD3420"/>
    <w:rsid w:val="00DD34A6"/>
    <w:rsid w:val="00DD3575"/>
    <w:rsid w:val="00DD3B69"/>
    <w:rsid w:val="00DD44FD"/>
    <w:rsid w:val="00DD45A9"/>
    <w:rsid w:val="00DD472C"/>
    <w:rsid w:val="00DD47DE"/>
    <w:rsid w:val="00DD483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10A0"/>
    <w:rsid w:val="00DE1135"/>
    <w:rsid w:val="00DE1195"/>
    <w:rsid w:val="00DE11C7"/>
    <w:rsid w:val="00DE13C7"/>
    <w:rsid w:val="00DE1740"/>
    <w:rsid w:val="00DE1975"/>
    <w:rsid w:val="00DE213D"/>
    <w:rsid w:val="00DE2412"/>
    <w:rsid w:val="00DE28EE"/>
    <w:rsid w:val="00DE2B79"/>
    <w:rsid w:val="00DE2C5A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C2"/>
    <w:rsid w:val="00DF13D2"/>
    <w:rsid w:val="00DF153A"/>
    <w:rsid w:val="00DF199E"/>
    <w:rsid w:val="00DF1F48"/>
    <w:rsid w:val="00DF21BC"/>
    <w:rsid w:val="00DF23AE"/>
    <w:rsid w:val="00DF2D6D"/>
    <w:rsid w:val="00DF3240"/>
    <w:rsid w:val="00DF32FF"/>
    <w:rsid w:val="00DF3658"/>
    <w:rsid w:val="00DF38EA"/>
    <w:rsid w:val="00DF395B"/>
    <w:rsid w:val="00DF3F3F"/>
    <w:rsid w:val="00DF4038"/>
    <w:rsid w:val="00DF4382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6F7C"/>
    <w:rsid w:val="00DF7145"/>
    <w:rsid w:val="00DF748B"/>
    <w:rsid w:val="00DF7B0A"/>
    <w:rsid w:val="00DF7B4E"/>
    <w:rsid w:val="00DF7B72"/>
    <w:rsid w:val="00DF7B94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C10"/>
    <w:rsid w:val="00E02EAD"/>
    <w:rsid w:val="00E0315A"/>
    <w:rsid w:val="00E03AF9"/>
    <w:rsid w:val="00E03DE5"/>
    <w:rsid w:val="00E03E7E"/>
    <w:rsid w:val="00E03EA9"/>
    <w:rsid w:val="00E040DA"/>
    <w:rsid w:val="00E0429F"/>
    <w:rsid w:val="00E04996"/>
    <w:rsid w:val="00E050CE"/>
    <w:rsid w:val="00E05143"/>
    <w:rsid w:val="00E05319"/>
    <w:rsid w:val="00E057B9"/>
    <w:rsid w:val="00E05CCB"/>
    <w:rsid w:val="00E05DA5"/>
    <w:rsid w:val="00E05DB1"/>
    <w:rsid w:val="00E05DFD"/>
    <w:rsid w:val="00E06016"/>
    <w:rsid w:val="00E0627B"/>
    <w:rsid w:val="00E06416"/>
    <w:rsid w:val="00E06907"/>
    <w:rsid w:val="00E0695C"/>
    <w:rsid w:val="00E06A02"/>
    <w:rsid w:val="00E06AC3"/>
    <w:rsid w:val="00E06B08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1AA3"/>
    <w:rsid w:val="00E11CF8"/>
    <w:rsid w:val="00E11F38"/>
    <w:rsid w:val="00E127CE"/>
    <w:rsid w:val="00E127D9"/>
    <w:rsid w:val="00E128D7"/>
    <w:rsid w:val="00E12BCD"/>
    <w:rsid w:val="00E12D63"/>
    <w:rsid w:val="00E12DB0"/>
    <w:rsid w:val="00E1330D"/>
    <w:rsid w:val="00E13DCE"/>
    <w:rsid w:val="00E13FBE"/>
    <w:rsid w:val="00E140E3"/>
    <w:rsid w:val="00E1433E"/>
    <w:rsid w:val="00E1467F"/>
    <w:rsid w:val="00E14C63"/>
    <w:rsid w:val="00E14DBF"/>
    <w:rsid w:val="00E150B6"/>
    <w:rsid w:val="00E15174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251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BAF"/>
    <w:rsid w:val="00E21D0A"/>
    <w:rsid w:val="00E220BF"/>
    <w:rsid w:val="00E22CD4"/>
    <w:rsid w:val="00E2376D"/>
    <w:rsid w:val="00E2378C"/>
    <w:rsid w:val="00E23970"/>
    <w:rsid w:val="00E23CEE"/>
    <w:rsid w:val="00E23DE1"/>
    <w:rsid w:val="00E24956"/>
    <w:rsid w:val="00E2545F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1ED4"/>
    <w:rsid w:val="00E322B5"/>
    <w:rsid w:val="00E325E1"/>
    <w:rsid w:val="00E326B1"/>
    <w:rsid w:val="00E328BE"/>
    <w:rsid w:val="00E32999"/>
    <w:rsid w:val="00E32A72"/>
    <w:rsid w:val="00E32A85"/>
    <w:rsid w:val="00E32E6A"/>
    <w:rsid w:val="00E3348C"/>
    <w:rsid w:val="00E334AB"/>
    <w:rsid w:val="00E33634"/>
    <w:rsid w:val="00E33B70"/>
    <w:rsid w:val="00E344A2"/>
    <w:rsid w:val="00E34800"/>
    <w:rsid w:val="00E34E1F"/>
    <w:rsid w:val="00E34FB1"/>
    <w:rsid w:val="00E35453"/>
    <w:rsid w:val="00E35648"/>
    <w:rsid w:val="00E35720"/>
    <w:rsid w:val="00E3582C"/>
    <w:rsid w:val="00E35D21"/>
    <w:rsid w:val="00E361D2"/>
    <w:rsid w:val="00E3691E"/>
    <w:rsid w:val="00E36BED"/>
    <w:rsid w:val="00E36CAA"/>
    <w:rsid w:val="00E36DEC"/>
    <w:rsid w:val="00E374A2"/>
    <w:rsid w:val="00E374E5"/>
    <w:rsid w:val="00E37590"/>
    <w:rsid w:val="00E376CA"/>
    <w:rsid w:val="00E37E05"/>
    <w:rsid w:val="00E37E08"/>
    <w:rsid w:val="00E37F17"/>
    <w:rsid w:val="00E404DD"/>
    <w:rsid w:val="00E409C0"/>
    <w:rsid w:val="00E412E4"/>
    <w:rsid w:val="00E4139E"/>
    <w:rsid w:val="00E4158C"/>
    <w:rsid w:val="00E418AE"/>
    <w:rsid w:val="00E41D6C"/>
    <w:rsid w:val="00E41E92"/>
    <w:rsid w:val="00E42114"/>
    <w:rsid w:val="00E425E2"/>
    <w:rsid w:val="00E426FF"/>
    <w:rsid w:val="00E42B9F"/>
    <w:rsid w:val="00E42C27"/>
    <w:rsid w:val="00E4306F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C8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AE2"/>
    <w:rsid w:val="00E55E17"/>
    <w:rsid w:val="00E55EDA"/>
    <w:rsid w:val="00E56079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4B"/>
    <w:rsid w:val="00E61FED"/>
    <w:rsid w:val="00E62163"/>
    <w:rsid w:val="00E6236C"/>
    <w:rsid w:val="00E62410"/>
    <w:rsid w:val="00E6264D"/>
    <w:rsid w:val="00E626A1"/>
    <w:rsid w:val="00E62A44"/>
    <w:rsid w:val="00E62A90"/>
    <w:rsid w:val="00E63067"/>
    <w:rsid w:val="00E63799"/>
    <w:rsid w:val="00E63993"/>
    <w:rsid w:val="00E63B72"/>
    <w:rsid w:val="00E63BCF"/>
    <w:rsid w:val="00E64361"/>
    <w:rsid w:val="00E644B0"/>
    <w:rsid w:val="00E6468A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AF7"/>
    <w:rsid w:val="00E70F7A"/>
    <w:rsid w:val="00E710E2"/>
    <w:rsid w:val="00E71806"/>
    <w:rsid w:val="00E71D1C"/>
    <w:rsid w:val="00E71D5A"/>
    <w:rsid w:val="00E724CB"/>
    <w:rsid w:val="00E72901"/>
    <w:rsid w:val="00E73046"/>
    <w:rsid w:val="00E732D4"/>
    <w:rsid w:val="00E736D8"/>
    <w:rsid w:val="00E73737"/>
    <w:rsid w:val="00E73842"/>
    <w:rsid w:val="00E739F5"/>
    <w:rsid w:val="00E73BBC"/>
    <w:rsid w:val="00E73EA6"/>
    <w:rsid w:val="00E74163"/>
    <w:rsid w:val="00E74769"/>
    <w:rsid w:val="00E74D1C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70E6"/>
    <w:rsid w:val="00E77372"/>
    <w:rsid w:val="00E7786D"/>
    <w:rsid w:val="00E778F5"/>
    <w:rsid w:val="00E77C21"/>
    <w:rsid w:val="00E8039D"/>
    <w:rsid w:val="00E804D5"/>
    <w:rsid w:val="00E80608"/>
    <w:rsid w:val="00E80782"/>
    <w:rsid w:val="00E808A2"/>
    <w:rsid w:val="00E80C3B"/>
    <w:rsid w:val="00E80D86"/>
    <w:rsid w:val="00E80D90"/>
    <w:rsid w:val="00E81206"/>
    <w:rsid w:val="00E81353"/>
    <w:rsid w:val="00E81431"/>
    <w:rsid w:val="00E819CC"/>
    <w:rsid w:val="00E819D0"/>
    <w:rsid w:val="00E81BB7"/>
    <w:rsid w:val="00E8227C"/>
    <w:rsid w:val="00E824AA"/>
    <w:rsid w:val="00E82994"/>
    <w:rsid w:val="00E82E74"/>
    <w:rsid w:val="00E836E3"/>
    <w:rsid w:val="00E838A8"/>
    <w:rsid w:val="00E83C0D"/>
    <w:rsid w:val="00E840F2"/>
    <w:rsid w:val="00E84461"/>
    <w:rsid w:val="00E84653"/>
    <w:rsid w:val="00E84CCF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7"/>
    <w:rsid w:val="00E915F9"/>
    <w:rsid w:val="00E919AB"/>
    <w:rsid w:val="00E91A05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3E3C"/>
    <w:rsid w:val="00E941FC"/>
    <w:rsid w:val="00E9454C"/>
    <w:rsid w:val="00E949BE"/>
    <w:rsid w:val="00E94DEB"/>
    <w:rsid w:val="00E94DF7"/>
    <w:rsid w:val="00E94F7C"/>
    <w:rsid w:val="00E9589B"/>
    <w:rsid w:val="00E95B67"/>
    <w:rsid w:val="00E95FE4"/>
    <w:rsid w:val="00E9602C"/>
    <w:rsid w:val="00E964C8"/>
    <w:rsid w:val="00E967B9"/>
    <w:rsid w:val="00E96922"/>
    <w:rsid w:val="00E969F7"/>
    <w:rsid w:val="00E96B4B"/>
    <w:rsid w:val="00E96DA3"/>
    <w:rsid w:val="00E9717B"/>
    <w:rsid w:val="00E9730B"/>
    <w:rsid w:val="00E978EF"/>
    <w:rsid w:val="00E97C8C"/>
    <w:rsid w:val="00EA026E"/>
    <w:rsid w:val="00EA0398"/>
    <w:rsid w:val="00EA0750"/>
    <w:rsid w:val="00EA0AC9"/>
    <w:rsid w:val="00EA0C4C"/>
    <w:rsid w:val="00EA1112"/>
    <w:rsid w:val="00EA142C"/>
    <w:rsid w:val="00EA198D"/>
    <w:rsid w:val="00EA24C5"/>
    <w:rsid w:val="00EA297B"/>
    <w:rsid w:val="00EA32BD"/>
    <w:rsid w:val="00EA3306"/>
    <w:rsid w:val="00EA3483"/>
    <w:rsid w:val="00EA3764"/>
    <w:rsid w:val="00EA3854"/>
    <w:rsid w:val="00EA42F2"/>
    <w:rsid w:val="00EA46B4"/>
    <w:rsid w:val="00EA47B0"/>
    <w:rsid w:val="00EA49A5"/>
    <w:rsid w:val="00EA4A90"/>
    <w:rsid w:val="00EA4BB7"/>
    <w:rsid w:val="00EA4BC0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453"/>
    <w:rsid w:val="00EA758D"/>
    <w:rsid w:val="00EA7705"/>
    <w:rsid w:val="00EA771C"/>
    <w:rsid w:val="00EA7D20"/>
    <w:rsid w:val="00EA7D72"/>
    <w:rsid w:val="00EA7F5F"/>
    <w:rsid w:val="00EB0293"/>
    <w:rsid w:val="00EB0323"/>
    <w:rsid w:val="00EB0639"/>
    <w:rsid w:val="00EB0E5A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32"/>
    <w:rsid w:val="00EB30F6"/>
    <w:rsid w:val="00EB3159"/>
    <w:rsid w:val="00EB3725"/>
    <w:rsid w:val="00EB3777"/>
    <w:rsid w:val="00EB39E8"/>
    <w:rsid w:val="00EB3A82"/>
    <w:rsid w:val="00EB42E3"/>
    <w:rsid w:val="00EB4930"/>
    <w:rsid w:val="00EB49E6"/>
    <w:rsid w:val="00EB4B34"/>
    <w:rsid w:val="00EB4C68"/>
    <w:rsid w:val="00EB4C6C"/>
    <w:rsid w:val="00EB5500"/>
    <w:rsid w:val="00EB55A3"/>
    <w:rsid w:val="00EB5775"/>
    <w:rsid w:val="00EB5E00"/>
    <w:rsid w:val="00EB60D7"/>
    <w:rsid w:val="00EB635B"/>
    <w:rsid w:val="00EB63C1"/>
    <w:rsid w:val="00EB63D2"/>
    <w:rsid w:val="00EB6AD0"/>
    <w:rsid w:val="00EB6C10"/>
    <w:rsid w:val="00EB6F0A"/>
    <w:rsid w:val="00EB708C"/>
    <w:rsid w:val="00EB773C"/>
    <w:rsid w:val="00EC006B"/>
    <w:rsid w:val="00EC01E1"/>
    <w:rsid w:val="00EC081E"/>
    <w:rsid w:val="00EC09F8"/>
    <w:rsid w:val="00EC1092"/>
    <w:rsid w:val="00EC12FB"/>
    <w:rsid w:val="00EC24C9"/>
    <w:rsid w:val="00EC2624"/>
    <w:rsid w:val="00EC2A12"/>
    <w:rsid w:val="00EC2B6C"/>
    <w:rsid w:val="00EC3235"/>
    <w:rsid w:val="00EC3420"/>
    <w:rsid w:val="00EC344A"/>
    <w:rsid w:val="00EC344C"/>
    <w:rsid w:val="00EC3E60"/>
    <w:rsid w:val="00EC4068"/>
    <w:rsid w:val="00EC412E"/>
    <w:rsid w:val="00EC492E"/>
    <w:rsid w:val="00EC4964"/>
    <w:rsid w:val="00EC4C68"/>
    <w:rsid w:val="00EC4E30"/>
    <w:rsid w:val="00EC5856"/>
    <w:rsid w:val="00EC5992"/>
    <w:rsid w:val="00EC5DA4"/>
    <w:rsid w:val="00EC5E77"/>
    <w:rsid w:val="00EC6032"/>
    <w:rsid w:val="00EC62F8"/>
    <w:rsid w:val="00EC6719"/>
    <w:rsid w:val="00EC688A"/>
    <w:rsid w:val="00EC6E48"/>
    <w:rsid w:val="00EC7350"/>
    <w:rsid w:val="00EC765C"/>
    <w:rsid w:val="00EC7DFC"/>
    <w:rsid w:val="00EC7E73"/>
    <w:rsid w:val="00EC7EC0"/>
    <w:rsid w:val="00ED0012"/>
    <w:rsid w:val="00ED057F"/>
    <w:rsid w:val="00ED07DC"/>
    <w:rsid w:val="00ED0976"/>
    <w:rsid w:val="00ED1029"/>
    <w:rsid w:val="00ED1182"/>
    <w:rsid w:val="00ED161D"/>
    <w:rsid w:val="00ED1C78"/>
    <w:rsid w:val="00ED2275"/>
    <w:rsid w:val="00ED22EE"/>
    <w:rsid w:val="00ED2717"/>
    <w:rsid w:val="00ED2E3B"/>
    <w:rsid w:val="00ED3409"/>
    <w:rsid w:val="00ED348A"/>
    <w:rsid w:val="00ED350B"/>
    <w:rsid w:val="00ED39C8"/>
    <w:rsid w:val="00ED3C77"/>
    <w:rsid w:val="00ED3DF4"/>
    <w:rsid w:val="00ED3E5A"/>
    <w:rsid w:val="00ED4544"/>
    <w:rsid w:val="00ED4A58"/>
    <w:rsid w:val="00ED4AEB"/>
    <w:rsid w:val="00ED5695"/>
    <w:rsid w:val="00ED59BD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5D"/>
    <w:rsid w:val="00EE04C5"/>
    <w:rsid w:val="00EE0511"/>
    <w:rsid w:val="00EE0984"/>
    <w:rsid w:val="00EE09B9"/>
    <w:rsid w:val="00EE1BD8"/>
    <w:rsid w:val="00EE21BD"/>
    <w:rsid w:val="00EE235B"/>
    <w:rsid w:val="00EE23BB"/>
    <w:rsid w:val="00EE258A"/>
    <w:rsid w:val="00EE283B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04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888"/>
    <w:rsid w:val="00EE7DC7"/>
    <w:rsid w:val="00EE7E88"/>
    <w:rsid w:val="00EF017E"/>
    <w:rsid w:val="00EF01A2"/>
    <w:rsid w:val="00EF049C"/>
    <w:rsid w:val="00EF071A"/>
    <w:rsid w:val="00EF07EA"/>
    <w:rsid w:val="00EF0847"/>
    <w:rsid w:val="00EF1B04"/>
    <w:rsid w:val="00EF1BE1"/>
    <w:rsid w:val="00EF20E2"/>
    <w:rsid w:val="00EF21F5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102"/>
    <w:rsid w:val="00EF53EA"/>
    <w:rsid w:val="00EF53F2"/>
    <w:rsid w:val="00EF5532"/>
    <w:rsid w:val="00EF58AA"/>
    <w:rsid w:val="00EF613B"/>
    <w:rsid w:val="00EF63F2"/>
    <w:rsid w:val="00EF64D7"/>
    <w:rsid w:val="00EF69B4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0F7B"/>
    <w:rsid w:val="00F0107C"/>
    <w:rsid w:val="00F01496"/>
    <w:rsid w:val="00F0233B"/>
    <w:rsid w:val="00F0245D"/>
    <w:rsid w:val="00F029B9"/>
    <w:rsid w:val="00F03162"/>
    <w:rsid w:val="00F031AB"/>
    <w:rsid w:val="00F0328E"/>
    <w:rsid w:val="00F03C54"/>
    <w:rsid w:val="00F03EB1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ABC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59C"/>
    <w:rsid w:val="00F14656"/>
    <w:rsid w:val="00F147B3"/>
    <w:rsid w:val="00F147B7"/>
    <w:rsid w:val="00F147C5"/>
    <w:rsid w:val="00F14A61"/>
    <w:rsid w:val="00F14A78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3"/>
    <w:rsid w:val="00F173EC"/>
    <w:rsid w:val="00F17873"/>
    <w:rsid w:val="00F17F5F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570"/>
    <w:rsid w:val="00F228AD"/>
    <w:rsid w:val="00F22951"/>
    <w:rsid w:val="00F2327A"/>
    <w:rsid w:val="00F2335E"/>
    <w:rsid w:val="00F239CD"/>
    <w:rsid w:val="00F23A6F"/>
    <w:rsid w:val="00F24111"/>
    <w:rsid w:val="00F24210"/>
    <w:rsid w:val="00F24239"/>
    <w:rsid w:val="00F2428F"/>
    <w:rsid w:val="00F24D3E"/>
    <w:rsid w:val="00F24EAF"/>
    <w:rsid w:val="00F25085"/>
    <w:rsid w:val="00F25A81"/>
    <w:rsid w:val="00F264B0"/>
    <w:rsid w:val="00F2662B"/>
    <w:rsid w:val="00F26917"/>
    <w:rsid w:val="00F26B7C"/>
    <w:rsid w:val="00F27175"/>
    <w:rsid w:val="00F2798C"/>
    <w:rsid w:val="00F27BDB"/>
    <w:rsid w:val="00F27FF2"/>
    <w:rsid w:val="00F3069F"/>
    <w:rsid w:val="00F30ACB"/>
    <w:rsid w:val="00F312CE"/>
    <w:rsid w:val="00F32038"/>
    <w:rsid w:val="00F32040"/>
    <w:rsid w:val="00F3235E"/>
    <w:rsid w:val="00F324DA"/>
    <w:rsid w:val="00F32632"/>
    <w:rsid w:val="00F3281C"/>
    <w:rsid w:val="00F32DB2"/>
    <w:rsid w:val="00F33E57"/>
    <w:rsid w:val="00F33E5D"/>
    <w:rsid w:val="00F3446A"/>
    <w:rsid w:val="00F34619"/>
    <w:rsid w:val="00F352B0"/>
    <w:rsid w:val="00F354CF"/>
    <w:rsid w:val="00F3560E"/>
    <w:rsid w:val="00F3587E"/>
    <w:rsid w:val="00F35F12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37F96"/>
    <w:rsid w:val="00F40406"/>
    <w:rsid w:val="00F404A1"/>
    <w:rsid w:val="00F406DF"/>
    <w:rsid w:val="00F406EE"/>
    <w:rsid w:val="00F40753"/>
    <w:rsid w:val="00F40831"/>
    <w:rsid w:val="00F409B5"/>
    <w:rsid w:val="00F4110B"/>
    <w:rsid w:val="00F414CF"/>
    <w:rsid w:val="00F41980"/>
    <w:rsid w:val="00F42830"/>
    <w:rsid w:val="00F42B2F"/>
    <w:rsid w:val="00F430EB"/>
    <w:rsid w:val="00F430FC"/>
    <w:rsid w:val="00F4323B"/>
    <w:rsid w:val="00F43669"/>
    <w:rsid w:val="00F4383D"/>
    <w:rsid w:val="00F43A57"/>
    <w:rsid w:val="00F43B1C"/>
    <w:rsid w:val="00F43EB3"/>
    <w:rsid w:val="00F44184"/>
    <w:rsid w:val="00F4452C"/>
    <w:rsid w:val="00F446D5"/>
    <w:rsid w:val="00F44ED7"/>
    <w:rsid w:val="00F4508D"/>
    <w:rsid w:val="00F454EF"/>
    <w:rsid w:val="00F45670"/>
    <w:rsid w:val="00F45847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2B2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849"/>
    <w:rsid w:val="00F53DB0"/>
    <w:rsid w:val="00F53E2B"/>
    <w:rsid w:val="00F54068"/>
    <w:rsid w:val="00F544C4"/>
    <w:rsid w:val="00F54838"/>
    <w:rsid w:val="00F54B85"/>
    <w:rsid w:val="00F54F7F"/>
    <w:rsid w:val="00F551A7"/>
    <w:rsid w:val="00F55A0C"/>
    <w:rsid w:val="00F56465"/>
    <w:rsid w:val="00F56AD7"/>
    <w:rsid w:val="00F571EE"/>
    <w:rsid w:val="00F577B6"/>
    <w:rsid w:val="00F57ED5"/>
    <w:rsid w:val="00F6037F"/>
    <w:rsid w:val="00F6061F"/>
    <w:rsid w:val="00F60634"/>
    <w:rsid w:val="00F609DA"/>
    <w:rsid w:val="00F610BD"/>
    <w:rsid w:val="00F6158B"/>
    <w:rsid w:val="00F61CBF"/>
    <w:rsid w:val="00F61E8C"/>
    <w:rsid w:val="00F61EF0"/>
    <w:rsid w:val="00F623BE"/>
    <w:rsid w:val="00F6242C"/>
    <w:rsid w:val="00F6246A"/>
    <w:rsid w:val="00F625FD"/>
    <w:rsid w:val="00F6261F"/>
    <w:rsid w:val="00F62677"/>
    <w:rsid w:val="00F6290C"/>
    <w:rsid w:val="00F62945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FE"/>
    <w:rsid w:val="00F667A6"/>
    <w:rsid w:val="00F667F0"/>
    <w:rsid w:val="00F66952"/>
    <w:rsid w:val="00F66BAD"/>
    <w:rsid w:val="00F66C8B"/>
    <w:rsid w:val="00F67133"/>
    <w:rsid w:val="00F673BE"/>
    <w:rsid w:val="00F678D7"/>
    <w:rsid w:val="00F67AB3"/>
    <w:rsid w:val="00F702DB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0EC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B34"/>
    <w:rsid w:val="00F77D0A"/>
    <w:rsid w:val="00F804C6"/>
    <w:rsid w:val="00F80A79"/>
    <w:rsid w:val="00F81225"/>
    <w:rsid w:val="00F813C1"/>
    <w:rsid w:val="00F8145B"/>
    <w:rsid w:val="00F81554"/>
    <w:rsid w:val="00F8174D"/>
    <w:rsid w:val="00F81A32"/>
    <w:rsid w:val="00F82091"/>
    <w:rsid w:val="00F82137"/>
    <w:rsid w:val="00F822B4"/>
    <w:rsid w:val="00F8282A"/>
    <w:rsid w:val="00F82EB9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CA7"/>
    <w:rsid w:val="00F85E16"/>
    <w:rsid w:val="00F85F0A"/>
    <w:rsid w:val="00F8603B"/>
    <w:rsid w:val="00F862DE"/>
    <w:rsid w:val="00F864BB"/>
    <w:rsid w:val="00F8654A"/>
    <w:rsid w:val="00F866DB"/>
    <w:rsid w:val="00F8700E"/>
    <w:rsid w:val="00F87076"/>
    <w:rsid w:val="00F872C2"/>
    <w:rsid w:val="00F874A8"/>
    <w:rsid w:val="00F876C2"/>
    <w:rsid w:val="00F8792E"/>
    <w:rsid w:val="00F87AAF"/>
    <w:rsid w:val="00F90231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8D7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E32"/>
    <w:rsid w:val="00F96EBF"/>
    <w:rsid w:val="00F970F2"/>
    <w:rsid w:val="00F9760C"/>
    <w:rsid w:val="00F97834"/>
    <w:rsid w:val="00F97A3D"/>
    <w:rsid w:val="00F97DD8"/>
    <w:rsid w:val="00F97F54"/>
    <w:rsid w:val="00FA0212"/>
    <w:rsid w:val="00FA066F"/>
    <w:rsid w:val="00FA06F8"/>
    <w:rsid w:val="00FA0C08"/>
    <w:rsid w:val="00FA1A90"/>
    <w:rsid w:val="00FA1B90"/>
    <w:rsid w:val="00FA2377"/>
    <w:rsid w:val="00FA2431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3F75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BEE"/>
    <w:rsid w:val="00FA5D75"/>
    <w:rsid w:val="00FA5E63"/>
    <w:rsid w:val="00FA608E"/>
    <w:rsid w:val="00FA67C5"/>
    <w:rsid w:val="00FA6810"/>
    <w:rsid w:val="00FA7747"/>
    <w:rsid w:val="00FA7A05"/>
    <w:rsid w:val="00FA7CAE"/>
    <w:rsid w:val="00FA7F9D"/>
    <w:rsid w:val="00FB0169"/>
    <w:rsid w:val="00FB029E"/>
    <w:rsid w:val="00FB0309"/>
    <w:rsid w:val="00FB0322"/>
    <w:rsid w:val="00FB0417"/>
    <w:rsid w:val="00FB0745"/>
    <w:rsid w:val="00FB0987"/>
    <w:rsid w:val="00FB0FC9"/>
    <w:rsid w:val="00FB15B8"/>
    <w:rsid w:val="00FB16CD"/>
    <w:rsid w:val="00FB17A3"/>
    <w:rsid w:val="00FB1860"/>
    <w:rsid w:val="00FB191E"/>
    <w:rsid w:val="00FB1A84"/>
    <w:rsid w:val="00FB1AF6"/>
    <w:rsid w:val="00FB1E30"/>
    <w:rsid w:val="00FB1FC8"/>
    <w:rsid w:val="00FB26DC"/>
    <w:rsid w:val="00FB2705"/>
    <w:rsid w:val="00FB2DDB"/>
    <w:rsid w:val="00FB2EBA"/>
    <w:rsid w:val="00FB2F5F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467"/>
    <w:rsid w:val="00FB765B"/>
    <w:rsid w:val="00FB77E3"/>
    <w:rsid w:val="00FB7823"/>
    <w:rsid w:val="00FB7839"/>
    <w:rsid w:val="00FB7A74"/>
    <w:rsid w:val="00FB7BBF"/>
    <w:rsid w:val="00FC0078"/>
    <w:rsid w:val="00FC01FB"/>
    <w:rsid w:val="00FC07B1"/>
    <w:rsid w:val="00FC0A10"/>
    <w:rsid w:val="00FC0EEB"/>
    <w:rsid w:val="00FC14B7"/>
    <w:rsid w:val="00FC1860"/>
    <w:rsid w:val="00FC199A"/>
    <w:rsid w:val="00FC1C44"/>
    <w:rsid w:val="00FC1CAC"/>
    <w:rsid w:val="00FC1ED3"/>
    <w:rsid w:val="00FC2386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4D3D"/>
    <w:rsid w:val="00FC5182"/>
    <w:rsid w:val="00FC55B5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7E"/>
    <w:rsid w:val="00FC7BEC"/>
    <w:rsid w:val="00FC7C4C"/>
    <w:rsid w:val="00FD0300"/>
    <w:rsid w:val="00FD083E"/>
    <w:rsid w:val="00FD086A"/>
    <w:rsid w:val="00FD0DFD"/>
    <w:rsid w:val="00FD1004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6B1"/>
    <w:rsid w:val="00FD294E"/>
    <w:rsid w:val="00FD2A8C"/>
    <w:rsid w:val="00FD2B5E"/>
    <w:rsid w:val="00FD2DFD"/>
    <w:rsid w:val="00FD2F12"/>
    <w:rsid w:val="00FD38DD"/>
    <w:rsid w:val="00FD3AAE"/>
    <w:rsid w:val="00FD3D84"/>
    <w:rsid w:val="00FD3F0B"/>
    <w:rsid w:val="00FD4A56"/>
    <w:rsid w:val="00FD4C1F"/>
    <w:rsid w:val="00FD4F9F"/>
    <w:rsid w:val="00FD55D8"/>
    <w:rsid w:val="00FD5AAD"/>
    <w:rsid w:val="00FD5DD2"/>
    <w:rsid w:val="00FD5DE9"/>
    <w:rsid w:val="00FD6102"/>
    <w:rsid w:val="00FD62F3"/>
    <w:rsid w:val="00FD68C1"/>
    <w:rsid w:val="00FD7148"/>
    <w:rsid w:val="00FD7248"/>
    <w:rsid w:val="00FD7C61"/>
    <w:rsid w:val="00FD7E5D"/>
    <w:rsid w:val="00FD7EE3"/>
    <w:rsid w:val="00FE062A"/>
    <w:rsid w:val="00FE0A3D"/>
    <w:rsid w:val="00FE0CCF"/>
    <w:rsid w:val="00FE10DB"/>
    <w:rsid w:val="00FE1240"/>
    <w:rsid w:val="00FE1812"/>
    <w:rsid w:val="00FE18E1"/>
    <w:rsid w:val="00FE191D"/>
    <w:rsid w:val="00FE19FF"/>
    <w:rsid w:val="00FE2385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E8"/>
    <w:rsid w:val="00FE5B68"/>
    <w:rsid w:val="00FE6123"/>
    <w:rsid w:val="00FE634C"/>
    <w:rsid w:val="00FE68A9"/>
    <w:rsid w:val="00FE6AF3"/>
    <w:rsid w:val="00FE7009"/>
    <w:rsid w:val="00FE71E1"/>
    <w:rsid w:val="00FE7511"/>
    <w:rsid w:val="00FE75E0"/>
    <w:rsid w:val="00FE7940"/>
    <w:rsid w:val="00FE7B3F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5EED"/>
    <w:rsid w:val="00FF6025"/>
    <w:rsid w:val="00FF6411"/>
    <w:rsid w:val="00FF6500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GridTable1Light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7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0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header" Target="header1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170EF-99ED-4272-9342-C8BF45AC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</Pages>
  <Words>19427</Words>
  <Characters>110738</Characters>
  <Application>Microsoft Office Word</Application>
  <DocSecurity>0</DocSecurity>
  <Lines>922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129906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3</cp:revision>
  <cp:lastPrinted>2022-02-23T07:37:00Z</cp:lastPrinted>
  <dcterms:created xsi:type="dcterms:W3CDTF">2022-02-24T11:50:00Z</dcterms:created>
  <dcterms:modified xsi:type="dcterms:W3CDTF">2022-02-24T11:50:00Z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