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D071B" w14:textId="77777777" w:rsidR="003E6A5C" w:rsidRPr="00950A13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950A1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950A13">
        <w:rPr>
          <w:rFonts w:ascii="Angsana New" w:hAnsi="Angsana New"/>
          <w:b w:val="0"/>
          <w:bCs/>
          <w:sz w:val="30"/>
          <w:szCs w:val="30"/>
        </w:rPr>
        <w:tab/>
      </w:r>
      <w:r w:rsidRPr="00950A1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1C65B4B" w14:textId="77777777" w:rsidR="003E6A5C" w:rsidRPr="00950A13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"/>
          <w:szCs w:val="2"/>
          <w:lang w:bidi="th-TH"/>
        </w:rPr>
      </w:pPr>
    </w:p>
    <w:p w14:paraId="21A926D6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7143AA5E" w14:textId="4B0B040C" w:rsidR="001876D1" w:rsidRPr="00950A13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4BEBD50E" w14:textId="77777777" w:rsidR="001876D1" w:rsidRPr="00382BDA" w:rsidRDefault="001876D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382BDA">
        <w:rPr>
          <w:rFonts w:ascii="Angsana New" w:hAnsi="Angsana New"/>
          <w:sz w:val="30"/>
          <w:szCs w:val="30"/>
          <w:cs/>
          <w:lang w:bidi="th-TH"/>
        </w:rPr>
        <w:t>นโยบายการบัญชีที่สำคัญ</w:t>
      </w:r>
    </w:p>
    <w:p w14:paraId="31594C22" w14:textId="77777777" w:rsidR="001452DA" w:rsidRPr="00950A13" w:rsidRDefault="001452DA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9CA8A38" w14:textId="77777777" w:rsidR="00CD2DAE" w:rsidRPr="00950A13" w:rsidRDefault="00CD2DA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A256653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7D37225" w14:textId="77777777" w:rsidR="003F6349" w:rsidRPr="00950A13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ลูกหนี้อื่น</w:t>
      </w:r>
    </w:p>
    <w:p w14:paraId="55CEAFCF" w14:textId="77777777" w:rsidR="003F6349" w:rsidRPr="00950A13" w:rsidRDefault="003F6349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เงินให้กู้ยืม</w:t>
      </w:r>
    </w:p>
    <w:p w14:paraId="753B8524" w14:textId="77777777" w:rsidR="00CD2DAE" w:rsidRPr="00950A13" w:rsidRDefault="00330A18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14:paraId="076FBA55" w14:textId="4985A040" w:rsidR="00F64778" w:rsidRPr="00950A13" w:rsidRDefault="006823B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E35B14">
        <w:rPr>
          <w:rFonts w:ascii="Angsana New" w:hAnsi="Angsana New" w:hint="cs"/>
          <w:sz w:val="30"/>
          <w:szCs w:val="30"/>
          <w:cs/>
          <w:lang w:bidi="th-TH"/>
        </w:rPr>
        <w:t>ย่อย</w:t>
      </w:r>
    </w:p>
    <w:p w14:paraId="644BF2EB" w14:textId="0D208D44" w:rsidR="00573DA3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E35B14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E35B14" w:rsidRPr="00950A13">
        <w:rPr>
          <w:rFonts w:ascii="Angsana New" w:hAnsi="Angsana New"/>
          <w:sz w:val="30"/>
          <w:szCs w:val="30"/>
          <w:cs/>
          <w:lang w:bidi="th-TH"/>
        </w:rPr>
        <w:t>ร่วมและการร่วมค้า</w:t>
      </w:r>
    </w:p>
    <w:p w14:paraId="7F7B5FD8" w14:textId="14F7A4B2" w:rsidR="003E6A5C" w:rsidRDefault="005E1EF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B75EED1" w14:textId="64241EDC" w:rsidR="00440EA5" w:rsidRPr="00950A13" w:rsidRDefault="00440E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40EA5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3B18D59C" w14:textId="77777777" w:rsidR="00507AAC" w:rsidRPr="00950A13" w:rsidRDefault="00507AA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หนี้สิน</w:t>
      </w:r>
      <w:r w:rsidRPr="00950A13">
        <w:rPr>
          <w:rFonts w:ascii="Angsana New" w:hAnsi="Angsana New"/>
          <w:sz w:val="30"/>
          <w:szCs w:val="30"/>
          <w:cs/>
          <w:lang w:bidi="th-TH"/>
        </w:rPr>
        <w:t>ที่มีภาระดอกเบี้ย</w:t>
      </w:r>
    </w:p>
    <w:p w14:paraId="42C78A21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7C0AE043" w14:textId="77777777" w:rsidR="000122A5" w:rsidRPr="00950A13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เจ้าหนี้อื่น</w:t>
      </w:r>
    </w:p>
    <w:p w14:paraId="484A6718" w14:textId="77777777" w:rsidR="000122A5" w:rsidRPr="00950A13" w:rsidRDefault="000122A5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ค่าใช้จ่ายค้างจ่าย</w:t>
      </w:r>
    </w:p>
    <w:p w14:paraId="6961EE31" w14:textId="77777777" w:rsidR="003E6A5C" w:rsidRPr="00950A13" w:rsidRDefault="009D2E4E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2734AC" w:rsidRPr="00950A13">
        <w:rPr>
          <w:rFonts w:ascii="Angsana New" w:hAnsi="Angsana New"/>
          <w:sz w:val="30"/>
          <w:szCs w:val="30"/>
          <w:cs/>
          <w:lang w:bidi="th-TH"/>
        </w:rPr>
        <w:t>ผลประโยชน์พนักงาน</w:t>
      </w:r>
    </w:p>
    <w:p w14:paraId="0DFEE8E2" w14:textId="696AA27C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สำรอง</w:t>
      </w:r>
      <w:r w:rsidR="00B06D78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738D47C" w14:textId="77777777" w:rsidR="00C91C33" w:rsidRPr="00950A13" w:rsidRDefault="00C91C33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="00EC3994" w:rsidRPr="00950A13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132D6" w:rsidRPr="00950A1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D18582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F0F476E" w14:textId="77777777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08344D63" w14:textId="77777777" w:rsidR="003E6A5C" w:rsidRPr="00950A13" w:rsidRDefault="003E6A5C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70AB0" w:rsidRPr="00950A13">
        <w:rPr>
          <w:rFonts w:ascii="Angsana New" w:hAnsi="Angsana New" w:hint="cs"/>
          <w:sz w:val="30"/>
          <w:szCs w:val="30"/>
          <w:cs/>
          <w:lang w:bidi="th-TH"/>
        </w:rPr>
        <w:t>ขั้นพื้นฐาน</w:t>
      </w:r>
    </w:p>
    <w:p w14:paraId="59897D58" w14:textId="77777777" w:rsidR="00DA3E81" w:rsidRPr="00950A13" w:rsidRDefault="00DA3E81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A9A8385" w14:textId="77777777" w:rsidR="00470577" w:rsidRPr="00950A13" w:rsidRDefault="00470577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285D8CC" w14:textId="0F254C25" w:rsidR="00D44E15" w:rsidRPr="00700013" w:rsidRDefault="00B11286" w:rsidP="0070001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2A2C204" w14:textId="7919F4CC" w:rsidR="00B11286" w:rsidRPr="00950A13" w:rsidRDefault="00B11286" w:rsidP="00F3207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6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950A13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C18EE0E" w14:textId="77777777" w:rsidR="003E6A5C" w:rsidRPr="001A187C" w:rsidRDefault="003E6A5C" w:rsidP="00E4201B">
      <w:pPr>
        <w:pStyle w:val="index"/>
        <w:tabs>
          <w:tab w:val="clear" w:pos="1134"/>
        </w:tabs>
        <w:spacing w:after="0" w:line="240" w:lineRule="atLeast"/>
        <w:ind w:left="540" w:firstLine="0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 w:rsidRPr="00950A13">
        <w:rPr>
          <w:rFonts w:ascii="Angsana New" w:hAnsi="Angsana New"/>
          <w:sz w:val="29"/>
          <w:szCs w:val="29"/>
          <w:cs/>
        </w:rPr>
        <w:br w:type="page"/>
      </w:r>
      <w:r w:rsidR="00777B4A" w:rsidRPr="00950A1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716AA6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153ACB" w14:textId="28F6530D" w:rsidR="003E6A5C" w:rsidRPr="00AB6C74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B6C74">
        <w:rPr>
          <w:rFonts w:ascii="Angsana New" w:hAnsi="Angsana New" w:hint="cs"/>
          <w:sz w:val="30"/>
          <w:szCs w:val="30"/>
          <w:cs/>
        </w:rPr>
        <w:tab/>
      </w:r>
      <w:r w:rsidRPr="00AB6C74">
        <w:rPr>
          <w:rFonts w:ascii="Angsana New" w:hAnsi="Angsana New" w:hint="cs"/>
          <w:sz w:val="30"/>
          <w:szCs w:val="30"/>
          <w:cs/>
        </w:rPr>
        <w:tab/>
      </w:r>
      <w:r w:rsidR="00777B4A" w:rsidRPr="00AB6C74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9409F8" w:rsidRPr="00AB6C74">
        <w:rPr>
          <w:rFonts w:ascii="Angsana New" w:hAnsi="Angsana New"/>
          <w:sz w:val="30"/>
          <w:szCs w:val="30"/>
        </w:rPr>
        <w:t xml:space="preserve"> 2</w:t>
      </w:r>
      <w:r w:rsidR="00570885" w:rsidRPr="00AB6C74">
        <w:rPr>
          <w:rFonts w:ascii="Angsana New" w:hAnsi="Angsana New"/>
          <w:sz w:val="30"/>
          <w:szCs w:val="30"/>
        </w:rPr>
        <w:t>4</w:t>
      </w:r>
      <w:r w:rsidR="009409F8" w:rsidRPr="00AB6C74">
        <w:rPr>
          <w:rFonts w:ascii="Angsana New" w:hAnsi="Angsana New"/>
          <w:sz w:val="30"/>
          <w:szCs w:val="30"/>
        </w:rPr>
        <w:t xml:space="preserve"> </w:t>
      </w:r>
      <w:r w:rsidR="00F769E1" w:rsidRPr="00AB6C74">
        <w:rPr>
          <w:rFonts w:ascii="Angsana New" w:hAnsi="Angsana New"/>
          <w:sz w:val="30"/>
          <w:szCs w:val="30"/>
          <w:cs/>
        </w:rPr>
        <w:t>กุมภาพันธ์</w:t>
      </w:r>
      <w:r w:rsidR="004370DE" w:rsidRPr="00AB6C74">
        <w:rPr>
          <w:rFonts w:ascii="Angsana New" w:hAnsi="Angsana New" w:hint="cs"/>
          <w:sz w:val="30"/>
          <w:szCs w:val="30"/>
          <w:cs/>
        </w:rPr>
        <w:t xml:space="preserve"> </w:t>
      </w:r>
      <w:r w:rsidR="00DA2305" w:rsidRPr="00AB6C74">
        <w:rPr>
          <w:rFonts w:ascii="Angsana New" w:hAnsi="Angsana New"/>
          <w:sz w:val="30"/>
          <w:szCs w:val="30"/>
        </w:rPr>
        <w:t>256</w:t>
      </w:r>
      <w:r w:rsidR="00D046A0" w:rsidRPr="00AB6C74">
        <w:rPr>
          <w:rFonts w:ascii="Angsana New" w:hAnsi="Angsana New"/>
          <w:sz w:val="30"/>
          <w:szCs w:val="30"/>
        </w:rPr>
        <w:t>5</w:t>
      </w:r>
    </w:p>
    <w:p w14:paraId="567D6B71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48FA4E5" w14:textId="673F1A67" w:rsidR="003E6A5C" w:rsidRPr="00382BDA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82BD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5B5ACAD" w14:textId="77777777" w:rsidR="003E6A5C" w:rsidRPr="00AB6C74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5AE2744" w14:textId="522B1370" w:rsidR="00117384" w:rsidRPr="00AB6C74" w:rsidRDefault="00117384" w:rsidP="003B7A76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AB6C74">
        <w:rPr>
          <w:rFonts w:ascii="Angsana New" w:hAnsi="Angsana New"/>
          <w:sz w:val="30"/>
          <w:szCs w:val="30"/>
          <w:cs/>
        </w:rPr>
        <w:t xml:space="preserve">บริษัท ซินเน็ค </w:t>
      </w:r>
      <w:r w:rsidRPr="00AB6C74">
        <w:rPr>
          <w:rFonts w:ascii="Angsana New" w:hAnsi="Angsana New"/>
          <w:sz w:val="30"/>
          <w:szCs w:val="30"/>
          <w:lang w:bidi="th-TH"/>
        </w:rPr>
        <w:t>(</w:t>
      </w:r>
      <w:r w:rsidRPr="00AB6C74">
        <w:rPr>
          <w:rFonts w:ascii="Angsana New" w:hAnsi="Angsana New"/>
          <w:sz w:val="30"/>
          <w:szCs w:val="30"/>
          <w:cs/>
        </w:rPr>
        <w:t>ประเทศไทย</w:t>
      </w:r>
      <w:r w:rsidRPr="00AB6C74">
        <w:rPr>
          <w:rFonts w:ascii="Angsana New" w:hAnsi="Angsana New"/>
          <w:sz w:val="30"/>
          <w:szCs w:val="30"/>
          <w:lang w:bidi="th-TH"/>
        </w:rPr>
        <w:t>)</w:t>
      </w:r>
      <w:r w:rsidRPr="00AB6C74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AB6C74">
        <w:rPr>
          <w:rFonts w:ascii="Angsana New" w:hAnsi="Angsana New"/>
          <w:sz w:val="30"/>
          <w:szCs w:val="30"/>
          <w:lang w:bidi="th-TH"/>
        </w:rPr>
        <w:t>“</w:t>
      </w:r>
      <w:r w:rsidRPr="00AB6C74">
        <w:rPr>
          <w:rFonts w:ascii="Angsana New" w:hAnsi="Angsana New"/>
          <w:sz w:val="30"/>
          <w:szCs w:val="30"/>
          <w:cs/>
        </w:rPr>
        <w:t>บริษัท</w:t>
      </w:r>
      <w:r w:rsidRPr="00AB6C74">
        <w:rPr>
          <w:rFonts w:ascii="Angsana New" w:hAnsi="Angsana New"/>
          <w:sz w:val="30"/>
          <w:szCs w:val="30"/>
          <w:lang w:bidi="th-TH"/>
        </w:rPr>
        <w:t>”</w:t>
      </w:r>
      <w:r w:rsidRPr="00AB6C74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AB6C74">
        <w:rPr>
          <w:rFonts w:ascii="Angsana New" w:hAnsi="Angsana New"/>
          <w:sz w:val="30"/>
          <w:szCs w:val="30"/>
          <w:lang w:bidi="th-TH"/>
        </w:rPr>
        <w:t xml:space="preserve"> </w:t>
      </w:r>
      <w:r w:rsidRPr="00AB6C74">
        <w:rPr>
          <w:rFonts w:ascii="Angsana New" w:hAnsi="Angsana New" w:hint="cs"/>
          <w:sz w:val="30"/>
          <w:szCs w:val="30"/>
          <w:cs/>
        </w:rPr>
        <w:t>และ</w:t>
      </w:r>
      <w:r w:rsidRPr="00AB6C74">
        <w:rPr>
          <w:rFonts w:ascii="Angsana New" w:hAnsi="Angsana New"/>
          <w:sz w:val="30"/>
          <w:szCs w:val="30"/>
          <w:cs/>
        </w:rPr>
        <w:t>จดทะเบียนกับ</w:t>
      </w:r>
      <w:r w:rsidRPr="00AB6C74">
        <w:rPr>
          <w:rFonts w:ascii="Angsana New" w:hAnsi="Angsana New"/>
          <w:spacing w:val="2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984154" w:rsidRPr="00AB6C74">
        <w:rPr>
          <w:rFonts w:ascii="Angsana New" w:hAnsi="Angsana New"/>
          <w:spacing w:val="2"/>
          <w:sz w:val="30"/>
          <w:szCs w:val="30"/>
          <w:lang w:bidi="th-TH"/>
        </w:rPr>
        <w:t>16</w:t>
      </w:r>
      <w:r w:rsidRPr="00AB6C74">
        <w:rPr>
          <w:rFonts w:ascii="Angsana New" w:hAnsi="Angsana New"/>
          <w:spacing w:val="2"/>
          <w:sz w:val="30"/>
          <w:szCs w:val="30"/>
          <w:lang w:bidi="th-TH"/>
        </w:rPr>
        <w:t xml:space="preserve"> </w:t>
      </w:r>
      <w:r w:rsidRPr="00AB6C74">
        <w:rPr>
          <w:rFonts w:ascii="Angsana New" w:hAnsi="Angsana New"/>
          <w:spacing w:val="2"/>
          <w:sz w:val="30"/>
          <w:szCs w:val="30"/>
          <w:cs/>
        </w:rPr>
        <w:t xml:space="preserve">มิถุนายน </w:t>
      </w:r>
      <w:r w:rsidR="00700991" w:rsidRPr="00AB6C74">
        <w:rPr>
          <w:rFonts w:ascii="Angsana New" w:hAnsi="Angsana New"/>
          <w:spacing w:val="2"/>
          <w:sz w:val="30"/>
          <w:szCs w:val="30"/>
        </w:rPr>
        <w:t>2551</w:t>
      </w:r>
      <w:r w:rsidRPr="00AB6C7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F26E85" w:rsidRPr="00AB6C74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AB6C74">
        <w:rPr>
          <w:rFonts w:ascii="Angsana New" w:hAnsi="Angsana New"/>
          <w:spacing w:val="2"/>
          <w:sz w:val="30"/>
          <w:szCs w:val="30"/>
          <w:cs/>
        </w:rPr>
        <w:t>มีที่อยู่จดทะเบียน</w:t>
      </w:r>
      <w:r w:rsidRPr="00AB6C74">
        <w:rPr>
          <w:rFonts w:ascii="Angsana New" w:hAnsi="Angsana New" w:hint="cs"/>
          <w:spacing w:val="2"/>
          <w:sz w:val="30"/>
          <w:szCs w:val="30"/>
          <w:cs/>
        </w:rPr>
        <w:t>ของบริษัท</w:t>
      </w:r>
      <w:r w:rsidRPr="00AB6C74">
        <w:rPr>
          <w:rFonts w:ascii="Angsana New" w:hAnsi="Angsana New"/>
          <w:spacing w:val="2"/>
          <w:sz w:val="30"/>
          <w:szCs w:val="30"/>
          <w:cs/>
        </w:rPr>
        <w:t>ตั้งอยู่เลขที่</w:t>
      </w:r>
      <w:r w:rsidRPr="00AB6C74">
        <w:rPr>
          <w:rFonts w:ascii="Angsana New" w:hAnsi="Angsana New"/>
          <w:spacing w:val="2"/>
          <w:sz w:val="30"/>
          <w:szCs w:val="30"/>
          <w:lang w:bidi="th-TH"/>
        </w:rPr>
        <w:t xml:space="preserve"> 433</w:t>
      </w:r>
      <w:r w:rsidR="00483CFF" w:rsidRPr="00AB6C74">
        <w:rPr>
          <w:rFonts w:ascii="Angsana New" w:hAnsi="Angsana New"/>
          <w:spacing w:val="2"/>
          <w:sz w:val="30"/>
          <w:szCs w:val="30"/>
        </w:rPr>
        <w:t xml:space="preserve"> </w:t>
      </w:r>
      <w:r w:rsidRPr="00AB6C74">
        <w:rPr>
          <w:rFonts w:ascii="Angsana New" w:hAnsi="Angsana New"/>
          <w:spacing w:val="2"/>
          <w:sz w:val="30"/>
          <w:szCs w:val="30"/>
          <w:cs/>
        </w:rPr>
        <w:t>ถนนสุ</w:t>
      </w:r>
      <w:r w:rsidRPr="00AB6C74">
        <w:rPr>
          <w:rFonts w:ascii="Angsana New" w:hAnsi="Angsana New"/>
          <w:sz w:val="30"/>
          <w:szCs w:val="30"/>
          <w:cs/>
        </w:rPr>
        <w:t>คนธสวัสดิ์ แขวงลาดพร้าว เขตลาดพร้าว กรุงเทพมหานคร</w:t>
      </w:r>
      <w:r w:rsidRPr="00AB6C74">
        <w:rPr>
          <w:rFonts w:ascii="Angsana New" w:hAnsi="Angsana New"/>
          <w:sz w:val="30"/>
          <w:szCs w:val="30"/>
          <w:lang w:bidi="th-TH"/>
        </w:rPr>
        <w:t xml:space="preserve"> </w:t>
      </w:r>
      <w:r w:rsidRPr="00AB6C74">
        <w:rPr>
          <w:rFonts w:ascii="Angsana New" w:hAnsi="Angsana New"/>
          <w:sz w:val="30"/>
          <w:szCs w:val="30"/>
          <w:cs/>
        </w:rPr>
        <w:t>ประเทศไทย</w:t>
      </w:r>
    </w:p>
    <w:p w14:paraId="55251AF1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877515" w14:textId="77777777" w:rsidR="003E6A5C" w:rsidRPr="00AB6C74" w:rsidRDefault="003E6A5C" w:rsidP="00A86171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AB6C74">
        <w:rPr>
          <w:rFonts w:ascii="Angsana New" w:hAnsi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</w:t>
      </w:r>
      <w:r w:rsidR="009C5EBE" w:rsidRPr="00AB6C74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AB6C74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AB6C74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E5208C" w:rsidRPr="00AB6C7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C5EBE" w:rsidRPr="00AB6C74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AB6C74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71F17" w:rsidRPr="00AB6C74">
        <w:rPr>
          <w:rFonts w:ascii="Angsana New" w:hAnsi="Angsana New"/>
          <w:sz w:val="30"/>
          <w:szCs w:val="30"/>
          <w:cs/>
          <w:lang w:bidi="th-TH"/>
        </w:rPr>
        <w:t xml:space="preserve">(มหาชน) </w:t>
      </w:r>
      <w:r w:rsidR="009C5EBE" w:rsidRPr="00AB6C74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B37545" w:rsidRPr="00AB6C74">
        <w:rPr>
          <w:rFonts w:ascii="Angsana New" w:hAnsi="Angsana New"/>
          <w:sz w:val="30"/>
          <w:szCs w:val="30"/>
          <w:lang w:val="en-US" w:bidi="th-TH"/>
        </w:rPr>
        <w:t>3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8</w:t>
      </w:r>
      <w:r w:rsidR="00B37545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51</w:t>
      </w:r>
      <w:r w:rsidR="009C5EBE" w:rsidRPr="00AB6C74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AB6C74">
        <w:rPr>
          <w:rFonts w:ascii="Angsana New" w:hAnsi="Angsana New"/>
          <w:sz w:val="30"/>
          <w:szCs w:val="30"/>
          <w:lang w:val="en-US" w:bidi="th-TH"/>
        </w:rPr>
        <w:t>King’s Eye Investment</w:t>
      </w:r>
      <w:r w:rsidR="000B7270" w:rsidRPr="00AB6C74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AB6C74">
        <w:rPr>
          <w:rFonts w:ascii="Angsana New" w:hAnsi="Angsana New"/>
          <w:sz w:val="30"/>
          <w:szCs w:val="30"/>
          <w:lang w:val="en-US" w:bidi="th-TH"/>
        </w:rPr>
        <w:t xml:space="preserve"> Ltd. (</w:t>
      </w:r>
      <w:r w:rsidR="00E94B43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34</w:t>
      </w:r>
      <w:r w:rsidR="00B37545" w:rsidRPr="00AB6C74">
        <w:rPr>
          <w:rFonts w:ascii="Angsana New" w:hAnsi="Angsana New"/>
          <w:sz w:val="30"/>
          <w:szCs w:val="30"/>
          <w:lang w:val="en-US" w:bidi="th-TH"/>
        </w:rPr>
        <w:t>.</w:t>
      </w:r>
      <w:r w:rsidR="008A3065" w:rsidRPr="00AB6C74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AB6C74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AB6C74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AB6C74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AB6C74">
        <w:rPr>
          <w:rFonts w:ascii="Angsana New" w:hAnsi="Angsana New"/>
          <w:sz w:val="30"/>
          <w:szCs w:val="30"/>
          <w:cs/>
          <w:lang w:val="en-US" w:bidi="th-TH"/>
        </w:rPr>
        <w:t>และประเทศบริติช เวอร์จิ้น ไอร์</w:t>
      </w:r>
      <w:r w:rsidR="00F71F17" w:rsidRPr="00AB6C74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14:paraId="66A35ED3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AD1CC78" w14:textId="7E0F3BF1" w:rsidR="007C15B5" w:rsidRPr="00AB6C74" w:rsidRDefault="00190932" w:rsidP="007C1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C15B5" w:rsidRPr="00AB6C7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7C15B5" w:rsidRPr="00AB6C74">
        <w:rPr>
          <w:rFonts w:ascii="Angsana New" w:hAnsi="Angsana New" w:hint="cs"/>
          <w:sz w:val="30"/>
          <w:szCs w:val="30"/>
          <w:cs/>
        </w:rPr>
        <w:t>การจัด</w:t>
      </w:r>
      <w:r w:rsidR="007C15B5" w:rsidRPr="00AB6C74">
        <w:rPr>
          <w:rFonts w:ascii="Angsana New" w:hAnsi="Angsana New"/>
          <w:sz w:val="30"/>
          <w:szCs w:val="30"/>
          <w:cs/>
        </w:rPr>
        <w:t>จำหน่าย</w:t>
      </w:r>
      <w:r w:rsidR="007C15B5" w:rsidRPr="00AB6C74">
        <w:rPr>
          <w:rFonts w:ascii="Angsana New" w:hAnsi="Angsana New" w:hint="cs"/>
          <w:sz w:val="30"/>
          <w:szCs w:val="30"/>
          <w:cs/>
        </w:rPr>
        <w:t>ผลิตภัณฑ์ประเภทสินค้าเทคโนโลยี</w:t>
      </w:r>
      <w:r w:rsidR="007C15B5" w:rsidRPr="00AB6C74">
        <w:rPr>
          <w:rFonts w:ascii="Angsana New" w:hAnsi="Angsana New"/>
          <w:sz w:val="30"/>
          <w:szCs w:val="30"/>
          <w:cs/>
        </w:rPr>
        <w:t>คอมพิวเตอร์</w:t>
      </w:r>
      <w:r w:rsidR="007C15B5" w:rsidRPr="00AB6C74">
        <w:rPr>
          <w:rFonts w:ascii="Angsana New" w:hAnsi="Angsana New" w:hint="cs"/>
          <w:sz w:val="30"/>
          <w:szCs w:val="30"/>
          <w:cs/>
        </w:rPr>
        <w:t xml:space="preserve"> ระบบสารสนเทศ และอุปกรณ์สื่อสารต่างๆ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การให้บริการอื่นๆ ที่เกี่ยวข้อง </w:t>
      </w:r>
      <w:r w:rsidR="00F538D2">
        <w:rPr>
          <w:rFonts w:ascii="Angsana New" w:hAnsi="Angsana New" w:hint="cs"/>
          <w:sz w:val="30"/>
          <w:szCs w:val="30"/>
          <w:cs/>
        </w:rPr>
        <w:t>การค้าปลีก</w:t>
      </w:r>
      <w:r>
        <w:rPr>
          <w:rFonts w:ascii="Angsana New" w:hAnsi="Angsana New" w:hint="cs"/>
          <w:sz w:val="30"/>
          <w:szCs w:val="30"/>
          <w:cs/>
        </w:rPr>
        <w:t xml:space="preserve">และการให้บริการเช่าพื้นที่ค้าปลีกผ่านช่องทางอิเล็กทรอนิกส์ </w:t>
      </w:r>
      <w:r w:rsidR="007C15B5" w:rsidRPr="00AB6C74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7C15B5" w:rsidRPr="00AB6C74">
        <w:rPr>
          <w:rFonts w:ascii="Angsana New" w:hAnsi="Angsana New" w:hint="cs"/>
          <w:sz w:val="30"/>
          <w:szCs w:val="30"/>
          <w:cs/>
        </w:rPr>
        <w:t xml:space="preserve"> บริษัทร่วม </w:t>
      </w:r>
      <w:r w:rsidR="007C15B5" w:rsidRPr="00AB6C74">
        <w:rPr>
          <w:rFonts w:ascii="Angsana New" w:hAnsi="Angsana New"/>
          <w:sz w:val="30"/>
          <w:szCs w:val="30"/>
          <w:cs/>
        </w:rPr>
        <w:t>และ</w:t>
      </w:r>
      <w:r w:rsidR="007C15B5" w:rsidRPr="00AB6C74">
        <w:rPr>
          <w:rFonts w:ascii="Angsana New" w:hAnsi="Angsana New" w:hint="cs"/>
          <w:sz w:val="30"/>
          <w:szCs w:val="30"/>
          <w:cs/>
        </w:rPr>
        <w:t>การร่วมค้า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 ณ วันที่</w:t>
      </w:r>
      <w:r w:rsidR="007C15B5" w:rsidRPr="00AB6C74"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AB6C74">
        <w:rPr>
          <w:rFonts w:ascii="Angsana New" w:hAnsi="Angsana New"/>
          <w:sz w:val="30"/>
          <w:szCs w:val="30"/>
        </w:rPr>
        <w:t xml:space="preserve">31 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15B5" w:rsidRPr="00AB6C74">
        <w:rPr>
          <w:rFonts w:ascii="Angsana New" w:hAnsi="Angsana New"/>
          <w:sz w:val="30"/>
          <w:szCs w:val="30"/>
        </w:rPr>
        <w:t>256</w:t>
      </w:r>
      <w:r w:rsidR="00D046A0" w:rsidRPr="00AB6C74">
        <w:rPr>
          <w:rFonts w:ascii="Angsana New" w:hAnsi="Angsana New"/>
          <w:sz w:val="30"/>
          <w:szCs w:val="30"/>
        </w:rPr>
        <w:t>4</w:t>
      </w:r>
      <w:r w:rsidR="007C15B5" w:rsidRPr="00AB6C74">
        <w:rPr>
          <w:rFonts w:ascii="Angsana New" w:hAnsi="Angsana New"/>
          <w:sz w:val="30"/>
          <w:szCs w:val="30"/>
        </w:rPr>
        <w:t xml:space="preserve"> 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และ </w:t>
      </w:r>
      <w:r w:rsidR="007C15B5" w:rsidRPr="00AB6C74">
        <w:rPr>
          <w:rFonts w:ascii="Angsana New" w:hAnsi="Angsana New"/>
          <w:sz w:val="30"/>
          <w:szCs w:val="30"/>
        </w:rPr>
        <w:t>256</w:t>
      </w:r>
      <w:r w:rsidR="00D046A0" w:rsidRPr="00AB6C7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C15B5" w:rsidRPr="00AB6C74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7C15B5" w:rsidRPr="00AB6C74">
        <w:rPr>
          <w:rFonts w:ascii="Angsana New" w:hAnsi="Angsana New"/>
          <w:sz w:val="30"/>
          <w:szCs w:val="30"/>
        </w:rPr>
        <w:t xml:space="preserve"> 1</w:t>
      </w:r>
      <w:r w:rsidR="00D21CE8">
        <w:rPr>
          <w:rFonts w:ascii="Angsana New" w:hAnsi="Angsana New"/>
          <w:sz w:val="30"/>
          <w:szCs w:val="30"/>
        </w:rPr>
        <w:t>0</w:t>
      </w:r>
      <w:r w:rsidR="007C15B5" w:rsidRPr="00AB6C74">
        <w:rPr>
          <w:rFonts w:ascii="Angsana New" w:hAnsi="Angsana New"/>
          <w:sz w:val="30"/>
          <w:szCs w:val="30"/>
        </w:rPr>
        <w:t xml:space="preserve"> </w:t>
      </w:r>
      <w:r w:rsidR="007C15B5" w:rsidRPr="00AB6C74">
        <w:rPr>
          <w:rFonts w:ascii="Angsana New" w:hAnsi="Angsana New" w:hint="cs"/>
          <w:sz w:val="30"/>
          <w:szCs w:val="30"/>
          <w:cs/>
        </w:rPr>
        <w:t>และ</w:t>
      </w:r>
      <w:r w:rsidR="007C15B5" w:rsidRPr="00AB6C74">
        <w:rPr>
          <w:rFonts w:ascii="Angsana New" w:hAnsi="Angsana New"/>
          <w:sz w:val="30"/>
          <w:szCs w:val="30"/>
          <w:cs/>
        </w:rPr>
        <w:t xml:space="preserve"> </w:t>
      </w:r>
      <w:r w:rsidR="007C15B5" w:rsidRPr="00AB6C74">
        <w:rPr>
          <w:rFonts w:ascii="Angsana New" w:hAnsi="Angsana New"/>
          <w:sz w:val="30"/>
          <w:szCs w:val="30"/>
        </w:rPr>
        <w:t>1</w:t>
      </w:r>
      <w:r w:rsidR="00D21CE8">
        <w:rPr>
          <w:rFonts w:ascii="Angsana New" w:hAnsi="Angsana New"/>
          <w:sz w:val="30"/>
          <w:szCs w:val="30"/>
        </w:rPr>
        <w:t>1</w:t>
      </w:r>
      <w:r w:rsidR="007C15B5" w:rsidRPr="00AB6C74">
        <w:rPr>
          <w:rFonts w:ascii="Angsana New" w:hAnsi="Angsana New"/>
          <w:sz w:val="30"/>
          <w:szCs w:val="30"/>
        </w:rPr>
        <w:t xml:space="preserve"> </w:t>
      </w:r>
      <w:r w:rsidR="007C15B5" w:rsidRPr="00AB6C7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A154A2F" w14:textId="77777777" w:rsidR="003E6A5C" w:rsidRPr="00AB6C74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DCBD2E7" w14:textId="5D9485DE" w:rsidR="003E6A5C" w:rsidRPr="00AB6C74" w:rsidRDefault="00E07E6F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82BDA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091F0E9E" w14:textId="77777777" w:rsidR="00AF1B65" w:rsidRPr="00AB6C74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8074C8" w14:textId="0B0546C6" w:rsidR="00AF1B65" w:rsidRPr="00AB6C74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C74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515C9" w:rsidRPr="00AB6C74">
        <w:rPr>
          <w:rFonts w:ascii="Angsana New" w:hAnsi="Angsana New"/>
          <w:sz w:val="30"/>
          <w:szCs w:val="30"/>
        </w:rPr>
        <w:t xml:space="preserve">       </w:t>
      </w:r>
      <w:r w:rsidRPr="00AB6C74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B6C74" w:rsidRPr="00AB6C74">
        <w:rPr>
          <w:rFonts w:ascii="Angsana New" w:hAnsi="Angsana New"/>
          <w:sz w:val="30"/>
          <w:szCs w:val="30"/>
        </w:rPr>
        <w:br/>
      </w:r>
      <w:r w:rsidR="002B1297" w:rsidRPr="00AB6C74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660CC4AA" w14:textId="77777777" w:rsidR="00AF1B65" w:rsidRPr="00AB6C74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FAF038" w14:textId="5236E6F5" w:rsidR="00CF6BBA" w:rsidRPr="00AB6C74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C7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B6C74">
        <w:rPr>
          <w:rFonts w:ascii="Angsana New" w:hAnsi="Angsana New"/>
          <w:sz w:val="30"/>
          <w:szCs w:val="30"/>
        </w:rPr>
        <w:t xml:space="preserve"> </w:t>
      </w:r>
      <w:r w:rsidRPr="00AB6C74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D21CE8">
        <w:rPr>
          <w:rFonts w:ascii="Angsana New" w:hAnsi="Angsana New"/>
          <w:sz w:val="30"/>
          <w:szCs w:val="30"/>
        </w:rPr>
        <w:t xml:space="preserve"> 3 </w:t>
      </w:r>
      <w:r w:rsidRPr="00AB6C74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AB6C74">
        <w:rPr>
          <w:rFonts w:ascii="Angsana New" w:hAnsi="Angsana New" w:hint="cs"/>
          <w:sz w:val="30"/>
          <w:szCs w:val="30"/>
          <w:cs/>
        </w:rPr>
        <w:t>ไป</w:t>
      </w:r>
    </w:p>
    <w:p w14:paraId="34B805AE" w14:textId="5771AAAE" w:rsidR="00AB6C74" w:rsidRDefault="00AB6C74" w:rsidP="00AB6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37DEC3" w14:textId="7D69BF0B" w:rsidR="00382BDA" w:rsidRDefault="00EC4DE9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D36399" w14:textId="56CA1D44" w:rsidR="00862D5F" w:rsidRDefault="004A101D" w:rsidP="00EC4DE9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82BDA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22D19724" w14:textId="77777777" w:rsidR="00EC4DE9" w:rsidRPr="00EC4DE9" w:rsidRDefault="00EC4DE9" w:rsidP="00EC4DE9">
      <w:pPr>
        <w:rPr>
          <w:lang w:val="th-TH"/>
        </w:rPr>
      </w:pPr>
    </w:p>
    <w:p w14:paraId="66A0AF95" w14:textId="77777777" w:rsidR="00862D5F" w:rsidRPr="006D619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3D7CE083" w14:textId="77777777" w:rsidR="00862D5F" w:rsidRPr="006D619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DE551" w14:textId="77777777" w:rsidR="00862D5F" w:rsidRPr="006D619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6D619F">
        <w:rPr>
          <w:rFonts w:ascii="Angsana New" w:hAnsi="Angsana New" w:hint="cs"/>
          <w:sz w:val="30"/>
          <w:szCs w:val="30"/>
        </w:rPr>
        <w:t>“</w:t>
      </w:r>
      <w:r w:rsidRPr="006D619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D619F">
        <w:rPr>
          <w:rFonts w:ascii="Angsana New" w:hAnsi="Angsana New" w:hint="cs"/>
          <w:sz w:val="30"/>
          <w:szCs w:val="30"/>
        </w:rPr>
        <w:t>”</w:t>
      </w:r>
      <w:r w:rsidRPr="006D619F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37CE1A00" w14:textId="519309F8" w:rsidR="00CF28FA" w:rsidRDefault="00CF28FA" w:rsidP="00AE4324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7A43C6" w14:textId="6974BBA2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  <w:lang w:eastAsia="en-GB"/>
        </w:rPr>
      </w:pPr>
      <w:r w:rsidRPr="0008452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F86C5D6" w14:textId="77777777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233F7E" w14:textId="77A01DC8" w:rsidR="00CF28FA" w:rsidRDefault="00CF28FA" w:rsidP="00B0592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Calibri" w:hAnsi="Angsana New"/>
          <w:color w:val="000000"/>
          <w:sz w:val="30"/>
          <w:szCs w:val="30"/>
          <w:lang w:eastAsia="en-GB"/>
        </w:rPr>
      </w:pPr>
      <w:r w:rsidRPr="0008452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เมื่อมีการ</w:t>
      </w:r>
      <w:r w:rsidRPr="0008452B">
        <w:rPr>
          <w:rFonts w:ascii="Angsana New" w:hAnsi="Angsana New"/>
          <w:sz w:val="30"/>
          <w:szCs w:val="30"/>
          <w:cs/>
        </w:rPr>
        <w:t>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8452B">
        <w:rPr>
          <w:rFonts w:ascii="Angsana New" w:hAnsi="Angsana New"/>
          <w:sz w:val="30"/>
          <w:szCs w:val="30"/>
        </w:rPr>
        <w:t xml:space="preserve"> </w:t>
      </w:r>
      <w:r w:rsidRPr="0008452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08452B">
        <w:rPr>
          <w:rFonts w:ascii="Angsana New" w:hAnsi="Angsana New"/>
          <w:sz w:val="30"/>
          <w:szCs w:val="30"/>
          <w:cs/>
        </w:rPr>
        <w:t>เป็นส่วนเกิน</w:t>
      </w:r>
      <w:r w:rsidRPr="0008452B">
        <w:rPr>
          <w:rFonts w:ascii="Angsana New" w:hAnsi="Angsana New"/>
          <w:sz w:val="30"/>
          <w:szCs w:val="30"/>
        </w:rPr>
        <w:t>/</w:t>
      </w:r>
      <w:r w:rsidRPr="0008452B">
        <w:rPr>
          <w:rFonts w:ascii="Angsana New" w:hAnsi="Angsana New"/>
          <w:sz w:val="30"/>
          <w:szCs w:val="30"/>
          <w:cs/>
        </w:rPr>
        <w:t>ส่วนต่ำกว่าทุนอื่นในส่วนของเจ้าของ</w:t>
      </w:r>
      <w:r w:rsidRPr="0008452B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54A3895A" w14:textId="77777777" w:rsidR="00B0592F" w:rsidRPr="0008452B" w:rsidRDefault="00B0592F" w:rsidP="00B0592F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C4E0E07" w14:textId="6A453093" w:rsidR="00EC4DE9" w:rsidRPr="00FC7947" w:rsidRDefault="00CF28FA" w:rsidP="00FC794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8452B">
        <w:rPr>
          <w:rFonts w:ascii="Angsana New" w:hAnsi="Angsana New" w:hint="cs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3462188B" w14:textId="77777777" w:rsidR="00EC4DE9" w:rsidRDefault="00EC4DE9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23DECFC" w14:textId="5CB95DE1" w:rsidR="00EC4DE9" w:rsidRPr="00EC4DE9" w:rsidRDefault="00CF28FA" w:rsidP="00E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8452B">
        <w:rPr>
          <w:rFonts w:ascii="Angsana New" w:hAnsi="Angsana New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98C93D" w14:textId="77777777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B6CF210" w14:textId="77777777" w:rsidR="00CF28FA" w:rsidRPr="0008452B" w:rsidRDefault="00CF28FA" w:rsidP="00CF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8452B">
        <w:rPr>
          <w:rFonts w:ascii="Angsana New" w:hAnsi="Angsana New"/>
          <w:sz w:val="30"/>
          <w:szCs w:val="30"/>
          <w:cs/>
          <w:lang w:val="en-GB"/>
        </w:rPr>
        <w:t>กลุ่มบริษัทรับรู้เงินลงทุนในบริษัทร่วมและการร่วมค้าในงบการเงินรวม</w:t>
      </w:r>
      <w:r w:rsidRPr="0008452B">
        <w:rPr>
          <w:rFonts w:ascii="Angsana New" w:hAnsi="Angsana New" w:hint="cs"/>
          <w:sz w:val="30"/>
          <w:szCs w:val="30"/>
          <w:cs/>
          <w:lang w:val="en-GB"/>
        </w:rPr>
        <w:t>ด้วย</w:t>
      </w:r>
      <w:r w:rsidRPr="0008452B">
        <w:rPr>
          <w:rFonts w:ascii="Angsana New" w:hAnsi="Angsana New"/>
          <w:sz w:val="30"/>
          <w:szCs w:val="30"/>
          <w:cs/>
          <w:lang w:val="en-GB"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08452B">
        <w:rPr>
          <w:rFonts w:ascii="Angsana New" w:hAnsi="Angsana New" w:hint="cs"/>
          <w:sz w:val="30"/>
          <w:szCs w:val="30"/>
          <w:cs/>
          <w:lang w:val="en-GB"/>
        </w:rPr>
        <w:t xml:space="preserve">เงินปันผลรับ </w:t>
      </w:r>
      <w:r w:rsidRPr="0008452B">
        <w:rPr>
          <w:rFonts w:ascii="Angsana New" w:hAnsi="Angsana New"/>
          <w:sz w:val="30"/>
          <w:szCs w:val="30"/>
          <w:cs/>
          <w:lang w:val="en-GB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</w:t>
      </w:r>
      <w:r w:rsidRPr="0008452B">
        <w:rPr>
          <w:rFonts w:ascii="Angsana New" w:hAnsi="Angsana New"/>
          <w:sz w:val="30"/>
          <w:szCs w:val="30"/>
          <w:lang w:val="en-GB"/>
        </w:rPr>
        <w:br/>
      </w:r>
      <w:r w:rsidRPr="0008452B">
        <w:rPr>
          <w:rFonts w:ascii="Angsana New" w:hAnsi="Angsana New"/>
          <w:sz w:val="30"/>
          <w:szCs w:val="30"/>
          <w:cs/>
          <w:lang w:val="en-GB"/>
        </w:rPr>
        <w:t>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1D8F45E7" w14:textId="77777777" w:rsidR="00CF28FA" w:rsidRPr="006D619F" w:rsidRDefault="00CF28FA" w:rsidP="00CF28FA">
      <w:pPr>
        <w:pStyle w:val="BodyText2"/>
        <w:tabs>
          <w:tab w:val="left" w:pos="540"/>
        </w:tabs>
        <w:ind w:left="0" w:firstLine="0"/>
        <w:rPr>
          <w:rFonts w:ascii="Angsana New" w:hAnsi="Angsana New"/>
          <w:sz w:val="30"/>
          <w:szCs w:val="30"/>
        </w:rPr>
      </w:pPr>
    </w:p>
    <w:p w14:paraId="7F440F7B" w14:textId="77777777" w:rsidR="00F538D2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796C96" w14:textId="3E4F3228" w:rsidR="00CF28FA" w:rsidRDefault="00CF28FA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Pr="006D619F">
        <w:rPr>
          <w:rFonts w:ascii="Angsana New" w:hAnsi="Angsana New" w:hint="cs"/>
          <w:sz w:val="30"/>
          <w:szCs w:val="30"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กับ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301C2DC" w14:textId="77777777" w:rsidR="00EC4DE9" w:rsidRPr="006D619F" w:rsidRDefault="00EC4DE9" w:rsidP="00CF28F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6598F41" w14:textId="02B9CE3F" w:rsidR="00862D5F" w:rsidRPr="00EC4DE9" w:rsidRDefault="00EC4DE9" w:rsidP="00862D5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C4DE9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74D995FD" w14:textId="136BA9E3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CF28FA" w:rsidRPr="00CF28FA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A5C01E5" w14:textId="77777777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C1BCF18" w14:textId="389C7930" w:rsidR="00862D5F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F28FA">
        <w:rPr>
          <w:rFonts w:ascii="Angsana New" w:hAnsi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CF28FA">
        <w:rPr>
          <w:rFonts w:ascii="Angsana New" w:hAnsi="Angsana New"/>
          <w:sz w:val="30"/>
          <w:szCs w:val="30"/>
        </w:rPr>
        <w:t xml:space="preserve">concentration test) </w:t>
      </w:r>
      <w:r w:rsidRPr="00CF28FA">
        <w:rPr>
          <w:rFonts w:ascii="Angsana New" w:hAnsi="Angsana New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5E1F51C" w14:textId="77777777" w:rsidR="00CF28FA" w:rsidRPr="006D619F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E906C7" w14:textId="77777777" w:rsidR="00CF28FA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B8769AD" w14:textId="77777777" w:rsidR="00CF28FA" w:rsidRDefault="00CF28FA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E49239" w14:textId="059D4C11" w:rsidR="00862D5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สิ่งตอบแทนที่โอนให้</w:t>
      </w:r>
      <w:r w:rsidR="00CF28FA">
        <w:rPr>
          <w:rFonts w:ascii="Angsana New" w:hAnsi="Angsana New" w:hint="cs"/>
          <w:sz w:val="30"/>
          <w:szCs w:val="30"/>
          <w:cs/>
        </w:rPr>
        <w:t>รวมถึง</w:t>
      </w:r>
      <w:r w:rsidRPr="006D619F">
        <w:rPr>
          <w:rFonts w:ascii="Angsana New" w:hAnsi="Angsana New" w:hint="cs"/>
          <w:sz w:val="30"/>
          <w:szCs w:val="30"/>
          <w:cs/>
        </w:rPr>
        <w:t>สินทรัพย์ที่โอนไป</w:t>
      </w:r>
      <w:r w:rsidRPr="006D619F">
        <w:rPr>
          <w:rFonts w:ascii="Angsana New" w:hAnsi="Angsana New" w:hint="cs"/>
          <w:sz w:val="30"/>
          <w:szCs w:val="30"/>
        </w:rPr>
        <w:t xml:space="preserve"> </w:t>
      </w:r>
      <w:r w:rsidRPr="006D619F">
        <w:rPr>
          <w:rFonts w:ascii="Angsana New" w:hAnsi="Angsana New" w:hint="cs"/>
          <w:sz w:val="30"/>
          <w:szCs w:val="30"/>
          <w:cs/>
        </w:rPr>
        <w:t xml:space="preserve">หนี้สินที่กลุ่มบริษัทก่อขึ้นเพื่อจ่ายชำระให้แก่เจ้าของเดิม </w:t>
      </w:r>
      <w:r w:rsidR="00CF28FA">
        <w:rPr>
          <w:rFonts w:ascii="Angsana New" w:hAnsi="Angsana New" w:hint="cs"/>
          <w:sz w:val="30"/>
          <w:szCs w:val="30"/>
          <w:cs/>
        </w:rPr>
        <w:t>หนี้สินที่อาจจะเกิดขึ้น</w:t>
      </w:r>
      <w:r w:rsidRPr="006D619F">
        <w:rPr>
          <w:rFonts w:ascii="Angsana New" w:hAnsi="Angsana New" w:hint="cs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  <w:r w:rsidRPr="006D619F">
        <w:rPr>
          <w:rFonts w:ascii="Angsana New" w:hAnsi="Angsana New" w:hint="cs"/>
          <w:sz w:val="30"/>
          <w:szCs w:val="30"/>
        </w:rPr>
        <w:t xml:space="preserve"> </w:t>
      </w:r>
    </w:p>
    <w:p w14:paraId="7E7BC8FE" w14:textId="77777777" w:rsidR="00EC4DE9" w:rsidRPr="006D619F" w:rsidRDefault="00EC4DE9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4F655C" w14:textId="044D8243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6F05B15" w14:textId="77777777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E2F43E" w14:textId="77777777" w:rsidR="00862D5F" w:rsidRPr="006D619F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97C9CFA" w14:textId="6A9C9B3C" w:rsidR="00050496" w:rsidRDefault="00050496" w:rsidP="00EC4DE9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C9EF3AB" w14:textId="77777777" w:rsidR="00862D5F" w:rsidRPr="0008452B" w:rsidRDefault="00862D5F" w:rsidP="00862D5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D619F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</w:t>
      </w:r>
      <w:r w:rsidRPr="0008452B">
        <w:rPr>
          <w:rFonts w:ascii="Angsana New" w:hAnsi="Angsana New" w:hint="cs"/>
          <w:sz w:val="30"/>
          <w:szCs w:val="30"/>
          <w:cs/>
        </w:rPr>
        <w:t>ข้อมูลดังกล่าวมีผลต่อการวัดมูลค่าของจำนวนต่างๆ ที่เคยรับรู้ไว้ ณ วันที่ซื้อ</w:t>
      </w:r>
    </w:p>
    <w:p w14:paraId="0A0FC066" w14:textId="08DA8FC1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54D03D" w14:textId="77777777" w:rsidR="00862D5F" w:rsidRPr="006D619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65C57D10" w14:textId="77777777" w:rsidR="00862D5F" w:rsidRPr="006D619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45BC4E6" w14:textId="6CF20855" w:rsidR="00862D5F" w:rsidRPr="00BB23E9" w:rsidRDefault="00CF28FA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23E9">
        <w:rPr>
          <w:rFonts w:ascii="Angsana New" w:hAnsi="Angsana New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</w:t>
      </w:r>
      <w:r w:rsidR="00BB23E9">
        <w:rPr>
          <w:rFonts w:ascii="Angsana New" w:hAnsi="Angsana New"/>
          <w:sz w:val="30"/>
          <w:szCs w:val="30"/>
        </w:rPr>
        <w:br/>
      </w:r>
      <w:r w:rsidRPr="00BB23E9">
        <w:rPr>
          <w:rFonts w:ascii="Angsana New" w:hAnsi="Angsana New"/>
          <w:sz w:val="30"/>
          <w:szCs w:val="30"/>
          <w:cs/>
        </w:rPr>
        <w:t>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BB23E9">
        <w:rPr>
          <w:rFonts w:ascii="Angsana New" w:hAnsi="Angsana New" w:hint="cs"/>
          <w:sz w:val="30"/>
          <w:szCs w:val="30"/>
          <w:cs/>
        </w:rPr>
        <w:t xml:space="preserve"> </w:t>
      </w:r>
      <w:r w:rsidRPr="00BB23E9">
        <w:rPr>
          <w:rFonts w:ascii="Angsana New" w:hAnsi="Angsana New"/>
          <w:sz w:val="30"/>
          <w:szCs w:val="30"/>
          <w:cs/>
        </w:rPr>
        <w:t xml:space="preserve">กำไรหรือขาดทุนจากการขายเงินลงทุนบันทึกในกำไรหรือขาดทุน  </w:t>
      </w:r>
    </w:p>
    <w:p w14:paraId="2F9D8F96" w14:textId="77777777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BE7D1A" w14:textId="77777777" w:rsidR="00862D5F" w:rsidRPr="006D619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19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22829EFB" w14:textId="77777777" w:rsidR="00862D5F" w:rsidRPr="006D619F" w:rsidRDefault="00862D5F" w:rsidP="00CF28FA">
      <w:pPr>
        <w:pStyle w:val="BodyText2"/>
        <w:tabs>
          <w:tab w:val="left" w:pos="540"/>
        </w:tabs>
        <w:rPr>
          <w:rFonts w:ascii="Angsana New" w:hAnsi="Angsana New"/>
          <w:sz w:val="24"/>
          <w:szCs w:val="24"/>
        </w:rPr>
      </w:pPr>
    </w:p>
    <w:p w14:paraId="02AB0FD8" w14:textId="27C6FBC0" w:rsidR="00CF28FA" w:rsidRDefault="00862D5F" w:rsidP="000A525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D619F">
        <w:rPr>
          <w:rFonts w:ascii="Angsana New" w:hAnsi="Angsana New" w:hint="cs"/>
          <w:sz w:val="30"/>
          <w:szCs w:val="30"/>
          <w:cs/>
        </w:rPr>
        <w:t>รายการ</w:t>
      </w:r>
      <w:r w:rsidR="00CF28FA" w:rsidRPr="00CF28FA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</w:t>
      </w:r>
      <w:r w:rsidR="00CF28FA">
        <w:rPr>
          <w:rFonts w:ascii="Angsana New" w:hAnsi="Angsana New" w:hint="cs"/>
          <w:sz w:val="30"/>
          <w:szCs w:val="30"/>
          <w:cs/>
        </w:rPr>
        <w:t>ศ</w:t>
      </w:r>
      <w:r w:rsidR="00CF28FA" w:rsidRPr="00CF28FA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ผลต่างของอัตราแลกเปลี่ยนที่เกิดขึ้นจากการแปลงค่าให้รับรู้เป็นกำไรหรือขาดทุนในงวดบัญชี</w:t>
      </w:r>
      <w:r w:rsidR="000A5255">
        <w:rPr>
          <w:rFonts w:ascii="Angsana New" w:hAnsi="Angsana New" w:hint="cs"/>
          <w:sz w:val="30"/>
          <w:szCs w:val="30"/>
          <w:cs/>
        </w:rPr>
        <w:t>นั้น</w:t>
      </w:r>
    </w:p>
    <w:p w14:paraId="535BDC2C" w14:textId="595B31E2" w:rsidR="00862D5F" w:rsidRPr="00050496" w:rsidRDefault="00862D5F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1A6791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3A7A314" w14:textId="5E9DD15D" w:rsidR="00862D5F" w:rsidRPr="00192E47" w:rsidRDefault="00862D5F" w:rsidP="00862D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0246A775" w14:textId="77B72584" w:rsidR="00192E47" w:rsidRPr="007D1509" w:rsidRDefault="007D1509" w:rsidP="007D150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="00192E47" w:rsidRPr="007D1509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="00192E47" w:rsidRPr="007D1509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="00192E47" w:rsidRPr="007D1509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B92E7BA" w14:textId="53D29C05" w:rsidR="00192E47" w:rsidRPr="007D1509" w:rsidRDefault="00192E47" w:rsidP="007D150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7D1509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08002E">
        <w:rPr>
          <w:rFonts w:ascii="Angsana New" w:hAnsi="Angsana New"/>
          <w:color w:val="000000"/>
          <w:sz w:val="30"/>
          <w:szCs w:val="30"/>
        </w:rPr>
        <w:t>3(</w:t>
      </w:r>
      <w:r w:rsidR="0008002E">
        <w:rPr>
          <w:rFonts w:ascii="Angsana New" w:hAnsi="Angsana New" w:hint="cs"/>
          <w:color w:val="000000"/>
          <w:sz w:val="30"/>
          <w:szCs w:val="30"/>
          <w:cs/>
        </w:rPr>
        <w:t>ฉ</w:t>
      </w:r>
      <w:r w:rsidRPr="007D1509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</w:t>
      </w:r>
      <w:r w:rsidRPr="007D1509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7D1509">
        <w:rPr>
          <w:rFonts w:ascii="Angsana New" w:hAnsi="Angsana New"/>
          <w:color w:val="000000"/>
          <w:sz w:val="30"/>
          <w:szCs w:val="30"/>
          <w:cs/>
        </w:rPr>
        <w:t xml:space="preserve">ในกำไรหรือขาดทุน </w:t>
      </w:r>
    </w:p>
    <w:p w14:paraId="7DD0BB90" w14:textId="17E34000" w:rsidR="00050496" w:rsidRDefault="00050496" w:rsidP="007D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B870EF" w14:textId="1F4D0CFA" w:rsidR="00192E47" w:rsidRPr="007D1509" w:rsidRDefault="00192E47" w:rsidP="007D1509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D1509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7D1509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DD150C5" w14:textId="77777777" w:rsidR="00192E47" w:rsidRPr="007D1509" w:rsidRDefault="00192E47" w:rsidP="007D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2148E80" w14:textId="580A61BA" w:rsidR="00192E47" w:rsidRPr="007D1509" w:rsidRDefault="00192E47" w:rsidP="007D1509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D1509">
        <w:rPr>
          <w:rFonts w:ascii="Angsana New" w:hAnsi="Angsana New"/>
          <w:color w:val="000000"/>
          <w:sz w:val="30"/>
          <w:szCs w:val="30"/>
        </w:rPr>
        <w:t xml:space="preserve"> </w:t>
      </w:r>
      <w:r w:rsidRPr="007D1509">
        <w:rPr>
          <w:rFonts w:ascii="Angsana New" w:hAnsi="Angsana New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49ABA4EF" w14:textId="77777777" w:rsidR="00192E47" w:rsidRPr="007D1509" w:rsidRDefault="00192E47" w:rsidP="007D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58E335E5" w14:textId="2154113C" w:rsidR="00192E47" w:rsidRPr="007D1509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7D1509">
        <w:rPr>
          <w:rFonts w:ascii="Angsana New" w:hAnsi="Angsana New"/>
          <w:sz w:val="30"/>
          <w:szCs w:val="30"/>
        </w:rPr>
        <w:t xml:space="preserve"> </w:t>
      </w:r>
    </w:p>
    <w:p w14:paraId="1F978090" w14:textId="77777777" w:rsidR="00192E47" w:rsidRPr="007D1509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2CE6F51" w14:textId="5140A362" w:rsidR="00192E47" w:rsidRPr="007D1509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C528075" w14:textId="77777777" w:rsidR="000A5255" w:rsidRDefault="000A5255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2C474C7" w14:textId="17B4C0BB" w:rsidR="00192E47" w:rsidRPr="007D1509" w:rsidRDefault="00192E47" w:rsidP="007D15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7D150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</w:p>
    <w:p w14:paraId="05C0BF5A" w14:textId="77777777" w:rsidR="00192E47" w:rsidRPr="007D1509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4E7996FE" w14:textId="7F7F49D6" w:rsidR="00192E47" w:rsidRPr="001144ED" w:rsidRDefault="001144ED" w:rsidP="007D150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1144ED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9A26A10" w14:textId="751F949F" w:rsidR="00192E47" w:rsidRPr="001144ED" w:rsidRDefault="00192E47" w:rsidP="001144ED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EFF75CD" w14:textId="10A23A46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9571171" w14:textId="77777777" w:rsidR="00192E47" w:rsidRPr="007D1509" w:rsidRDefault="00192E47" w:rsidP="00114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C44D8F7" w14:textId="7112D18D" w:rsidR="00192E47" w:rsidRDefault="00192E47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FDEF67" w14:textId="77777777" w:rsidR="00F538D2" w:rsidRPr="001144ED" w:rsidRDefault="00F538D2" w:rsidP="0011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4734717" w14:textId="39FA032C" w:rsidR="00192E47" w:rsidRPr="001144ED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สินทรัพย์</w:t>
      </w:r>
      <w:r w:rsidRPr="007D1509">
        <w:rPr>
          <w:rFonts w:ascii="Angsana New" w:hAnsi="Angsana New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D1509">
        <w:rPr>
          <w:rFonts w:ascii="Angsana New" w:hAnsi="Angsana New"/>
          <w:sz w:val="30"/>
          <w:szCs w:val="30"/>
        </w:rPr>
        <w:t xml:space="preserve"> </w:t>
      </w:r>
    </w:p>
    <w:p w14:paraId="357B3AC9" w14:textId="77777777" w:rsidR="00192E47" w:rsidRPr="007D1509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759B2749" w14:textId="2139577A" w:rsidR="007D1509" w:rsidRPr="001144ED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7D1509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อนุพันธ์ </w:t>
      </w:r>
    </w:p>
    <w:p w14:paraId="188E2733" w14:textId="7642A404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18034742" w14:textId="77777777" w:rsidR="00025E4D" w:rsidRPr="007D1509" w:rsidRDefault="00025E4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7078BDE8" w14:textId="27A48FC4" w:rsidR="00192E47" w:rsidRPr="001144ED" w:rsidRDefault="001144ED" w:rsidP="001144E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1144ED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31A6A43" w14:textId="37D8BCF0" w:rsidR="00192E47" w:rsidRPr="001144ED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66A470B" w14:textId="77777777" w:rsidR="000A5255" w:rsidRDefault="000A5255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E1945EF" w14:textId="5416B6A9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CD0770" w:rsidRPr="007D1509">
        <w:rPr>
          <w:rFonts w:ascii="Angsana New" w:hAnsi="Angsana New"/>
          <w:sz w:val="30"/>
          <w:szCs w:val="30"/>
        </w:rPr>
        <w:t xml:space="preserve"> 12</w:t>
      </w:r>
      <w:r w:rsidRPr="007D1509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A9CC64D" w14:textId="77777777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706811" w14:textId="69BD7E18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1F745B39" w14:textId="22CA40FB" w:rsidR="00F538D2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BC28460" w14:textId="77777777" w:rsidR="00F538D2" w:rsidRDefault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8BA61B" w14:textId="55B99629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1144ED">
        <w:rPr>
          <w:rFonts w:ascii="Angsana New" w:hAnsi="Angsana New"/>
          <w:sz w:val="30"/>
          <w:szCs w:val="30"/>
        </w:rPr>
        <w:t xml:space="preserve"> 30</w:t>
      </w:r>
      <w:r w:rsidRPr="007D1509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</w:t>
      </w:r>
      <w:r w:rsidRPr="001144ED">
        <w:rPr>
          <w:rFonts w:ascii="Angsana New" w:hAnsi="Angsana New"/>
          <w:sz w:val="30"/>
          <w:szCs w:val="30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7D1509">
        <w:rPr>
          <w:rFonts w:ascii="Angsana New" w:hAnsi="Angsana New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</w:p>
    <w:p w14:paraId="5B869972" w14:textId="77777777" w:rsidR="00F538D2" w:rsidRDefault="00F538D2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866F36F" w14:textId="442BB334" w:rsidR="00192E47" w:rsidRPr="007D1509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21CFACB" w14:textId="77777777" w:rsidR="001144ED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-</w:t>
      </w:r>
      <w:r w:rsidR="001144ED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ได้เต็มจำนวน อีกทั้ง</w:t>
      </w:r>
      <w:r w:rsidRPr="001144ED">
        <w:rPr>
          <w:rFonts w:ascii="Angsana New" w:hAnsi="Angsana New"/>
          <w:sz w:val="30"/>
          <w:szCs w:val="30"/>
          <w:cs/>
        </w:rPr>
        <w:t>กลุ่มบริษัท</w:t>
      </w:r>
      <w:r w:rsidRPr="007D1509">
        <w:rPr>
          <w:rFonts w:ascii="Angsana New" w:hAnsi="Angsana New"/>
          <w:sz w:val="30"/>
          <w:szCs w:val="30"/>
          <w:cs/>
        </w:rPr>
        <w:t>ไม่มีสิทธิใน</w:t>
      </w:r>
    </w:p>
    <w:p w14:paraId="1095B1A2" w14:textId="1344222E" w:rsidR="00192E47" w:rsidRPr="007D1509" w:rsidRDefault="001144ED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</w:t>
      </w:r>
      <w:r w:rsidR="00192E47" w:rsidRPr="007D1509">
        <w:rPr>
          <w:rFonts w:ascii="Angsana New" w:hAnsi="Angsana New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59CC5231" w14:textId="1317BA66" w:rsidR="00192E47" w:rsidRPr="00192E47" w:rsidRDefault="00192E47" w:rsidP="001144ED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D1509">
        <w:rPr>
          <w:rFonts w:ascii="Angsana New" w:hAnsi="Angsana New"/>
          <w:sz w:val="30"/>
          <w:szCs w:val="30"/>
          <w:cs/>
        </w:rPr>
        <w:t>-</w:t>
      </w:r>
      <w:r w:rsidR="001144ED">
        <w:rPr>
          <w:rFonts w:ascii="Angsana New" w:hAnsi="Angsana New"/>
          <w:sz w:val="30"/>
          <w:szCs w:val="30"/>
        </w:rPr>
        <w:t xml:space="preserve"> </w:t>
      </w:r>
      <w:r w:rsidRPr="007D1509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</w:t>
      </w:r>
      <w:r w:rsidR="001144ED">
        <w:rPr>
          <w:rFonts w:ascii="Angsana New" w:hAnsi="Angsana New"/>
          <w:sz w:val="30"/>
          <w:szCs w:val="30"/>
        </w:rPr>
        <w:t xml:space="preserve"> 90</w:t>
      </w:r>
      <w:r w:rsidRPr="007D1509">
        <w:rPr>
          <w:rFonts w:ascii="Angsana New" w:hAnsi="Angsana New"/>
          <w:sz w:val="30"/>
          <w:szCs w:val="30"/>
          <w:cs/>
        </w:rPr>
        <w:t xml:space="preserve"> วัน</w:t>
      </w:r>
    </w:p>
    <w:p w14:paraId="0E7A0070" w14:textId="77777777" w:rsidR="00192E47" w:rsidRPr="00192E47" w:rsidRDefault="00192E47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96F8BF8" w14:textId="195599E0" w:rsidR="00192E47" w:rsidRPr="0008452B" w:rsidRDefault="0008452B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08452B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4759ADA4" w14:textId="372BD12D" w:rsidR="00192E47" w:rsidRPr="00CD0770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D0770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328C679" w14:textId="77777777" w:rsidR="000A5255" w:rsidRDefault="000A5255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F25804F" w14:textId="786D4624" w:rsidR="00192E47" w:rsidRPr="0008452B" w:rsidRDefault="0008452B" w:rsidP="0008452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144ED">
        <w:rPr>
          <w:rFonts w:ascii="Angsana New" w:eastAsia="EucrosiaUPCBold" w:hAnsi="Angsana New" w:hint="cs"/>
          <w:i/>
          <w:iCs/>
          <w:sz w:val="30"/>
          <w:szCs w:val="30"/>
          <w:cs/>
        </w:rPr>
        <w:t>(ง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1144ED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92E47" w:rsidRPr="0008452B">
        <w:rPr>
          <w:rFonts w:ascii="Angsana New" w:eastAsia="EucrosiaUPCBold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2CB81C89" w14:textId="56EA7A26" w:rsidR="00192E47" w:rsidRPr="0008452B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D0770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E2B7256" w14:textId="77777777" w:rsidR="00192E47" w:rsidRPr="0008452B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3CE1A6B" w14:textId="600C7DF7" w:rsidR="00192E47" w:rsidRPr="00CD0770" w:rsidDel="001A6CC8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D0770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D0770" w:rsidDel="001A6CC8">
        <w:rPr>
          <w:rFonts w:ascii="Angsana New" w:hAnsi="Angsana New"/>
          <w:sz w:val="30"/>
          <w:szCs w:val="30"/>
        </w:rPr>
        <w:t xml:space="preserve"> </w:t>
      </w:r>
      <w:r w:rsidRPr="00CD0770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D0770" w:rsidDel="001A6CC8">
        <w:rPr>
          <w:rFonts w:ascii="Angsana New" w:hAnsi="Angsana New"/>
          <w:sz w:val="30"/>
          <w:szCs w:val="30"/>
        </w:rPr>
        <w:t xml:space="preserve"> </w:t>
      </w:r>
      <w:r w:rsidRPr="00CD0770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4D85829" w14:textId="209FF600" w:rsidR="00192E47" w:rsidRPr="00CD0770" w:rsidDel="001A6CC8" w:rsidRDefault="00CD0770" w:rsidP="00C45563">
      <w:pPr>
        <w:pStyle w:val="block"/>
        <w:numPr>
          <w:ilvl w:val="0"/>
          <w:numId w:val="11"/>
        </w:numPr>
        <w:spacing w:after="0" w:line="240" w:lineRule="atLeast"/>
        <w:ind w:left="117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D0770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CD0770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="00192E47" w:rsidRPr="00CD0770" w:rsidDel="001A6CC8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192E47" w:rsidRPr="00CD0770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="00192E47" w:rsidRPr="00CD0770" w:rsidDel="001A6CC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ABAD5D8" w14:textId="487E3CB4" w:rsidR="00192E47" w:rsidRPr="00CD0770" w:rsidDel="001A6CC8" w:rsidRDefault="00192E47" w:rsidP="00C45563">
      <w:pPr>
        <w:pStyle w:val="block"/>
        <w:numPr>
          <w:ilvl w:val="0"/>
          <w:numId w:val="11"/>
        </w:numPr>
        <w:spacing w:after="0" w:line="240" w:lineRule="atLeast"/>
        <w:ind w:left="117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D0770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CD0770" w:rsidDel="001A6CC8">
        <w:rPr>
          <w:rFonts w:ascii="Angsana New" w:hAnsi="Angsana New"/>
          <w:sz w:val="30"/>
          <w:szCs w:val="30"/>
          <w:lang w:bidi="th-TH"/>
        </w:rPr>
        <w:t xml:space="preserve"> 2  </w:t>
      </w:r>
      <w:r w:rsidRPr="00CD0770" w:rsidDel="001A6CC8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D0770" w:rsidRPr="00CD0770">
        <w:rPr>
          <w:rFonts w:ascii="Angsana New" w:hAnsi="Angsana New"/>
          <w:sz w:val="30"/>
          <w:szCs w:val="30"/>
          <w:lang w:bidi="th-TH"/>
        </w:rPr>
        <w:t>1</w:t>
      </w:r>
    </w:p>
    <w:p w14:paraId="0CAA74BF" w14:textId="77777777" w:rsidR="00192E47" w:rsidRPr="00CD0770" w:rsidDel="001A6CC8" w:rsidRDefault="00192E47" w:rsidP="00C45563">
      <w:pPr>
        <w:pStyle w:val="block"/>
        <w:numPr>
          <w:ilvl w:val="0"/>
          <w:numId w:val="11"/>
        </w:numPr>
        <w:spacing w:after="0" w:line="240" w:lineRule="atLeast"/>
        <w:ind w:left="117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CD0770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CD0770" w:rsidDel="001A6CC8">
        <w:rPr>
          <w:rFonts w:ascii="Angsana New" w:hAnsi="Angsana New"/>
          <w:sz w:val="30"/>
          <w:szCs w:val="30"/>
          <w:lang w:bidi="th-TH"/>
        </w:rPr>
        <w:t xml:space="preserve"> 3  </w:t>
      </w:r>
      <w:r w:rsidRPr="00CD0770" w:rsidDel="001A6CC8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15162BD" w14:textId="77777777" w:rsidR="00CD0770" w:rsidRPr="00CD0770" w:rsidDel="001A6CC8" w:rsidRDefault="00CD0770" w:rsidP="00192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20FCC34" w14:textId="4409CF6B" w:rsidR="00192E47" w:rsidRPr="00CD0770" w:rsidDel="001A6CC8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CD0770" w:rsidDel="001A6CC8">
        <w:rPr>
          <w:rFonts w:ascii="Angsana New" w:hAnsi="Angsana New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319B4F8" w14:textId="005D3CC8" w:rsidR="004A3E5B" w:rsidRDefault="004A3E5B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74E4F58" w14:textId="4B844507" w:rsidR="00192E47" w:rsidRPr="001144ED" w:rsidRDefault="00192E47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144ED" w:rsidDel="001A6CC8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1144ED">
        <w:rPr>
          <w:rFonts w:ascii="Angsana New" w:hAnsi="Angsana New"/>
          <w:sz w:val="30"/>
          <w:szCs w:val="30"/>
        </w:rPr>
        <w:t xml:space="preserve"> </w:t>
      </w:r>
      <w:r w:rsidRPr="001144ED" w:rsidDel="001A6CC8">
        <w:rPr>
          <w:rFonts w:ascii="Angsana New" w:hAnsi="Angsana New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144ED" w:rsidDel="001A6CC8">
        <w:rPr>
          <w:rFonts w:ascii="Angsana New" w:hAnsi="Angsana New"/>
          <w:sz w:val="30"/>
          <w:szCs w:val="30"/>
        </w:rPr>
        <w:t>3</w:t>
      </w:r>
      <w:r w:rsidRPr="001144ED" w:rsidDel="001A6CC8">
        <w:rPr>
          <w:rFonts w:ascii="Angsana New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693B17D" w14:textId="77777777" w:rsidR="00CD0770" w:rsidRPr="000F67E1" w:rsidRDefault="00CD0770" w:rsidP="0008452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030C309" w14:textId="77777777" w:rsidR="00862D5F" w:rsidRPr="000F67E1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F67E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9B7211C" w14:textId="77777777" w:rsidR="00862D5F" w:rsidRPr="000F67E1" w:rsidRDefault="00862D5F" w:rsidP="00862D5F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017E1E25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0F67E1">
        <w:rPr>
          <w:rFonts w:ascii="Angsana New" w:hAnsi="Angsana New"/>
          <w:spacing w:val="-2"/>
          <w:sz w:val="30"/>
          <w:szCs w:val="30"/>
          <w:cs/>
        </w:rPr>
        <w:t>เงินสดแล</w:t>
      </w:r>
      <w:r w:rsidRPr="00192E47">
        <w:rPr>
          <w:rFonts w:ascii="Angsana New" w:hAnsi="Angsana New"/>
          <w:spacing w:val="-2"/>
          <w:sz w:val="30"/>
          <w:szCs w:val="30"/>
          <w:cs/>
        </w:rPr>
        <w:t>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685BDE3" w14:textId="77777777" w:rsidR="005679A8" w:rsidRPr="00192E47" w:rsidRDefault="005679A8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0415C44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192E4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92E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767D8F31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0ECB103" w14:textId="53B61007" w:rsidR="003E3BD2" w:rsidRPr="00192E47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192E4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34F8AA5" w14:textId="77777777" w:rsidR="003E3BD2" w:rsidRPr="00192E47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D86AB84" w14:textId="77777777" w:rsidR="003E3BD2" w:rsidRPr="00192E47" w:rsidRDefault="003E3BD2" w:rsidP="003E3B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192E47">
        <w:rPr>
          <w:rFonts w:ascii="Angsana New" w:hAnsi="Angsana New"/>
          <w:sz w:val="30"/>
          <w:szCs w:val="30"/>
        </w:rPr>
        <w:br/>
      </w:r>
      <w:r w:rsidRPr="00192E47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192E47">
        <w:rPr>
          <w:rFonts w:ascii="Angsana New" w:hAnsi="Angsana New"/>
          <w:sz w:val="30"/>
          <w:szCs w:val="30"/>
        </w:rPr>
        <w:br/>
      </w:r>
      <w:r w:rsidRPr="00192E47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EC3141D" w14:textId="13F17955" w:rsidR="00862D5F" w:rsidRDefault="00862D5F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1C87FF5" w14:textId="73E1A62F" w:rsidR="00F538D2" w:rsidRDefault="00F538D2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156BB" w14:textId="58590EF0" w:rsidR="00F538D2" w:rsidRDefault="00F538D2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9EE035" w14:textId="77777777" w:rsidR="00F538D2" w:rsidRPr="00192E47" w:rsidRDefault="00F538D2" w:rsidP="00862D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E75601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11DB4A6B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F19DF7" w14:textId="77777777" w:rsidR="003E3BD2" w:rsidRPr="00192E47" w:rsidRDefault="003E3BD2" w:rsidP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สินค้าคงเหลือ</w:t>
      </w:r>
      <w:r w:rsidRPr="00192E4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192E4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68BA28" w14:textId="490C34FC" w:rsidR="00050496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BA7875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2E4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4BE4A9FC" w14:textId="77777777" w:rsidR="0008452B" w:rsidRDefault="0008452B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F5087A6" w14:textId="5F0131E9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F70C1D9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3C973CD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การขนย้าย</w:t>
      </w:r>
      <w:r w:rsidRPr="00192E47">
        <w:rPr>
          <w:rFonts w:ascii="Angsana New" w:hAnsi="Angsana New"/>
          <w:sz w:val="30"/>
          <w:szCs w:val="30"/>
          <w:cs/>
          <w:lang w:val="en-GB"/>
        </w:rPr>
        <w:br/>
        <w:t>การบูรณะสถานที่ตั้งของสินทรัพย์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26C74BC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C73466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DD5E9D7" w14:textId="77777777" w:rsidR="00025E4D" w:rsidRPr="00192E47" w:rsidRDefault="00025E4D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AC5210" w14:textId="58C6C4A5" w:rsidR="00D342AA" w:rsidRPr="00192E47" w:rsidRDefault="00D342AA" w:rsidP="0080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92E47">
        <w:rPr>
          <w:rFonts w:ascii="Angsana New" w:hAnsi="Angsana New"/>
          <w:i/>
          <w:iCs/>
          <w:sz w:val="30"/>
          <w:szCs w:val="30"/>
          <w:cs/>
          <w:lang w:val="en-GB"/>
        </w:rPr>
        <w:t>ต้นทุนที่เกิดขึ้นในภายหลัง</w:t>
      </w:r>
    </w:p>
    <w:p w14:paraId="73D50BD2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192E47">
        <w:rPr>
          <w:rFonts w:ascii="Angsana New" w:hAnsi="Angsana New"/>
          <w:sz w:val="30"/>
          <w:szCs w:val="30"/>
          <w:cs/>
          <w:lang w:val="en-GB"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192E47">
        <w:rPr>
          <w:rFonts w:ascii="Angsana New" w:hAnsi="Angsana New"/>
          <w:sz w:val="30"/>
          <w:szCs w:val="30"/>
          <w:lang w:val="en-GB"/>
        </w:rPr>
        <w:t xml:space="preserve"> </w:t>
      </w:r>
      <w:r w:rsidRPr="00192E47">
        <w:rPr>
          <w:rFonts w:ascii="Angsana New" w:hAnsi="Angsana New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4F337997" w14:textId="77777777" w:rsidR="00D342AA" w:rsidRPr="00192E47" w:rsidRDefault="00D342AA" w:rsidP="00D3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2DD99D" w14:textId="162714C2" w:rsidR="00D342AA" w:rsidRPr="00192E47" w:rsidRDefault="00D342AA" w:rsidP="007C1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92E47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470230A1" w14:textId="77777777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2E47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192E47">
        <w:rPr>
          <w:rFonts w:ascii="Angsana New" w:hAnsi="Angsana New" w:cs="Angsana New"/>
          <w:sz w:val="30"/>
          <w:szCs w:val="30"/>
        </w:rPr>
        <w:t xml:space="preserve"> </w:t>
      </w:r>
    </w:p>
    <w:p w14:paraId="3A106D1A" w14:textId="77777777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6C9428" w14:textId="77777777" w:rsidR="00F538D2" w:rsidRDefault="00F538D2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DB41F1" w14:textId="77777777" w:rsidR="00F538D2" w:rsidRDefault="00F538D2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30B549" w14:textId="77777777" w:rsidR="00F538D2" w:rsidRDefault="00F538D2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364568" w14:textId="077DA507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92E47">
        <w:rPr>
          <w:rFonts w:ascii="Angsana New" w:hAnsi="Angsana New" w:cs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</w:t>
      </w:r>
      <w:r w:rsidRPr="00192E47">
        <w:rPr>
          <w:rFonts w:ascii="Angsana New" w:hAnsi="Angsana New" w:cs="Angsana New" w:hint="cs"/>
          <w:sz w:val="30"/>
          <w:szCs w:val="30"/>
          <w:cs/>
        </w:rPr>
        <w:t xml:space="preserve">ได้ดังนี้ </w:t>
      </w:r>
    </w:p>
    <w:p w14:paraId="74115AC7" w14:textId="77777777" w:rsidR="00D342AA" w:rsidRPr="00192E47" w:rsidRDefault="00D342AA" w:rsidP="00D342A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342AA" w:rsidRPr="00192E47" w14:paraId="13BBDA0F" w14:textId="77777777" w:rsidTr="007D1509">
        <w:tc>
          <w:tcPr>
            <w:tcW w:w="5390" w:type="dxa"/>
            <w:vAlign w:val="bottom"/>
          </w:tcPr>
          <w:p w14:paraId="58D486BE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6C420A00" w14:textId="332EC563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E0C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20 </w:t>
            </w:r>
          </w:p>
        </w:tc>
        <w:tc>
          <w:tcPr>
            <w:tcW w:w="675" w:type="dxa"/>
          </w:tcPr>
          <w:p w14:paraId="3C86A02E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15AD40AD" w14:textId="77777777" w:rsidTr="007D1509">
        <w:tc>
          <w:tcPr>
            <w:tcW w:w="5390" w:type="dxa"/>
            <w:vAlign w:val="bottom"/>
          </w:tcPr>
          <w:p w14:paraId="28A920A8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B569123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</w:t>
            </w:r>
            <w:r w:rsidRPr="00192E4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10 </w:t>
            </w:r>
          </w:p>
        </w:tc>
        <w:tc>
          <w:tcPr>
            <w:tcW w:w="675" w:type="dxa"/>
          </w:tcPr>
          <w:p w14:paraId="430AF030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1737D73C" w14:textId="77777777" w:rsidTr="007D1509">
        <w:tc>
          <w:tcPr>
            <w:tcW w:w="5390" w:type="dxa"/>
            <w:vAlign w:val="bottom"/>
          </w:tcPr>
          <w:p w14:paraId="3296DB28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195" w:type="dxa"/>
          </w:tcPr>
          <w:p w14:paraId="60624ABF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3 </w:t>
            </w:r>
            <w:r w:rsidRPr="00192E4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</w:p>
        </w:tc>
        <w:tc>
          <w:tcPr>
            <w:tcW w:w="675" w:type="dxa"/>
          </w:tcPr>
          <w:p w14:paraId="35DA6A96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48D09585" w14:textId="77777777" w:rsidTr="007D1509">
        <w:tc>
          <w:tcPr>
            <w:tcW w:w="5390" w:type="dxa"/>
            <w:vAlign w:val="bottom"/>
          </w:tcPr>
          <w:p w14:paraId="5448CAFF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7A08D4E" w14:textId="4C34FB2D" w:rsidR="00D342AA" w:rsidRPr="00192E47" w:rsidRDefault="003E0CE4" w:rsidP="003E0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192E47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355995B2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192E47" w14:paraId="17E80D75" w14:textId="77777777" w:rsidTr="007D1509">
        <w:tc>
          <w:tcPr>
            <w:tcW w:w="5390" w:type="dxa"/>
            <w:shd w:val="clear" w:color="auto" w:fill="auto"/>
            <w:vAlign w:val="bottom"/>
          </w:tcPr>
          <w:p w14:paraId="0504F094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98E0867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5  </w:t>
            </w:r>
          </w:p>
        </w:tc>
        <w:tc>
          <w:tcPr>
            <w:tcW w:w="675" w:type="dxa"/>
            <w:shd w:val="clear" w:color="auto" w:fill="auto"/>
          </w:tcPr>
          <w:p w14:paraId="48E51875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342AA" w:rsidRPr="00F859E0" w14:paraId="4A5A8513" w14:textId="77777777" w:rsidTr="007D1509">
        <w:tc>
          <w:tcPr>
            <w:tcW w:w="5390" w:type="dxa"/>
            <w:shd w:val="clear" w:color="auto" w:fill="auto"/>
            <w:vAlign w:val="bottom"/>
          </w:tcPr>
          <w:p w14:paraId="3C5909E3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3EDD0EC6" w14:textId="77777777" w:rsidR="00D342AA" w:rsidRPr="00192E47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ab/>
              <w:t>5</w:t>
            </w:r>
            <w:r w:rsidRPr="00192E47">
              <w:rPr>
                <w:rFonts w:ascii="Angsana New" w:hAnsi="Angsana New"/>
                <w:sz w:val="30"/>
                <w:szCs w:val="30"/>
              </w:rPr>
              <w:t xml:space="preserve"> - 20</w:t>
            </w:r>
            <w:r w:rsidRPr="00192E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418C9C71" w14:textId="77777777" w:rsidR="00D342AA" w:rsidRPr="00F859E0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92E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28CB0F5" w14:textId="39A7B71E" w:rsidR="00050496" w:rsidRDefault="00050496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6D935A" w14:textId="77777777" w:rsidR="00862D5F" w:rsidRPr="00F859E0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859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8BAB058" w14:textId="77777777" w:rsidR="00862D5F" w:rsidRPr="00F859E0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D0C1934" w14:textId="77777777" w:rsidR="00862D5F" w:rsidRPr="005A7FEB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678">
        <w:rPr>
          <w:rFonts w:ascii="Angsana New" w:hAnsi="Angsana New" w:hint="cs"/>
          <w:sz w:val="30"/>
          <w:szCs w:val="30"/>
          <w:cs/>
        </w:rPr>
        <w:t>สำหรับตราสารทุน</w:t>
      </w:r>
      <w:r>
        <w:rPr>
          <w:rFonts w:ascii="Angsana New" w:hAnsi="Angsana New"/>
          <w:sz w:val="30"/>
          <w:szCs w:val="30"/>
        </w:rPr>
        <w:t xml:space="preserve"> - 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373678">
        <w:rPr>
          <w:rFonts w:ascii="Angsana New" w:hAnsi="Angsana New" w:hint="cs"/>
          <w:sz w:val="30"/>
          <w:szCs w:val="30"/>
          <w:cs/>
        </w:rPr>
        <w:t>ารบัญชีด้านผู้ลงทุนมูลค่าตามบัญชีของค่าความนิยมรวมอยู่ใน</w:t>
      </w:r>
      <w:r w:rsidRPr="00373678">
        <w:rPr>
          <w:rFonts w:ascii="Angsana New" w:hAnsi="Angsana New"/>
          <w:sz w:val="30"/>
          <w:szCs w:val="30"/>
          <w:cs/>
        </w:rPr>
        <w:t>มูลค่าตามบัญชี</w:t>
      </w:r>
      <w:r w:rsidRPr="00373678">
        <w:rPr>
          <w:rFonts w:ascii="Angsana New" w:hAnsi="Angsana New" w:hint="cs"/>
          <w:sz w:val="30"/>
          <w:szCs w:val="30"/>
          <w:cs/>
        </w:rPr>
        <w:t>ของ</w:t>
      </w:r>
      <w:r w:rsidRPr="00373678">
        <w:rPr>
          <w:rFonts w:ascii="Angsana New" w:hAnsi="Angsana New"/>
          <w:sz w:val="30"/>
          <w:szCs w:val="30"/>
          <w:cs/>
        </w:rPr>
        <w:t>เงินลงทุน</w:t>
      </w:r>
      <w:r w:rsidRPr="00373678">
        <w:rPr>
          <w:rFonts w:ascii="Angsana New" w:hAnsi="Angsana New"/>
          <w:sz w:val="30"/>
          <w:szCs w:val="30"/>
        </w:rPr>
        <w:t xml:space="preserve"> </w:t>
      </w:r>
      <w:r w:rsidRPr="0037367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73678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Pr="00373678">
        <w:rPr>
          <w:rFonts w:ascii="Angsana New" w:hAnsi="Angsana New" w:hint="cs"/>
          <w:sz w:val="30"/>
          <w:szCs w:val="30"/>
          <w:cs/>
        </w:rPr>
        <w:t>เงินลงทุน</w:t>
      </w:r>
      <w:r w:rsidRPr="00373678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</w:t>
      </w:r>
      <w:r w:rsidRPr="00373678">
        <w:rPr>
          <w:rFonts w:ascii="Angsana New" w:hAnsi="Angsana New"/>
          <w:sz w:val="30"/>
          <w:szCs w:val="30"/>
        </w:rPr>
        <w:t xml:space="preserve"> </w:t>
      </w:r>
      <w:r w:rsidRPr="00373678">
        <w:rPr>
          <w:rFonts w:ascii="Angsana New" w:hAnsi="Angsana New"/>
          <w:sz w:val="30"/>
          <w:szCs w:val="30"/>
          <w:cs/>
        </w:rPr>
        <w:t>ๆ</w:t>
      </w:r>
      <w:r w:rsidRPr="00373678">
        <w:rPr>
          <w:rFonts w:ascii="Angsana New" w:hAnsi="Angsana New"/>
          <w:sz w:val="30"/>
          <w:szCs w:val="30"/>
        </w:rPr>
        <w:t xml:space="preserve"> </w:t>
      </w:r>
      <w:r w:rsidRPr="00373678">
        <w:rPr>
          <w:rFonts w:ascii="Angsana New" w:hAnsi="Angsana New"/>
          <w:sz w:val="30"/>
          <w:szCs w:val="30"/>
          <w:cs/>
        </w:rPr>
        <w:t>ที่เป็นส่วนหนึ่</w:t>
      </w:r>
      <w:r w:rsidRPr="007A299D">
        <w:rPr>
          <w:rFonts w:ascii="Angsana New" w:hAnsi="Angsana New"/>
          <w:sz w:val="30"/>
          <w:szCs w:val="30"/>
          <w:cs/>
        </w:rPr>
        <w:t>งของมูลค่าตามบัญชีของเงินลงทุนรวมถึงค่า</w:t>
      </w:r>
      <w:r w:rsidRPr="007A299D">
        <w:rPr>
          <w:rFonts w:ascii="Angsana New" w:hAnsi="Angsana New" w:hint="cs"/>
          <w:sz w:val="30"/>
          <w:szCs w:val="30"/>
          <w:cs/>
        </w:rPr>
        <w:t>ความ</w:t>
      </w:r>
      <w:r w:rsidRPr="00CB337D">
        <w:rPr>
          <w:rFonts w:ascii="Angsana New" w:hAnsi="Angsana New"/>
          <w:sz w:val="30"/>
          <w:szCs w:val="30"/>
          <w:cs/>
        </w:rPr>
        <w:t>นิยม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5A7FEB">
        <w:rPr>
          <w:rFonts w:ascii="Angsana New" w:hAnsi="Angsana New"/>
          <w:sz w:val="30"/>
          <w:szCs w:val="30"/>
          <w:cs/>
        </w:rPr>
        <w:t xml:space="preserve">สินทรัพย์ไม่มีตัวตนที่กลุ่มบริษัทซื้อมาและมีอายุการใช้งานจำกัด 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5A7FEB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</w:t>
      </w:r>
    </w:p>
    <w:p w14:paraId="442FB5D5" w14:textId="77777777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EA3ED62" w14:textId="204C253F" w:rsidR="00862D5F" w:rsidRPr="008072F6" w:rsidRDefault="00862D5F" w:rsidP="008072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D619F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14:paraId="21D6A9C9" w14:textId="1CD47FD9" w:rsidR="00862D5F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2904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</w:t>
      </w:r>
      <w:r w:rsidR="005E3523">
        <w:rPr>
          <w:rFonts w:ascii="Angsana New" w:hAnsi="Angsana New"/>
          <w:sz w:val="30"/>
          <w:szCs w:val="30"/>
        </w:rPr>
        <w:t xml:space="preserve"> </w:t>
      </w:r>
      <w:r w:rsidR="005E3523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 จะรับรู้เป็นสินทรัพย์ เมื่อก่อให้เกิดประโยชน์เชิงเศรษฐกิจในอนาคต</w:t>
      </w:r>
    </w:p>
    <w:p w14:paraId="58C1B867" w14:textId="77777777" w:rsidR="008072F6" w:rsidRDefault="008072F6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F2A7B1" w14:textId="3868D804" w:rsidR="00862D5F" w:rsidRPr="008072F6" w:rsidRDefault="00862D5F" w:rsidP="008072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6CF5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172BF2BC" w14:textId="77777777" w:rsidR="004A3E5B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BDB">
        <w:rPr>
          <w:rFonts w:ascii="Angsana New" w:hAnsi="Angsana New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3F2DF5BA" w14:textId="77777777" w:rsidR="004A3E5B" w:rsidRDefault="004A3E5B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7F137" w14:textId="0C0BE3C7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BD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48"/>
        <w:gridCol w:w="1297"/>
        <w:gridCol w:w="3212"/>
      </w:tblGrid>
      <w:tr w:rsidR="00862D5F" w:rsidRPr="007A6CF5" w14:paraId="5F0E47B4" w14:textId="77777777" w:rsidTr="00862D5F">
        <w:tc>
          <w:tcPr>
            <w:tcW w:w="4248" w:type="dxa"/>
          </w:tcPr>
          <w:p w14:paraId="1C9FC1F9" w14:textId="77777777" w:rsidR="00862D5F" w:rsidRPr="007A6CF5" w:rsidRDefault="00862D5F" w:rsidP="008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7A6CF5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297" w:type="dxa"/>
          </w:tcPr>
          <w:p w14:paraId="37E12D26" w14:textId="77777777" w:rsidR="00862D5F" w:rsidRPr="007A6CF5" w:rsidRDefault="00862D5F" w:rsidP="008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A6CF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548DCD6A" w14:textId="77777777" w:rsidR="00862D5F" w:rsidRPr="007A6CF5" w:rsidRDefault="00862D5F" w:rsidP="008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CF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09297BF8" w14:textId="77777777" w:rsidR="00862D5F" w:rsidRPr="00192E47" w:rsidRDefault="00862D5F" w:rsidP="005E3523">
      <w:pPr>
        <w:jc w:val="thaiDistribute"/>
        <w:rPr>
          <w:sz w:val="30"/>
          <w:szCs w:val="30"/>
          <w:cs/>
        </w:rPr>
      </w:pPr>
    </w:p>
    <w:p w14:paraId="17859005" w14:textId="77777777" w:rsidR="00862D5F" w:rsidRPr="00192E47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92E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79F2C8C2" w14:textId="77777777" w:rsidR="00862D5F" w:rsidRPr="00192E47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FC56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A354C4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F7E820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2E47">
        <w:rPr>
          <w:rFonts w:ascii="Angsana New" w:hAnsi="Angsana New"/>
          <w:sz w:val="30"/>
          <w:szCs w:val="30"/>
          <w:cs/>
        </w:rPr>
        <w:lastRenderedPageBreak/>
        <w:t>ณ วันที่สัญญาเช่าเริ่มมีผล หรือวันที่มีการเปลี่ยนแปลงสัญญาเช่า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192E47">
        <w:rPr>
          <w:rFonts w:ascii="Angsana New" w:hAnsi="Angsana New" w:hint="cs"/>
          <w:sz w:val="30"/>
          <w:szCs w:val="30"/>
          <w:cs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B90F675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4BB075" w14:textId="77777777" w:rsidR="00C67985" w:rsidRPr="00192E47" w:rsidRDefault="00C67985" w:rsidP="00C6798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9BD5D0F" w14:textId="7228CEA4" w:rsidR="00050496" w:rsidRDefault="00050496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A7D94C" w14:textId="77777777" w:rsidR="00C67985" w:rsidRPr="00192E47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92E47">
        <w:rPr>
          <w:rFonts w:ascii="Angsana New" w:hAnsi="Angsana New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192E47">
        <w:rPr>
          <w:rFonts w:ascii="Angsana New" w:hAnsi="Angsana New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192E47">
        <w:rPr>
          <w:rFonts w:ascii="Angsana New" w:hAnsi="Angsana New"/>
          <w:b/>
          <w:sz w:val="30"/>
          <w:szCs w:val="30"/>
        </w:rPr>
        <w:t xml:space="preserve"> </w:t>
      </w:r>
      <w:r w:rsidRPr="00192E47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192E47">
        <w:rPr>
          <w:rFonts w:ascii="Angsana New" w:hAnsi="Angsana New"/>
          <w:b/>
          <w:sz w:val="30"/>
          <w:szCs w:val="30"/>
        </w:rPr>
        <w:t xml:space="preserve"> </w:t>
      </w:r>
      <w:r w:rsidRPr="00192E47">
        <w:rPr>
          <w:rFonts w:ascii="Angsana New" w:hAnsi="Angsana New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192E47">
        <w:rPr>
          <w:rFonts w:ascii="Angsana New" w:hAnsi="Angsana New"/>
          <w:b/>
          <w:sz w:val="30"/>
          <w:szCs w:val="30"/>
        </w:rPr>
        <w:t xml:space="preserve"> </w:t>
      </w:r>
    </w:p>
    <w:p w14:paraId="32481213" w14:textId="77777777" w:rsidR="00C67985" w:rsidRPr="00192E47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1EA3819" w14:textId="70075894" w:rsidR="00C67985" w:rsidRDefault="00C67985" w:rsidP="00C6798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92E47">
        <w:rPr>
          <w:rFonts w:ascii="Angsana New" w:hAnsi="Angsana New"/>
          <w:sz w:val="30"/>
          <w:szCs w:val="30"/>
        </w:rPr>
        <w:t xml:space="preserve"> </w:t>
      </w:r>
      <w:r w:rsidRPr="00192E47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192E47">
        <w:rPr>
          <w:rFonts w:ascii="Angsana New" w:hAnsi="Angsana New"/>
          <w:sz w:val="30"/>
          <w:szCs w:val="30"/>
        </w:rPr>
        <w:t xml:space="preserve"> </w:t>
      </w:r>
    </w:p>
    <w:p w14:paraId="64DE219F" w14:textId="77777777" w:rsidR="00050496" w:rsidRPr="00192E47" w:rsidRDefault="00050496" w:rsidP="00C6798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ADED6" w14:textId="77777777" w:rsidR="00C67985" w:rsidRPr="00217ABD" w:rsidRDefault="00C67985" w:rsidP="00C67985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192E47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217ABD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5052C355" w14:textId="3ECC5BCB" w:rsidR="00862D5F" w:rsidRPr="005E3523" w:rsidRDefault="00862D5F" w:rsidP="005E3523">
      <w:pPr>
        <w:tabs>
          <w:tab w:val="clear" w:pos="454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DB599E" w14:textId="77777777" w:rsidR="00862D5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0" w:name="OLE_LINK7"/>
      <w:bookmarkStart w:id="1" w:name="OLE_LINK8"/>
      <w:r w:rsidRPr="00DE4DB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709B007" w14:textId="77777777" w:rsidR="00862D5F" w:rsidRPr="007A6CF5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B2EE23" w14:textId="77777777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DE4DB4">
        <w:rPr>
          <w:rFonts w:ascii="Angsana New" w:hAnsi="Angsana New"/>
          <w:sz w:val="30"/>
          <w:szCs w:val="30"/>
          <w:cs/>
        </w:rPr>
        <w:t>ด้รับการทบทวน ณ ทุกวันที่รายงานว่ามีข้อบ่งชี้เรื่องการด้อยค่าหรือไม่</w:t>
      </w:r>
      <w:r w:rsidRPr="00DE4D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DE4DB4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0668D48" w14:textId="77777777" w:rsidR="00862D5F" w:rsidRPr="007A6CF5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946D176" w14:textId="09CB6199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4DB4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</w:t>
      </w:r>
      <w:r w:rsidR="005E3523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DE4DB4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E4DB4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DE4DB4">
        <w:rPr>
          <w:rFonts w:ascii="Angsana New" w:hAnsi="Angsana New"/>
          <w:sz w:val="30"/>
          <w:szCs w:val="30"/>
        </w:rPr>
        <w:t xml:space="preserve"> </w:t>
      </w:r>
    </w:p>
    <w:p w14:paraId="7685A0EC" w14:textId="228C5421" w:rsidR="00050496" w:rsidRDefault="00050496" w:rsidP="005E3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BAA501" w14:textId="1CBA0944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5E3523">
        <w:rPr>
          <w:rFonts w:ascii="Angsana New" w:hAnsi="Angsana New" w:hint="cs"/>
          <w:sz w:val="30"/>
          <w:szCs w:val="30"/>
          <w:cs/>
        </w:rPr>
        <w:t xml:space="preserve"> </w:t>
      </w:r>
      <w:r w:rsidRPr="00DE4DB4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E2CF54" w14:textId="78D27A46" w:rsidR="00862D5F" w:rsidRPr="00DE4DB4" w:rsidRDefault="00862D5F" w:rsidP="005E3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E4DB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E2B1668" w14:textId="5A6BCFF9" w:rsidR="00862D5F" w:rsidRPr="00DE4DB4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4DB4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DE4DB4">
        <w:rPr>
          <w:rFonts w:ascii="Angsana New" w:hAnsi="Angsana New"/>
          <w:sz w:val="30"/>
          <w:szCs w:val="30"/>
        </w:rPr>
        <w:t xml:space="preserve"> </w:t>
      </w:r>
    </w:p>
    <w:p w14:paraId="06077E68" w14:textId="77777777" w:rsidR="00862D5F" w:rsidRPr="00DE4DB4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89218A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6FD88917" w14:textId="77777777" w:rsidR="00862D5F" w:rsidRPr="00950A1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1102F04" w14:textId="77777777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Pr="00950A13">
        <w:rPr>
          <w:rFonts w:ascii="Angsana New" w:hAnsi="Angsana New" w:hint="cs"/>
          <w:sz w:val="30"/>
          <w:szCs w:val="30"/>
          <w:cs/>
        </w:rPr>
        <w:t>ด้วยราคาทุน</w:t>
      </w:r>
    </w:p>
    <w:p w14:paraId="44E88970" w14:textId="77777777" w:rsidR="00862D5F" w:rsidRPr="00950A1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0"/>
    <w:bookmarkEnd w:id="1"/>
    <w:p w14:paraId="27ED777D" w14:textId="77777777" w:rsidR="00862D5F" w:rsidRPr="00196AD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6ADF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5C0DBC2B" w14:textId="77777777" w:rsidR="00862D5F" w:rsidRPr="00196AD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F89B96" w14:textId="77777777" w:rsidR="00862D5F" w:rsidRPr="00196AD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96ADF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7D75746C" w14:textId="1AE792A3" w:rsidR="00862D5F" w:rsidRPr="00196AD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E005683" w14:textId="77777777" w:rsidR="00862D5F" w:rsidRPr="00196ADF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96AD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E039C0F" w14:textId="77777777" w:rsidR="00862D5F" w:rsidRPr="00196AD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3E00C03" w14:textId="77777777" w:rsidR="00C67985" w:rsidRPr="00196ADF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96ADF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539A855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6ADF">
        <w:rPr>
          <w:rFonts w:ascii="Angsana New" w:hAnsi="Angsana New"/>
          <w:i/>
          <w:sz w:val="30"/>
          <w:szCs w:val="30"/>
          <w:cs/>
        </w:rPr>
        <w:t>ภาระ</w:t>
      </w:r>
      <w:r w:rsidRPr="00192E47">
        <w:rPr>
          <w:rFonts w:ascii="Angsana New" w:hAnsi="Angsana New"/>
          <w:i/>
          <w:sz w:val="30"/>
          <w:szCs w:val="30"/>
          <w:cs/>
        </w:rPr>
        <w:t>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FFB852B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76EC783E" w14:textId="77777777" w:rsidR="00F538D2" w:rsidRDefault="00F538D2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F30969D" w14:textId="7C8434DA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92E47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60EF6A0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 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6718400C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85E0A17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</w:t>
      </w:r>
      <w:r w:rsidRPr="00192E47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192E47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AB5E641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F138B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47ADA3B9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B6EBD28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25B9647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5EA0E740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192E47">
        <w:rPr>
          <w:rFonts w:ascii="Angsana New" w:hAnsi="Angsana New"/>
          <w:i/>
          <w:sz w:val="30"/>
          <w:szCs w:val="30"/>
        </w:rPr>
        <w:t xml:space="preserve"> </w:t>
      </w:r>
      <w:r w:rsidRPr="00192E47">
        <w:rPr>
          <w:rFonts w:ascii="Angsana New" w:hAnsi="Angsana New" w:hint="cs"/>
          <w:i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192E47">
        <w:rPr>
          <w:rFonts w:ascii="Angsana New" w:hAnsi="Angsana New"/>
          <w:i/>
          <w:sz w:val="30"/>
          <w:szCs w:val="30"/>
        </w:rPr>
        <w:t xml:space="preserve">        </w:t>
      </w:r>
      <w:r w:rsidRPr="00192E47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192E47">
        <w:rPr>
          <w:rFonts w:ascii="Angsana New" w:hAnsi="Angsana New"/>
          <w:sz w:val="30"/>
          <w:szCs w:val="30"/>
        </w:rPr>
        <w:t>12</w:t>
      </w:r>
      <w:r w:rsidRPr="00192E47">
        <w:rPr>
          <w:rFonts w:ascii="Angsana New" w:hAnsi="Angsana New" w:hint="cs"/>
          <w:i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DD46AB3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90E36CF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92E4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597E9C" w14:textId="77777777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28"/>
          <w:szCs w:val="28"/>
        </w:rPr>
      </w:pPr>
    </w:p>
    <w:p w14:paraId="3B916190" w14:textId="77777777" w:rsidR="00F538D2" w:rsidRDefault="00F538D2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</w:p>
    <w:p w14:paraId="09A28040" w14:textId="77777777" w:rsidR="00F538D2" w:rsidRDefault="00F538D2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</w:p>
    <w:p w14:paraId="4CCF56A9" w14:textId="77777777" w:rsidR="00F538D2" w:rsidRDefault="00F538D2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</w:p>
    <w:p w14:paraId="115B1798" w14:textId="3A1EDB49" w:rsidR="00C67985" w:rsidRPr="00192E47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192E47">
        <w:rPr>
          <w:rFonts w:ascii="Angsana New" w:hAnsi="Angsana New"/>
          <w:iCs/>
          <w:sz w:val="30"/>
          <w:szCs w:val="30"/>
          <w:cs/>
        </w:rPr>
        <w:lastRenderedPageBreak/>
        <w:t>โครงการสะสมหุ้นสำหรับพนักงานบริษัทจดทะเบียน</w:t>
      </w:r>
    </w:p>
    <w:p w14:paraId="33906668" w14:textId="3097ABFD" w:rsidR="00050496" w:rsidRDefault="00C67985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E47">
        <w:rPr>
          <w:rFonts w:ascii="Angsana New" w:hAnsi="Angsana New"/>
          <w:sz w:val="30"/>
          <w:szCs w:val="30"/>
          <w:cs/>
        </w:rPr>
        <w:t>กลุ่มบริษัทได้จัดตั้งโครงการสะสมหุ้นสำหรับพนักงานบริษัทจดทะเบียน เพื่อให้พนักงานของกลุ่มบริษัทได้ซื้อหุ้นของบริษัทผ่านโครงการหุ้นสำหรับพนักงานบริษัทจดทะเบียน โดยใช้แผนการกำหนดอัตราการจ่ายสมทบโดยที่สินทรัพย์ของโครงการได้แยกออกจากสินทรัพย์ของกลุ่มบริษัทและบริหารโดยตัวแทนดำเนินโครงการ โครงการดังกล่าวได้รับเงินเข้าสมทบโครงการจากพนักงานและกลุ่มบริษัท เงินจ่ายสมทบเข้าโครงการของกลุ่มบริษัท บันทึกเป็นค่าใช้จ่ายในกำไรหรือขาดทุนสำหรับรอบระยะเวลาบัญชีที่เกิดรายการนั้น</w:t>
      </w:r>
    </w:p>
    <w:p w14:paraId="45ADD88F" w14:textId="77777777" w:rsidR="00F538D2" w:rsidRDefault="00F538D2" w:rsidP="00F53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B0901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0C6555FD" w14:textId="77777777" w:rsidR="00862D5F" w:rsidRPr="00F20933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6A09098" w14:textId="32B1BF45" w:rsidR="00862D5F" w:rsidRPr="00950A1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950A13">
        <w:rPr>
          <w:rFonts w:ascii="Angsana New" w:hAnsi="Angsana New"/>
          <w:sz w:val="30"/>
          <w:szCs w:val="30"/>
        </w:rPr>
        <w:t>(</w:t>
      </w:r>
      <w:r w:rsidRPr="00950A13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5E3523">
        <w:rPr>
          <w:rFonts w:ascii="Angsana New" w:hAnsi="Angsana New" w:hint="cs"/>
          <w:sz w:val="30"/>
          <w:szCs w:val="30"/>
          <w:cs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</w:t>
      </w:r>
      <w:r w:rsidRPr="00E15149">
        <w:rPr>
          <w:rFonts w:ascii="Angsana New" w:hAnsi="Angsana New"/>
          <w:spacing w:val="-2"/>
          <w:sz w:val="30"/>
          <w:szCs w:val="30"/>
          <w:cs/>
        </w:rPr>
        <w:t>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8D7EE35" w14:textId="77777777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A630A" w14:textId="77777777" w:rsidR="00862D5F" w:rsidRPr="00950A1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ๆ ไป</w:t>
      </w:r>
      <w:r w:rsidRPr="000562A9">
        <w:rPr>
          <w:rFonts w:ascii="Angsana New" w:hAnsi="Angsana New"/>
          <w:spacing w:val="2"/>
          <w:sz w:val="30"/>
          <w:szCs w:val="30"/>
          <w:cs/>
        </w:rPr>
        <w:t>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</w:t>
      </w:r>
      <w:r w:rsidRPr="00950A13">
        <w:rPr>
          <w:rFonts w:ascii="Angsana New" w:hAnsi="Angsana New"/>
          <w:sz w:val="30"/>
          <w:szCs w:val="30"/>
          <w:cs/>
        </w:rPr>
        <w:t>ใหม่ทุกๆ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6B162CCE" w14:textId="137E5173" w:rsidR="003E0CE4" w:rsidRDefault="003E0CE4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CC1C130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401D2D12" w14:textId="77777777" w:rsidR="00862D5F" w:rsidRPr="00F2093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</w:p>
    <w:p w14:paraId="3A56F530" w14:textId="77777777" w:rsidR="00862D5F" w:rsidRPr="00950A13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950A13">
        <w:rPr>
          <w:rFonts w:ascii="Angsana New" w:hAnsi="Angsana New" w:hint="cs"/>
          <w:sz w:val="30"/>
          <w:szCs w:val="30"/>
          <w:cs/>
        </w:rPr>
        <w:t>ผูกพัน</w:t>
      </w:r>
      <w:r w:rsidRPr="00950A13">
        <w:rPr>
          <w:rFonts w:ascii="Angsana New" w:hAnsi="Angsana New"/>
          <w:sz w:val="30"/>
          <w:szCs w:val="30"/>
          <w:cs/>
        </w:rPr>
        <w:t>ตามกฎหมาย</w:t>
      </w:r>
      <w:r w:rsidRPr="00950A13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950A13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Pr="00950A13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950A13">
        <w:rPr>
          <w:rFonts w:ascii="Angsana New" w:hAnsi="Angsana New"/>
          <w:sz w:val="30"/>
          <w:szCs w:val="30"/>
          <w:cs/>
        </w:rPr>
        <w:t xml:space="preserve"> และมี</w:t>
      </w:r>
      <w:r w:rsidRPr="00405CB8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Pr="00405CB8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405CB8">
        <w:rPr>
          <w:rFonts w:ascii="Angsana New" w:hAnsi="Angsana New"/>
          <w:spacing w:val="-4"/>
          <w:sz w:val="30"/>
          <w:szCs w:val="30"/>
          <w:cs/>
        </w:rPr>
        <w:t>ดังกล่าว ประมาณการ</w:t>
      </w:r>
      <w:r w:rsidRPr="00950A13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Pr="00950A13">
        <w:rPr>
          <w:rFonts w:ascii="Angsana New" w:hAnsi="Angsana New" w:hint="cs"/>
          <w:sz w:val="30"/>
          <w:szCs w:val="30"/>
          <w:cs/>
        </w:rPr>
        <w:t>ถึง</w:t>
      </w:r>
      <w:r w:rsidRPr="00950A13">
        <w:rPr>
          <w:rFonts w:ascii="Angsana New" w:hAnsi="Angsana New"/>
          <w:sz w:val="30"/>
          <w:szCs w:val="30"/>
          <w:cs/>
        </w:rPr>
        <w:t xml:space="preserve"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350910A0" w14:textId="56A76DD5" w:rsidR="0028708B" w:rsidRDefault="0028708B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479BDE3" w14:textId="77777777" w:rsidR="00862D5F" w:rsidRPr="00F73530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F7353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หุ้นทุนซื้อคืน</w:t>
      </w:r>
    </w:p>
    <w:p w14:paraId="5D768B59" w14:textId="77777777" w:rsidR="00862D5F" w:rsidRPr="00950A13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CCC607" w14:textId="77777777" w:rsidR="00862D5F" w:rsidRPr="00950A13" w:rsidRDefault="00862D5F" w:rsidP="0086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950A13">
        <w:rPr>
          <w:rFonts w:ascii="Angsana New" w:hAnsi="Angsana New" w:hint="cs"/>
          <w:spacing w:val="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950A13">
        <w:rPr>
          <w:rFonts w:ascii="Angsana New" w:hAnsi="Angsana New" w:hint="cs"/>
          <w:spacing w:val="2"/>
          <w:sz w:val="30"/>
          <w:szCs w:val="30"/>
        </w:rPr>
        <w:t>“</w:t>
      </w:r>
      <w:r w:rsidRPr="00950A13">
        <w:rPr>
          <w:rFonts w:ascii="Angsana New" w:hAnsi="Angsana New" w:hint="cs"/>
          <w:spacing w:val="2"/>
          <w:sz w:val="30"/>
          <w:szCs w:val="30"/>
          <w:cs/>
        </w:rPr>
        <w:t>ส่วนเกินทุนหุ้นทุนซื้อคืน</w:t>
      </w:r>
      <w:r w:rsidRPr="00950A13">
        <w:rPr>
          <w:rFonts w:ascii="Angsana New" w:hAnsi="Angsana New" w:hint="cs"/>
          <w:spacing w:val="2"/>
          <w:sz w:val="30"/>
          <w:szCs w:val="30"/>
        </w:rPr>
        <w:t>”</w:t>
      </w:r>
      <w:r w:rsidRPr="00950A13">
        <w:rPr>
          <w:rFonts w:ascii="Angsana New" w:hAnsi="Angsana New" w:hint="cs"/>
          <w:spacing w:val="2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75D5B535" w14:textId="77777777" w:rsidR="00862D5F" w:rsidRPr="00F2093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95BB13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65369574" w14:textId="77777777" w:rsidR="00862D5F" w:rsidRPr="00950A1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8588D9B" w14:textId="77777777" w:rsidR="00C67985" w:rsidRPr="000D486C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D486C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83D6C17" w14:textId="77777777" w:rsidR="00C67985" w:rsidRPr="000D486C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768A710" w14:textId="77777777" w:rsidR="00C67985" w:rsidRPr="000D486C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D486C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D486C">
        <w:rPr>
          <w:rFonts w:ascii="Angsana New" w:hAnsi="Angsana New"/>
          <w:sz w:val="30"/>
          <w:szCs w:val="30"/>
        </w:rPr>
        <w:t xml:space="preserve"> </w:t>
      </w:r>
    </w:p>
    <w:p w14:paraId="34DE02A1" w14:textId="77777777" w:rsidR="00C67985" w:rsidRPr="000D486C" w:rsidRDefault="00C67985" w:rsidP="00C6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17B0F5" w14:textId="77777777" w:rsidR="00C67985" w:rsidRPr="000D486C" w:rsidRDefault="00C67985" w:rsidP="00C67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D486C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0D486C">
        <w:rPr>
          <w:rFonts w:ascii="Angsana New" w:hAnsi="Angsana New" w:hint="cs"/>
          <w:sz w:val="30"/>
          <w:szCs w:val="30"/>
          <w:cs/>
        </w:rPr>
        <w:t xml:space="preserve"> </w:t>
      </w:r>
      <w:r w:rsidRPr="000D486C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8CD3B95" w14:textId="38BCB458" w:rsidR="005E3523" w:rsidRDefault="005E3523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44736FC9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50A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1B9455C0" w14:textId="77777777" w:rsidR="00862D5F" w:rsidRPr="00F20933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4AA7786" w14:textId="45B573CE" w:rsidR="00862D5F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950A13">
        <w:rPr>
          <w:rFonts w:ascii="Angsana New" w:hAnsi="Angsana New"/>
          <w:sz w:val="30"/>
          <w:szCs w:val="30"/>
          <w:cs/>
        </w:rPr>
        <w:t>ประกอบด้วยเงินปันผล</w:t>
      </w:r>
      <w:r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ดอกเบี้ยรับ</w:t>
      </w:r>
      <w:r>
        <w:rPr>
          <w:rFonts w:ascii="Angsana New" w:hAnsi="Angsana New" w:hint="cs"/>
          <w:sz w:val="30"/>
          <w:szCs w:val="30"/>
          <w:cs/>
        </w:rPr>
        <w:t>และอื่นๆ</w:t>
      </w:r>
      <w:r w:rsidRPr="00950A13">
        <w:rPr>
          <w:rFonts w:ascii="Angsana New" w:hAnsi="Angsana New"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 ดอกเบี้ยรับ</w:t>
      </w:r>
      <w:r>
        <w:rPr>
          <w:rFonts w:ascii="Angsana New" w:hAnsi="Angsana New" w:hint="cs"/>
          <w:sz w:val="30"/>
          <w:szCs w:val="30"/>
          <w:cs/>
        </w:rPr>
        <w:t>และอื่นๆ</w:t>
      </w:r>
      <w:r w:rsidRPr="00950A13">
        <w:rPr>
          <w:rFonts w:ascii="Angsana New" w:hAnsi="Angsana New"/>
          <w:sz w:val="30"/>
          <w:szCs w:val="30"/>
          <w:cs/>
        </w:rPr>
        <w:t>บันทึกในกำไรหรือขาดทุนตามเกณฑ์คงค้าง</w:t>
      </w:r>
    </w:p>
    <w:p w14:paraId="6A030496" w14:textId="27D82431" w:rsidR="0028708B" w:rsidRDefault="0028708B" w:rsidP="005E3523">
      <w:pPr>
        <w:jc w:val="thaiDistribute"/>
        <w:rPr>
          <w:rFonts w:ascii="Angsana New" w:hAnsi="Angsana New"/>
          <w:sz w:val="30"/>
          <w:szCs w:val="30"/>
        </w:rPr>
      </w:pPr>
    </w:p>
    <w:p w14:paraId="7A57F2AF" w14:textId="77777777" w:rsidR="00862D5F" w:rsidRPr="0066706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706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B06128C" w14:textId="77777777" w:rsidR="00862D5F" w:rsidRPr="00667063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18"/>
        <w:jc w:val="thaiDistribute"/>
        <w:rPr>
          <w:rFonts w:ascii="Angsana New" w:hAnsi="Angsana New"/>
          <w:iCs/>
          <w:sz w:val="30"/>
          <w:szCs w:val="30"/>
        </w:rPr>
      </w:pPr>
    </w:p>
    <w:p w14:paraId="0E98F2EF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67063">
        <w:rPr>
          <w:rFonts w:ascii="Angsana New" w:hAnsi="Angsana New"/>
          <w:sz w:val="30"/>
          <w:szCs w:val="30"/>
        </w:rPr>
        <w:t xml:space="preserve"> </w:t>
      </w:r>
    </w:p>
    <w:p w14:paraId="1CAC6C21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DBCF566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667063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751F0180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1897539" w14:textId="77777777" w:rsidR="00F07117" w:rsidRPr="00667063" w:rsidRDefault="00F07117" w:rsidP="00F0711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5162F0EF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BC1E9DF" w14:textId="77777777" w:rsidR="00F07117" w:rsidRPr="00667063" w:rsidRDefault="00F07117" w:rsidP="00F0711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66706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67063">
        <w:rPr>
          <w:rFonts w:ascii="Angsana New" w:hAnsi="Angsana New"/>
          <w:b/>
          <w:sz w:val="30"/>
          <w:szCs w:val="30"/>
        </w:rPr>
        <w:t xml:space="preserve"> </w:t>
      </w:r>
      <w:r w:rsidRPr="00667063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67063">
        <w:rPr>
          <w:rFonts w:ascii="Angsana New" w:hAnsi="Angsana New"/>
          <w:sz w:val="30"/>
          <w:szCs w:val="30"/>
        </w:rPr>
        <w:t xml:space="preserve"> </w:t>
      </w:r>
      <w:r w:rsidRPr="00667063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936032D" w14:textId="77777777" w:rsidR="00F07117" w:rsidRPr="00667063" w:rsidRDefault="00F07117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824B627" w14:textId="77777777" w:rsidR="00F07117" w:rsidRDefault="00F07117" w:rsidP="00F0711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6706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AF4B472" w14:textId="77777777" w:rsidR="00F07117" w:rsidRPr="00F20933" w:rsidRDefault="00F07117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CC3755" w14:textId="77777777" w:rsidR="00862D5F" w:rsidRPr="00950A13" w:rsidRDefault="00862D5F" w:rsidP="00C45563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52739E74" w14:textId="77777777" w:rsidR="00862D5F" w:rsidRPr="00F20933" w:rsidRDefault="00862D5F" w:rsidP="00862D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892BB88" w14:textId="1DF4404C" w:rsidR="00862D5F" w:rsidRDefault="00862D5F" w:rsidP="00862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2D1DA5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E3523">
        <w:rPr>
          <w:rFonts w:ascii="Angsana New" w:hAnsi="Angsana New" w:hint="cs"/>
          <w:b/>
          <w:sz w:val="30"/>
          <w:szCs w:val="30"/>
          <w:cs/>
        </w:rPr>
        <w:t xml:space="preserve">              </w:t>
      </w:r>
      <w:r w:rsidRPr="002D1DA5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4ADCDD25" w14:textId="0DBB6DA9" w:rsidR="0028708B" w:rsidRDefault="0028708B" w:rsidP="004B1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F53925" w14:textId="060D7AE9" w:rsidR="003C038B" w:rsidRDefault="003C038B" w:rsidP="00713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05866A1" w14:textId="138510B2" w:rsidR="003E6A5C" w:rsidRPr="003E0CE4" w:rsidRDefault="009172C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E0CE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4A65FBD0" w14:textId="77777777" w:rsidR="00D57C8A" w:rsidRPr="00950A13" w:rsidRDefault="00D57C8A" w:rsidP="00D57C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3ECA3E08" w14:textId="78C9CBAA" w:rsidR="00AB6C74" w:rsidRPr="00AB6C74" w:rsidRDefault="00AB6C74" w:rsidP="00AB6C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B6C7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AB6C74">
        <w:rPr>
          <w:rFonts w:ascii="Angsana New" w:hAnsi="Angsana New"/>
          <w:b/>
          <w:sz w:val="30"/>
          <w:szCs w:val="30"/>
          <w:cs/>
        </w:rPr>
        <w:t xml:space="preserve"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C0F041E" w14:textId="559E2272" w:rsidR="005E3523" w:rsidRPr="0028708B" w:rsidRDefault="005E3523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457A45C9" w14:textId="6D54B403" w:rsidR="00B254DF" w:rsidRDefault="008C334B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50A13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3E109F" w:rsidRPr="00950A13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1050C7">
        <w:rPr>
          <w:rFonts w:ascii="Angsana New" w:hAnsi="Angsana New"/>
          <w:b/>
          <w:sz w:val="30"/>
          <w:szCs w:val="30"/>
        </w:rPr>
        <w:t xml:space="preserve"> </w:t>
      </w:r>
      <w:r w:rsidR="001050C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3E109F" w:rsidRPr="00950A13">
        <w:rPr>
          <w:rFonts w:ascii="Angsana New" w:hAnsi="Angsana New" w:hint="cs"/>
          <w:b/>
          <w:sz w:val="30"/>
          <w:szCs w:val="30"/>
          <w:cs/>
        </w:rPr>
        <w:t>และ</w:t>
      </w:r>
      <w:r w:rsidR="00466C02" w:rsidRPr="00950A13">
        <w:rPr>
          <w:rFonts w:ascii="Angsana New" w:hAnsi="Angsana New" w:hint="cs"/>
          <w:b/>
          <w:sz w:val="30"/>
          <w:szCs w:val="30"/>
          <w:cs/>
        </w:rPr>
        <w:t>การร่วมค้า</w:t>
      </w:r>
      <w:r w:rsidR="00F51E71" w:rsidRPr="00950A13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377145" w:rsidRPr="00950A13">
        <w:rPr>
          <w:rFonts w:ascii="Angsana New" w:hAnsi="Angsana New"/>
          <w:bCs/>
          <w:sz w:val="30"/>
          <w:szCs w:val="30"/>
        </w:rPr>
        <w:t>1</w:t>
      </w:r>
      <w:r w:rsidR="00196ADF">
        <w:rPr>
          <w:rFonts w:ascii="Angsana New" w:hAnsi="Angsana New"/>
          <w:bCs/>
          <w:sz w:val="30"/>
          <w:szCs w:val="30"/>
        </w:rPr>
        <w:t>0</w:t>
      </w:r>
      <w:r w:rsidR="00F51E71" w:rsidRPr="00950A13">
        <w:rPr>
          <w:rFonts w:ascii="Angsana New" w:hAnsi="Angsana New"/>
          <w:b/>
          <w:sz w:val="30"/>
          <w:szCs w:val="30"/>
        </w:rPr>
        <w:t xml:space="preserve"> </w:t>
      </w:r>
      <w:r w:rsidR="00466C02" w:rsidRPr="00950A13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66C02" w:rsidRPr="00950A13">
        <w:rPr>
          <w:rFonts w:ascii="Angsana New" w:hAnsi="Angsana New"/>
          <w:bCs/>
          <w:sz w:val="30"/>
          <w:szCs w:val="30"/>
        </w:rPr>
        <w:t>1</w:t>
      </w:r>
      <w:r w:rsidR="00196ADF">
        <w:rPr>
          <w:rFonts w:ascii="Angsana New" w:hAnsi="Angsana New"/>
          <w:bCs/>
          <w:sz w:val="30"/>
          <w:szCs w:val="30"/>
        </w:rPr>
        <w:t>1</w:t>
      </w:r>
      <w:r w:rsidR="00466C02" w:rsidRPr="00950A13">
        <w:rPr>
          <w:rFonts w:ascii="Angsana New" w:hAnsi="Angsana New"/>
          <w:bCs/>
          <w:sz w:val="30"/>
          <w:szCs w:val="30"/>
        </w:rPr>
        <w:t xml:space="preserve"> </w:t>
      </w:r>
      <w:r w:rsidR="00F020B8" w:rsidRPr="00F020B8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6C5BA2" w:rsidRPr="00950A1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6C5BA2" w:rsidRPr="00950A13">
        <w:rPr>
          <w:rFonts w:ascii="Angsana New" w:hAnsi="Angsana New"/>
          <w:b/>
          <w:sz w:val="30"/>
          <w:szCs w:val="30"/>
        </w:rPr>
        <w:t xml:space="preserve"> </w:t>
      </w:r>
      <w:r w:rsidR="006C5BA2" w:rsidRPr="00950A13">
        <w:rPr>
          <w:rFonts w:ascii="Angsana New" w:hAnsi="Angsana New" w:hint="cs"/>
          <w:b/>
          <w:sz w:val="30"/>
          <w:szCs w:val="30"/>
          <w:cs/>
        </w:rPr>
        <w:t>ในระหว่างปีมีดังต่อไปนี้</w:t>
      </w:r>
    </w:p>
    <w:p w14:paraId="057B9310" w14:textId="70C5757F" w:rsidR="000D2842" w:rsidRPr="0028708B" w:rsidRDefault="000D2842" w:rsidP="00BA1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410"/>
      </w:tblGrid>
      <w:tr w:rsidR="000D2842" w:rsidRPr="00950A13" w14:paraId="176047F9" w14:textId="77777777" w:rsidTr="00217ABD">
        <w:trPr>
          <w:trHeight w:val="20"/>
          <w:tblHeader/>
        </w:trPr>
        <w:tc>
          <w:tcPr>
            <w:tcW w:w="3690" w:type="dxa"/>
          </w:tcPr>
          <w:p w14:paraId="523758DE" w14:textId="77777777" w:rsidR="000D2842" w:rsidRPr="00950A13" w:rsidRDefault="000D2842" w:rsidP="00217AB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0592F97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8837FC1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17C90F65" w14:textId="77777777" w:rsidR="000D2842" w:rsidRPr="00950A13" w:rsidRDefault="000D2842" w:rsidP="00217ABD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842" w:rsidRPr="00950A13" w14:paraId="4C32E1E6" w14:textId="77777777" w:rsidTr="00217ABD">
        <w:trPr>
          <w:trHeight w:val="20"/>
        </w:trPr>
        <w:tc>
          <w:tcPr>
            <w:tcW w:w="3690" w:type="dxa"/>
          </w:tcPr>
          <w:p w14:paraId="63B5CA5C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950A13">
              <w:rPr>
                <w:rFonts w:ascii="Angsana New" w:hAnsi="Angsana New"/>
                <w:sz w:val="30"/>
                <w:szCs w:val="30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950A13">
              <w:rPr>
                <w:rFonts w:ascii="Angsana New" w:hAnsi="Angsana New"/>
                <w:sz w:val="30"/>
                <w:szCs w:val="30"/>
              </w:rPr>
              <w:t>.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950A13">
              <w:rPr>
                <w:rFonts w:ascii="Angsana New" w:hAnsi="Angsana New"/>
                <w:sz w:val="30"/>
                <w:szCs w:val="30"/>
              </w:rPr>
              <w:t>.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เทคโนโลยี จำกัด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50212062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1E43E33" w14:textId="77777777" w:rsidR="000D2842" w:rsidRPr="00950A13" w:rsidRDefault="000D2842" w:rsidP="00217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38.51</w:t>
            </w:r>
          </w:p>
        </w:tc>
      </w:tr>
      <w:tr w:rsidR="000D2842" w:rsidRPr="00950A13" w14:paraId="1DEFCF11" w14:textId="77777777" w:rsidTr="00217ABD">
        <w:trPr>
          <w:trHeight w:val="20"/>
        </w:trPr>
        <w:tc>
          <w:tcPr>
            <w:tcW w:w="3690" w:type="dxa"/>
          </w:tcPr>
          <w:p w14:paraId="5711174F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  <w:p w14:paraId="45B81AF9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FA42A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7E79B3B3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34.99</w:t>
            </w:r>
          </w:p>
        </w:tc>
      </w:tr>
      <w:tr w:rsidR="000D2842" w:rsidRPr="00950A13" w14:paraId="29CE7C4B" w14:textId="77777777" w:rsidTr="00217ABD">
        <w:trPr>
          <w:trHeight w:val="20"/>
        </w:trPr>
        <w:tc>
          <w:tcPr>
            <w:tcW w:w="3690" w:type="dxa"/>
          </w:tcPr>
          <w:p w14:paraId="13E78E87" w14:textId="77777777" w:rsidR="000D2842" w:rsidRPr="00196ADF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96AD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ที.เค.เอส.สยามเพรส แมเนจเม้นท์</w:t>
            </w:r>
            <w:r w:rsidRPr="00196AD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96ADF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3553923B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621DBC52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950A13" w14:paraId="0D9B253F" w14:textId="77777777" w:rsidTr="00217ABD">
        <w:trPr>
          <w:trHeight w:val="20"/>
        </w:trPr>
        <w:tc>
          <w:tcPr>
            <w:tcW w:w="3690" w:type="dxa"/>
          </w:tcPr>
          <w:p w14:paraId="71830F4D" w14:textId="77777777" w:rsidR="000D2842" w:rsidRPr="00196ADF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96ADF">
              <w:rPr>
                <w:rFonts w:ascii="Angsana New" w:hAnsi="Angsana New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1350" w:type="dxa"/>
          </w:tcPr>
          <w:p w14:paraId="4BEEF6CE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297F242A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D2842" w:rsidRPr="00950A13" w14:paraId="5B280A53" w14:textId="77777777" w:rsidTr="00217ABD">
        <w:trPr>
          <w:trHeight w:val="20"/>
        </w:trPr>
        <w:tc>
          <w:tcPr>
            <w:tcW w:w="3690" w:type="dxa"/>
          </w:tcPr>
          <w:p w14:paraId="13F08807" w14:textId="77777777" w:rsidR="000D2842" w:rsidRPr="00196ADF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96AD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14:paraId="0D9F397B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06CDB5B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มีผู้ถือหุ้น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และกรรมการบางส่วน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025E4D" w:rsidRPr="00950A13" w14:paraId="73959326" w14:textId="77777777" w:rsidTr="00217ABD">
        <w:trPr>
          <w:trHeight w:val="20"/>
        </w:trPr>
        <w:tc>
          <w:tcPr>
            <w:tcW w:w="3690" w:type="dxa"/>
          </w:tcPr>
          <w:p w14:paraId="2EBB778C" w14:textId="02A36673" w:rsidR="00025E4D" w:rsidRPr="00196ADF" w:rsidRDefault="00025E4D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25E4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025E4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เอสซีบี เท็นเอกซ์ จำกัด</w:t>
            </w:r>
          </w:p>
        </w:tc>
        <w:tc>
          <w:tcPr>
            <w:tcW w:w="1350" w:type="dxa"/>
          </w:tcPr>
          <w:p w14:paraId="68E5F1BA" w14:textId="58805253" w:rsidR="00025E4D" w:rsidRPr="00950A13" w:rsidRDefault="00025E4D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58774B6E" w14:textId="66DA095C" w:rsidR="00025E4D" w:rsidRPr="00950A13" w:rsidRDefault="00FC7CF0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เป็นผู้ถือหุ้นของบริษัทย่อยทางอ้อม</w:t>
            </w:r>
          </w:p>
        </w:tc>
      </w:tr>
      <w:tr w:rsidR="000D2842" w:rsidRPr="00950A13" w14:paraId="1D5DE4BA" w14:textId="77777777" w:rsidTr="00217ABD">
        <w:trPr>
          <w:trHeight w:val="20"/>
        </w:trPr>
        <w:tc>
          <w:tcPr>
            <w:tcW w:w="3690" w:type="dxa"/>
          </w:tcPr>
          <w:p w14:paraId="2A20EAF2" w14:textId="77777777" w:rsidR="000D2842" w:rsidRPr="00196ADF" w:rsidRDefault="000D2842" w:rsidP="00217ABD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14:paraId="4BE202C1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410" w:type="dxa"/>
          </w:tcPr>
          <w:p w14:paraId="389092D6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0D2842" w:rsidRPr="00950A13" w14:paraId="099B7666" w14:textId="77777777" w:rsidTr="00217ABD">
        <w:trPr>
          <w:trHeight w:val="20"/>
        </w:trPr>
        <w:tc>
          <w:tcPr>
            <w:tcW w:w="3690" w:type="dxa"/>
          </w:tcPr>
          <w:p w14:paraId="361C63E6" w14:textId="77777777" w:rsidR="000D2842" w:rsidRPr="00196ADF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sz w:val="30"/>
                <w:szCs w:val="30"/>
              </w:rPr>
              <w:t xml:space="preserve">Synnex Technology </w:t>
            </w:r>
            <w:proofErr w:type="gramStart"/>
            <w:r w:rsidRPr="00196ADF">
              <w:rPr>
                <w:rFonts w:ascii="Angsana New" w:hAnsi="Angsana New"/>
                <w:sz w:val="30"/>
                <w:szCs w:val="30"/>
              </w:rPr>
              <w:t xml:space="preserve">International 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ab/>
            </w:r>
            <w:proofErr w:type="gramEnd"/>
            <w:r w:rsidRPr="00196ADF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14:paraId="7A314E76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410" w:type="dxa"/>
          </w:tcPr>
          <w:p w14:paraId="509BF1E3" w14:textId="77777777" w:rsidR="000D2842" w:rsidRPr="00950A13" w:rsidRDefault="000D2842" w:rsidP="00217ABD">
            <w:pPr>
              <w:spacing w:line="240" w:lineRule="auto"/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</w:rPr>
              <w:t>King’s Eye Investments Ltd.</w:t>
            </w:r>
          </w:p>
        </w:tc>
      </w:tr>
      <w:tr w:rsidR="000D2842" w:rsidRPr="00950A13" w14:paraId="361FCDFD" w14:textId="77777777" w:rsidTr="00217ABD">
        <w:trPr>
          <w:trHeight w:val="20"/>
        </w:trPr>
        <w:tc>
          <w:tcPr>
            <w:tcW w:w="3690" w:type="dxa"/>
          </w:tcPr>
          <w:p w14:paraId="2C19CDDE" w14:textId="77777777" w:rsidR="000D2842" w:rsidRPr="00196ADF" w:rsidRDefault="000D2842" w:rsidP="00217ABD">
            <w:pPr>
              <w:tabs>
                <w:tab w:val="clear" w:pos="227"/>
                <w:tab w:val="left" w:pos="1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4FB9AEE" w14:textId="77777777" w:rsidR="000D2842" w:rsidRPr="00950A13" w:rsidRDefault="000D2842" w:rsidP="0021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ไทย, ไต้หวัน</w:t>
            </w:r>
          </w:p>
        </w:tc>
        <w:tc>
          <w:tcPr>
            <w:tcW w:w="4410" w:type="dxa"/>
          </w:tcPr>
          <w:p w14:paraId="7373A221" w14:textId="77777777" w:rsidR="000D2842" w:rsidRPr="00950A13" w:rsidRDefault="000D2842" w:rsidP="00217ABD">
            <w:pPr>
              <w:tabs>
                <w:tab w:val="clear" w:pos="4451"/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747D666" w14:textId="5614395C" w:rsidR="0028708B" w:rsidRDefault="0028708B" w:rsidP="00A86171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/>
          <w:b/>
          <w:sz w:val="30"/>
          <w:szCs w:val="30"/>
          <w:lang w:bidi="th-TH"/>
        </w:rPr>
        <w:br w:type="page"/>
      </w:r>
    </w:p>
    <w:tbl>
      <w:tblPr>
        <w:tblW w:w="9360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92"/>
        <w:gridCol w:w="1095"/>
        <w:gridCol w:w="266"/>
        <w:gridCol w:w="1078"/>
        <w:gridCol w:w="236"/>
        <w:gridCol w:w="1170"/>
      </w:tblGrid>
      <w:tr w:rsidR="003E6A5C" w:rsidRPr="00950A13" w14:paraId="2D870B05" w14:textId="77777777" w:rsidTr="000D2842">
        <w:trPr>
          <w:tblHeader/>
        </w:trPr>
        <w:tc>
          <w:tcPr>
            <w:tcW w:w="2164" w:type="pct"/>
          </w:tcPr>
          <w:p w14:paraId="074DC8E9" w14:textId="02C6C6A2" w:rsidR="005E14AB" w:rsidRPr="009409F8" w:rsidRDefault="009A33F1" w:rsidP="009A33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9409F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7" w:type="pct"/>
            <w:gridSpan w:val="3"/>
          </w:tcPr>
          <w:p w14:paraId="4E214F43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6EEA9527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868F4E0" w14:textId="77777777" w:rsidR="003E6A5C" w:rsidRPr="00950A13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27A02" w:rsidRPr="00950A13" w14:paraId="11A1AFE9" w14:textId="77777777" w:rsidTr="000D2842">
        <w:trPr>
          <w:tblHeader/>
        </w:trPr>
        <w:tc>
          <w:tcPr>
            <w:tcW w:w="2164" w:type="pct"/>
          </w:tcPr>
          <w:p w14:paraId="30BE89E5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6" w:type="pct"/>
          </w:tcPr>
          <w:p w14:paraId="18BCF02F" w14:textId="3B5DC3AE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E7000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6" w:type="pct"/>
          </w:tcPr>
          <w:p w14:paraId="2356F452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E7BEEF" w14:textId="1399A584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E700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2A94CC2A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92BF8" w14:textId="375FF575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E7000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42C89239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9E7956" w14:textId="163B2962" w:rsidR="00727A02" w:rsidRPr="00950A13" w:rsidRDefault="007A78C7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E7000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27A02" w:rsidRPr="00950A13" w14:paraId="65200821" w14:textId="77777777" w:rsidTr="000D2842">
        <w:trPr>
          <w:tblHeader/>
        </w:trPr>
        <w:tc>
          <w:tcPr>
            <w:tcW w:w="2164" w:type="pct"/>
          </w:tcPr>
          <w:p w14:paraId="02E6450E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</w:tcPr>
          <w:p w14:paraId="56F3E188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A02" w:rsidRPr="00950A13" w14:paraId="5484BC1A" w14:textId="77777777" w:rsidTr="000D2842">
        <w:tc>
          <w:tcPr>
            <w:tcW w:w="2164" w:type="pct"/>
          </w:tcPr>
          <w:p w14:paraId="18E4D626" w14:textId="77777777" w:rsidR="00727A02" w:rsidRPr="00950A13" w:rsidRDefault="00727A02" w:rsidP="0072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1DF82275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534EB440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65DB9C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7A6B9C7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31D36B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C889EB0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3CB8A8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523" w:rsidRPr="00950A13" w14:paraId="1AA9DDFD" w14:textId="77777777" w:rsidTr="000D2842">
        <w:tc>
          <w:tcPr>
            <w:tcW w:w="2164" w:type="pct"/>
          </w:tcPr>
          <w:p w14:paraId="03311EB2" w14:textId="77777777" w:rsidR="005E3523" w:rsidRPr="00950A13" w:rsidRDefault="005E3523" w:rsidP="005E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0E733FB3" w14:textId="6FF37524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765F6FDF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53B78C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B54151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8977089" w14:textId="6464ECD7" w:rsidR="005E3523" w:rsidRPr="0011735B" w:rsidRDefault="000A208B" w:rsidP="00117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22,288</w:t>
            </w:r>
          </w:p>
        </w:tc>
        <w:tc>
          <w:tcPr>
            <w:tcW w:w="126" w:type="pct"/>
          </w:tcPr>
          <w:p w14:paraId="34C4DC69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487B29" w14:textId="0A1249EF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163,128</w:t>
            </w:r>
          </w:p>
        </w:tc>
      </w:tr>
      <w:tr w:rsidR="005E3523" w:rsidRPr="00950A13" w14:paraId="32214DB7" w14:textId="77777777" w:rsidTr="000D2842">
        <w:tc>
          <w:tcPr>
            <w:tcW w:w="2164" w:type="pct"/>
          </w:tcPr>
          <w:p w14:paraId="01B603C3" w14:textId="77777777" w:rsidR="005E3523" w:rsidRPr="00950A13" w:rsidRDefault="005E3523" w:rsidP="005E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3EBB02F1" w14:textId="69E1E12F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276CACC0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F2BFA06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237B78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44626A" w14:textId="01711E30" w:rsidR="005E3523" w:rsidRPr="0011735B" w:rsidRDefault="000A208B" w:rsidP="00117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9,168</w:t>
            </w:r>
          </w:p>
        </w:tc>
        <w:tc>
          <w:tcPr>
            <w:tcW w:w="126" w:type="pct"/>
          </w:tcPr>
          <w:p w14:paraId="238062B6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57B0AB" w14:textId="0F6B16D2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2,929</w:t>
            </w:r>
          </w:p>
        </w:tc>
      </w:tr>
      <w:tr w:rsidR="005E3523" w:rsidRPr="00950A13" w14:paraId="09FCB14E" w14:textId="77777777" w:rsidTr="000D2842">
        <w:tc>
          <w:tcPr>
            <w:tcW w:w="2164" w:type="pct"/>
          </w:tcPr>
          <w:p w14:paraId="42AF24CC" w14:textId="77777777" w:rsidR="005E3523" w:rsidRPr="00950A13" w:rsidRDefault="005E3523" w:rsidP="005E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54236C3E" w14:textId="1988B2B3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DFC60F6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620A06D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B72E2C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7306C9" w14:textId="2D16640D" w:rsidR="005E3523" w:rsidRPr="0011735B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26" w:type="pct"/>
          </w:tcPr>
          <w:p w14:paraId="79D7F45B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CC62EC2" w14:textId="1BED2142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672</w:t>
            </w:r>
          </w:p>
        </w:tc>
      </w:tr>
      <w:tr w:rsidR="005E3523" w:rsidRPr="00950A13" w14:paraId="3B46A5F6" w14:textId="77777777" w:rsidTr="000D2842">
        <w:tc>
          <w:tcPr>
            <w:tcW w:w="2164" w:type="pct"/>
          </w:tcPr>
          <w:p w14:paraId="609174ED" w14:textId="020D8440" w:rsidR="005E3523" w:rsidRPr="00950A13" w:rsidRDefault="005E3523" w:rsidP="005E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73F9E8F" w14:textId="2C3C42B6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EB2B474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8C1C48B" w14:textId="53E3DC0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C9DF2D2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793276" w14:textId="3EF7ABA0" w:rsidR="005E3523" w:rsidRPr="0011735B" w:rsidRDefault="000A208B" w:rsidP="00117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7,385</w:t>
            </w:r>
          </w:p>
        </w:tc>
        <w:tc>
          <w:tcPr>
            <w:tcW w:w="126" w:type="pct"/>
          </w:tcPr>
          <w:p w14:paraId="2E91C058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8CC3F7" w14:textId="6CD29A95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</w:tr>
      <w:tr w:rsidR="005E3523" w:rsidRPr="00950A13" w14:paraId="0A0CBB6C" w14:textId="77777777" w:rsidTr="000D2842">
        <w:tc>
          <w:tcPr>
            <w:tcW w:w="2164" w:type="pct"/>
          </w:tcPr>
          <w:p w14:paraId="2FFF4BE6" w14:textId="6A445AD4" w:rsidR="005E3523" w:rsidRPr="00950A13" w:rsidRDefault="005E3523" w:rsidP="005E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9F8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6" w:type="pct"/>
          </w:tcPr>
          <w:p w14:paraId="700F7438" w14:textId="1ED8171C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1BEA74FE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96F670" w14:textId="26AE8AD3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78E914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925532" w14:textId="0526BE1F" w:rsidR="005E3523" w:rsidRPr="0011735B" w:rsidRDefault="000A208B" w:rsidP="00117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26" w:type="pct"/>
          </w:tcPr>
          <w:p w14:paraId="03DB2A19" w14:textId="77777777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9EAA6C6" w14:textId="5B5D55B9" w:rsidR="005E3523" w:rsidRPr="00950A13" w:rsidRDefault="005E3523" w:rsidP="005E3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642" w:rsidRPr="00950A13" w14:paraId="45582FF6" w14:textId="77777777" w:rsidTr="000D2842">
        <w:tc>
          <w:tcPr>
            <w:tcW w:w="2164" w:type="pct"/>
          </w:tcPr>
          <w:p w14:paraId="60976747" w14:textId="0367D98B" w:rsidR="00304642" w:rsidRPr="009409F8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9409F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6" w:type="pct"/>
          </w:tcPr>
          <w:p w14:paraId="2B62057B" w14:textId="77777777" w:rsid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A790EBB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370DFA" w14:textId="77777777" w:rsid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1FF4D4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004E04" w14:textId="62D28C63" w:rsidR="00304642" w:rsidRPr="000A208B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26" w:type="pct"/>
          </w:tcPr>
          <w:p w14:paraId="0FBDE9F7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3C55B9C" w14:textId="7705B878" w:rsid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642" w:rsidRPr="00950A13" w14:paraId="6A29531B" w14:textId="77777777" w:rsidTr="000D2842">
        <w:tc>
          <w:tcPr>
            <w:tcW w:w="2164" w:type="pct"/>
          </w:tcPr>
          <w:p w14:paraId="3E2AB54F" w14:textId="77777777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626" w:type="pct"/>
          </w:tcPr>
          <w:p w14:paraId="077A657B" w14:textId="62FB629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7D93C19F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77FBD5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E04D2A7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1213F4" w14:textId="356083AB" w:rsidR="00304642" w:rsidRPr="0011735B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208B">
              <w:rPr>
                <w:rFonts w:ascii="Angsana New" w:hAnsi="Angsana New"/>
                <w:sz w:val="30"/>
                <w:szCs w:val="30"/>
              </w:rPr>
              <w:t>10,188</w:t>
            </w:r>
          </w:p>
        </w:tc>
        <w:tc>
          <w:tcPr>
            <w:tcW w:w="126" w:type="pct"/>
          </w:tcPr>
          <w:p w14:paraId="629455D3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FAD65DA" w14:textId="06CA8FC5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304642" w:rsidRPr="00950A13" w14:paraId="5AADFA12" w14:textId="77777777" w:rsidTr="000D2842">
        <w:tc>
          <w:tcPr>
            <w:tcW w:w="2164" w:type="pct"/>
          </w:tcPr>
          <w:p w14:paraId="6EDF43DA" w14:textId="77777777" w:rsidR="00304642" w:rsidRPr="003046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063AEEEC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</w:tcPr>
          <w:p w14:paraId="1DEC766E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13881143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660AECC3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4C29E23C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7DD8F920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07DA3EF5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4642" w:rsidRPr="00950A13" w14:paraId="524F86B8" w14:textId="77777777" w:rsidTr="000D2842">
        <w:tc>
          <w:tcPr>
            <w:tcW w:w="2164" w:type="pct"/>
          </w:tcPr>
          <w:p w14:paraId="5FDEC525" w14:textId="126960BA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9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</w:tcPr>
          <w:p w14:paraId="003DFA08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64ADB35C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C6C1F0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0B0388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934F40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D5411BC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D3917B6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642" w:rsidRPr="00950A13" w14:paraId="6271460F" w14:textId="77777777" w:rsidTr="000D2842">
        <w:tc>
          <w:tcPr>
            <w:tcW w:w="2164" w:type="pct"/>
          </w:tcPr>
          <w:p w14:paraId="55D9AA9B" w14:textId="266C4D44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1A72CECF" w14:textId="029C0102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56" w:type="pct"/>
          </w:tcPr>
          <w:p w14:paraId="41748E27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7E356D" w14:textId="18AE2A8E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42" w:type="pct"/>
          </w:tcPr>
          <w:p w14:paraId="17D46679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6BFB8F" w14:textId="5FAE98F9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26" w:type="pct"/>
          </w:tcPr>
          <w:p w14:paraId="2B9E815B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AD542D1" w14:textId="45FD5875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304642" w:rsidRPr="00950A13" w14:paraId="155461CD" w14:textId="77777777" w:rsidTr="000D2842">
        <w:tc>
          <w:tcPr>
            <w:tcW w:w="2164" w:type="pct"/>
          </w:tcPr>
          <w:p w14:paraId="1E5E9BC4" w14:textId="738F03CA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6" w:type="pct"/>
          </w:tcPr>
          <w:p w14:paraId="2E8A6521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E566770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CAF79D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89FB8B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83D9DB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14953F8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27076B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642" w:rsidRPr="00950A13" w14:paraId="34DC28FA" w14:textId="77777777" w:rsidTr="000D2842">
        <w:tc>
          <w:tcPr>
            <w:tcW w:w="2164" w:type="pct"/>
          </w:tcPr>
          <w:p w14:paraId="0ECD246A" w14:textId="50914C40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26" w:type="pct"/>
          </w:tcPr>
          <w:p w14:paraId="6EFAC15C" w14:textId="777E54BE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42,876</w:t>
            </w:r>
          </w:p>
        </w:tc>
        <w:tc>
          <w:tcPr>
            <w:tcW w:w="156" w:type="pct"/>
          </w:tcPr>
          <w:p w14:paraId="24D8D1DF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F81DC5" w14:textId="4DBADCDD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45,857</w:t>
            </w:r>
          </w:p>
        </w:tc>
        <w:tc>
          <w:tcPr>
            <w:tcW w:w="142" w:type="pct"/>
          </w:tcPr>
          <w:p w14:paraId="459AEC87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70C857" w14:textId="6076BD8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42,876</w:t>
            </w:r>
          </w:p>
        </w:tc>
        <w:tc>
          <w:tcPr>
            <w:tcW w:w="126" w:type="pct"/>
          </w:tcPr>
          <w:p w14:paraId="78C28E83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AE240C8" w14:textId="1F0762D5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45,857</w:t>
            </w:r>
          </w:p>
        </w:tc>
      </w:tr>
      <w:tr w:rsidR="00304642" w:rsidRPr="00950A13" w14:paraId="3CE0C061" w14:textId="77777777" w:rsidTr="000D2842">
        <w:tc>
          <w:tcPr>
            <w:tcW w:w="2164" w:type="pct"/>
          </w:tcPr>
          <w:p w14:paraId="0DB5FCB3" w14:textId="176CC8B8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9AC259D" w14:textId="74A042E1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156" w:type="pct"/>
          </w:tcPr>
          <w:p w14:paraId="7C2BAF8E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2FACB47" w14:textId="6DA07254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  <w:tc>
          <w:tcPr>
            <w:tcW w:w="142" w:type="pct"/>
          </w:tcPr>
          <w:p w14:paraId="5A5543D3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17D81C" w14:textId="0AA7BEE3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B2BC6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126" w:type="pct"/>
          </w:tcPr>
          <w:p w14:paraId="71CA7792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F5A0E3A" w14:textId="081F79AF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3,173</w:t>
            </w:r>
          </w:p>
        </w:tc>
      </w:tr>
      <w:tr w:rsidR="00304642" w:rsidRPr="00950A13" w14:paraId="1450DB2E" w14:textId="77777777" w:rsidTr="000D2842">
        <w:tc>
          <w:tcPr>
            <w:tcW w:w="2164" w:type="pct"/>
          </w:tcPr>
          <w:p w14:paraId="63A49692" w14:textId="735F26AD" w:rsidR="00304642" w:rsidRPr="00B44CB7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4C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C314923" w14:textId="1332CA7C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BC6">
              <w:rPr>
                <w:rFonts w:ascii="Angsana New" w:hAnsi="Angsana New"/>
                <w:b/>
                <w:bCs/>
                <w:sz w:val="30"/>
                <w:szCs w:val="30"/>
              </w:rPr>
              <w:t>45,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56" w:type="pct"/>
          </w:tcPr>
          <w:p w14:paraId="49CFA559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E0714CF" w14:textId="34DCE93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2BC6">
              <w:rPr>
                <w:rFonts w:ascii="Angsana New" w:hAnsi="Angsana New"/>
                <w:b/>
                <w:bCs/>
                <w:sz w:val="30"/>
                <w:szCs w:val="30"/>
              </w:rPr>
              <w:t>49,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2" w:type="pct"/>
          </w:tcPr>
          <w:p w14:paraId="30B61BFF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55CD476" w14:textId="4E517AA8" w:rsidR="00304642" w:rsidRPr="0062791B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791B">
              <w:rPr>
                <w:rFonts w:ascii="Angsana New" w:hAnsi="Angsana New"/>
                <w:b/>
                <w:bCs/>
                <w:sz w:val="30"/>
                <w:szCs w:val="30"/>
              </w:rPr>
              <w:t>45,106</w:t>
            </w:r>
          </w:p>
        </w:tc>
        <w:tc>
          <w:tcPr>
            <w:tcW w:w="126" w:type="pct"/>
          </w:tcPr>
          <w:p w14:paraId="654F9000" w14:textId="77777777" w:rsidR="00304642" w:rsidRPr="000B2BC6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85447BC" w14:textId="6FE2F9C1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E6539">
              <w:rPr>
                <w:rFonts w:ascii="Angsana New" w:hAnsi="Angsana New"/>
                <w:b/>
                <w:bCs/>
                <w:sz w:val="30"/>
                <w:szCs w:val="30"/>
              </w:rPr>
              <w:t>49,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</w:tr>
      <w:tr w:rsidR="00304642" w:rsidRPr="00950A13" w14:paraId="7A3895DF" w14:textId="77777777" w:rsidTr="000D2842">
        <w:tc>
          <w:tcPr>
            <w:tcW w:w="2164" w:type="pct"/>
          </w:tcPr>
          <w:p w14:paraId="273E499F" w14:textId="77777777" w:rsidR="00304642" w:rsidRPr="003046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B9B1C80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</w:tcPr>
          <w:p w14:paraId="28A115C5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6CCF40B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3FBB1CCB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84C6693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7607CC2C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430ABB9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04642" w:rsidRPr="00950A13" w14:paraId="34204308" w14:textId="77777777" w:rsidTr="000D2842">
        <w:tc>
          <w:tcPr>
            <w:tcW w:w="2164" w:type="pct"/>
          </w:tcPr>
          <w:p w14:paraId="67BC37F3" w14:textId="19D7921A" w:rsidR="003046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6" w:type="pct"/>
          </w:tcPr>
          <w:p w14:paraId="3ABB5E23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41173E08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B3802A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8489B23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32F4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8D39F0B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989521F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642" w:rsidRPr="00950A13" w14:paraId="081C20F9" w14:textId="77777777" w:rsidTr="000D2842">
        <w:tc>
          <w:tcPr>
            <w:tcW w:w="2164" w:type="pct"/>
          </w:tcPr>
          <w:p w14:paraId="3DFF8FAB" w14:textId="77777777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103770A3" w14:textId="1946A751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  <w:tc>
          <w:tcPr>
            <w:tcW w:w="156" w:type="pct"/>
          </w:tcPr>
          <w:p w14:paraId="39E8C4B4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CEFCAA" w14:textId="6FF5F944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42" w:type="pct"/>
          </w:tcPr>
          <w:p w14:paraId="6CBFE657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8F4769E" w14:textId="4FEC8F95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234</w:t>
            </w:r>
          </w:p>
        </w:tc>
        <w:tc>
          <w:tcPr>
            <w:tcW w:w="126" w:type="pct"/>
          </w:tcPr>
          <w:p w14:paraId="75774B29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8B53D6" w14:textId="3AEA2F09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304642" w:rsidRPr="00950A13" w14:paraId="35392082" w14:textId="77777777" w:rsidTr="000D2842">
        <w:tc>
          <w:tcPr>
            <w:tcW w:w="2164" w:type="pct"/>
          </w:tcPr>
          <w:p w14:paraId="3A29970C" w14:textId="77777777" w:rsidR="00304642" w:rsidRPr="000D28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0D284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0D284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68946FBD" w14:textId="62D8D70E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017</w:t>
            </w:r>
          </w:p>
        </w:tc>
        <w:tc>
          <w:tcPr>
            <w:tcW w:w="156" w:type="pct"/>
          </w:tcPr>
          <w:p w14:paraId="218F9156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C74465" w14:textId="2A8F342B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5,765</w:t>
            </w:r>
          </w:p>
        </w:tc>
        <w:tc>
          <w:tcPr>
            <w:tcW w:w="142" w:type="pct"/>
          </w:tcPr>
          <w:p w14:paraId="46979A5A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09495C" w14:textId="2F998E56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7553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7553A">
              <w:rPr>
                <w:rFonts w:ascii="Angsana New" w:hAnsi="Angsana New"/>
                <w:sz w:val="30"/>
                <w:szCs w:val="30"/>
              </w:rPr>
              <w:t>,</w:t>
            </w:r>
            <w:r w:rsidRPr="00A7553A">
              <w:rPr>
                <w:rFonts w:ascii="Angsana New" w:hAnsi="Angsana New"/>
                <w:sz w:val="30"/>
                <w:szCs w:val="30"/>
                <w:cs/>
              </w:rPr>
              <w:t>017</w:t>
            </w:r>
          </w:p>
        </w:tc>
        <w:tc>
          <w:tcPr>
            <w:tcW w:w="126" w:type="pct"/>
          </w:tcPr>
          <w:p w14:paraId="1C502005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8E9323D" w14:textId="3FFC2444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5,765</w:t>
            </w:r>
          </w:p>
        </w:tc>
      </w:tr>
      <w:tr w:rsidR="00304642" w:rsidRPr="00950A13" w14:paraId="3D927762" w14:textId="77777777" w:rsidTr="000D2842">
        <w:tc>
          <w:tcPr>
            <w:tcW w:w="2164" w:type="pct"/>
          </w:tcPr>
          <w:p w14:paraId="6BA0E69A" w14:textId="77777777" w:rsidR="00304642" w:rsidRPr="000D28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6" w:type="pct"/>
          </w:tcPr>
          <w:p w14:paraId="16BB97CF" w14:textId="291212EA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35BBAF66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4B5AA" w14:textId="397EE86F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2" w:type="pct"/>
          </w:tcPr>
          <w:p w14:paraId="72FA4440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6193115" w14:textId="4DD5764A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F7CA06A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B22B54F" w14:textId="1ACE0B99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304642" w:rsidRPr="00950A13" w14:paraId="5A0BF12A" w14:textId="77777777" w:rsidTr="000D2842">
        <w:tc>
          <w:tcPr>
            <w:tcW w:w="2164" w:type="pct"/>
          </w:tcPr>
          <w:p w14:paraId="36FAC2B8" w14:textId="77777777" w:rsidR="00304642" w:rsidRPr="000D28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D0CD7B2" w14:textId="356C5826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385</w:t>
            </w:r>
          </w:p>
        </w:tc>
        <w:tc>
          <w:tcPr>
            <w:tcW w:w="156" w:type="pct"/>
          </w:tcPr>
          <w:p w14:paraId="00BBB31E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D32525" w14:textId="42AD35F9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2" w:type="pct"/>
          </w:tcPr>
          <w:p w14:paraId="2E44CC78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64D63C" w14:textId="7E29B45A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385</w:t>
            </w:r>
          </w:p>
        </w:tc>
        <w:tc>
          <w:tcPr>
            <w:tcW w:w="126" w:type="pct"/>
          </w:tcPr>
          <w:p w14:paraId="577B8FF1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4DE9B7" w14:textId="20534B0C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304642" w:rsidRPr="00950A13" w14:paraId="06F13A02" w14:textId="77777777" w:rsidTr="000D2842">
        <w:tc>
          <w:tcPr>
            <w:tcW w:w="2164" w:type="pct"/>
          </w:tcPr>
          <w:p w14:paraId="1C8D3C27" w14:textId="7A9BBA5F" w:rsidR="00304642" w:rsidRPr="000D28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2842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6" w:type="pct"/>
          </w:tcPr>
          <w:p w14:paraId="71496042" w14:textId="187E8C0A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  <w:tc>
          <w:tcPr>
            <w:tcW w:w="156" w:type="pct"/>
          </w:tcPr>
          <w:p w14:paraId="26FEB7BE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4DBBFEE" w14:textId="4349D1DC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D5EC103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71F68BB" w14:textId="703EA221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93CD5">
              <w:rPr>
                <w:rFonts w:ascii="Angsana New" w:hAnsi="Angsana New"/>
                <w:sz w:val="30"/>
                <w:szCs w:val="30"/>
                <w:cs/>
              </w:rPr>
              <w:t>22</w:t>
            </w:r>
          </w:p>
        </w:tc>
        <w:tc>
          <w:tcPr>
            <w:tcW w:w="126" w:type="pct"/>
          </w:tcPr>
          <w:p w14:paraId="1B01A334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DED07E" w14:textId="0204CECD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642" w:rsidRPr="00950A13" w14:paraId="27C2490F" w14:textId="77777777" w:rsidTr="000D2842">
        <w:tc>
          <w:tcPr>
            <w:tcW w:w="2164" w:type="pct"/>
          </w:tcPr>
          <w:p w14:paraId="03A5A9E0" w14:textId="77777777" w:rsidR="00304642" w:rsidRPr="003046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6" w:type="pct"/>
          </w:tcPr>
          <w:p w14:paraId="0572A62F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" w:type="pct"/>
          </w:tcPr>
          <w:p w14:paraId="1A5E0835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</w:tcPr>
          <w:p w14:paraId="246D9666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B2F82ED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6" w:type="pct"/>
          </w:tcPr>
          <w:p w14:paraId="08BE7699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0DD87D6A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pct"/>
          </w:tcPr>
          <w:p w14:paraId="454FF6F7" w14:textId="77777777" w:rsidR="00304642" w:rsidRPr="003046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4642" w:rsidRPr="00950A13" w14:paraId="60A5E09D" w14:textId="77777777" w:rsidTr="000D2842">
        <w:tc>
          <w:tcPr>
            <w:tcW w:w="2164" w:type="pct"/>
          </w:tcPr>
          <w:p w14:paraId="63798A6E" w14:textId="77777777" w:rsidR="00304642" w:rsidRPr="000D2842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</w:tcPr>
          <w:p w14:paraId="48C090D3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</w:tcPr>
          <w:p w14:paraId="1E80D9F4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361D50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0F5E54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3A2954F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F46B48A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688FEDA" w14:textId="77777777" w:rsidR="00304642" w:rsidRPr="000D2842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642" w:rsidRPr="00950A13" w14:paraId="2EA73923" w14:textId="77777777" w:rsidTr="000D2842">
        <w:tc>
          <w:tcPr>
            <w:tcW w:w="2164" w:type="pct"/>
          </w:tcPr>
          <w:p w14:paraId="56A6C4B2" w14:textId="77777777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26" w:type="pct"/>
          </w:tcPr>
          <w:p w14:paraId="56D4BC73" w14:textId="7FD0CDFD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B05D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6" w:type="pct"/>
          </w:tcPr>
          <w:p w14:paraId="3A4E752C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F1FA50" w14:textId="34B2A883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14,575</w:t>
            </w:r>
          </w:p>
        </w:tc>
        <w:tc>
          <w:tcPr>
            <w:tcW w:w="142" w:type="pct"/>
          </w:tcPr>
          <w:p w14:paraId="541CCD64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00058C1" w14:textId="4AB7D8D4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B05D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5859E5BD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BCF66CB" w14:textId="6AB9AD4B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12,549</w:t>
            </w:r>
          </w:p>
        </w:tc>
      </w:tr>
      <w:tr w:rsidR="00304642" w:rsidRPr="00950A13" w14:paraId="0D0DCD0E" w14:textId="77777777" w:rsidTr="000D2842">
        <w:tc>
          <w:tcPr>
            <w:tcW w:w="2164" w:type="pct"/>
          </w:tcPr>
          <w:p w14:paraId="6047C0D0" w14:textId="77777777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26" w:type="pct"/>
          </w:tcPr>
          <w:p w14:paraId="3BBCE83E" w14:textId="7445467B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212,377</w:t>
            </w:r>
          </w:p>
        </w:tc>
        <w:tc>
          <w:tcPr>
            <w:tcW w:w="156" w:type="pct"/>
          </w:tcPr>
          <w:p w14:paraId="592675F4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87ECE8" w14:textId="67B33689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209,938</w:t>
            </w:r>
          </w:p>
        </w:tc>
        <w:tc>
          <w:tcPr>
            <w:tcW w:w="142" w:type="pct"/>
          </w:tcPr>
          <w:p w14:paraId="00983CE7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651B5E" w14:textId="3C800149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212,123</w:t>
            </w:r>
          </w:p>
        </w:tc>
        <w:tc>
          <w:tcPr>
            <w:tcW w:w="126" w:type="pct"/>
          </w:tcPr>
          <w:p w14:paraId="20D7E0DC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DA12BE" w14:textId="7AF2BFB2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209,914</w:t>
            </w:r>
          </w:p>
        </w:tc>
      </w:tr>
      <w:tr w:rsidR="00304642" w:rsidRPr="00950A13" w14:paraId="2F9A7558" w14:textId="77777777" w:rsidTr="000D2842">
        <w:tc>
          <w:tcPr>
            <w:tcW w:w="2164" w:type="pct"/>
          </w:tcPr>
          <w:p w14:paraId="31149071" w14:textId="73F52876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6" w:type="pct"/>
          </w:tcPr>
          <w:p w14:paraId="7CF61D88" w14:textId="47184193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2,840</w:t>
            </w:r>
          </w:p>
        </w:tc>
        <w:tc>
          <w:tcPr>
            <w:tcW w:w="156" w:type="pct"/>
          </w:tcPr>
          <w:p w14:paraId="08D7EC7C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98111C" w14:textId="380FB3CB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AD544A1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2B685B8" w14:textId="19B0827F" w:rsidR="00304642" w:rsidRPr="00B05DCF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F34A449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8F4016" w14:textId="57495E4C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D284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642" w:rsidRPr="00950A13" w14:paraId="71B1F636" w14:textId="77777777" w:rsidTr="000D2842">
        <w:tc>
          <w:tcPr>
            <w:tcW w:w="2164" w:type="pct"/>
          </w:tcPr>
          <w:p w14:paraId="69BE6B89" w14:textId="20E8FE70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6" w:type="pct"/>
          </w:tcPr>
          <w:p w14:paraId="493062B3" w14:textId="1307C015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56" w:type="pct"/>
          </w:tcPr>
          <w:p w14:paraId="60475780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F4A79D" w14:textId="70D8E2D9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42" w:type="pct"/>
          </w:tcPr>
          <w:p w14:paraId="63CEEAE7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169AF4" w14:textId="0ADBD5C6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6" w:type="pct"/>
          </w:tcPr>
          <w:p w14:paraId="42433FDB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F59DC2" w14:textId="1939B1BF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304642" w:rsidRPr="00950A13" w14:paraId="2865F48E" w14:textId="77777777" w:rsidTr="000D2842">
        <w:tc>
          <w:tcPr>
            <w:tcW w:w="2164" w:type="pct"/>
          </w:tcPr>
          <w:p w14:paraId="60BF1B3D" w14:textId="736037DB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26" w:type="pct"/>
          </w:tcPr>
          <w:p w14:paraId="1E84E787" w14:textId="7EEE0A1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156" w:type="pct"/>
          </w:tcPr>
          <w:p w14:paraId="6BB2DCE3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D0EF2B" w14:textId="2E79880D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  <w:tc>
          <w:tcPr>
            <w:tcW w:w="142" w:type="pct"/>
          </w:tcPr>
          <w:p w14:paraId="35742475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3A75C31" w14:textId="6781E770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8,422</w:t>
            </w:r>
          </w:p>
        </w:tc>
        <w:tc>
          <w:tcPr>
            <w:tcW w:w="126" w:type="pct"/>
          </w:tcPr>
          <w:p w14:paraId="0688ACC7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591420" w14:textId="42D1FA16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8,391</w:t>
            </w:r>
          </w:p>
        </w:tc>
      </w:tr>
      <w:tr w:rsidR="00304642" w:rsidRPr="00950A13" w14:paraId="4AF475ED" w14:textId="77777777" w:rsidTr="000D2842">
        <w:tc>
          <w:tcPr>
            <w:tcW w:w="2164" w:type="pct"/>
          </w:tcPr>
          <w:p w14:paraId="046376B5" w14:textId="77777777" w:rsidR="00304642" w:rsidRPr="00950A13" w:rsidRDefault="00304642" w:rsidP="00304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626" w:type="pct"/>
          </w:tcPr>
          <w:p w14:paraId="76CDB93E" w14:textId="2BB9E83B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  <w:tc>
          <w:tcPr>
            <w:tcW w:w="156" w:type="pct"/>
          </w:tcPr>
          <w:p w14:paraId="4D488844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A08592" w14:textId="4BD2E135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5,646</w:t>
            </w:r>
          </w:p>
        </w:tc>
        <w:tc>
          <w:tcPr>
            <w:tcW w:w="142" w:type="pct"/>
          </w:tcPr>
          <w:p w14:paraId="13312F52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F12B3D" w14:textId="7EC13DB0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05DCF"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  <w:tc>
          <w:tcPr>
            <w:tcW w:w="126" w:type="pct"/>
          </w:tcPr>
          <w:p w14:paraId="1F14A3D2" w14:textId="77777777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DD6EE6" w14:textId="5A58DCA2" w:rsidR="00304642" w:rsidRPr="00950A13" w:rsidRDefault="00304642" w:rsidP="00304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5,646</w:t>
            </w:r>
          </w:p>
        </w:tc>
      </w:tr>
    </w:tbl>
    <w:p w14:paraId="56288B57" w14:textId="7D88A62F" w:rsidR="00F4336B" w:rsidRPr="00196ADF" w:rsidRDefault="00192723" w:rsidP="00050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050496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3E6A5C" w:rsidRPr="00196ADF">
        <w:rPr>
          <w:rFonts w:ascii="Angsana New" w:hAnsi="Angsana New"/>
          <w:sz w:val="30"/>
          <w:szCs w:val="30"/>
          <w:cs/>
        </w:rPr>
        <w:t>ยอดคงเหลือ</w:t>
      </w:r>
      <w:r w:rsidR="006C00A9" w:rsidRPr="00196ADF">
        <w:rPr>
          <w:rFonts w:ascii="Angsana New" w:hAnsi="Angsana New"/>
          <w:sz w:val="30"/>
          <w:szCs w:val="30"/>
          <w:cs/>
        </w:rPr>
        <w:t>กับ</w:t>
      </w:r>
      <w:r w:rsidR="00816589" w:rsidRPr="00196ADF">
        <w:rPr>
          <w:rFonts w:ascii="Angsana New" w:hAnsi="Angsana New"/>
          <w:sz w:val="30"/>
          <w:szCs w:val="30"/>
          <w:cs/>
        </w:rPr>
        <w:t>บุคคลหรือ</w:t>
      </w:r>
      <w:r w:rsidR="00F4336B" w:rsidRPr="00196AD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3E6A5C" w:rsidRPr="00196ADF">
        <w:rPr>
          <w:rFonts w:ascii="Angsana New" w:hAnsi="Angsana New"/>
          <w:sz w:val="30"/>
          <w:szCs w:val="30"/>
          <w:cs/>
        </w:rPr>
        <w:t xml:space="preserve"> </w:t>
      </w:r>
      <w:r w:rsidR="00F4336B" w:rsidRPr="00196ADF">
        <w:rPr>
          <w:rFonts w:ascii="Angsana New" w:hAnsi="Angsana New"/>
          <w:sz w:val="30"/>
          <w:szCs w:val="30"/>
          <w:cs/>
        </w:rPr>
        <w:t>ณ วันที่</w:t>
      </w:r>
      <w:r w:rsidR="000D2842" w:rsidRPr="00196ADF">
        <w:rPr>
          <w:rFonts w:ascii="Angsana New" w:hAnsi="Angsana New"/>
          <w:sz w:val="30"/>
          <w:szCs w:val="30"/>
        </w:rPr>
        <w:t xml:space="preserve"> 31</w:t>
      </w:r>
      <w:r w:rsidR="00F4336B" w:rsidRPr="00196ADF">
        <w:rPr>
          <w:rFonts w:ascii="Angsana New" w:hAnsi="Angsana New"/>
          <w:sz w:val="30"/>
          <w:szCs w:val="30"/>
        </w:rPr>
        <w:t xml:space="preserve"> </w:t>
      </w:r>
      <w:r w:rsidR="00F4336B" w:rsidRPr="00196ADF">
        <w:rPr>
          <w:rFonts w:ascii="Angsana New" w:hAnsi="Angsana New"/>
          <w:sz w:val="30"/>
          <w:szCs w:val="30"/>
          <w:cs/>
        </w:rPr>
        <w:t>ธันวาคม</w:t>
      </w:r>
      <w:r w:rsidR="00D36A35" w:rsidRPr="00196ADF">
        <w:rPr>
          <w:rFonts w:ascii="Angsana New" w:hAnsi="Angsana New"/>
          <w:sz w:val="30"/>
          <w:szCs w:val="30"/>
        </w:rPr>
        <w:t xml:space="preserve"> </w:t>
      </w:r>
      <w:r w:rsidR="00F4336B" w:rsidRPr="00196ADF">
        <w:rPr>
          <w:rFonts w:ascii="Angsana New" w:hAnsi="Angsana New"/>
          <w:sz w:val="30"/>
          <w:szCs w:val="30"/>
          <w:cs/>
        </w:rPr>
        <w:t>มีดังนี้</w:t>
      </w:r>
    </w:p>
    <w:p w14:paraId="6C767434" w14:textId="77777777" w:rsidR="00E03B6D" w:rsidRPr="00196ADF" w:rsidRDefault="00E03B6D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81"/>
        <w:gridCol w:w="270"/>
        <w:gridCol w:w="1090"/>
        <w:gridCol w:w="270"/>
        <w:gridCol w:w="9"/>
        <w:gridCol w:w="1058"/>
        <w:gridCol w:w="258"/>
        <w:gridCol w:w="1179"/>
      </w:tblGrid>
      <w:tr w:rsidR="00076626" w:rsidRPr="00196ADF" w14:paraId="12E3A80F" w14:textId="77777777" w:rsidTr="00DC4A7B">
        <w:trPr>
          <w:tblHeader/>
        </w:trPr>
        <w:tc>
          <w:tcPr>
            <w:tcW w:w="2161" w:type="pct"/>
          </w:tcPr>
          <w:p w14:paraId="1754D971" w14:textId="7D647B46" w:rsidR="003E6A5C" w:rsidRPr="00196ADF" w:rsidRDefault="003E6A5C" w:rsidP="00A8617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2D2682EB" w14:textId="77777777" w:rsidR="003E6A5C" w:rsidRPr="00196ADF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979340F" w14:textId="77777777" w:rsidR="003E6A5C" w:rsidRPr="00196ADF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4"/>
          </w:tcPr>
          <w:p w14:paraId="79CEF03F" w14:textId="77777777" w:rsidR="003E6A5C" w:rsidRPr="00196ADF" w:rsidRDefault="003E6A5C" w:rsidP="00A861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63CF" w:rsidRPr="00950A13" w14:paraId="3A663007" w14:textId="77777777" w:rsidTr="00DC4A7B">
        <w:trPr>
          <w:tblHeader/>
        </w:trPr>
        <w:tc>
          <w:tcPr>
            <w:tcW w:w="2161" w:type="pct"/>
          </w:tcPr>
          <w:p w14:paraId="42B31500" w14:textId="13FF6CD3" w:rsidR="00E763CF" w:rsidRPr="00950A13" w:rsidRDefault="00E763CF" w:rsidP="00E763C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6B397AC3" w14:textId="6B49B53C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7277BE9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C950DD" w14:textId="67441FEC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6302978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20B3ABC0" w14:textId="261BB4F6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27D09F59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97DCE76" w14:textId="06C20B26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27A02" w:rsidRPr="00950A13" w14:paraId="78A24EF5" w14:textId="77777777" w:rsidTr="00DC4A7B">
        <w:trPr>
          <w:tblHeader/>
        </w:trPr>
        <w:tc>
          <w:tcPr>
            <w:tcW w:w="2161" w:type="pct"/>
          </w:tcPr>
          <w:p w14:paraId="7D4D47FE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8"/>
          </w:tcPr>
          <w:p w14:paraId="18CFD81B" w14:textId="77777777" w:rsidR="00727A02" w:rsidRPr="00950A13" w:rsidRDefault="00727A02" w:rsidP="0072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A10" w:rsidRPr="00950A13" w14:paraId="5D926748" w14:textId="77777777" w:rsidTr="00DC4A7B">
        <w:trPr>
          <w:tblHeader/>
        </w:trPr>
        <w:tc>
          <w:tcPr>
            <w:tcW w:w="2161" w:type="pct"/>
          </w:tcPr>
          <w:p w14:paraId="7CEA82D6" w14:textId="12D14D09" w:rsidR="00CF7A10" w:rsidRPr="00CF7A10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9" w:type="pct"/>
            <w:gridSpan w:val="8"/>
          </w:tcPr>
          <w:p w14:paraId="4BAA4128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F7A10" w:rsidRPr="00950A13" w14:paraId="53131E65" w14:textId="77777777" w:rsidTr="00DC4A7B">
        <w:tc>
          <w:tcPr>
            <w:tcW w:w="2161" w:type="pct"/>
          </w:tcPr>
          <w:p w14:paraId="30802F39" w14:textId="3E4666D2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0A06544" w14:textId="548FE122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59A716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BD879" w14:textId="7FA7A813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5C7FDB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79A1F5F5" w14:textId="1D5F8866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  <w:tc>
          <w:tcPr>
            <w:tcW w:w="138" w:type="pct"/>
          </w:tcPr>
          <w:p w14:paraId="5565AC71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8954F61" w14:textId="132C2013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45,627</w:t>
            </w:r>
          </w:p>
        </w:tc>
      </w:tr>
      <w:tr w:rsidR="00CF7A10" w:rsidRPr="00950A13" w14:paraId="22F753F4" w14:textId="77777777" w:rsidTr="00DC4A7B">
        <w:tc>
          <w:tcPr>
            <w:tcW w:w="2161" w:type="pct"/>
          </w:tcPr>
          <w:p w14:paraId="1F81E096" w14:textId="2521713C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54919071" w14:textId="5E894E5B" w:rsidR="00CF7A10" w:rsidRPr="0080446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F5F107F" w14:textId="77777777" w:rsidR="00CF7A10" w:rsidRPr="0080446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08C2FC" w14:textId="1E33FF48" w:rsidR="00CF7A10" w:rsidRPr="00804468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442D1849" w14:textId="77777777" w:rsidR="00CF7A10" w:rsidRPr="0080446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11098117" w14:textId="2A1026B0" w:rsidR="00CF7A10" w:rsidRPr="00804468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4A9F74B" w14:textId="77777777" w:rsidR="00CF7A10" w:rsidRPr="0080446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80CAF7" w14:textId="430471EC" w:rsidR="00CF7A10" w:rsidRPr="0080446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CF7A10" w:rsidRPr="00950A13" w14:paraId="1A23590F" w14:textId="77777777" w:rsidTr="00DC4A7B">
        <w:tc>
          <w:tcPr>
            <w:tcW w:w="2161" w:type="pct"/>
          </w:tcPr>
          <w:p w14:paraId="251A58A1" w14:textId="12F27112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7EC6D64D" w14:textId="4CB1DD72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18428F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6BE21B9" w14:textId="4F39E002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7206B69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51C54D45" w14:textId="61747B7A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9323DC4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7838AF" w14:textId="5A417B7C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7A10" w:rsidRPr="00950A13" w14:paraId="72305728" w14:textId="77777777" w:rsidTr="00DC4A7B">
        <w:tc>
          <w:tcPr>
            <w:tcW w:w="2161" w:type="pct"/>
          </w:tcPr>
          <w:p w14:paraId="591C52DD" w14:textId="779B0079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446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2EA3CDE4" w14:textId="51CF67AA" w:rsidR="00CF7A10" w:rsidRPr="00950A13" w:rsidRDefault="006E3D28" w:rsidP="0043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4" w:type="pct"/>
          </w:tcPr>
          <w:p w14:paraId="5D1E62FE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C888D5" w14:textId="71A0575F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  <w:tc>
          <w:tcPr>
            <w:tcW w:w="144" w:type="pct"/>
          </w:tcPr>
          <w:p w14:paraId="3536360F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7BC4BFD4" w14:textId="7574E98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38" w:type="pct"/>
          </w:tcPr>
          <w:p w14:paraId="460014D0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2B3F84" w14:textId="1C54060D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2,512</w:t>
            </w:r>
          </w:p>
        </w:tc>
      </w:tr>
      <w:tr w:rsidR="00CF7A10" w:rsidRPr="00950A13" w14:paraId="0408592C" w14:textId="77777777" w:rsidTr="00DC4A7B">
        <w:tc>
          <w:tcPr>
            <w:tcW w:w="2161" w:type="pct"/>
          </w:tcPr>
          <w:p w14:paraId="773DC8F7" w14:textId="7777777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53ADE2" w14:textId="5EDAECAB" w:rsidR="00CF7A10" w:rsidRPr="00D75B50" w:rsidRDefault="006E3D28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4" w:type="pct"/>
          </w:tcPr>
          <w:p w14:paraId="5D427E35" w14:textId="77777777" w:rsidR="00CF7A10" w:rsidRPr="00D75B50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F09F8E" w14:textId="7C51390A" w:rsidR="00CF7A10" w:rsidRPr="00D75B50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144" w:type="pct"/>
          </w:tcPr>
          <w:p w14:paraId="5C25DE6E" w14:textId="77777777" w:rsidR="00CF7A10" w:rsidRPr="00D75B50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D3059E" w14:textId="63FC50B3" w:rsidR="00CF7A10" w:rsidRPr="00D75B50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  <w:tc>
          <w:tcPr>
            <w:tcW w:w="138" w:type="pct"/>
          </w:tcPr>
          <w:p w14:paraId="418B4834" w14:textId="77777777" w:rsidR="00CF7A10" w:rsidRPr="00D75B50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75DC983" w14:textId="5D4BF05E" w:rsidR="00CF7A10" w:rsidRPr="00D75B50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5B50">
              <w:rPr>
                <w:rFonts w:ascii="Angsana New" w:hAnsi="Angsana New"/>
                <w:b/>
                <w:bCs/>
                <w:sz w:val="30"/>
                <w:szCs w:val="30"/>
              </w:rPr>
              <w:t>48,180</w:t>
            </w:r>
          </w:p>
        </w:tc>
      </w:tr>
      <w:tr w:rsidR="00CF7A10" w:rsidRPr="00950A13" w14:paraId="16A56CEF" w14:textId="77777777" w:rsidTr="00DC4A7B">
        <w:tc>
          <w:tcPr>
            <w:tcW w:w="2161" w:type="pct"/>
          </w:tcPr>
          <w:p w14:paraId="7F2EB4B8" w14:textId="09DE55DE" w:rsidR="00CF7A10" w:rsidRPr="00950A13" w:rsidRDefault="00CF7A10" w:rsidP="00CF7A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DD7FB8B" w14:textId="5B00185C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9D159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41129B" w14:textId="1B27A560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773A4E5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1A899DD7" w14:textId="5CED6AD0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C7900DF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233498" w14:textId="4E02CFDF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A10" w:rsidRPr="00950A13" w14:paraId="04A8668C" w14:textId="77777777" w:rsidTr="00DC4A7B">
        <w:tc>
          <w:tcPr>
            <w:tcW w:w="2161" w:type="pct"/>
          </w:tcPr>
          <w:p w14:paraId="60E273F9" w14:textId="1063F9A6" w:rsidR="00CF7A10" w:rsidRPr="00950A13" w:rsidRDefault="00CF7A10" w:rsidP="00CF7A1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1" w:type="pct"/>
          </w:tcPr>
          <w:p w14:paraId="6A880B25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2075AB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4ED1D2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680B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29A82E83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40D1A21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B039DA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A10" w:rsidRPr="00950A13" w14:paraId="580780B8" w14:textId="77777777" w:rsidTr="00DC4A7B">
        <w:tc>
          <w:tcPr>
            <w:tcW w:w="2161" w:type="pct"/>
          </w:tcPr>
          <w:p w14:paraId="405B66E1" w14:textId="754C4E4F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D86A87F" w14:textId="66B14868" w:rsidR="00CF7A10" w:rsidRPr="00950A13" w:rsidRDefault="00B0592F" w:rsidP="00B05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14:paraId="01FAD30D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E7F5512" w14:textId="7687858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EF419F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55671" w14:textId="1482F6D9" w:rsidR="00CF7A10" w:rsidRPr="00950A13" w:rsidRDefault="00437E09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592F">
              <w:rPr>
                <w:rFonts w:ascii="Angsana New" w:hAnsi="Angsana New"/>
                <w:sz w:val="30"/>
                <w:szCs w:val="30"/>
              </w:rPr>
              <w:t>12,184</w:t>
            </w:r>
          </w:p>
        </w:tc>
        <w:tc>
          <w:tcPr>
            <w:tcW w:w="138" w:type="pct"/>
          </w:tcPr>
          <w:p w14:paraId="75C1F32E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C9B2C84" w14:textId="2529180E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7A10" w:rsidRPr="00950A13" w14:paraId="295E0057" w14:textId="77777777" w:rsidTr="00DC4A7B">
        <w:trPr>
          <w:trHeight w:val="46"/>
        </w:trPr>
        <w:tc>
          <w:tcPr>
            <w:tcW w:w="2161" w:type="pct"/>
          </w:tcPr>
          <w:p w14:paraId="32E1F899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0AD2AF" w14:textId="37468091" w:rsidR="00CF7A10" w:rsidRPr="00E66B81" w:rsidRDefault="00B0592F" w:rsidP="00B05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14:paraId="144159E5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226342" w14:textId="3DC25BCA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6B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46B63E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A2524" w14:textId="1CAA8D67" w:rsidR="00CF7A10" w:rsidRPr="00E56F0F" w:rsidRDefault="00B0592F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12,184</w:t>
            </w:r>
          </w:p>
        </w:tc>
        <w:tc>
          <w:tcPr>
            <w:tcW w:w="138" w:type="pct"/>
          </w:tcPr>
          <w:p w14:paraId="10FFADE6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EFF89" w14:textId="0F6A071B" w:rsidR="00CF7A10" w:rsidRPr="00146207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7A10" w:rsidRPr="00950A13" w14:paraId="59476D78" w14:textId="77777777" w:rsidTr="00DC4A7B">
        <w:trPr>
          <w:trHeight w:val="46"/>
        </w:trPr>
        <w:tc>
          <w:tcPr>
            <w:tcW w:w="2161" w:type="pct"/>
          </w:tcPr>
          <w:p w14:paraId="4FDAF04E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D41C1F8" w14:textId="77777777" w:rsidR="00CF7A10" w:rsidRPr="00E66B81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EBB1491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A10F7D5" w14:textId="77777777" w:rsidR="00CF7A10" w:rsidRPr="00E66B81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009BA5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5FC6AF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755F4D4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079E26E9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A10" w:rsidRPr="00950A13" w14:paraId="6AE94F21" w14:textId="77777777" w:rsidTr="00DC4A7B">
        <w:trPr>
          <w:trHeight w:val="46"/>
        </w:trPr>
        <w:tc>
          <w:tcPr>
            <w:tcW w:w="2161" w:type="pct"/>
          </w:tcPr>
          <w:p w14:paraId="636B130F" w14:textId="5621301D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1" w:type="pct"/>
          </w:tcPr>
          <w:p w14:paraId="1DC71FFC" w14:textId="6D1E69B6" w:rsidR="00CF7A10" w:rsidRPr="00E66B81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B22D1D9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1D960BB" w14:textId="28E17A52" w:rsidR="00CF7A10" w:rsidRPr="00E66B81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B6092D2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12ED2E34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01235EF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5ABCD21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A10" w:rsidRPr="00950A13" w14:paraId="6BDB5C7D" w14:textId="77777777" w:rsidTr="00DC4A7B">
        <w:trPr>
          <w:trHeight w:val="46"/>
        </w:trPr>
        <w:tc>
          <w:tcPr>
            <w:tcW w:w="2161" w:type="pct"/>
          </w:tcPr>
          <w:p w14:paraId="49FB5CFF" w14:textId="41C0933D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B2B7C67" w14:textId="0B0CD2FE" w:rsidR="00CF7A10" w:rsidRPr="0098032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803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50461F" w14:textId="77777777" w:rsidR="00CF7A10" w:rsidRPr="0098032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89EF0C6" w14:textId="59F1B60A" w:rsidR="00CF7A10" w:rsidRPr="0098032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803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87A9C8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33892CEE" w14:textId="1B933267" w:rsidR="00CF7A10" w:rsidRPr="00D02C9B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02C9B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38" w:type="pct"/>
          </w:tcPr>
          <w:p w14:paraId="308D870B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0829001" w14:textId="095AC1CC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02C9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D02C9B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CF7A10" w:rsidRPr="00950A13" w14:paraId="7B849BBA" w14:textId="77777777" w:rsidTr="00DC4A7B">
        <w:trPr>
          <w:trHeight w:val="46"/>
        </w:trPr>
        <w:tc>
          <w:tcPr>
            <w:tcW w:w="2161" w:type="pct"/>
          </w:tcPr>
          <w:p w14:paraId="641C0882" w14:textId="13DD65C0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315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27F4CBA" w14:textId="007A43CC" w:rsidR="00CF7A10" w:rsidRPr="0098032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80328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44" w:type="pct"/>
          </w:tcPr>
          <w:p w14:paraId="08AF4BD2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7FC7F5F" w14:textId="6D878787" w:rsidR="00CF7A10" w:rsidRPr="00980328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D02C9B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  <w:tc>
          <w:tcPr>
            <w:tcW w:w="144" w:type="pct"/>
          </w:tcPr>
          <w:p w14:paraId="3CAF2F50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6D4B3" w14:textId="2E11E342" w:rsidR="00CF7A10" w:rsidRPr="00D02C9B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38" w:type="pct"/>
          </w:tcPr>
          <w:p w14:paraId="2C0A9931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DA3AF30" w14:textId="2A83DBA1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C9B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</w:tr>
      <w:tr w:rsidR="00CF7A10" w:rsidRPr="00950A13" w14:paraId="397627AE" w14:textId="77777777" w:rsidTr="00DC4A7B">
        <w:trPr>
          <w:trHeight w:val="46"/>
        </w:trPr>
        <w:tc>
          <w:tcPr>
            <w:tcW w:w="2161" w:type="pct"/>
          </w:tcPr>
          <w:p w14:paraId="51C55504" w14:textId="2F954161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5B4D40" w14:textId="6EDA362A" w:rsidR="00CF7A10" w:rsidRPr="0098032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328">
              <w:rPr>
                <w:rFonts w:ascii="Angsana New" w:hAnsi="Angsana New"/>
                <w:b/>
                <w:bCs/>
                <w:sz w:val="30"/>
                <w:szCs w:val="30"/>
              </w:rPr>
              <w:t>8,170</w:t>
            </w:r>
          </w:p>
        </w:tc>
        <w:tc>
          <w:tcPr>
            <w:tcW w:w="144" w:type="pct"/>
          </w:tcPr>
          <w:p w14:paraId="3BAF5F13" w14:textId="77777777" w:rsidR="00CF7A10" w:rsidRPr="00980328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DF390A" w14:textId="445CEC75" w:rsidR="00CF7A10" w:rsidRPr="00980328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328">
              <w:rPr>
                <w:rFonts w:ascii="Angsana New" w:hAnsi="Angsana New"/>
                <w:b/>
                <w:bCs/>
                <w:sz w:val="30"/>
                <w:szCs w:val="30"/>
              </w:rPr>
              <w:t>8,570</w:t>
            </w:r>
          </w:p>
        </w:tc>
        <w:tc>
          <w:tcPr>
            <w:tcW w:w="144" w:type="pct"/>
          </w:tcPr>
          <w:p w14:paraId="7B9C0600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F383F" w14:textId="0D5EC749" w:rsidR="00CF7A10" w:rsidRPr="00CF7A10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A10">
              <w:rPr>
                <w:rFonts w:ascii="Angsana New" w:hAnsi="Angsana New"/>
                <w:b/>
                <w:bCs/>
                <w:sz w:val="30"/>
                <w:szCs w:val="30"/>
              </w:rPr>
              <w:t>22,170</w:t>
            </w:r>
          </w:p>
        </w:tc>
        <w:tc>
          <w:tcPr>
            <w:tcW w:w="138" w:type="pct"/>
          </w:tcPr>
          <w:p w14:paraId="163D8150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76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684EC" w14:textId="670EC64B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36,570</w:t>
            </w:r>
          </w:p>
        </w:tc>
      </w:tr>
      <w:tr w:rsidR="00CF7A10" w:rsidRPr="00950A13" w14:paraId="42C880F7" w14:textId="77777777" w:rsidTr="00DC4A7B">
        <w:tc>
          <w:tcPr>
            <w:tcW w:w="2161" w:type="pct"/>
          </w:tcPr>
          <w:p w14:paraId="0D527450" w14:textId="11E386E1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44CD46" w14:textId="58F98516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83B059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112FD5" w14:textId="609F43D1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E64CEA0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C57BE92" w14:textId="684600F2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36B6FD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16DA7A" w14:textId="1E456BD1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A10" w:rsidRPr="00950A13" w14:paraId="1F986F45" w14:textId="77777777" w:rsidTr="00DC4A7B">
        <w:tc>
          <w:tcPr>
            <w:tcW w:w="2161" w:type="pct"/>
          </w:tcPr>
          <w:p w14:paraId="72A1511E" w14:textId="60BA2C9E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31" w:type="pct"/>
          </w:tcPr>
          <w:p w14:paraId="31B1D76C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A216E4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54D555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0891A0A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B8A45C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4863624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D7C473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A10" w:rsidRPr="00950A13" w14:paraId="766923CF" w14:textId="77777777" w:rsidTr="00DC4A7B">
        <w:tc>
          <w:tcPr>
            <w:tcW w:w="2161" w:type="pct"/>
          </w:tcPr>
          <w:p w14:paraId="5FF20C4D" w14:textId="03EE70DA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63CEDD8E" w14:textId="51E6DF33" w:rsidR="00CF7A10" w:rsidRPr="00950A13" w:rsidRDefault="006A2495" w:rsidP="006A2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168CE5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27EDC9" w14:textId="72EAA1E4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49" w:type="pct"/>
            <w:gridSpan w:val="2"/>
          </w:tcPr>
          <w:p w14:paraId="44D9DB29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4B99500" w14:textId="1D5DDEEB" w:rsidR="00CF7A10" w:rsidRPr="00950A13" w:rsidRDefault="00527A03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E960A6D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1AC0F4" w14:textId="115D1FAC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CF7A10" w:rsidRPr="00950A13" w14:paraId="5D809437" w14:textId="77777777" w:rsidTr="00DC4A7B">
        <w:tc>
          <w:tcPr>
            <w:tcW w:w="2161" w:type="pct"/>
          </w:tcPr>
          <w:p w14:paraId="3A8FADDE" w14:textId="76768F4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350DE641" w14:textId="514E5B80" w:rsidR="00CF7A10" w:rsidRPr="00950A13" w:rsidRDefault="001928E6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  <w:tc>
          <w:tcPr>
            <w:tcW w:w="144" w:type="pct"/>
          </w:tcPr>
          <w:p w14:paraId="714725D3" w14:textId="7777777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83042A" w14:textId="0D7A0EBA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22,119</w:t>
            </w:r>
          </w:p>
        </w:tc>
        <w:tc>
          <w:tcPr>
            <w:tcW w:w="149" w:type="pct"/>
            <w:gridSpan w:val="2"/>
          </w:tcPr>
          <w:p w14:paraId="2A43AA7B" w14:textId="77777777" w:rsidR="00CF7A10" w:rsidRPr="00950A13" w:rsidRDefault="00CF7A10" w:rsidP="00D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0F007C1" w14:textId="217006E8" w:rsidR="00CF7A10" w:rsidRPr="00950A13" w:rsidRDefault="001928E6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  <w:tc>
          <w:tcPr>
            <w:tcW w:w="138" w:type="pct"/>
          </w:tcPr>
          <w:p w14:paraId="13662D24" w14:textId="77777777" w:rsidR="00CF7A10" w:rsidRPr="00950A13" w:rsidRDefault="00CF7A10" w:rsidP="00D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DE7021" w14:textId="33F37A94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22,119</w:t>
            </w:r>
          </w:p>
        </w:tc>
      </w:tr>
      <w:tr w:rsidR="00CF7A10" w:rsidRPr="00950A13" w14:paraId="2C639D3B" w14:textId="77777777" w:rsidTr="00DC4A7B">
        <w:tc>
          <w:tcPr>
            <w:tcW w:w="2161" w:type="pct"/>
          </w:tcPr>
          <w:p w14:paraId="5D9A8690" w14:textId="7777777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293837" w14:textId="68549A54" w:rsidR="00CF7A10" w:rsidRPr="00950A13" w:rsidRDefault="006A2495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28E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928E6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44" w:type="pct"/>
          </w:tcPr>
          <w:p w14:paraId="245E555F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FDEA9D" w14:textId="21252A68" w:rsidR="00CF7A10" w:rsidRPr="00D75B50" w:rsidRDefault="00CF7A10" w:rsidP="00035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22,257</w:t>
            </w:r>
          </w:p>
        </w:tc>
        <w:tc>
          <w:tcPr>
            <w:tcW w:w="149" w:type="pct"/>
            <w:gridSpan w:val="2"/>
          </w:tcPr>
          <w:p w14:paraId="151E5F5B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93CE320" w14:textId="3EFC89EC" w:rsidR="00CF7A10" w:rsidRPr="00950A13" w:rsidRDefault="001928E6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38" w:type="pct"/>
          </w:tcPr>
          <w:p w14:paraId="3FE21DE3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0A17072" w14:textId="3B49BF4D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22,257</w:t>
            </w:r>
          </w:p>
        </w:tc>
      </w:tr>
      <w:tr w:rsidR="00CF7A10" w:rsidRPr="00950A13" w14:paraId="5A5CECA2" w14:textId="77777777" w:rsidTr="00DC4A7B">
        <w:trPr>
          <w:tblHeader/>
        </w:trPr>
        <w:tc>
          <w:tcPr>
            <w:tcW w:w="2161" w:type="pct"/>
          </w:tcPr>
          <w:p w14:paraId="57422675" w14:textId="7777777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FCA43D4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98D004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71058A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CEE620A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33EA7C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2B74A27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CA468FF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A10" w:rsidRPr="00950A13" w14:paraId="540592F3" w14:textId="77777777" w:rsidTr="00DC4A7B">
        <w:trPr>
          <w:tblHeader/>
        </w:trPr>
        <w:tc>
          <w:tcPr>
            <w:tcW w:w="2161" w:type="pct"/>
          </w:tcPr>
          <w:p w14:paraId="6CF22BA9" w14:textId="69009CCE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</w:tcPr>
          <w:p w14:paraId="2181E3FD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F14227A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7B5354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038690D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22DFA8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7EAF1E4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B4EAB12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A10" w:rsidRPr="00950A13" w14:paraId="46ABAD4F" w14:textId="77777777" w:rsidTr="00DC4A7B">
        <w:tc>
          <w:tcPr>
            <w:tcW w:w="2161" w:type="pct"/>
          </w:tcPr>
          <w:p w14:paraId="2E6E1DC1" w14:textId="581B0A43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178491B" w14:textId="43C911F4" w:rsidR="00CF7A10" w:rsidRPr="00950A13" w:rsidRDefault="006A2495" w:rsidP="006A2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998267" w14:textId="77777777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2C6AFB" w14:textId="5A78BA43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6D10F68C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ECF511F" w14:textId="3C8A39A3" w:rsidR="00CF7A10" w:rsidRPr="00950A13" w:rsidRDefault="004F0523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1928E6"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138" w:type="pct"/>
          </w:tcPr>
          <w:p w14:paraId="3267DA45" w14:textId="77777777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2D51E5" w14:textId="1D500763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</w:tr>
      <w:tr w:rsidR="00CF7A10" w:rsidRPr="00950A13" w14:paraId="02425B81" w14:textId="77777777" w:rsidTr="00DC4A7B">
        <w:tc>
          <w:tcPr>
            <w:tcW w:w="2161" w:type="pct"/>
          </w:tcPr>
          <w:p w14:paraId="3955589F" w14:textId="49A91F3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04F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A35A90D" w14:textId="20A00901" w:rsidR="00CF7A10" w:rsidRPr="00950A13" w:rsidRDefault="006A2495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4,</w:t>
            </w:r>
            <w:r w:rsidR="00A36465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44" w:type="pct"/>
          </w:tcPr>
          <w:p w14:paraId="17A310AC" w14:textId="77777777" w:rsidR="00CF7A10" w:rsidRPr="00950A13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C34BC2" w14:textId="0B5B9ACF" w:rsidR="00CF7A10" w:rsidRPr="00950A13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49" w:type="pct"/>
            <w:gridSpan w:val="2"/>
          </w:tcPr>
          <w:p w14:paraId="103E30F0" w14:textId="77777777" w:rsidR="00CF7A10" w:rsidRPr="00950A13" w:rsidRDefault="00CF7A10" w:rsidP="00D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82A66" w14:textId="5E6BC079" w:rsidR="00CF7A10" w:rsidRPr="00950A13" w:rsidRDefault="006A2495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97"/>
              <w:rPr>
                <w:rFonts w:ascii="Angsana New" w:hAnsi="Angsana New"/>
                <w:sz w:val="30"/>
                <w:szCs w:val="30"/>
                <w:cs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1</w:t>
            </w:r>
            <w:r w:rsidR="00A36465">
              <w:rPr>
                <w:rFonts w:ascii="Angsana New" w:hAnsi="Angsana New"/>
                <w:sz w:val="30"/>
                <w:szCs w:val="30"/>
              </w:rPr>
              <w:t>,619</w:t>
            </w:r>
          </w:p>
        </w:tc>
        <w:tc>
          <w:tcPr>
            <w:tcW w:w="138" w:type="pct"/>
          </w:tcPr>
          <w:p w14:paraId="31AF6246" w14:textId="77777777" w:rsidR="00CF7A10" w:rsidRPr="00950A13" w:rsidRDefault="00CF7A10" w:rsidP="00DC4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059DB64" w14:textId="5DAB76C1" w:rsidR="00CF7A10" w:rsidRPr="00950A13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</w:tr>
      <w:tr w:rsidR="00CF7A10" w:rsidRPr="00196ADF" w14:paraId="46B839A7" w14:textId="77777777" w:rsidTr="00DC4A7B">
        <w:tc>
          <w:tcPr>
            <w:tcW w:w="2161" w:type="pct"/>
          </w:tcPr>
          <w:p w14:paraId="47729CB0" w14:textId="77777777" w:rsidR="00CF7A10" w:rsidRPr="00196ADF" w:rsidRDefault="00CF7A10" w:rsidP="00CF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2F1E3FB" w14:textId="50DDBD20" w:rsidR="00CF7A10" w:rsidRPr="00196ADF" w:rsidRDefault="006A2495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A36465">
              <w:rPr>
                <w:rFonts w:ascii="Angsana New" w:hAnsi="Angsana New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4" w:type="pct"/>
          </w:tcPr>
          <w:p w14:paraId="64C3D811" w14:textId="77777777" w:rsidR="00CF7A10" w:rsidRPr="00196ADF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844F3BE" w14:textId="6960DBBB" w:rsidR="00CF7A10" w:rsidRPr="00196ADF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</w:rPr>
              <w:t>3,096</w:t>
            </w:r>
          </w:p>
        </w:tc>
        <w:tc>
          <w:tcPr>
            <w:tcW w:w="149" w:type="pct"/>
            <w:gridSpan w:val="2"/>
          </w:tcPr>
          <w:p w14:paraId="1847ABA0" w14:textId="77777777" w:rsidR="00CF7A10" w:rsidRPr="00196ADF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08FC64F" w14:textId="77D15703" w:rsidR="00CF7A10" w:rsidRPr="00196ADF" w:rsidRDefault="00A36465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3,701</w:t>
            </w:r>
          </w:p>
        </w:tc>
        <w:tc>
          <w:tcPr>
            <w:tcW w:w="138" w:type="pct"/>
          </w:tcPr>
          <w:p w14:paraId="76B78C7A" w14:textId="77777777" w:rsidR="00CF7A10" w:rsidRPr="00196ADF" w:rsidRDefault="00CF7A10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A9524F8" w14:textId="5A92BFB4" w:rsidR="00CF7A10" w:rsidRPr="00196ADF" w:rsidRDefault="00CF7A10" w:rsidP="00CF7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</w:rPr>
              <w:t>4,292</w:t>
            </w:r>
          </w:p>
        </w:tc>
      </w:tr>
    </w:tbl>
    <w:p w14:paraId="0B6F8B69" w14:textId="7180A1D2" w:rsidR="004E5016" w:rsidRDefault="004E5016" w:rsidP="00A86171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73"/>
        <w:gridCol w:w="266"/>
        <w:gridCol w:w="1092"/>
        <w:gridCol w:w="264"/>
        <w:gridCol w:w="1077"/>
        <w:gridCol w:w="262"/>
        <w:gridCol w:w="1173"/>
      </w:tblGrid>
      <w:tr w:rsidR="009C360A" w:rsidRPr="00196ADF" w14:paraId="6B9F2293" w14:textId="77777777" w:rsidTr="00DC4A7B">
        <w:tc>
          <w:tcPr>
            <w:tcW w:w="2163" w:type="pct"/>
          </w:tcPr>
          <w:p w14:paraId="21927C6F" w14:textId="74870AD9" w:rsidR="00F601F1" w:rsidRPr="00196ADF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pct"/>
            <w:gridSpan w:val="3"/>
          </w:tcPr>
          <w:p w14:paraId="0BBC8193" w14:textId="77777777" w:rsidR="00F601F1" w:rsidRPr="00196ADF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96A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" w:type="pct"/>
          </w:tcPr>
          <w:p w14:paraId="59C3904F" w14:textId="77777777" w:rsidR="00F601F1" w:rsidRPr="00196ADF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3E841179" w14:textId="77777777" w:rsidR="00F601F1" w:rsidRPr="00196ADF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6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5016" w:rsidRPr="00950A13" w14:paraId="1013C221" w14:textId="77777777" w:rsidTr="00DC4A7B">
        <w:tc>
          <w:tcPr>
            <w:tcW w:w="2163" w:type="pct"/>
          </w:tcPr>
          <w:p w14:paraId="52FE5684" w14:textId="5A9DD87D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249DC33" w14:textId="2EF8AB46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669146A0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E4F4782" w14:textId="7224D2D6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2773FD5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3D8C716" w14:textId="24D89DCE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0E5A88D0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3F43AB" w14:textId="73F5FFC9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01F1" w:rsidRPr="00950A13" w14:paraId="578C7842" w14:textId="77777777" w:rsidTr="004E5016">
        <w:tc>
          <w:tcPr>
            <w:tcW w:w="2163" w:type="pct"/>
          </w:tcPr>
          <w:p w14:paraId="610B18A5" w14:textId="77777777" w:rsidR="00F601F1" w:rsidRPr="00792007" w:rsidRDefault="00F601F1" w:rsidP="00A0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37" w:type="pct"/>
            <w:gridSpan w:val="7"/>
          </w:tcPr>
          <w:p w14:paraId="01BD55AD" w14:textId="77777777" w:rsidR="00F601F1" w:rsidRPr="00950A13" w:rsidRDefault="00F601F1" w:rsidP="00A0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016" w:rsidRPr="00950A13" w14:paraId="4A54C848" w14:textId="77777777" w:rsidTr="00DC4A7B">
        <w:tc>
          <w:tcPr>
            <w:tcW w:w="2163" w:type="pct"/>
          </w:tcPr>
          <w:p w14:paraId="4EFD74DA" w14:textId="7CC04600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6C78A463" w14:textId="041F767E" w:rsidR="00E763CF" w:rsidRPr="00950A13" w:rsidRDefault="00FC7CF0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B4757F5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B0644B9" w14:textId="6390DE79" w:rsidR="00E763CF" w:rsidRPr="00950A13" w:rsidRDefault="00E763CF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872448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87A50A" w14:textId="03EBB22F" w:rsidR="00E763CF" w:rsidRPr="00950A13" w:rsidRDefault="00FC7CF0" w:rsidP="00FC7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40" w:type="pct"/>
          </w:tcPr>
          <w:p w14:paraId="77D34406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E5A0BF" w14:textId="5FDFADCC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4E5016" w:rsidRPr="00950A13" w14:paraId="73E980ED" w14:textId="77777777" w:rsidTr="00DC4A7B">
        <w:tc>
          <w:tcPr>
            <w:tcW w:w="2163" w:type="pct"/>
          </w:tcPr>
          <w:p w14:paraId="5C9A70CE" w14:textId="2FAD0E01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764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2BE67484" w14:textId="23F391D9" w:rsidR="00E763CF" w:rsidRPr="00950A13" w:rsidRDefault="006A2495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2" w:type="pct"/>
          </w:tcPr>
          <w:p w14:paraId="4310B216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8CD06E" w14:textId="685446FA" w:rsidR="00E763CF" w:rsidRPr="00950A13" w:rsidRDefault="00E763CF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1" w:type="pct"/>
          </w:tcPr>
          <w:p w14:paraId="1F24EF05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F24B63" w14:textId="1588FE0C" w:rsidR="00E763CF" w:rsidRPr="00950A13" w:rsidRDefault="006A2495" w:rsidP="006A2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6A2495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0" w:type="pct"/>
          </w:tcPr>
          <w:p w14:paraId="7842F41F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9C3D54" w14:textId="6936842E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4E5016" w:rsidRPr="00950A13" w14:paraId="2E7EDB21" w14:textId="77777777" w:rsidTr="00DC4A7B">
        <w:tc>
          <w:tcPr>
            <w:tcW w:w="2163" w:type="pct"/>
          </w:tcPr>
          <w:p w14:paraId="6003F3E4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2B04BF8" w14:textId="109AE719" w:rsidR="00E763CF" w:rsidRPr="00950A13" w:rsidRDefault="006A2495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95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42" w:type="pct"/>
          </w:tcPr>
          <w:p w14:paraId="105F3047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ECBDCB3" w14:textId="51C41871" w:rsidR="00E763CF" w:rsidRPr="00950A13" w:rsidRDefault="00E763CF" w:rsidP="00DC4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1" w:type="pct"/>
          </w:tcPr>
          <w:p w14:paraId="5DDE8EC0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E173FC8" w14:textId="49A10C85" w:rsidR="00E763CF" w:rsidRPr="00950A13" w:rsidRDefault="006A2495" w:rsidP="006A2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1,654</w:t>
            </w:r>
          </w:p>
        </w:tc>
        <w:tc>
          <w:tcPr>
            <w:tcW w:w="140" w:type="pct"/>
          </w:tcPr>
          <w:p w14:paraId="1CF6A1F1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CAF5C90" w14:textId="37FCEECC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1,354</w:t>
            </w:r>
          </w:p>
        </w:tc>
      </w:tr>
    </w:tbl>
    <w:p w14:paraId="5B6C7BE0" w14:textId="1DF62A78" w:rsidR="00196ADF" w:rsidRDefault="00196ADF" w:rsidP="00B94D59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624049" w14:textId="77777777" w:rsidR="00720E42" w:rsidRPr="006A17ED" w:rsidRDefault="00720E42" w:rsidP="00720E4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3B48EA97" w14:textId="77777777" w:rsidR="00720E42" w:rsidRPr="00E41E92" w:rsidRDefault="00720E42" w:rsidP="0072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75C73ED" w14:textId="77777777" w:rsidR="00720E42" w:rsidRPr="006A17ED" w:rsidRDefault="00720E42" w:rsidP="0072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A17ED">
        <w:rPr>
          <w:rFonts w:ascii="Angsana New" w:hAnsi="Angsana New"/>
          <w:i/>
          <w:iCs/>
          <w:sz w:val="30"/>
          <w:szCs w:val="30"/>
          <w:cs/>
        </w:rPr>
        <w:t>สัญญาการใช้เครื่องหมายการค้า</w:t>
      </w:r>
      <w:r w:rsidRPr="006A17ED">
        <w:rPr>
          <w:rFonts w:ascii="Angsana New" w:hAnsi="Angsana New"/>
          <w:sz w:val="30"/>
          <w:szCs w:val="30"/>
          <w:cs/>
        </w:rPr>
        <w:t xml:space="preserve"> </w:t>
      </w:r>
    </w:p>
    <w:p w14:paraId="7221797F" w14:textId="49E55DCD" w:rsidR="00720E42" w:rsidRPr="00615C60" w:rsidRDefault="00720E42" w:rsidP="00720E42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615C60"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 w:rsidR="00E73D28">
        <w:rPr>
          <w:rFonts w:ascii="Angsana New" w:hAnsi="Angsana New"/>
          <w:spacing w:val="4"/>
          <w:sz w:val="30"/>
          <w:szCs w:val="30"/>
        </w:rPr>
        <w:t xml:space="preserve"> 11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ธันวาคม</w:t>
      </w:r>
      <w:r w:rsidR="00E73D28">
        <w:rPr>
          <w:rFonts w:ascii="Angsana New" w:hAnsi="Angsana New"/>
          <w:spacing w:val="4"/>
          <w:sz w:val="30"/>
          <w:szCs w:val="30"/>
        </w:rPr>
        <w:t xml:space="preserve"> 2550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 บริษัททำสัญญาการใช้เครื่องหมายการค้ากับ </w:t>
      </w:r>
      <w:r w:rsidRPr="00615C60">
        <w:rPr>
          <w:rFonts w:ascii="Angsana New" w:hAnsi="Angsana New"/>
          <w:spacing w:val="4"/>
          <w:sz w:val="30"/>
          <w:szCs w:val="30"/>
        </w:rPr>
        <w:t xml:space="preserve">Synnex Global Ltd. </w:t>
      </w:r>
      <w:r w:rsidRPr="00615C60">
        <w:rPr>
          <w:rFonts w:ascii="Angsana New" w:hAnsi="Angsana New"/>
          <w:spacing w:val="4"/>
          <w:sz w:val="30"/>
          <w:szCs w:val="30"/>
          <w:cs/>
        </w:rPr>
        <w:t>ซึ่งมีผลบังคับใช้ตั้งแต่ปี</w:t>
      </w:r>
      <w:r w:rsidR="00E73D28">
        <w:rPr>
          <w:rFonts w:ascii="Angsana New" w:hAnsi="Angsana New"/>
          <w:spacing w:val="4"/>
          <w:sz w:val="30"/>
          <w:szCs w:val="30"/>
        </w:rPr>
        <w:t xml:space="preserve"> 2551 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เป็นต้นไป บริษัทสามารถใช้เครื่องหมายการค้าโดยไม่ต้องเสียค่าใช้จ่ายใดๆ ก็ต่อเมื่อกลุ่มซินเน็ค </w:t>
      </w:r>
      <w:r w:rsidRPr="00615C60">
        <w:rPr>
          <w:rFonts w:ascii="Angsana New" w:hAnsi="Angsana New"/>
          <w:spacing w:val="4"/>
          <w:sz w:val="30"/>
          <w:szCs w:val="30"/>
        </w:rPr>
        <w:t xml:space="preserve">  </w:t>
      </w:r>
      <w:r w:rsidRPr="00615C60">
        <w:rPr>
          <w:rFonts w:ascii="Angsana New" w:hAnsi="Angsana New"/>
          <w:spacing w:val="4"/>
          <w:sz w:val="30"/>
          <w:szCs w:val="30"/>
          <w:cs/>
        </w:rPr>
        <w:br/>
      </w:r>
      <w:r w:rsidRPr="00615C60">
        <w:rPr>
          <w:rFonts w:ascii="Angsana New" w:hAnsi="Angsana New" w:hint="cs"/>
          <w:spacing w:val="4"/>
          <w:sz w:val="30"/>
          <w:szCs w:val="30"/>
          <w:cs/>
        </w:rPr>
        <w:t>(</w:t>
      </w:r>
      <w:r w:rsidRPr="00615C60">
        <w:rPr>
          <w:rFonts w:ascii="Angsana New" w:hAnsi="Angsana New"/>
          <w:spacing w:val="4"/>
          <w:sz w:val="30"/>
          <w:szCs w:val="30"/>
          <w:cs/>
        </w:rPr>
        <w:t xml:space="preserve">โดยถือหุ้นผ่านทาง </w:t>
      </w:r>
      <w:r w:rsidRPr="00615C60">
        <w:rPr>
          <w:rFonts w:ascii="Angsana New" w:hAnsi="Angsana New"/>
          <w:spacing w:val="4"/>
          <w:sz w:val="30"/>
          <w:szCs w:val="30"/>
        </w:rPr>
        <w:t>King’s Eye Investments Ltd.</w:t>
      </w:r>
      <w:r w:rsidRPr="00615C60">
        <w:rPr>
          <w:rFonts w:ascii="Angsana New" w:hAnsi="Angsana New" w:hint="cs"/>
          <w:spacing w:val="4"/>
          <w:sz w:val="30"/>
          <w:szCs w:val="30"/>
          <w:cs/>
        </w:rPr>
        <w:t xml:space="preserve">) </w:t>
      </w:r>
      <w:r w:rsidRPr="00615C60">
        <w:rPr>
          <w:rFonts w:ascii="Angsana New" w:hAnsi="Angsana New"/>
          <w:spacing w:val="4"/>
          <w:sz w:val="30"/>
          <w:szCs w:val="30"/>
          <w:cs/>
        </w:rPr>
        <w:t>ถือหุ้นอย่างน้อยร้อยละ</w:t>
      </w:r>
      <w:r w:rsidR="00E73D28">
        <w:rPr>
          <w:rFonts w:ascii="Angsana New" w:hAnsi="Angsana New"/>
          <w:spacing w:val="4"/>
          <w:sz w:val="30"/>
          <w:szCs w:val="30"/>
        </w:rPr>
        <w:t xml:space="preserve"> 20 </w:t>
      </w:r>
      <w:r w:rsidRPr="00615C60">
        <w:rPr>
          <w:rFonts w:ascii="Angsana New" w:hAnsi="Angsana New"/>
          <w:spacing w:val="4"/>
          <w:sz w:val="30"/>
          <w:szCs w:val="30"/>
          <w:cs/>
        </w:rPr>
        <w:t>ของทุนจดทะเบียนที่เรียกชำระแล้วทั้งหมดของบริษัท และไม่มีการแสดงเจตจำนงเป็นลายลักษณ์อักษรให้บริษัทยุติการใช้เครื่องหมายการค้าจากกลุ่มซินเน็ค</w:t>
      </w:r>
    </w:p>
    <w:p w14:paraId="093EF33A" w14:textId="77777777" w:rsidR="00720E42" w:rsidRPr="00353800" w:rsidRDefault="00720E42" w:rsidP="00720E42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F05B5BC" w14:textId="2AC4320D" w:rsidR="00720E42" w:rsidRPr="006A17ED" w:rsidRDefault="00720E42" w:rsidP="00720E42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53389A" w:rsidRPr="006A17ED">
        <w:rPr>
          <w:rFonts w:ascii="Angsana New" w:hAnsi="Angsana New" w:hint="cs"/>
          <w:i/>
          <w:iCs/>
          <w:sz w:val="30"/>
          <w:szCs w:val="30"/>
          <w:cs/>
        </w:rPr>
        <w:t>บริหารจัดการ</w:t>
      </w:r>
    </w:p>
    <w:p w14:paraId="5FCADAED" w14:textId="3AEE10EA" w:rsidR="00720E42" w:rsidRPr="00EA2A2E" w:rsidRDefault="00720E42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EA2A2E">
        <w:rPr>
          <w:rFonts w:ascii="Angsana New" w:hAnsi="Angsana New" w:hint="cs"/>
          <w:spacing w:val="4"/>
          <w:sz w:val="30"/>
          <w:szCs w:val="30"/>
          <w:cs/>
        </w:rPr>
        <w:t>บริษัทได้ทำสัญญา</w:t>
      </w:r>
      <w:r w:rsidR="004F0523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>บริหารจัดการ</w:t>
      </w:r>
      <w:r w:rsidR="00EA2A2E">
        <w:rPr>
          <w:rFonts w:ascii="Angsana New" w:hAnsi="Angsana New" w:hint="cs"/>
          <w:spacing w:val="4"/>
          <w:sz w:val="30"/>
          <w:szCs w:val="30"/>
          <w:cs/>
        </w:rPr>
        <w:t>กับบริษัทย่อย</w:t>
      </w:r>
      <w:r w:rsidR="006A17ED">
        <w:rPr>
          <w:rFonts w:ascii="Angsana New" w:hAnsi="Angsana New" w:hint="cs"/>
          <w:spacing w:val="4"/>
          <w:sz w:val="30"/>
          <w:szCs w:val="30"/>
          <w:cs/>
        </w:rPr>
        <w:t>โดยกำหนดอัตราค่าบริการ</w:t>
      </w:r>
      <w:r w:rsidRPr="00EA2A2E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>เดือนละ</w:t>
      </w:r>
      <w:r w:rsidR="00EA2A2E" w:rsidRPr="00EA2A2E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EA2A2E">
        <w:rPr>
          <w:rFonts w:ascii="Angsana New" w:hAnsi="Angsana New"/>
          <w:spacing w:val="4"/>
          <w:sz w:val="30"/>
          <w:szCs w:val="30"/>
        </w:rPr>
        <w:t>1.2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2A2E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EA2A2E" w:rsidRPr="00EA2A2E">
        <w:rPr>
          <w:rFonts w:ascii="Angsana New" w:hAnsi="Angsana New"/>
          <w:spacing w:val="4"/>
          <w:sz w:val="30"/>
          <w:szCs w:val="30"/>
        </w:rPr>
        <w:t xml:space="preserve"> 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>ตั้งแต่เดือ</w:t>
      </w:r>
      <w:r w:rsidR="00EA2A2E" w:rsidRPr="00EA2A2E">
        <w:rPr>
          <w:rFonts w:ascii="Angsana New" w:hAnsi="Angsana New" w:hint="cs"/>
          <w:spacing w:val="4"/>
          <w:sz w:val="30"/>
          <w:szCs w:val="30"/>
          <w:cs/>
        </w:rPr>
        <w:t>น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 xml:space="preserve">พฤษภาคม </w:t>
      </w:r>
      <w:r w:rsidR="005E2875" w:rsidRPr="00EA2A2E">
        <w:rPr>
          <w:rFonts w:ascii="Angsana New" w:hAnsi="Angsana New"/>
          <w:spacing w:val="4"/>
          <w:sz w:val="30"/>
          <w:szCs w:val="30"/>
        </w:rPr>
        <w:t xml:space="preserve">2564 </w:t>
      </w:r>
      <w:r w:rsidR="005E2875" w:rsidRPr="00EA2A2E">
        <w:rPr>
          <w:rFonts w:ascii="Angsana New" w:hAnsi="Angsana New" w:hint="cs"/>
          <w:spacing w:val="4"/>
          <w:sz w:val="30"/>
          <w:szCs w:val="30"/>
          <w:cs/>
        </w:rPr>
        <w:t xml:space="preserve">เป็นต้นไป </w:t>
      </w:r>
    </w:p>
    <w:p w14:paraId="043D90EA" w14:textId="77777777" w:rsidR="00720E42" w:rsidRPr="00353800" w:rsidRDefault="00720E42" w:rsidP="00720E42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F64B454" w14:textId="118B03D0" w:rsidR="000F67E1" w:rsidRPr="006A17ED" w:rsidRDefault="000F67E1" w:rsidP="000F67E1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A17E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6A17ED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  <w:r w:rsidRPr="006A17ED">
        <w:rPr>
          <w:rFonts w:ascii="Angsana New" w:hAnsi="Angsana New" w:hint="cs"/>
          <w:i/>
          <w:iCs/>
          <w:sz w:val="30"/>
          <w:szCs w:val="30"/>
          <w:cs/>
        </w:rPr>
        <w:t>วงเงินสินเชื่อและสัญญากู้เงิน</w:t>
      </w:r>
      <w:r w:rsidRPr="006A17ED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33B6C43" w14:textId="76B89F0A" w:rsidR="000F67E1" w:rsidRPr="00DF765A" w:rsidRDefault="00E721D8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Pr="00DF765A">
        <w:rPr>
          <w:rFonts w:ascii="Angsana New" w:hAnsi="Angsana New"/>
          <w:spacing w:val="4"/>
          <w:sz w:val="30"/>
          <w:szCs w:val="30"/>
        </w:rPr>
        <w:t>31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DF765A">
        <w:rPr>
          <w:rFonts w:ascii="Angsana New" w:hAnsi="Angsana New"/>
          <w:spacing w:val="4"/>
          <w:sz w:val="30"/>
          <w:szCs w:val="30"/>
        </w:rPr>
        <w:t xml:space="preserve">2564 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9A107C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9E0139" w:rsidRPr="00DF765A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="009A107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E0139" w:rsidRPr="00DF765A">
        <w:rPr>
          <w:rFonts w:ascii="Angsana New" w:hAnsi="Angsana New" w:hint="cs"/>
          <w:spacing w:val="4"/>
          <w:sz w:val="30"/>
          <w:szCs w:val="30"/>
          <w:cs/>
        </w:rPr>
        <w:t>คอมเซเว่น จำกัด (มหาชน)</w:t>
      </w:r>
      <w:r w:rsidR="009A107C">
        <w:rPr>
          <w:rFonts w:ascii="Angsana New" w:hAnsi="Angsana New" w:hint="cs"/>
          <w:spacing w:val="4"/>
          <w:sz w:val="30"/>
          <w:szCs w:val="30"/>
          <w:cs/>
        </w:rPr>
        <w:t xml:space="preserve"> ร่วมกัน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>ค้ำประกันวงเงินสินเชื่อและสัญญากู้เงินกับ</w:t>
      </w:r>
      <w:r w:rsidR="002D1743">
        <w:rPr>
          <w:rFonts w:ascii="Angsana New" w:hAnsi="Angsana New" w:hint="cs"/>
          <w:spacing w:val="4"/>
          <w:sz w:val="30"/>
          <w:szCs w:val="30"/>
          <w:cs/>
        </w:rPr>
        <w:t>สถาบันการเงิน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>สำหรับหนี้สินของบริษัทร่วม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แห่งหนึ่ง (บริษัท เน็คซ์ แคปปิตอล จำกัด (มหาชน))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 xml:space="preserve"> เป็น</w:t>
      </w:r>
      <w:r w:rsidR="009A107C">
        <w:rPr>
          <w:rFonts w:ascii="Angsana New" w:hAnsi="Angsana New" w:hint="cs"/>
          <w:spacing w:val="4"/>
          <w:sz w:val="30"/>
          <w:szCs w:val="30"/>
          <w:cs/>
        </w:rPr>
        <w:t>วง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>เงิน</w:t>
      </w:r>
      <w:r w:rsidR="009A107C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>ทั้งสิ้</w:t>
      </w:r>
      <w:r w:rsidR="000F67E1"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น </w:t>
      </w:r>
      <w:r w:rsidRPr="00DF765A">
        <w:rPr>
          <w:rFonts w:ascii="Angsana New" w:hAnsi="Angsana New"/>
          <w:spacing w:val="4"/>
          <w:sz w:val="30"/>
          <w:szCs w:val="30"/>
        </w:rPr>
        <w:t>23</w:t>
      </w:r>
      <w:r w:rsidR="000F67E1" w:rsidRPr="00DF765A">
        <w:rPr>
          <w:rFonts w:ascii="Angsana New" w:hAnsi="Angsana New"/>
          <w:spacing w:val="4"/>
          <w:sz w:val="30"/>
          <w:szCs w:val="30"/>
        </w:rPr>
        <w:t>0</w:t>
      </w:r>
      <w:r w:rsidR="000F67E1" w:rsidRPr="00DF765A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="000F67E1"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F67E1" w:rsidRPr="001056E6">
        <w:rPr>
          <w:rFonts w:ascii="Angsana New" w:hAnsi="Angsana New"/>
          <w:i/>
          <w:iCs/>
          <w:spacing w:val="4"/>
          <w:sz w:val="30"/>
          <w:szCs w:val="30"/>
        </w:rPr>
        <w:t xml:space="preserve">(2563: </w:t>
      </w:r>
      <w:r w:rsidR="001056E6">
        <w:rPr>
          <w:rFonts w:ascii="Angsana New" w:hAnsi="Angsana New"/>
          <w:i/>
          <w:iCs/>
          <w:spacing w:val="4"/>
          <w:sz w:val="30"/>
          <w:szCs w:val="30"/>
        </w:rPr>
        <w:t>2,</w:t>
      </w:r>
      <w:r w:rsidR="005D6AEE">
        <w:rPr>
          <w:rFonts w:ascii="Angsana New" w:hAnsi="Angsana New"/>
          <w:i/>
          <w:iCs/>
          <w:spacing w:val="4"/>
          <w:sz w:val="30"/>
          <w:szCs w:val="30"/>
        </w:rPr>
        <w:t>280</w:t>
      </w:r>
      <w:r w:rsidR="000F67E1" w:rsidRPr="001056E6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0F67E1" w:rsidRPr="001056E6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="000F67E1" w:rsidRPr="001056E6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5B8DEFFB" w14:textId="77777777" w:rsidR="00C41833" w:rsidRDefault="00C41833" w:rsidP="000F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D317CC" w14:textId="09B905CC" w:rsidR="00605239" w:rsidRPr="00653615" w:rsidRDefault="00605239" w:rsidP="00605239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653615">
        <w:rPr>
          <w:rFonts w:ascii="Angsana New" w:hAnsi="Angsana New" w:hint="cs"/>
          <w:i/>
          <w:iCs/>
          <w:sz w:val="30"/>
          <w:szCs w:val="30"/>
          <w:cs/>
        </w:rPr>
        <w:t>สัญญาเช่าอาคารและบริการอื่นๆ</w:t>
      </w:r>
    </w:p>
    <w:p w14:paraId="07EAAB5A" w14:textId="07E95F34" w:rsidR="00605239" w:rsidRPr="00DF765A" w:rsidRDefault="00605239" w:rsidP="00DF765A">
      <w:pPr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บริษัทได้ทำสัญญาให้เช่าอาคารและบริการอื่นๆกับบริษัทย่อยโดยกำหนดอัตราค่าเช่าและบริการอื่นๆ </w:t>
      </w:r>
      <w:r w:rsidRPr="00DF765A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DF765A">
        <w:rPr>
          <w:rFonts w:ascii="Angsana New" w:hAnsi="Angsana New"/>
          <w:spacing w:val="4"/>
          <w:sz w:val="30"/>
          <w:szCs w:val="30"/>
        </w:rPr>
        <w:t xml:space="preserve">0.5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กำหนดระยะเวลา </w:t>
      </w:r>
      <w:r w:rsidRPr="00DF765A">
        <w:rPr>
          <w:rFonts w:ascii="Angsana New" w:hAnsi="Angsana New"/>
          <w:spacing w:val="4"/>
          <w:sz w:val="30"/>
          <w:szCs w:val="30"/>
        </w:rPr>
        <w:t>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ตั้งแต่วันที่ </w:t>
      </w:r>
      <w:r w:rsidRPr="00DF765A">
        <w:rPr>
          <w:rFonts w:ascii="Angsana New" w:hAnsi="Angsana New"/>
          <w:spacing w:val="4"/>
          <w:sz w:val="30"/>
          <w:szCs w:val="30"/>
        </w:rPr>
        <w:t>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DF765A">
        <w:rPr>
          <w:rFonts w:ascii="Angsana New" w:hAnsi="Angsana New"/>
          <w:spacing w:val="4"/>
          <w:sz w:val="30"/>
          <w:szCs w:val="30"/>
        </w:rPr>
        <w:t>2563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</w:rPr>
        <w:t>31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765A">
        <w:rPr>
          <w:rFonts w:ascii="Angsana New" w:hAnsi="Angsana New"/>
          <w:spacing w:val="4"/>
          <w:sz w:val="30"/>
          <w:szCs w:val="30"/>
        </w:rPr>
        <w:t>2563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และอัตราปี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ละ </w:t>
      </w:r>
      <w:r w:rsidRPr="00DF765A">
        <w:rPr>
          <w:rFonts w:ascii="Angsana New" w:hAnsi="Angsana New"/>
          <w:spacing w:val="4"/>
          <w:sz w:val="30"/>
          <w:szCs w:val="30"/>
        </w:rPr>
        <w:t xml:space="preserve">1.43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บาท ตั้งแต่วันที่ </w:t>
      </w:r>
      <w:r w:rsidRPr="00DF765A">
        <w:rPr>
          <w:rFonts w:ascii="Angsana New" w:hAnsi="Angsana New"/>
          <w:spacing w:val="4"/>
          <w:sz w:val="30"/>
          <w:szCs w:val="30"/>
        </w:rPr>
        <w:t>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Pr="00DF765A">
        <w:rPr>
          <w:rFonts w:ascii="Angsana New" w:hAnsi="Angsana New"/>
          <w:spacing w:val="4"/>
          <w:sz w:val="30"/>
          <w:szCs w:val="30"/>
        </w:rPr>
        <w:t>2564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  <w:cs/>
        </w:rPr>
        <w:t>ถึงวันที่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F765A">
        <w:rPr>
          <w:rFonts w:ascii="Angsana New" w:hAnsi="Angsana New"/>
          <w:spacing w:val="4"/>
          <w:sz w:val="30"/>
          <w:szCs w:val="30"/>
        </w:rPr>
        <w:t>31</w:t>
      </w:r>
      <w:r w:rsidRPr="00DF765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765A">
        <w:rPr>
          <w:rFonts w:ascii="Angsana New" w:hAnsi="Angsana New"/>
          <w:spacing w:val="4"/>
          <w:sz w:val="30"/>
          <w:szCs w:val="30"/>
        </w:rPr>
        <w:t>2564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 xml:space="preserve"> สัญญาดังกล่าวสามารถต่ออายุสัญญาได้อัตโนมัติอีก </w:t>
      </w:r>
      <w:r w:rsidRPr="00DF765A">
        <w:rPr>
          <w:rFonts w:ascii="Angsana New" w:hAnsi="Angsana New"/>
          <w:spacing w:val="4"/>
          <w:sz w:val="30"/>
          <w:szCs w:val="30"/>
        </w:rPr>
        <w:t xml:space="preserve">3 </w:t>
      </w:r>
      <w:r w:rsidRPr="00DF765A">
        <w:rPr>
          <w:rFonts w:ascii="Angsana New" w:hAnsi="Angsana New" w:hint="cs"/>
          <w:spacing w:val="4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50BC41E8" w14:textId="6F3C6991" w:rsidR="00605239" w:rsidRDefault="00605239" w:rsidP="00605239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BAAC367" w14:textId="77777777" w:rsidR="00C41833" w:rsidRPr="00353800" w:rsidRDefault="00C41833" w:rsidP="00605239">
      <w:pPr>
        <w:tabs>
          <w:tab w:val="clear" w:pos="227"/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46FBC5" w14:textId="00220739" w:rsidR="00605239" w:rsidRPr="00653615" w:rsidRDefault="00605239" w:rsidP="00653615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653615">
        <w:rPr>
          <w:rFonts w:ascii="Angsana New" w:hAnsi="Angsana New"/>
          <w:i/>
          <w:iCs/>
          <w:sz w:val="30"/>
          <w:szCs w:val="30"/>
          <w:cs/>
        </w:rPr>
        <w:t>บันทึกข้อตกลงบริการบริหารคลังสินค้าและจัดส่ง</w:t>
      </w:r>
    </w:p>
    <w:p w14:paraId="1135B393" w14:textId="77777777" w:rsidR="00605239" w:rsidRPr="00950A13" w:rsidRDefault="00605239" w:rsidP="00605239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บริษัททำบันทึกข้อตกลงบริการบริหารคลังสินค้าและจัดส่งกับบริษัท ที.เค.เอส. สยามเพรส แมเนจเม้นท์ จำกัด กำหนดระยะเวลา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Pr="00950A13">
        <w:rPr>
          <w:rFonts w:ascii="Angsana New" w:hAnsi="Angsana New"/>
          <w:sz w:val="30"/>
          <w:szCs w:val="30"/>
        </w:rPr>
        <w:t>1</w:t>
      </w:r>
      <w:r w:rsidRPr="00950A1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950A13">
        <w:rPr>
          <w:rFonts w:ascii="Angsana New" w:hAnsi="Angsana New"/>
          <w:sz w:val="30"/>
          <w:szCs w:val="30"/>
        </w:rPr>
        <w:t>2560</w:t>
      </w:r>
      <w:r w:rsidRPr="00950A1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950A13">
        <w:rPr>
          <w:rFonts w:ascii="Angsana New" w:hAnsi="Angsana New"/>
          <w:sz w:val="30"/>
          <w:szCs w:val="30"/>
        </w:rPr>
        <w:t>31</w:t>
      </w:r>
      <w:r w:rsidRPr="00950A13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950A13">
        <w:rPr>
          <w:rFonts w:ascii="Angsana New" w:hAnsi="Angsana New"/>
          <w:sz w:val="30"/>
          <w:szCs w:val="30"/>
        </w:rPr>
        <w:t>2563</w:t>
      </w:r>
      <w:r w:rsidRPr="00950A13">
        <w:rPr>
          <w:rFonts w:ascii="Angsana New" w:hAnsi="Angsana New"/>
          <w:sz w:val="30"/>
          <w:szCs w:val="30"/>
          <w:cs/>
        </w:rPr>
        <w:t xml:space="preserve"> โดยบริษัทชำระค่าบริการเป็น</w:t>
      </w:r>
      <w:r w:rsidRPr="00950A13">
        <w:rPr>
          <w:rFonts w:ascii="Angsana New" w:hAnsi="Angsana New"/>
          <w:sz w:val="30"/>
          <w:szCs w:val="30"/>
        </w:rPr>
        <w:t xml:space="preserve">    </w:t>
      </w:r>
      <w:r w:rsidRPr="00950A13">
        <w:rPr>
          <w:rFonts w:ascii="Angsana New" w:hAnsi="Angsana New"/>
          <w:sz w:val="30"/>
          <w:szCs w:val="30"/>
          <w:cs/>
        </w:rPr>
        <w:t>รายเดือนในอัตราร้อยละ</w:t>
      </w:r>
      <w:r>
        <w:rPr>
          <w:rFonts w:ascii="Angsana New" w:hAnsi="Angsana New"/>
          <w:sz w:val="30"/>
          <w:szCs w:val="30"/>
        </w:rPr>
        <w:t xml:space="preserve"> 2.00</w:t>
      </w:r>
      <w:r w:rsidRPr="00950A13">
        <w:rPr>
          <w:rFonts w:ascii="Angsana New" w:hAnsi="Angsana New"/>
          <w:color w:val="FFFFFF"/>
          <w:sz w:val="30"/>
          <w:szCs w:val="30"/>
        </w:rPr>
        <w:t>a</w:t>
      </w:r>
      <w:r w:rsidRPr="00950A13">
        <w:rPr>
          <w:rFonts w:ascii="Angsana New" w:hAnsi="Angsana New" w:hint="cs"/>
          <w:sz w:val="30"/>
          <w:szCs w:val="30"/>
          <w:cs/>
        </w:rPr>
        <w:t>ถึง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950A13">
        <w:rPr>
          <w:rFonts w:ascii="Angsana New" w:hAnsi="Angsana New"/>
          <w:sz w:val="30"/>
          <w:szCs w:val="30"/>
        </w:rPr>
        <w:t>3.00</w:t>
      </w:r>
      <w:r w:rsidRPr="00950A13">
        <w:rPr>
          <w:rFonts w:ascii="Angsana New" w:hAnsi="Angsana New"/>
          <w:color w:val="FFFFFF"/>
          <w:sz w:val="30"/>
          <w:szCs w:val="30"/>
        </w:rPr>
        <w:t>a</w:t>
      </w:r>
      <w:r w:rsidRPr="00950A13">
        <w:rPr>
          <w:rFonts w:ascii="Angsana New" w:hAnsi="Angsana New"/>
          <w:sz w:val="30"/>
          <w:szCs w:val="30"/>
          <w:cs/>
        </w:rPr>
        <w:t xml:space="preserve">ของราคาขายไม่รวมภาษีมูลค่าเพิ่ม </w:t>
      </w:r>
      <w:r w:rsidRPr="00950A13">
        <w:rPr>
          <w:rFonts w:ascii="Angsana New" w:hAnsi="Angsana New" w:hint="cs"/>
          <w:sz w:val="30"/>
          <w:szCs w:val="30"/>
          <w:cs/>
        </w:rPr>
        <w:t xml:space="preserve">และสามารถต่ออายุสัญญาได้อัตโนมัติอีก </w:t>
      </w:r>
      <w:r w:rsidRPr="00950A13">
        <w:rPr>
          <w:rFonts w:ascii="Angsana New" w:hAnsi="Angsana New"/>
          <w:sz w:val="30"/>
          <w:szCs w:val="30"/>
        </w:rPr>
        <w:t xml:space="preserve">3 </w:t>
      </w:r>
      <w:r w:rsidRPr="00950A13">
        <w:rPr>
          <w:rFonts w:ascii="Angsana New" w:hAnsi="Angsana New" w:hint="cs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14:paraId="24FD5BBB" w14:textId="5436BD62" w:rsidR="0053389A" w:rsidRDefault="0053389A" w:rsidP="0053389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6827EDC" w14:textId="677839B8" w:rsidR="008815F3" w:rsidRPr="00196ADF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6ADF">
        <w:rPr>
          <w:rFonts w:ascii="Angsana New" w:hAnsi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3C87BD77" w14:textId="77777777" w:rsidR="004E5016" w:rsidRPr="00E41E92" w:rsidRDefault="004E5016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Cs/>
          <w:sz w:val="30"/>
          <w:szCs w:val="30"/>
        </w:rPr>
      </w:pPr>
    </w:p>
    <w:tbl>
      <w:tblPr>
        <w:tblW w:w="9432" w:type="dxa"/>
        <w:tblInd w:w="450" w:type="dxa"/>
        <w:tblLook w:val="01E0" w:firstRow="1" w:lastRow="1" w:firstColumn="1" w:lastColumn="1" w:noHBand="0" w:noVBand="0"/>
      </w:tblPr>
      <w:tblGrid>
        <w:gridCol w:w="4500"/>
        <w:gridCol w:w="1064"/>
        <w:gridCol w:w="236"/>
        <w:gridCol w:w="1033"/>
        <w:gridCol w:w="268"/>
        <w:gridCol w:w="1064"/>
        <w:gridCol w:w="268"/>
        <w:gridCol w:w="999"/>
      </w:tblGrid>
      <w:tr w:rsidR="008815F3" w:rsidRPr="00950A13" w14:paraId="52E220F4" w14:textId="77777777" w:rsidTr="000E7CD7">
        <w:tc>
          <w:tcPr>
            <w:tcW w:w="4500" w:type="dxa"/>
          </w:tcPr>
          <w:p w14:paraId="49143644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shd w:val="clear" w:color="auto" w:fill="auto"/>
          </w:tcPr>
          <w:p w14:paraId="2772BB33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77846DF6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2E7B7FC9" w14:textId="77777777" w:rsidR="008815F3" w:rsidRPr="00950A13" w:rsidRDefault="008815F3" w:rsidP="009A2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763CF" w:rsidRPr="00950A13" w14:paraId="00E6DF6E" w14:textId="77777777" w:rsidTr="000E7CD7">
        <w:tc>
          <w:tcPr>
            <w:tcW w:w="4500" w:type="dxa"/>
          </w:tcPr>
          <w:p w14:paraId="48170FCD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37C5F92D" w14:textId="5930D9E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0F4F4AF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14:paraId="105BC667" w14:textId="05CF7E15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2BD71551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598B3B" w14:textId="0D854EA3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73F493A" w14:textId="77777777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E8F40A" w14:textId="3595AB1C" w:rsidR="00E763CF" w:rsidRPr="00950A13" w:rsidRDefault="00E763CF" w:rsidP="00E7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85D7B" w:rsidRPr="00950A13" w14:paraId="3CE82128" w14:textId="77777777" w:rsidTr="000E7CD7">
        <w:tc>
          <w:tcPr>
            <w:tcW w:w="4500" w:type="dxa"/>
          </w:tcPr>
          <w:p w14:paraId="3416307D" w14:textId="77777777" w:rsidR="00385D7B" w:rsidRPr="00950A13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14:paraId="524F07B9" w14:textId="77777777" w:rsidR="00385D7B" w:rsidRPr="00950A13" w:rsidRDefault="00385D7B" w:rsidP="00385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63CF" w:rsidRPr="00950A13" w14:paraId="4E022354" w14:textId="77777777" w:rsidTr="000E7CD7">
        <w:tc>
          <w:tcPr>
            <w:tcW w:w="4500" w:type="dxa"/>
          </w:tcPr>
          <w:p w14:paraId="304CCEB4" w14:textId="77777777" w:rsidR="00E763CF" w:rsidRPr="00950A13" w:rsidRDefault="00E763CF" w:rsidP="00E763C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4" w:type="dxa"/>
          </w:tcPr>
          <w:p w14:paraId="0DA29AB2" w14:textId="63637D01" w:rsidR="00E763CF" w:rsidRPr="00950A13" w:rsidRDefault="008C7253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484</w:t>
            </w:r>
          </w:p>
        </w:tc>
        <w:tc>
          <w:tcPr>
            <w:tcW w:w="236" w:type="dxa"/>
          </w:tcPr>
          <w:p w14:paraId="32156732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A24BC68" w14:textId="2AAD698C" w:rsidR="00E763CF" w:rsidRPr="00950A13" w:rsidRDefault="00E763CF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1,34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8" w:type="dxa"/>
          </w:tcPr>
          <w:p w14:paraId="6E5CDA6A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B33FF6D" w14:textId="0383A219" w:rsidR="00E763CF" w:rsidRPr="000E7CD7" w:rsidRDefault="00977146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68" w:type="dxa"/>
          </w:tcPr>
          <w:p w14:paraId="14DB0098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0B294C5" w14:textId="41551A86" w:rsidR="00E763CF" w:rsidRPr="00950A13" w:rsidRDefault="00E763CF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1,3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29</w:t>
            </w:r>
          </w:p>
        </w:tc>
      </w:tr>
      <w:tr w:rsidR="00E763CF" w:rsidRPr="00950A13" w14:paraId="21CB9222" w14:textId="77777777" w:rsidTr="000E7CD7">
        <w:tc>
          <w:tcPr>
            <w:tcW w:w="4500" w:type="dxa"/>
          </w:tcPr>
          <w:p w14:paraId="43123E95" w14:textId="33DCCBE2" w:rsidR="00E763CF" w:rsidRPr="00950A13" w:rsidRDefault="00E763CF" w:rsidP="00E763C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F7B7A4" w14:textId="0342EE83" w:rsidR="00E763CF" w:rsidRPr="00950A13" w:rsidRDefault="008C7253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233,12</w:t>
            </w:r>
            <w:r w:rsidR="00345CDC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134CDC6F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06B1373D" w14:textId="4DF26521" w:rsidR="00E763CF" w:rsidRPr="00950A13" w:rsidRDefault="00E763CF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B327F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B327F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,74</w:t>
            </w:r>
            <w:r w:rsidR="00B327F4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8" w:type="dxa"/>
          </w:tcPr>
          <w:p w14:paraId="57A0D961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0C03D3F" w14:textId="7D270FB9" w:rsidR="00E763CF" w:rsidRPr="00950A13" w:rsidRDefault="000E7CD7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182,</w:t>
            </w:r>
            <w:r w:rsidR="00977146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68" w:type="dxa"/>
          </w:tcPr>
          <w:p w14:paraId="79FA8003" w14:textId="77777777" w:rsidR="00E763CF" w:rsidRPr="00950A13" w:rsidRDefault="00E763CF" w:rsidP="00E7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A0DE309" w14:textId="642CC0DE" w:rsidR="00E763CF" w:rsidRPr="00950A13" w:rsidRDefault="00E763CF" w:rsidP="00E763C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B327F4"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6,</w:t>
            </w:r>
            <w:r w:rsidR="00B327F4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B327F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B327F4" w:rsidRPr="00950A13" w14:paraId="69A9D853" w14:textId="77777777" w:rsidTr="000E7CD7">
        <w:tc>
          <w:tcPr>
            <w:tcW w:w="4500" w:type="dxa"/>
          </w:tcPr>
          <w:p w14:paraId="1A2D50D1" w14:textId="77777777" w:rsidR="00B327F4" w:rsidRDefault="00B327F4" w:rsidP="00B327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7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 / เงินสดและรายการเทียบเท่าเงินสดใน</w:t>
            </w:r>
          </w:p>
          <w:p w14:paraId="556F586A" w14:textId="74232119" w:rsidR="00B327F4" w:rsidRPr="00B327F4" w:rsidRDefault="00B327F4" w:rsidP="00B327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327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4A9ECE4" w14:textId="77777777" w:rsidR="00B327F4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2B9FBD7D" w14:textId="0226C234" w:rsidR="0090079B" w:rsidRPr="00AE16D5" w:rsidRDefault="00DB2E58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233,60</w:t>
            </w:r>
            <w:r w:rsidR="00345C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2A353C3A" w14:textId="77777777" w:rsidR="00B327F4" w:rsidRPr="00AE16D5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5AFDD580" w14:textId="77777777" w:rsidR="00B327F4" w:rsidRPr="00AE16D5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754526A" w14:textId="44C880B1" w:rsidR="00B327F4" w:rsidRPr="00AE16D5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16D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164,086 </w:t>
            </w:r>
          </w:p>
        </w:tc>
        <w:tc>
          <w:tcPr>
            <w:tcW w:w="268" w:type="dxa"/>
          </w:tcPr>
          <w:p w14:paraId="58EA8213" w14:textId="77777777" w:rsidR="00B327F4" w:rsidRPr="00AE16D5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CF2FEBF" w14:textId="50B97745" w:rsidR="00B327F4" w:rsidRPr="00AE16D5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78CFD60" w14:textId="797DA8BD" w:rsidR="000E7CD7" w:rsidRPr="00AE16D5" w:rsidRDefault="000E7CD7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16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183,17</w:t>
            </w:r>
            <w:r w:rsidR="009771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8" w:type="dxa"/>
          </w:tcPr>
          <w:p w14:paraId="36E129FC" w14:textId="77777777" w:rsidR="00B327F4" w:rsidRPr="00AE16D5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97160A9" w14:textId="77777777" w:rsidR="00B327F4" w:rsidRPr="00AE16D5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771487C7" w14:textId="56F4691D" w:rsidR="00B327F4" w:rsidRPr="00AE16D5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E16D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157,750 </w:t>
            </w:r>
          </w:p>
        </w:tc>
      </w:tr>
      <w:tr w:rsidR="00B327F4" w:rsidRPr="00950A13" w14:paraId="5D899A77" w14:textId="77777777" w:rsidTr="000E7CD7">
        <w:tc>
          <w:tcPr>
            <w:tcW w:w="4500" w:type="dxa"/>
          </w:tcPr>
          <w:p w14:paraId="19B1EF3B" w14:textId="511EFBDD" w:rsidR="00B327F4" w:rsidRPr="00950A13" w:rsidRDefault="00B327F4" w:rsidP="00B327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27F4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64" w:type="dxa"/>
          </w:tcPr>
          <w:p w14:paraId="5A336BD8" w14:textId="0D298F91" w:rsidR="00B327F4" w:rsidRPr="00950A13" w:rsidRDefault="000E7CD7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(1,474)</w:t>
            </w:r>
          </w:p>
        </w:tc>
        <w:tc>
          <w:tcPr>
            <w:tcW w:w="236" w:type="dxa"/>
          </w:tcPr>
          <w:p w14:paraId="01BD2D44" w14:textId="77777777" w:rsidR="00B327F4" w:rsidRPr="00950A13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517E3D7A" w14:textId="3CE0A2A7" w:rsidR="00B327F4" w:rsidRPr="00950A13" w:rsidRDefault="00AE16D5" w:rsidP="00AE16D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095EDD" w14:textId="77777777" w:rsidR="00B327F4" w:rsidRPr="00950A13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9894A8E" w14:textId="6E79A87F" w:rsidR="00B327F4" w:rsidRPr="00950A13" w:rsidRDefault="000E7CD7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(1,474)</w:t>
            </w:r>
          </w:p>
        </w:tc>
        <w:tc>
          <w:tcPr>
            <w:tcW w:w="268" w:type="dxa"/>
          </w:tcPr>
          <w:p w14:paraId="32FE169C" w14:textId="77777777" w:rsidR="00B327F4" w:rsidRPr="00950A13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8B61D29" w14:textId="3EE045C0" w:rsidR="00B327F4" w:rsidRPr="00950A13" w:rsidRDefault="00AE16D5" w:rsidP="00AE1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7F4" w:rsidRPr="009150DF" w14:paraId="209F6983" w14:textId="77777777" w:rsidTr="000E7CD7">
        <w:trPr>
          <w:trHeight w:val="60"/>
        </w:trPr>
        <w:tc>
          <w:tcPr>
            <w:tcW w:w="4500" w:type="dxa"/>
          </w:tcPr>
          <w:p w14:paraId="02F7A8A4" w14:textId="47B17914" w:rsidR="00B327F4" w:rsidRPr="009150DF" w:rsidRDefault="00B327F4" w:rsidP="00B327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20D5425" w14:textId="062B73DF" w:rsidR="00B327F4" w:rsidRPr="0090079B" w:rsidRDefault="00DB2E58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232,13</w:t>
            </w:r>
            <w:r w:rsidR="00345CD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</w:tcPr>
          <w:p w14:paraId="046214F8" w14:textId="77777777" w:rsidR="00B327F4" w:rsidRPr="009150DF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41CB2C82" w14:textId="45F165EB" w:rsidR="00B327F4" w:rsidRPr="009150DF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2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150DF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150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164,086 </w:t>
            </w:r>
          </w:p>
        </w:tc>
        <w:tc>
          <w:tcPr>
            <w:tcW w:w="268" w:type="dxa"/>
          </w:tcPr>
          <w:p w14:paraId="2A775CD5" w14:textId="77777777" w:rsidR="00B327F4" w:rsidRPr="009150DF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031168B" w14:textId="69A3607A" w:rsidR="00B327F4" w:rsidRPr="000C2963" w:rsidRDefault="00AE16D5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</w:t>
            </w:r>
            <w:r w:rsidR="00977146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68" w:type="dxa"/>
          </w:tcPr>
          <w:p w14:paraId="363AB10E" w14:textId="77777777" w:rsidR="00B327F4" w:rsidRPr="009150DF" w:rsidRDefault="00B327F4" w:rsidP="00B3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4A748C5" w14:textId="234AA111" w:rsidR="00B327F4" w:rsidRPr="009150DF" w:rsidRDefault="00B327F4" w:rsidP="00B327F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0D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157,750 </w:t>
            </w:r>
          </w:p>
        </w:tc>
      </w:tr>
    </w:tbl>
    <w:p w14:paraId="70AB4B20" w14:textId="35860907" w:rsidR="00605239" w:rsidRDefault="00605239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8E69B27" w14:textId="745EC031" w:rsidR="008815F3" w:rsidRPr="00EE67C5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EE67C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8326152" w14:textId="77777777" w:rsidR="009150DF" w:rsidRPr="009150DF" w:rsidRDefault="009150DF" w:rsidP="00881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  <w:cs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385D7B" w:rsidRPr="00950A13" w14:paraId="7B99D0F8" w14:textId="77777777" w:rsidTr="00196ADF">
        <w:trPr>
          <w:tblHeader/>
        </w:trPr>
        <w:tc>
          <w:tcPr>
            <w:tcW w:w="1831" w:type="pct"/>
          </w:tcPr>
          <w:p w14:paraId="7E5D065F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1CA689E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D1C43D9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063BC7E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D42ED64" w14:textId="77777777" w:rsidR="00385D7B" w:rsidRPr="00950A13" w:rsidRDefault="00385D7B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2FF5" w:rsidRPr="00950A13" w14:paraId="1CE31739" w14:textId="77777777" w:rsidTr="00196ADF">
        <w:trPr>
          <w:tblHeader/>
        </w:trPr>
        <w:tc>
          <w:tcPr>
            <w:tcW w:w="1831" w:type="pct"/>
          </w:tcPr>
          <w:p w14:paraId="56F2AA69" w14:textId="4FA37D34" w:rsidR="004B2FF5" w:rsidRPr="009150DF" w:rsidRDefault="009150DF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6" w:type="pct"/>
          </w:tcPr>
          <w:p w14:paraId="368062C6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6" w:type="pct"/>
          </w:tcPr>
          <w:p w14:paraId="765A1D98" w14:textId="622A90CE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A2E3DFC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0CF0CB" w14:textId="6BAE317E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A7E8C84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E16598" w14:textId="65CE0230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9033030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5C9594" w14:textId="70409AB2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85D7B" w:rsidRPr="00950A13" w14:paraId="023BA4A3" w14:textId="77777777" w:rsidTr="00196ADF">
        <w:trPr>
          <w:tblHeader/>
        </w:trPr>
        <w:tc>
          <w:tcPr>
            <w:tcW w:w="1831" w:type="pct"/>
          </w:tcPr>
          <w:p w14:paraId="4EFEB1FC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1BFEE6F1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1CEE6F97" w14:textId="77777777" w:rsidR="00385D7B" w:rsidRPr="00950A13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FF5" w:rsidRPr="00950A13" w14:paraId="15C8FCB0" w14:textId="77777777" w:rsidTr="00DF1B96">
        <w:tc>
          <w:tcPr>
            <w:tcW w:w="1831" w:type="pct"/>
          </w:tcPr>
          <w:p w14:paraId="4527BE35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6" w:type="pct"/>
          </w:tcPr>
          <w:p w14:paraId="20B8CB8E" w14:textId="5EBB67DB" w:rsidR="004B2FF5" w:rsidRPr="00950A13" w:rsidRDefault="00196ADF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6" w:type="pct"/>
            <w:shd w:val="clear" w:color="auto" w:fill="auto"/>
          </w:tcPr>
          <w:p w14:paraId="6C65B7F6" w14:textId="5F8207D1" w:rsidR="004B2FF5" w:rsidRPr="00950A13" w:rsidRDefault="00E128C3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5" w:type="pct"/>
            <w:shd w:val="clear" w:color="auto" w:fill="auto"/>
          </w:tcPr>
          <w:p w14:paraId="154F4D1C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E4DDEA6" w14:textId="3501C492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2,685</w:t>
            </w:r>
          </w:p>
        </w:tc>
        <w:tc>
          <w:tcPr>
            <w:tcW w:w="145" w:type="pct"/>
            <w:shd w:val="clear" w:color="auto" w:fill="auto"/>
          </w:tcPr>
          <w:p w14:paraId="2C6357FA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A32EB35" w14:textId="3328A3E7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5,079</w:t>
            </w:r>
          </w:p>
        </w:tc>
        <w:tc>
          <w:tcPr>
            <w:tcW w:w="145" w:type="pct"/>
          </w:tcPr>
          <w:p w14:paraId="0E7644D8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6A3BDE38" w14:textId="0EC2D880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48,180</w:t>
            </w:r>
          </w:p>
        </w:tc>
      </w:tr>
      <w:tr w:rsidR="004B2FF5" w:rsidRPr="00950A13" w14:paraId="24203020" w14:textId="77777777" w:rsidTr="00DF1B96">
        <w:tc>
          <w:tcPr>
            <w:tcW w:w="1831" w:type="pct"/>
          </w:tcPr>
          <w:p w14:paraId="5A92A675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6" w:type="pct"/>
          </w:tcPr>
          <w:p w14:paraId="4708AB06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295DAD3" w14:textId="5C6DE1B4" w:rsidR="004B2FF5" w:rsidRPr="00950A13" w:rsidRDefault="00E128C3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128C3">
              <w:rPr>
                <w:rFonts w:ascii="Angsana New" w:hAnsi="Angsana New"/>
                <w:sz w:val="30"/>
                <w:szCs w:val="30"/>
              </w:rPr>
              <w:t>5,73</w:t>
            </w:r>
            <w:r w:rsidR="00647E31">
              <w:rPr>
                <w:rFonts w:ascii="Angsana New" w:hAnsi="Angsana New"/>
                <w:sz w:val="30"/>
                <w:szCs w:val="30"/>
              </w:rPr>
              <w:t>4</w:t>
            </w:r>
            <w:r w:rsidRPr="00E128C3">
              <w:rPr>
                <w:rFonts w:ascii="Angsana New" w:hAnsi="Angsana New"/>
                <w:sz w:val="30"/>
                <w:szCs w:val="30"/>
              </w:rPr>
              <w:t>,</w:t>
            </w:r>
            <w:r w:rsidR="00647E31">
              <w:rPr>
                <w:rFonts w:ascii="Angsana New" w:hAnsi="Angsana New"/>
                <w:sz w:val="30"/>
                <w:szCs w:val="30"/>
              </w:rPr>
              <w:t>6</w:t>
            </w:r>
            <w:r w:rsidR="00515277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5" w:type="pct"/>
            <w:shd w:val="clear" w:color="auto" w:fill="auto"/>
          </w:tcPr>
          <w:p w14:paraId="39F89BBB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17B2EED" w14:textId="42DBA950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5,10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45" w:type="pct"/>
            <w:shd w:val="clear" w:color="auto" w:fill="auto"/>
          </w:tcPr>
          <w:p w14:paraId="3DC3F358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15B481E" w14:textId="34A7DAA9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5,723,19</w:t>
            </w:r>
            <w:r w:rsidR="00647E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5EA75DF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EB8D715" w14:textId="4B8387C4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5,063,590</w:t>
            </w:r>
          </w:p>
        </w:tc>
      </w:tr>
      <w:tr w:rsidR="004B2FF5" w:rsidRPr="00950A13" w14:paraId="0107F867" w14:textId="77777777" w:rsidTr="00DF1B96">
        <w:tc>
          <w:tcPr>
            <w:tcW w:w="1831" w:type="pct"/>
          </w:tcPr>
          <w:p w14:paraId="01E2F9E5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B99777E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498A0A8C" w14:textId="3F73BA9B" w:rsidR="004B2FF5" w:rsidRPr="00950A13" w:rsidRDefault="00B503AF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647E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735,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145" w:type="pct"/>
            <w:shd w:val="clear" w:color="auto" w:fill="auto"/>
          </w:tcPr>
          <w:p w14:paraId="4FC36B4F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6F8965C" w14:textId="63052C4C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5,108,286</w:t>
            </w:r>
          </w:p>
        </w:tc>
        <w:tc>
          <w:tcPr>
            <w:tcW w:w="145" w:type="pct"/>
            <w:shd w:val="clear" w:color="auto" w:fill="auto"/>
          </w:tcPr>
          <w:p w14:paraId="59AD0709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DF3C646" w14:textId="0770514B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5,728,2</w:t>
            </w:r>
            <w:r w:rsidR="00647E31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5" w:type="pct"/>
          </w:tcPr>
          <w:p w14:paraId="6C0A5BBF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46E92F0" w14:textId="5B74EF8C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5,111,770</w:t>
            </w:r>
          </w:p>
        </w:tc>
      </w:tr>
      <w:tr w:rsidR="004B2FF5" w:rsidRPr="00950A13" w14:paraId="57A11BEB" w14:textId="77777777" w:rsidTr="00CD45FC">
        <w:trPr>
          <w:trHeight w:val="803"/>
        </w:trPr>
        <w:tc>
          <w:tcPr>
            <w:tcW w:w="1831" w:type="pct"/>
          </w:tcPr>
          <w:p w14:paraId="1659BCFF" w14:textId="77777777" w:rsidR="00DF1B96" w:rsidRPr="00DF1B96" w:rsidRDefault="00DF1B96" w:rsidP="00CD4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F1B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F1B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9D13A85" w14:textId="0753B846" w:rsidR="004B2FF5" w:rsidRPr="00950A13" w:rsidRDefault="00DF1B96" w:rsidP="00CD4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F1B96">
              <w:rPr>
                <w:rFonts w:ascii="Angsana New" w:hAnsi="Angsana New"/>
                <w:sz w:val="30"/>
                <w:szCs w:val="30"/>
                <w:cs/>
              </w:rPr>
              <w:t xml:space="preserve">      คาดว่าจะเกิดขึ้น</w:t>
            </w:r>
          </w:p>
        </w:tc>
        <w:tc>
          <w:tcPr>
            <w:tcW w:w="456" w:type="pct"/>
          </w:tcPr>
          <w:p w14:paraId="5ABED582" w14:textId="77777777" w:rsidR="004B2FF5" w:rsidRPr="00950A13" w:rsidRDefault="004B2FF5" w:rsidP="00CD45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5BE5DEEC" w14:textId="77777777" w:rsidR="004B2FF5" w:rsidRDefault="004B2FF5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6611D5B9" w14:textId="7279C716" w:rsidR="00B503AF" w:rsidRPr="00950A13" w:rsidRDefault="00B503AF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503AF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5" w:type="pct"/>
            <w:shd w:val="clear" w:color="auto" w:fill="auto"/>
          </w:tcPr>
          <w:p w14:paraId="5540F52B" w14:textId="77777777" w:rsidR="004B2FF5" w:rsidRPr="00950A13" w:rsidRDefault="004B2FF5" w:rsidP="00C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25BC26F" w14:textId="77777777" w:rsidR="00F677B7" w:rsidRDefault="00F677B7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380A6018" w14:textId="58B13C1B" w:rsidR="004B2FF5" w:rsidRPr="00950A13" w:rsidRDefault="004B2FF5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080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01153AA9" w14:textId="77777777" w:rsidR="004B2FF5" w:rsidRPr="00950A13" w:rsidRDefault="004B2FF5" w:rsidP="00C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3E26F6C7" w14:textId="77777777" w:rsidR="00F677B7" w:rsidRDefault="00F677B7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67812E1" w14:textId="4DEDFD9B" w:rsidR="004B2FF5" w:rsidRPr="00D0094A" w:rsidRDefault="00F677B7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  <w:tc>
          <w:tcPr>
            <w:tcW w:w="145" w:type="pct"/>
          </w:tcPr>
          <w:p w14:paraId="6778FF07" w14:textId="77777777" w:rsidR="004B2FF5" w:rsidRPr="00D0094A" w:rsidRDefault="004B2FF5" w:rsidP="00CD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B4F3500" w14:textId="77777777" w:rsidR="00F677B7" w:rsidRDefault="00F677B7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14:paraId="27DCAB37" w14:textId="77D61777" w:rsidR="004B2FF5" w:rsidRPr="00950A13" w:rsidRDefault="004B2FF5" w:rsidP="00CD45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D0094A">
              <w:rPr>
                <w:rFonts w:ascii="Angsana New" w:hAnsi="Angsana New"/>
                <w:sz w:val="30"/>
                <w:szCs w:val="30"/>
              </w:rPr>
              <w:t>(182,807)</w:t>
            </w:r>
          </w:p>
        </w:tc>
      </w:tr>
      <w:tr w:rsidR="004B2FF5" w:rsidRPr="00950A13" w14:paraId="7B59560F" w14:textId="77777777" w:rsidTr="00DF1B96">
        <w:tc>
          <w:tcPr>
            <w:tcW w:w="1831" w:type="pct"/>
          </w:tcPr>
          <w:p w14:paraId="5AB8F663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6" w:type="pct"/>
          </w:tcPr>
          <w:p w14:paraId="04D12303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8E4E8" w14:textId="35EC1A5D" w:rsidR="004B2FF5" w:rsidRPr="00950A13" w:rsidRDefault="00647E31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145" w:type="pct"/>
            <w:shd w:val="clear" w:color="auto" w:fill="auto"/>
          </w:tcPr>
          <w:p w14:paraId="2FB288AD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21A01" w14:textId="0875E14E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917,206</w:t>
            </w:r>
          </w:p>
        </w:tc>
        <w:tc>
          <w:tcPr>
            <w:tcW w:w="145" w:type="pct"/>
            <w:shd w:val="clear" w:color="auto" w:fill="auto"/>
          </w:tcPr>
          <w:p w14:paraId="701C8B4D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FB64" w14:textId="680A827E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 w:rsidR="00647E3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5" w:type="pct"/>
          </w:tcPr>
          <w:p w14:paraId="6370ECE3" w14:textId="77777777" w:rsidR="004B2FF5" w:rsidRPr="00950A13" w:rsidRDefault="004B2FF5" w:rsidP="004B2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E3CBE31" w14:textId="6409F8A1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</w:tr>
      <w:tr w:rsidR="004B2FF5" w:rsidRPr="00950A13" w14:paraId="5113A3DE" w14:textId="77777777" w:rsidTr="00DF1B96">
        <w:tc>
          <w:tcPr>
            <w:tcW w:w="1831" w:type="pct"/>
          </w:tcPr>
          <w:p w14:paraId="2D476BD2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" w:type="pct"/>
          </w:tcPr>
          <w:p w14:paraId="28002032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27DFEDE4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B6017E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42B6B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E2903F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9BB3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96018F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6C6BB7E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2FF5" w:rsidRPr="00950A13" w14:paraId="53E1AE9A" w14:textId="77777777" w:rsidTr="00DF1B96">
        <w:tc>
          <w:tcPr>
            <w:tcW w:w="1831" w:type="pct"/>
          </w:tcPr>
          <w:p w14:paraId="79826658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1A9D30FC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1B6D067F" w14:textId="5B360B9F" w:rsidR="004B2FF5" w:rsidRPr="00950A13" w:rsidRDefault="00647E31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47E31">
              <w:rPr>
                <w:rFonts w:ascii="Angsana New" w:hAnsi="Angsana New"/>
                <w:sz w:val="30"/>
                <w:szCs w:val="30"/>
              </w:rPr>
              <w:t>5,390,</w:t>
            </w:r>
            <w:r w:rsidR="00515277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5" w:type="pct"/>
          </w:tcPr>
          <w:p w14:paraId="409EEC89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E518AA" w14:textId="1EBA8256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4,84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5" w:type="pct"/>
          </w:tcPr>
          <w:p w14:paraId="0EF003E2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8D1AB94" w14:textId="5F086020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677B7">
              <w:rPr>
                <w:rFonts w:ascii="Angsana New" w:hAnsi="Angsana New"/>
                <w:sz w:val="30"/>
                <w:szCs w:val="30"/>
              </w:rPr>
              <w:t>5,391,51</w:t>
            </w:r>
            <w:r w:rsidR="00647E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0EB00245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53B8B5" w14:textId="68A0835F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4,862,527</w:t>
            </w:r>
          </w:p>
        </w:tc>
      </w:tr>
      <w:tr w:rsidR="004B2FF5" w:rsidRPr="00950A13" w14:paraId="35CA2C50" w14:textId="77777777" w:rsidTr="00DF1B96">
        <w:tc>
          <w:tcPr>
            <w:tcW w:w="1831" w:type="pct"/>
          </w:tcPr>
          <w:p w14:paraId="13F4224A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17D42A48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166C4E1" w14:textId="52E685DB" w:rsidR="004B2FF5" w:rsidRPr="00950A13" w:rsidRDefault="00E128C3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99,018</w:t>
            </w:r>
          </w:p>
        </w:tc>
        <w:tc>
          <w:tcPr>
            <w:tcW w:w="145" w:type="pct"/>
          </w:tcPr>
          <w:p w14:paraId="1E9BB279" w14:textId="7777777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1A916A" w14:textId="13D689D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68,63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" w:type="pct"/>
          </w:tcPr>
          <w:p w14:paraId="544977F5" w14:textId="7777777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18BD3CA" w14:textId="1D5994DD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sz w:val="30"/>
                <w:szCs w:val="30"/>
                <w:lang w:val="en-US" w:bidi="th-TH"/>
              </w:rPr>
              <w:t>97,931</w:t>
            </w:r>
          </w:p>
        </w:tc>
        <w:tc>
          <w:tcPr>
            <w:tcW w:w="145" w:type="pct"/>
          </w:tcPr>
          <w:p w14:paraId="0C48A16F" w14:textId="7777777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965E9E0" w14:textId="5D88A0A4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66,43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B2FF5" w:rsidRPr="00950A13" w14:paraId="12DC563E" w14:textId="77777777" w:rsidTr="00DF1B96">
        <w:tc>
          <w:tcPr>
            <w:tcW w:w="1831" w:type="pct"/>
          </w:tcPr>
          <w:p w14:paraId="2812CF28" w14:textId="1C0F1776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74A2000E" w14:textId="77777777" w:rsidR="004B2FF5" w:rsidRPr="00950A13" w:rsidRDefault="004B2FF5" w:rsidP="004B2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5E900B7" w14:textId="6F42BE95" w:rsidR="004B2FF5" w:rsidRPr="00950A13" w:rsidRDefault="00647E31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145" w:type="pct"/>
          </w:tcPr>
          <w:p w14:paraId="56CD280C" w14:textId="7777777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863DB6" w14:textId="5606721B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917,206</w:t>
            </w:r>
          </w:p>
        </w:tc>
        <w:tc>
          <w:tcPr>
            <w:tcW w:w="145" w:type="pct"/>
          </w:tcPr>
          <w:p w14:paraId="13FA316F" w14:textId="7777777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047194A" w14:textId="03F5085C" w:rsidR="004B2FF5" w:rsidRPr="00950A13" w:rsidRDefault="00F677B7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77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5,489,4</w:t>
            </w:r>
            <w:r w:rsidR="00647E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5" w:type="pct"/>
          </w:tcPr>
          <w:p w14:paraId="42A1D492" w14:textId="77777777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564B0B8" w14:textId="369EF8A5" w:rsidR="004B2FF5" w:rsidRPr="00950A13" w:rsidRDefault="004B2FF5" w:rsidP="004B2FF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4,928,963</w:t>
            </w:r>
          </w:p>
        </w:tc>
      </w:tr>
    </w:tbl>
    <w:p w14:paraId="72B16E37" w14:textId="732208CE" w:rsidR="008815F3" w:rsidRDefault="008815F3" w:rsidP="006C5A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236"/>
        <w:gridCol w:w="1040"/>
        <w:gridCol w:w="271"/>
        <w:gridCol w:w="1079"/>
        <w:gridCol w:w="271"/>
        <w:gridCol w:w="1076"/>
        <w:gridCol w:w="271"/>
        <w:gridCol w:w="1063"/>
      </w:tblGrid>
      <w:tr w:rsidR="000F2593" w:rsidRPr="00950A13" w14:paraId="5BA2A77B" w14:textId="77777777" w:rsidTr="00157627">
        <w:trPr>
          <w:tblHeader/>
        </w:trPr>
        <w:tc>
          <w:tcPr>
            <w:tcW w:w="2163" w:type="pct"/>
          </w:tcPr>
          <w:p w14:paraId="6334D07E" w14:textId="369F38C4" w:rsidR="000F2593" w:rsidRPr="00950A13" w:rsidRDefault="00E61162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" w:type="pct"/>
          </w:tcPr>
          <w:p w14:paraId="7C2F56EC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3F26A42E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487549B5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56998C27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593" w:rsidRPr="00950A13" w14:paraId="0E7DA5C0" w14:textId="77777777" w:rsidTr="00157627">
        <w:trPr>
          <w:tblHeader/>
        </w:trPr>
        <w:tc>
          <w:tcPr>
            <w:tcW w:w="2163" w:type="pct"/>
          </w:tcPr>
          <w:p w14:paraId="0A00086E" w14:textId="1091F383" w:rsidR="000F2593" w:rsidRPr="009150DF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E502945" w14:textId="2871C22E" w:rsidR="000F2593" w:rsidRPr="00950A13" w:rsidRDefault="000F2593" w:rsidP="004F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4C1695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60B15CB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4FC10C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8ADBAF6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BEA1B6E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F2AF6F2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506D4B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2593" w:rsidRPr="00950A13" w14:paraId="11D5D1BE" w14:textId="77777777" w:rsidTr="00157627">
        <w:trPr>
          <w:tblHeader/>
        </w:trPr>
        <w:tc>
          <w:tcPr>
            <w:tcW w:w="2163" w:type="pct"/>
          </w:tcPr>
          <w:p w14:paraId="054C5F84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5DF8F73C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1" w:type="pct"/>
            <w:gridSpan w:val="7"/>
          </w:tcPr>
          <w:p w14:paraId="3331A00D" w14:textId="77777777" w:rsidR="000F2593" w:rsidRPr="00950A13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593" w:rsidRPr="00950A13" w14:paraId="1905CC9C" w14:textId="77777777" w:rsidTr="00157627">
        <w:tc>
          <w:tcPr>
            <w:tcW w:w="2163" w:type="pct"/>
          </w:tcPr>
          <w:p w14:paraId="52DC1048" w14:textId="75A1687B" w:rsidR="000F2593" w:rsidRPr="00157627" w:rsidRDefault="000F2593" w:rsidP="000F25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1576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" w:type="pct"/>
          </w:tcPr>
          <w:p w14:paraId="5F698514" w14:textId="4A1D7171" w:rsidR="000F2593" w:rsidRPr="00157627" w:rsidRDefault="000F2593" w:rsidP="004F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E2331D2" w14:textId="0FCD17F9" w:rsidR="000F2593" w:rsidRPr="00950A13" w:rsidRDefault="000F2593" w:rsidP="004F05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73B3229" w14:textId="77777777" w:rsidR="000F2593" w:rsidRPr="00950A13" w:rsidRDefault="000F2593" w:rsidP="004F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0025E4" w14:textId="65F1FEE9" w:rsidR="000F2593" w:rsidRPr="00950A13" w:rsidRDefault="000F2593" w:rsidP="004F05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1BA4AE2" w14:textId="77777777" w:rsidR="000F2593" w:rsidRPr="00950A13" w:rsidRDefault="000F2593" w:rsidP="004F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2D79CA4" w14:textId="1B780203" w:rsidR="000F2593" w:rsidRPr="00950A13" w:rsidRDefault="000F2593" w:rsidP="004F05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A0FF91" w14:textId="77777777" w:rsidR="000F2593" w:rsidRPr="00950A13" w:rsidRDefault="000F2593" w:rsidP="004F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6F793C28" w14:textId="413B4FFA" w:rsidR="000F2593" w:rsidRPr="00950A13" w:rsidRDefault="000F2593" w:rsidP="004F05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593" w:rsidRPr="00950A13" w14:paraId="322C6E42" w14:textId="77777777" w:rsidTr="00157627">
        <w:tc>
          <w:tcPr>
            <w:tcW w:w="2163" w:type="pct"/>
          </w:tcPr>
          <w:p w14:paraId="0E873CBD" w14:textId="180F556E" w:rsidR="000F2593" w:rsidRPr="00950A13" w:rsidRDefault="000F2593" w:rsidP="000F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150D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150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150D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7531DDBF" w14:textId="77777777" w:rsidR="000F2593" w:rsidRPr="00950A13" w:rsidRDefault="000F2593" w:rsidP="000F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514E658" w14:textId="6C6DB3FC" w:rsidR="000F2593" w:rsidRPr="00950A1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45" w:type="pct"/>
            <w:shd w:val="clear" w:color="auto" w:fill="auto"/>
          </w:tcPr>
          <w:p w14:paraId="5DD57E7B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2621D95" w14:textId="31CA54E3" w:rsidR="000F2593" w:rsidRPr="00950A1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3E77">
              <w:rPr>
                <w:rFonts w:ascii="Angsana New" w:hAnsi="Angsana New"/>
                <w:sz w:val="30"/>
                <w:szCs w:val="30"/>
              </w:rPr>
              <w:t>1</w:t>
            </w:r>
            <w:r w:rsidR="00564D0F">
              <w:rPr>
                <w:rFonts w:ascii="Angsana New" w:hAnsi="Angsana New"/>
                <w:sz w:val="30"/>
                <w:szCs w:val="30"/>
              </w:rPr>
              <w:t>80</w:t>
            </w:r>
            <w:r w:rsidRPr="002C3E77">
              <w:rPr>
                <w:rFonts w:ascii="Angsana New" w:hAnsi="Angsana New"/>
                <w:sz w:val="30"/>
                <w:szCs w:val="30"/>
              </w:rPr>
              <w:t>,</w:t>
            </w:r>
            <w:r w:rsidR="00564D0F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45" w:type="pct"/>
            <w:shd w:val="clear" w:color="auto" w:fill="auto"/>
          </w:tcPr>
          <w:p w14:paraId="6915C25B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2CE061D" w14:textId="558E7749" w:rsidR="000F2593" w:rsidRPr="00950A1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D6B1F">
              <w:rPr>
                <w:rFonts w:ascii="Angsana New" w:hAnsi="Angsana New"/>
                <w:sz w:val="30"/>
                <w:szCs w:val="30"/>
              </w:rPr>
              <w:t>182,8</w:t>
            </w:r>
            <w:r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5" w:type="pct"/>
          </w:tcPr>
          <w:p w14:paraId="34CD2CF9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3E432D44" w14:textId="5B47B1CC" w:rsidR="000F2593" w:rsidRPr="00950A1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3E77">
              <w:rPr>
                <w:rFonts w:ascii="Angsana New" w:hAnsi="Angsana New"/>
                <w:sz w:val="30"/>
                <w:szCs w:val="30"/>
              </w:rPr>
              <w:t>1</w:t>
            </w:r>
            <w:r w:rsidR="00564D0F">
              <w:rPr>
                <w:rFonts w:ascii="Angsana New" w:hAnsi="Angsana New"/>
                <w:sz w:val="30"/>
                <w:szCs w:val="30"/>
              </w:rPr>
              <w:t>72</w:t>
            </w:r>
            <w:r w:rsidRPr="002C3E77">
              <w:rPr>
                <w:rFonts w:ascii="Angsana New" w:hAnsi="Angsana New"/>
                <w:sz w:val="30"/>
                <w:szCs w:val="30"/>
              </w:rPr>
              <w:t>,</w:t>
            </w:r>
            <w:r w:rsidR="00564D0F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0F2593" w:rsidRPr="00950A13" w14:paraId="0B42B0B6" w14:textId="77777777" w:rsidTr="00157627">
        <w:tc>
          <w:tcPr>
            <w:tcW w:w="2163" w:type="pct"/>
          </w:tcPr>
          <w:p w14:paraId="6F06506B" w14:textId="602AD597" w:rsidR="000F2593" w:rsidRPr="00950A13" w:rsidRDefault="000F2593" w:rsidP="000F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</w:tcPr>
          <w:p w14:paraId="60480AD6" w14:textId="77777777" w:rsidR="000F2593" w:rsidRPr="00950A13" w:rsidRDefault="000F2593" w:rsidP="000F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6D49839" w14:textId="6650DA1E" w:rsidR="000F2593" w:rsidRPr="00E128C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54,993</w:t>
            </w:r>
          </w:p>
        </w:tc>
        <w:tc>
          <w:tcPr>
            <w:tcW w:w="145" w:type="pct"/>
            <w:shd w:val="clear" w:color="auto" w:fill="auto"/>
          </w:tcPr>
          <w:p w14:paraId="64E08C6F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787457" w14:textId="0CFE2A91" w:rsidR="000F2593" w:rsidRPr="00950A1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C3E7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64D0F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2C3E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64D0F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145" w:type="pct"/>
            <w:shd w:val="clear" w:color="auto" w:fill="auto"/>
          </w:tcPr>
          <w:p w14:paraId="4913E44E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B2A4EBE" w14:textId="358AC5EE" w:rsidR="000F2593" w:rsidRPr="00F677B7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56,013</w:t>
            </w:r>
          </w:p>
        </w:tc>
        <w:tc>
          <w:tcPr>
            <w:tcW w:w="145" w:type="pct"/>
          </w:tcPr>
          <w:p w14:paraId="411B90A9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598981BA" w14:textId="18C72D5D" w:rsidR="000F2593" w:rsidRDefault="000F2593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2C3E7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64D0F">
              <w:rPr>
                <w:rFonts w:ascii="Angsana New" w:hAnsi="Angsana New"/>
                <w:sz w:val="30"/>
                <w:szCs w:val="30"/>
                <w:lang w:val="en-US" w:bidi="th-TH"/>
              </w:rPr>
              <w:t>9,194</w:t>
            </w:r>
          </w:p>
        </w:tc>
      </w:tr>
      <w:tr w:rsidR="000F2593" w:rsidRPr="00950A13" w14:paraId="77022872" w14:textId="77777777" w:rsidTr="00157627">
        <w:tc>
          <w:tcPr>
            <w:tcW w:w="2163" w:type="pct"/>
          </w:tcPr>
          <w:p w14:paraId="2D3EF862" w14:textId="24CA9E45" w:rsidR="000F2593" w:rsidRPr="00950A13" w:rsidRDefault="000F2593" w:rsidP="000F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" w:type="pct"/>
          </w:tcPr>
          <w:p w14:paraId="63CB8E42" w14:textId="77777777" w:rsidR="000F2593" w:rsidRPr="00950A13" w:rsidRDefault="000F2593" w:rsidP="000F2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31D5ED5" w14:textId="60458983" w:rsidR="000F2593" w:rsidRPr="005A6EF8" w:rsidRDefault="004759A4" w:rsidP="005A6EF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145" w:type="pct"/>
            <w:shd w:val="clear" w:color="auto" w:fill="auto"/>
          </w:tcPr>
          <w:p w14:paraId="68CBD796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F1A76E5" w14:textId="55DE8665" w:rsidR="000F2593" w:rsidRPr="00950A13" w:rsidRDefault="005A6EF8" w:rsidP="000F259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45" w:type="pct"/>
            <w:shd w:val="clear" w:color="auto" w:fill="auto"/>
          </w:tcPr>
          <w:p w14:paraId="6550347D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0FA7EA5" w14:textId="54D6B9BD" w:rsidR="000F2593" w:rsidRPr="00F677B7" w:rsidRDefault="005A6EF8" w:rsidP="004759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D9549D" w14:textId="77777777" w:rsidR="000F2593" w:rsidRPr="00950A13" w:rsidRDefault="000F2593" w:rsidP="000F2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108FC841" w14:textId="3F2096BD" w:rsidR="000F2593" w:rsidRDefault="00564D0F" w:rsidP="004759A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7627" w:rsidRPr="00950A13" w14:paraId="583CD4C7" w14:textId="77777777" w:rsidTr="00157627">
        <w:tc>
          <w:tcPr>
            <w:tcW w:w="2163" w:type="pct"/>
          </w:tcPr>
          <w:p w14:paraId="1EA707CD" w14:textId="4C7C32E1" w:rsidR="00157627" w:rsidRDefault="00157627" w:rsidP="0015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" w:type="pct"/>
          </w:tcPr>
          <w:p w14:paraId="08E2F95A" w14:textId="77777777" w:rsidR="00157627" w:rsidRPr="00950A13" w:rsidRDefault="00157627" w:rsidP="0015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68495D1" w14:textId="6FDA803D" w:rsidR="00157627" w:rsidRDefault="004759A4" w:rsidP="004759A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774152B" w14:textId="77777777" w:rsidR="00157627" w:rsidRPr="00950A13" w:rsidRDefault="00157627" w:rsidP="0015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B5CECD6" w14:textId="1A87D2E6" w:rsidR="00157627" w:rsidRPr="002C3E77" w:rsidRDefault="005A6EF8" w:rsidP="005A6EF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(19,113)</w:t>
            </w:r>
          </w:p>
        </w:tc>
        <w:tc>
          <w:tcPr>
            <w:tcW w:w="145" w:type="pct"/>
            <w:shd w:val="clear" w:color="auto" w:fill="auto"/>
          </w:tcPr>
          <w:p w14:paraId="26F69BE5" w14:textId="77777777" w:rsidR="00157627" w:rsidRPr="00950A13" w:rsidRDefault="00157627" w:rsidP="0015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DC764F9" w14:textId="29CD4B23" w:rsidR="00157627" w:rsidRPr="005C0213" w:rsidRDefault="00157627" w:rsidP="004759A4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5C02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5799AEB" w14:textId="77777777" w:rsidR="00157627" w:rsidRPr="00950A13" w:rsidRDefault="00157627" w:rsidP="0015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53909E0" w14:textId="20FBEAA3" w:rsidR="00157627" w:rsidRPr="002C3E77" w:rsidRDefault="00564D0F" w:rsidP="00157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(19,113)</w:t>
            </w:r>
          </w:p>
        </w:tc>
      </w:tr>
      <w:tr w:rsidR="00157627" w:rsidRPr="00950A13" w14:paraId="708BC7CC" w14:textId="77777777" w:rsidTr="00157627">
        <w:tc>
          <w:tcPr>
            <w:tcW w:w="2163" w:type="pct"/>
          </w:tcPr>
          <w:p w14:paraId="6D8EAAAC" w14:textId="0CD10FCB" w:rsidR="00157627" w:rsidRPr="00950A13" w:rsidRDefault="00157627" w:rsidP="0015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5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150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</w:t>
            </w:r>
            <w:r w:rsidRPr="009150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" w:type="pct"/>
          </w:tcPr>
          <w:p w14:paraId="15367A61" w14:textId="77777777" w:rsidR="00157627" w:rsidRPr="00950A13" w:rsidRDefault="00157627" w:rsidP="00157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1924F" w14:textId="7B60318E" w:rsidR="00157627" w:rsidRPr="00950A13" w:rsidRDefault="00157627" w:rsidP="00157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3E77">
              <w:rPr>
                <w:rFonts w:ascii="Angsana New" w:hAnsi="Angsana New"/>
                <w:b/>
                <w:bCs/>
                <w:sz w:val="30"/>
                <w:szCs w:val="30"/>
              </w:rPr>
              <w:t>246,051</w:t>
            </w:r>
          </w:p>
        </w:tc>
        <w:tc>
          <w:tcPr>
            <w:tcW w:w="145" w:type="pct"/>
            <w:shd w:val="clear" w:color="auto" w:fill="auto"/>
          </w:tcPr>
          <w:p w14:paraId="6556CDF1" w14:textId="77777777" w:rsidR="00157627" w:rsidRPr="00950A13" w:rsidRDefault="00157627" w:rsidP="0015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7904F" w14:textId="7D190F81" w:rsidR="00157627" w:rsidRPr="00950A13" w:rsidRDefault="00157627" w:rsidP="00157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E7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191,080</w:t>
            </w:r>
          </w:p>
        </w:tc>
        <w:tc>
          <w:tcPr>
            <w:tcW w:w="145" w:type="pct"/>
            <w:shd w:val="clear" w:color="auto" w:fill="auto"/>
          </w:tcPr>
          <w:p w14:paraId="5ED806E8" w14:textId="77777777" w:rsidR="00157627" w:rsidRPr="00950A13" w:rsidRDefault="00157627" w:rsidP="0015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DD4D0" w14:textId="2D6B17A5" w:rsidR="00157627" w:rsidRPr="00950A13" w:rsidRDefault="00157627" w:rsidP="00157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E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238,820</w:t>
            </w:r>
          </w:p>
        </w:tc>
        <w:tc>
          <w:tcPr>
            <w:tcW w:w="145" w:type="pct"/>
          </w:tcPr>
          <w:p w14:paraId="7C2A03EE" w14:textId="77777777" w:rsidR="00157627" w:rsidRPr="00950A13" w:rsidRDefault="00157627" w:rsidP="0015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2E5AF87" w14:textId="6A690638" w:rsidR="00157627" w:rsidRPr="00950A13" w:rsidRDefault="00157627" w:rsidP="00157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E77">
              <w:rPr>
                <w:rFonts w:ascii="Angsana New" w:hAnsi="Angsana New"/>
                <w:b/>
                <w:bCs/>
                <w:sz w:val="30"/>
                <w:szCs w:val="30"/>
              </w:rPr>
              <w:t>182,807</w:t>
            </w:r>
          </w:p>
        </w:tc>
      </w:tr>
    </w:tbl>
    <w:p w14:paraId="3FDE2FD3" w14:textId="4D3037D6" w:rsidR="000F2593" w:rsidRDefault="000F2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BB8C1A4" w14:textId="75A6725B" w:rsidR="006C5AD9" w:rsidRPr="00950A13" w:rsidRDefault="006C5AD9" w:rsidP="00035AB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6C5AD9">
        <w:rPr>
          <w:rFonts w:ascii="Angsana New" w:hAnsi="Angsana New"/>
          <w:sz w:val="30"/>
          <w:szCs w:val="30"/>
          <w:cs/>
        </w:rPr>
        <w:lastRenderedPageBreak/>
        <w:t>ข้อมูลเกี่ยวกับ</w:t>
      </w:r>
      <w:r w:rsidRPr="00196ADF">
        <w:rPr>
          <w:rFonts w:ascii="Angsana New" w:hAnsi="Angsana New"/>
          <w:sz w:val="30"/>
          <w:szCs w:val="30"/>
          <w:cs/>
        </w:rPr>
        <w:t>ความเสี่ยงด้านเครดิตเปิดผยในหมายเหตุข้อ</w:t>
      </w:r>
      <w:r w:rsidRPr="00196ADF">
        <w:rPr>
          <w:rFonts w:ascii="Angsana New" w:hAnsi="Angsana New" w:hint="cs"/>
          <w:sz w:val="30"/>
          <w:szCs w:val="30"/>
          <w:cs/>
        </w:rPr>
        <w:t xml:space="preserve"> </w:t>
      </w:r>
      <w:r w:rsidRPr="00196ADF">
        <w:rPr>
          <w:rFonts w:ascii="Angsana New" w:hAnsi="Angsana New"/>
          <w:sz w:val="30"/>
          <w:szCs w:val="30"/>
        </w:rPr>
        <w:t>2</w:t>
      </w:r>
      <w:r w:rsidR="009E0139">
        <w:rPr>
          <w:rFonts w:ascii="Angsana New" w:hAnsi="Angsana New"/>
          <w:sz w:val="30"/>
          <w:szCs w:val="30"/>
        </w:rPr>
        <w:t>5</w:t>
      </w:r>
      <w:r w:rsidRPr="00196ADF">
        <w:rPr>
          <w:rFonts w:ascii="Angsana New" w:hAnsi="Angsana New"/>
          <w:sz w:val="30"/>
          <w:szCs w:val="30"/>
          <w:cs/>
        </w:rPr>
        <w:t xml:space="preserve"> (</w:t>
      </w:r>
      <w:r w:rsidR="00196ADF" w:rsidRPr="00196ADF">
        <w:rPr>
          <w:rFonts w:ascii="Angsana New" w:hAnsi="Angsana New"/>
          <w:sz w:val="30"/>
          <w:szCs w:val="30"/>
        </w:rPr>
        <w:t>1</w:t>
      </w:r>
      <w:r w:rsidRPr="00196ADF">
        <w:rPr>
          <w:rFonts w:ascii="Angsana New" w:hAnsi="Angsana New"/>
          <w:sz w:val="30"/>
          <w:szCs w:val="30"/>
          <w:cs/>
        </w:rPr>
        <w:t>.</w:t>
      </w:r>
      <w:r w:rsidRPr="00196ADF">
        <w:rPr>
          <w:rFonts w:ascii="Angsana New" w:hAnsi="Angsana New"/>
          <w:sz w:val="30"/>
          <w:szCs w:val="30"/>
        </w:rPr>
        <w:t>1</w:t>
      </w:r>
      <w:r w:rsidRPr="00196ADF">
        <w:rPr>
          <w:rFonts w:ascii="Angsana New" w:hAnsi="Angsana New"/>
          <w:sz w:val="30"/>
          <w:szCs w:val="30"/>
          <w:cs/>
        </w:rPr>
        <w:t>)</w:t>
      </w:r>
    </w:p>
    <w:p w14:paraId="6EC01C55" w14:textId="6E7D8B08" w:rsidR="00D033CA" w:rsidRPr="00950A13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5"/>
        <w:gridCol w:w="1171"/>
        <w:gridCol w:w="274"/>
        <w:gridCol w:w="1170"/>
        <w:gridCol w:w="273"/>
        <w:gridCol w:w="1170"/>
        <w:gridCol w:w="273"/>
        <w:gridCol w:w="1157"/>
      </w:tblGrid>
      <w:tr w:rsidR="00D033CA" w:rsidRPr="00D033CA" w14:paraId="53CA1584" w14:textId="77777777" w:rsidTr="00860627">
        <w:trPr>
          <w:trHeight w:val="299"/>
        </w:trPr>
        <w:tc>
          <w:tcPr>
            <w:tcW w:w="2069" w:type="pct"/>
          </w:tcPr>
          <w:p w14:paraId="5B0BCD5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6ED20C39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6" w:type="pct"/>
          </w:tcPr>
          <w:p w14:paraId="0B2BE3B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2DCAAFE1" w14:textId="77777777" w:rsidR="00D033CA" w:rsidRPr="00D033CA" w:rsidRDefault="00D033CA" w:rsidP="00860627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33CA" w:rsidRPr="00D033CA" w14:paraId="48C14443" w14:textId="77777777" w:rsidTr="00860627">
        <w:trPr>
          <w:trHeight w:val="299"/>
        </w:trPr>
        <w:tc>
          <w:tcPr>
            <w:tcW w:w="2069" w:type="pct"/>
          </w:tcPr>
          <w:p w14:paraId="0AA84D6F" w14:textId="5044E775" w:rsidR="00D033CA" w:rsidRPr="00D033CA" w:rsidRDefault="006C5AD9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150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64C499BC" w14:textId="77777777" w:rsidR="00D033CA" w:rsidRPr="00D033CA" w:rsidRDefault="00D033CA" w:rsidP="006C5A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54A9E6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AACD9B1" w14:textId="4161FA98" w:rsidR="00D033CA" w:rsidRPr="00D033CA" w:rsidRDefault="00D033CA" w:rsidP="0086062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033CA">
              <w:rPr>
                <w:rFonts w:ascii="Angsana New" w:hAnsi="Angsana New" w:hint="cs"/>
                <w:b w:val="0"/>
                <w:sz w:val="30"/>
                <w:szCs w:val="30"/>
                <w:lang w:val="x-none" w:eastAsia="x-none" w:bidi="th-TH"/>
              </w:rPr>
              <w:t>2563</w:t>
            </w:r>
          </w:p>
        </w:tc>
        <w:tc>
          <w:tcPr>
            <w:tcW w:w="146" w:type="pct"/>
          </w:tcPr>
          <w:p w14:paraId="5428658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382FEF61" w14:textId="66D781E4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1FF322F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8" w:type="pct"/>
          </w:tcPr>
          <w:p w14:paraId="5634F5A9" w14:textId="749EFE83" w:rsidR="00D033CA" w:rsidRPr="00D033CA" w:rsidRDefault="00D033CA" w:rsidP="00860627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val="x-none" w:eastAsia="x-none" w:bidi="th-TH"/>
              </w:rPr>
              <w:t>2563</w:t>
            </w:r>
          </w:p>
        </w:tc>
      </w:tr>
      <w:tr w:rsidR="00D033CA" w:rsidRPr="00D033CA" w14:paraId="632A1E62" w14:textId="77777777" w:rsidTr="00860627">
        <w:trPr>
          <w:trHeight w:val="299"/>
        </w:trPr>
        <w:tc>
          <w:tcPr>
            <w:tcW w:w="2069" w:type="pct"/>
          </w:tcPr>
          <w:p w14:paraId="39649F73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14:paraId="6445C1D6" w14:textId="77777777" w:rsidR="00D033CA" w:rsidRPr="00D033CA" w:rsidRDefault="00D033CA" w:rsidP="00860627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033CA" w:rsidRPr="00D033CA" w14:paraId="5C0A42F9" w14:textId="77777777" w:rsidTr="00860627">
        <w:trPr>
          <w:trHeight w:val="299"/>
        </w:trPr>
        <w:tc>
          <w:tcPr>
            <w:tcW w:w="2069" w:type="pct"/>
          </w:tcPr>
          <w:p w14:paraId="61DC882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6460A90B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41F983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D0E13B8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01760E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BEC1B7D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E74109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01B6C759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D033CA" w14:paraId="4CDCB47F" w14:textId="77777777" w:rsidTr="00860627">
        <w:trPr>
          <w:trHeight w:val="299"/>
        </w:trPr>
        <w:tc>
          <w:tcPr>
            <w:tcW w:w="2069" w:type="pct"/>
          </w:tcPr>
          <w:p w14:paraId="10B839A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06889B6E" w14:textId="0DD7831F" w:rsidR="00D033CA" w:rsidRPr="00D033CA" w:rsidRDefault="001D70E3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41BF83A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6B2B974E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2,605</w:t>
            </w:r>
          </w:p>
        </w:tc>
        <w:tc>
          <w:tcPr>
            <w:tcW w:w="146" w:type="pct"/>
          </w:tcPr>
          <w:p w14:paraId="02587729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6E0220F" w14:textId="71DF0ADA" w:rsidR="00D033CA" w:rsidRPr="00D033CA" w:rsidRDefault="001D70E3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  <w:tc>
          <w:tcPr>
            <w:tcW w:w="146" w:type="pct"/>
          </w:tcPr>
          <w:p w14:paraId="2F875BD7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6DB0F09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43,019</w:t>
            </w:r>
          </w:p>
        </w:tc>
      </w:tr>
      <w:tr w:rsidR="00D033CA" w:rsidRPr="00D033CA" w14:paraId="29E6516D" w14:textId="77777777" w:rsidTr="00860627">
        <w:tc>
          <w:tcPr>
            <w:tcW w:w="2069" w:type="pct"/>
          </w:tcPr>
          <w:p w14:paraId="4A05391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456BEFBC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D8EAF8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4BB069C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F95255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8D8618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22E319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56EE224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D033CA" w14:paraId="3BE067E2" w14:textId="77777777" w:rsidTr="00860627">
        <w:tc>
          <w:tcPr>
            <w:tcW w:w="2069" w:type="pct"/>
          </w:tcPr>
          <w:p w14:paraId="03CE8DF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26297F52" w14:textId="1FCE035F" w:rsidR="00D033CA" w:rsidRPr="00D033CA" w:rsidRDefault="001D70E3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063BE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73552A8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46" w:type="pct"/>
          </w:tcPr>
          <w:p w14:paraId="23B0B7EC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4D8C97C0" w14:textId="6BB0F0FB" w:rsidR="00D033CA" w:rsidRPr="00D033CA" w:rsidRDefault="001D70E3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70E3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46" w:type="pct"/>
          </w:tcPr>
          <w:p w14:paraId="25A67160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7D58346E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5,161</w:t>
            </w:r>
          </w:p>
        </w:tc>
      </w:tr>
      <w:tr w:rsidR="00D033CA" w:rsidRPr="00D033CA" w14:paraId="25A38CBB" w14:textId="77777777" w:rsidTr="00860627">
        <w:tc>
          <w:tcPr>
            <w:tcW w:w="2069" w:type="pct"/>
          </w:tcPr>
          <w:p w14:paraId="2AFE0FC3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F6A54" w14:textId="14F8E0C3" w:rsidR="00D033CA" w:rsidRPr="00D033CA" w:rsidRDefault="001D70E3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46" w:type="pct"/>
          </w:tcPr>
          <w:p w14:paraId="378F051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04C2FE7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146" w:type="pct"/>
          </w:tcPr>
          <w:p w14:paraId="47A94DDC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451CCBF6" w14:textId="5ED6E098" w:rsidR="00D033CA" w:rsidRPr="00D033CA" w:rsidRDefault="001D70E3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0E3">
              <w:rPr>
                <w:rFonts w:ascii="Angsana New" w:hAnsi="Angsana New"/>
                <w:b/>
                <w:bCs/>
                <w:sz w:val="30"/>
                <w:szCs w:val="30"/>
              </w:rPr>
              <w:t>5,079</w:t>
            </w:r>
          </w:p>
        </w:tc>
        <w:tc>
          <w:tcPr>
            <w:tcW w:w="146" w:type="pct"/>
          </w:tcPr>
          <w:p w14:paraId="7CC96A70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5605553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48,180</w:t>
            </w:r>
          </w:p>
        </w:tc>
      </w:tr>
      <w:tr w:rsidR="00D033CA" w:rsidRPr="00D033CA" w14:paraId="63D4F56A" w14:textId="77777777" w:rsidTr="00860627">
        <w:tc>
          <w:tcPr>
            <w:tcW w:w="2069" w:type="pct"/>
          </w:tcPr>
          <w:p w14:paraId="0E5AA2A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461F77ED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04897F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3BFAA28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193A70BC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7203A5A6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F6CAD7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6D0658E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D033CA" w14:paraId="555ECDEA" w14:textId="77777777" w:rsidTr="00860627">
        <w:tc>
          <w:tcPr>
            <w:tcW w:w="2069" w:type="pct"/>
          </w:tcPr>
          <w:p w14:paraId="7BD7D4D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25" w:type="pct"/>
            <w:shd w:val="clear" w:color="auto" w:fill="auto"/>
          </w:tcPr>
          <w:p w14:paraId="220E6866" w14:textId="52EF93CF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</w:t>
            </w:r>
            <w:r w:rsidR="001E2AEB">
              <w:rPr>
                <w:rFonts w:ascii="Angsana New" w:hAnsi="Angsana New"/>
                <w:sz w:val="30"/>
                <w:szCs w:val="30"/>
              </w:rPr>
              <w:t>90</w:t>
            </w:r>
            <w:r w:rsidR="00515277">
              <w:rPr>
                <w:rFonts w:ascii="Angsana New" w:hAnsi="Angsana New"/>
                <w:sz w:val="30"/>
                <w:szCs w:val="30"/>
              </w:rPr>
              <w:t>2</w:t>
            </w:r>
            <w:r w:rsidR="001E2AEB">
              <w:rPr>
                <w:rFonts w:ascii="Angsana New" w:hAnsi="Angsana New"/>
                <w:sz w:val="30"/>
                <w:szCs w:val="30"/>
              </w:rPr>
              <w:t>,</w:t>
            </w:r>
            <w:r w:rsidR="00515277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46" w:type="pct"/>
          </w:tcPr>
          <w:p w14:paraId="1DC7CE6C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1546D603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3,287,392</w:t>
            </w:r>
          </w:p>
        </w:tc>
        <w:tc>
          <w:tcPr>
            <w:tcW w:w="146" w:type="pct"/>
          </w:tcPr>
          <w:p w14:paraId="598CDD39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C0FAD06" w14:textId="16F48657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3,898,318</w:t>
            </w:r>
          </w:p>
        </w:tc>
        <w:tc>
          <w:tcPr>
            <w:tcW w:w="146" w:type="pct"/>
          </w:tcPr>
          <w:p w14:paraId="506D8670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4CB4690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3,269,565</w:t>
            </w:r>
          </w:p>
        </w:tc>
      </w:tr>
      <w:tr w:rsidR="00D033CA" w:rsidRPr="00D033CA" w14:paraId="5B9310C2" w14:textId="77777777" w:rsidTr="00860627">
        <w:tc>
          <w:tcPr>
            <w:tcW w:w="2069" w:type="pct"/>
          </w:tcPr>
          <w:p w14:paraId="310E6E6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625" w:type="pct"/>
            <w:shd w:val="clear" w:color="auto" w:fill="auto"/>
          </w:tcPr>
          <w:p w14:paraId="11AE9B46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8779D5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5259E36D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76C0F6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2FD57A94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CC581C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eastAsia="x-none" w:bidi="th-TH"/>
              </w:rPr>
            </w:pPr>
          </w:p>
        </w:tc>
        <w:tc>
          <w:tcPr>
            <w:tcW w:w="618" w:type="pct"/>
          </w:tcPr>
          <w:p w14:paraId="595CE391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D033CA" w14:paraId="07873D69" w14:textId="77777777" w:rsidTr="00860627">
        <w:tc>
          <w:tcPr>
            <w:tcW w:w="2069" w:type="pct"/>
          </w:tcPr>
          <w:p w14:paraId="33F6CF93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5" w:type="pct"/>
            <w:shd w:val="clear" w:color="auto" w:fill="auto"/>
          </w:tcPr>
          <w:p w14:paraId="1E85FFDD" w14:textId="27F3DCFC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1,304,678</w:t>
            </w:r>
          </w:p>
        </w:tc>
        <w:tc>
          <w:tcPr>
            <w:tcW w:w="146" w:type="pct"/>
          </w:tcPr>
          <w:p w14:paraId="15B5836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F7DB54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1,434,070</w:t>
            </w:r>
          </w:p>
        </w:tc>
        <w:tc>
          <w:tcPr>
            <w:tcW w:w="146" w:type="pct"/>
          </w:tcPr>
          <w:p w14:paraId="44A0D9A9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9CAF2F2" w14:textId="4C16EBF8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1,304,571</w:t>
            </w:r>
          </w:p>
        </w:tc>
        <w:tc>
          <w:tcPr>
            <w:tcW w:w="146" w:type="pct"/>
          </w:tcPr>
          <w:p w14:paraId="29D723DA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3D87384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1,418,118</w:t>
            </w:r>
          </w:p>
        </w:tc>
      </w:tr>
      <w:tr w:rsidR="00D033CA" w:rsidRPr="00D033CA" w14:paraId="2BCE5634" w14:textId="77777777" w:rsidTr="00860627">
        <w:tc>
          <w:tcPr>
            <w:tcW w:w="2069" w:type="pct"/>
          </w:tcPr>
          <w:p w14:paraId="6A4BA66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733BC5A3" w14:textId="6C1BBB80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245,480</w:t>
            </w:r>
          </w:p>
        </w:tc>
        <w:tc>
          <w:tcPr>
            <w:tcW w:w="146" w:type="pct"/>
          </w:tcPr>
          <w:p w14:paraId="5719E09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6CA1418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116,528</w:t>
            </w:r>
          </w:p>
        </w:tc>
        <w:tc>
          <w:tcPr>
            <w:tcW w:w="146" w:type="pct"/>
          </w:tcPr>
          <w:p w14:paraId="61718D4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5C4584E1" w14:textId="791A3A47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245,433</w:t>
            </w:r>
          </w:p>
        </w:tc>
        <w:tc>
          <w:tcPr>
            <w:tcW w:w="146" w:type="pct"/>
          </w:tcPr>
          <w:p w14:paraId="72078C65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26A1E4AC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115,225</w:t>
            </w:r>
          </w:p>
        </w:tc>
      </w:tr>
      <w:tr w:rsidR="00D033CA" w:rsidRPr="00D033CA" w14:paraId="7EF19BD9" w14:textId="77777777" w:rsidTr="00860627">
        <w:tc>
          <w:tcPr>
            <w:tcW w:w="2069" w:type="pct"/>
          </w:tcPr>
          <w:p w14:paraId="25CDD9D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4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529E0FE" w14:textId="07EAFB25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 w:rsidR="001E2A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2A967B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7FC7921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47,081</w:t>
            </w:r>
          </w:p>
        </w:tc>
        <w:tc>
          <w:tcPr>
            <w:tcW w:w="146" w:type="pct"/>
          </w:tcPr>
          <w:p w14:paraId="7BBF897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E091641" w14:textId="5B3DA2B5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27,89</w:t>
            </w:r>
            <w:r w:rsidR="001E2AE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DA7CA34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904F9D7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47,405</w:t>
            </w:r>
          </w:p>
        </w:tc>
      </w:tr>
      <w:tr w:rsidR="00D033CA" w:rsidRPr="00D033CA" w14:paraId="55AE6E67" w14:textId="77777777" w:rsidTr="00860627">
        <w:tc>
          <w:tcPr>
            <w:tcW w:w="2069" w:type="pct"/>
          </w:tcPr>
          <w:p w14:paraId="15F4BF8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69639273" w14:textId="6918259C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34,798</w:t>
            </w:r>
          </w:p>
        </w:tc>
        <w:tc>
          <w:tcPr>
            <w:tcW w:w="146" w:type="pct"/>
          </w:tcPr>
          <w:p w14:paraId="2BF636C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F9FFA1C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29,348</w:t>
            </w:r>
          </w:p>
        </w:tc>
        <w:tc>
          <w:tcPr>
            <w:tcW w:w="146" w:type="pct"/>
          </w:tcPr>
          <w:p w14:paraId="574AD62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61857" w14:textId="5D70F63E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34,823</w:t>
            </w:r>
          </w:p>
        </w:tc>
        <w:tc>
          <w:tcPr>
            <w:tcW w:w="146" w:type="pct"/>
          </w:tcPr>
          <w:p w14:paraId="1DE0A5B6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4E42045E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29,348</w:t>
            </w:r>
          </w:p>
        </w:tc>
      </w:tr>
      <w:tr w:rsidR="00D033CA" w:rsidRPr="00D033CA" w14:paraId="269A6572" w14:textId="77777777" w:rsidTr="00860627">
        <w:tc>
          <w:tcPr>
            <w:tcW w:w="2069" w:type="pct"/>
          </w:tcPr>
          <w:p w14:paraId="1FCE409C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46915652" w14:textId="595122F8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146" w:type="pct"/>
          </w:tcPr>
          <w:p w14:paraId="50A963B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0D63AB8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3,911</w:t>
            </w:r>
          </w:p>
        </w:tc>
        <w:tc>
          <w:tcPr>
            <w:tcW w:w="146" w:type="pct"/>
          </w:tcPr>
          <w:p w14:paraId="43B8A639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DCDB16D" w14:textId="7F4D18DF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8,106</w:t>
            </w:r>
          </w:p>
        </w:tc>
        <w:tc>
          <w:tcPr>
            <w:tcW w:w="146" w:type="pct"/>
          </w:tcPr>
          <w:p w14:paraId="771C5878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157AE470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3,936</w:t>
            </w:r>
          </w:p>
        </w:tc>
      </w:tr>
      <w:tr w:rsidR="00D033CA" w:rsidRPr="00D033CA" w14:paraId="5A354033" w14:textId="77777777" w:rsidTr="00860627">
        <w:tc>
          <w:tcPr>
            <w:tcW w:w="2069" w:type="pct"/>
          </w:tcPr>
          <w:p w14:paraId="0C32883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shd w:val="clear" w:color="auto" w:fill="auto"/>
          </w:tcPr>
          <w:p w14:paraId="099FF8CD" w14:textId="017E39EB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</w:tcPr>
          <w:p w14:paraId="5918960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1F3F93C9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6,331</w:t>
            </w:r>
          </w:p>
        </w:tc>
        <w:tc>
          <w:tcPr>
            <w:tcW w:w="146" w:type="pct"/>
          </w:tcPr>
          <w:p w14:paraId="65153D5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</w:tcPr>
          <w:p w14:paraId="7ADE2836" w14:textId="08BAF66A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  <w:tc>
          <w:tcPr>
            <w:tcW w:w="146" w:type="pct"/>
          </w:tcPr>
          <w:p w14:paraId="37B98D03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</w:tcPr>
          <w:p w14:paraId="64638D6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6,331</w:t>
            </w:r>
          </w:p>
        </w:tc>
      </w:tr>
      <w:tr w:rsidR="00D033CA" w:rsidRPr="00D033CA" w14:paraId="78F4E837" w14:textId="77777777" w:rsidTr="00860627">
        <w:tc>
          <w:tcPr>
            <w:tcW w:w="2069" w:type="pct"/>
          </w:tcPr>
          <w:p w14:paraId="47ECC7C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1BA1D86" w14:textId="40B75CE9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209,416</w:t>
            </w:r>
          </w:p>
        </w:tc>
        <w:tc>
          <w:tcPr>
            <w:tcW w:w="146" w:type="pct"/>
          </w:tcPr>
          <w:p w14:paraId="3C0B88E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18FDCFD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180,940</w:t>
            </w:r>
          </w:p>
        </w:tc>
        <w:tc>
          <w:tcPr>
            <w:tcW w:w="146" w:type="pct"/>
          </w:tcPr>
          <w:p w14:paraId="271D8BE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38E283E" w14:textId="44121E7E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202,186</w:t>
            </w:r>
          </w:p>
        </w:tc>
        <w:tc>
          <w:tcPr>
            <w:tcW w:w="146" w:type="pct"/>
          </w:tcPr>
          <w:p w14:paraId="6FAA92E2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DD1E96D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173,662</w:t>
            </w:r>
          </w:p>
        </w:tc>
      </w:tr>
      <w:tr w:rsidR="00D033CA" w:rsidRPr="00D033CA" w14:paraId="761925CF" w14:textId="77777777" w:rsidTr="00860627">
        <w:tc>
          <w:tcPr>
            <w:tcW w:w="2069" w:type="pct"/>
          </w:tcPr>
          <w:p w14:paraId="667D7C4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61BE4" w14:textId="3E614CFA" w:rsidR="00D033CA" w:rsidRPr="00D033CA" w:rsidRDefault="001E2AEB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5,734,6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2638E11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F1FA1C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5,105,601</w:t>
            </w:r>
          </w:p>
        </w:tc>
        <w:tc>
          <w:tcPr>
            <w:tcW w:w="146" w:type="pct"/>
          </w:tcPr>
          <w:p w14:paraId="2B8EC74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F80DE2B" w14:textId="6C29C288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5,723,19</w:t>
            </w:r>
            <w:r w:rsidR="001E2A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DD7E180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4DF2C916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5,063,590</w:t>
            </w:r>
          </w:p>
        </w:tc>
      </w:tr>
      <w:tr w:rsidR="00D033CA" w:rsidRPr="00D033CA" w14:paraId="47F223B8" w14:textId="77777777" w:rsidTr="00860627">
        <w:tc>
          <w:tcPr>
            <w:tcW w:w="2069" w:type="pct"/>
          </w:tcPr>
          <w:p w14:paraId="3DCC67B7" w14:textId="77777777" w:rsidR="00D033CA" w:rsidRPr="00D033CA" w:rsidRDefault="00D033CA" w:rsidP="00860627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65B3B883" w14:textId="77777777" w:rsidR="00D033CA" w:rsidRPr="00D033CA" w:rsidRDefault="00D033CA" w:rsidP="008606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lang w:eastAsia="x-none"/>
              </w:rPr>
              <w:t xml:space="preserve">     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F7A8" w14:textId="77777777" w:rsid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6A05C3" w14:textId="40FA2323" w:rsidR="00AC3846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(246,051)</w:t>
            </w:r>
          </w:p>
        </w:tc>
        <w:tc>
          <w:tcPr>
            <w:tcW w:w="146" w:type="pct"/>
          </w:tcPr>
          <w:p w14:paraId="706BD5A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3F0D410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046D02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(191,080)</w:t>
            </w:r>
          </w:p>
        </w:tc>
        <w:tc>
          <w:tcPr>
            <w:tcW w:w="146" w:type="pct"/>
          </w:tcPr>
          <w:p w14:paraId="39D6E80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10395241" w14:textId="77777777" w:rsid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9983F8D" w14:textId="32D17A9E" w:rsidR="00AC3846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3846">
              <w:rPr>
                <w:rFonts w:ascii="Angsana New" w:hAnsi="Angsana New"/>
                <w:sz w:val="30"/>
                <w:szCs w:val="30"/>
              </w:rPr>
              <w:t>(238,820)</w:t>
            </w:r>
          </w:p>
        </w:tc>
        <w:tc>
          <w:tcPr>
            <w:tcW w:w="146" w:type="pct"/>
          </w:tcPr>
          <w:p w14:paraId="50CAD8D1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10ECA68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DC317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(182,807)</w:t>
            </w:r>
          </w:p>
        </w:tc>
      </w:tr>
      <w:tr w:rsidR="00D033CA" w:rsidRPr="00D033CA" w14:paraId="19EAAB4B" w14:textId="77777777" w:rsidTr="00860627">
        <w:tc>
          <w:tcPr>
            <w:tcW w:w="2069" w:type="pct"/>
          </w:tcPr>
          <w:p w14:paraId="2F5125E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FE5D" w14:textId="152D74F1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</w:t>
            </w:r>
            <w:r w:rsidR="001E2AE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E2AE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AB32CF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26D20C1A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4,914,521</w:t>
            </w:r>
          </w:p>
        </w:tc>
        <w:tc>
          <w:tcPr>
            <w:tcW w:w="146" w:type="pct"/>
          </w:tcPr>
          <w:p w14:paraId="632716A3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6D9C5935" w14:textId="2AF02F88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5,484,37</w:t>
            </w:r>
            <w:r w:rsidR="006A57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221738F9" w14:textId="77777777" w:rsidR="00D033CA" w:rsidRPr="00D033CA" w:rsidRDefault="00D033CA" w:rsidP="008606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6FF15F87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4,880,783</w:t>
            </w:r>
          </w:p>
        </w:tc>
      </w:tr>
      <w:tr w:rsidR="00D033CA" w:rsidRPr="00D033CA" w14:paraId="5A2858C1" w14:textId="77777777" w:rsidTr="00860627">
        <w:tc>
          <w:tcPr>
            <w:tcW w:w="2069" w:type="pct"/>
          </w:tcPr>
          <w:p w14:paraId="5ABA096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88BE" w14:textId="6BE4E84A" w:rsidR="00D033CA" w:rsidRPr="00D033CA" w:rsidRDefault="001E2AEB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5,489,6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6" w:type="pct"/>
          </w:tcPr>
          <w:p w14:paraId="1872BB5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488C12F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4,917,206</w:t>
            </w:r>
          </w:p>
        </w:tc>
        <w:tc>
          <w:tcPr>
            <w:tcW w:w="146" w:type="pct"/>
          </w:tcPr>
          <w:p w14:paraId="0D67E8B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66586B22" w14:textId="58092E8D" w:rsidR="00D033CA" w:rsidRPr="00D033CA" w:rsidRDefault="00AC3846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846">
              <w:rPr>
                <w:rFonts w:ascii="Angsana New" w:hAnsi="Angsana New"/>
                <w:b/>
                <w:bCs/>
                <w:sz w:val="30"/>
                <w:szCs w:val="30"/>
              </w:rPr>
              <w:t>5,489,4</w:t>
            </w:r>
            <w:r w:rsidR="001E2AEB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6" w:type="pct"/>
          </w:tcPr>
          <w:p w14:paraId="6912D456" w14:textId="77777777" w:rsidR="00D033CA" w:rsidRPr="00D033CA" w:rsidRDefault="00D033CA" w:rsidP="00860627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268D10B" w14:textId="77777777" w:rsidR="00D033CA" w:rsidRPr="00D033CA" w:rsidRDefault="00D033CA" w:rsidP="0086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b/>
                <w:bCs/>
                <w:sz w:val="30"/>
                <w:szCs w:val="30"/>
              </w:rPr>
              <w:t>4,928,963</w:t>
            </w:r>
          </w:p>
        </w:tc>
      </w:tr>
    </w:tbl>
    <w:p w14:paraId="61C87BA1" w14:textId="435FE639" w:rsidR="00D033CA" w:rsidRDefault="00D033CA" w:rsidP="00B6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580"/>
          <w:tab w:val="left" w:pos="6750"/>
          <w:tab w:val="left" w:pos="81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1475AC" w14:textId="2CD0961D" w:rsidR="006A7216" w:rsidRPr="00196ADF" w:rsidRDefault="006A7216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96AD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ลูกหนี้อื่น</w:t>
      </w:r>
    </w:p>
    <w:p w14:paraId="119F85C1" w14:textId="77777777" w:rsidR="006C5AD9" w:rsidRPr="00950A13" w:rsidRDefault="006C5AD9" w:rsidP="006C5AD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A7216" w:rsidRPr="00950A13" w14:paraId="0E095B9E" w14:textId="77777777" w:rsidTr="00F15112">
        <w:tc>
          <w:tcPr>
            <w:tcW w:w="4140" w:type="dxa"/>
            <w:shd w:val="clear" w:color="auto" w:fill="auto"/>
          </w:tcPr>
          <w:p w14:paraId="1EFD07C4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1FB3B5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73E07DD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6C59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41C6" w:rsidRPr="00950A13" w14:paraId="3F16C118" w14:textId="77777777" w:rsidTr="00F15112">
        <w:tc>
          <w:tcPr>
            <w:tcW w:w="4140" w:type="dxa"/>
          </w:tcPr>
          <w:p w14:paraId="180C623D" w14:textId="5FC454A9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18D96" w14:textId="7777B917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417BA6" w14:textId="77777777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16612" w14:textId="1A1E195E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25A76A" w14:textId="77777777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47669" w14:textId="53419E74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8F5903" w14:textId="77777777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68AC7" w14:textId="2611F53A" w:rsidR="005E41C6" w:rsidRPr="00950A13" w:rsidRDefault="005E41C6" w:rsidP="005E41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A7216" w:rsidRPr="00950A13" w14:paraId="22D14EFC" w14:textId="77777777" w:rsidTr="00F15112">
        <w:tc>
          <w:tcPr>
            <w:tcW w:w="4140" w:type="dxa"/>
          </w:tcPr>
          <w:p w14:paraId="66FA9686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66D8698" w14:textId="77777777" w:rsidR="006A7216" w:rsidRPr="00950A13" w:rsidRDefault="006A7216" w:rsidP="006A72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41C6" w:rsidRPr="00950A13" w14:paraId="594C0AAC" w14:textId="77777777" w:rsidTr="00F15112">
        <w:tc>
          <w:tcPr>
            <w:tcW w:w="4140" w:type="dxa"/>
          </w:tcPr>
          <w:p w14:paraId="52CFE440" w14:textId="77777777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1080" w:type="dxa"/>
            <w:shd w:val="clear" w:color="auto" w:fill="auto"/>
          </w:tcPr>
          <w:p w14:paraId="0C7448C4" w14:textId="0D74345C" w:rsidR="005E41C6" w:rsidRPr="00950A13" w:rsidRDefault="009C630F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372,953</w:t>
            </w:r>
          </w:p>
        </w:tc>
        <w:tc>
          <w:tcPr>
            <w:tcW w:w="270" w:type="dxa"/>
          </w:tcPr>
          <w:p w14:paraId="64182EB0" w14:textId="77777777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40B94" w14:textId="034C5E5E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ar-SA"/>
              </w:rPr>
              <w:t>197,098</w:t>
            </w:r>
          </w:p>
        </w:tc>
        <w:tc>
          <w:tcPr>
            <w:tcW w:w="270" w:type="dxa"/>
          </w:tcPr>
          <w:p w14:paraId="11FCE6FD" w14:textId="77777777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6308F" w14:textId="6F751C51" w:rsidR="005E41C6" w:rsidRPr="00950A13" w:rsidRDefault="00DB45AA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B45AA">
              <w:rPr>
                <w:rFonts w:ascii="Angsana New" w:hAnsi="Angsana New"/>
                <w:sz w:val="30"/>
                <w:szCs w:val="30"/>
                <w:lang w:val="en-GB" w:bidi="ar-SA"/>
              </w:rPr>
              <w:t>370,072</w:t>
            </w:r>
          </w:p>
        </w:tc>
        <w:tc>
          <w:tcPr>
            <w:tcW w:w="270" w:type="dxa"/>
          </w:tcPr>
          <w:p w14:paraId="6FF19DB6" w14:textId="77777777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C3F10" w14:textId="379587EE" w:rsidR="005E41C6" w:rsidRPr="00950A13" w:rsidRDefault="005E41C6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192,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03</w:t>
            </w: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1B0B48" w:rsidRPr="00950A13" w14:paraId="468088AA" w14:textId="77777777" w:rsidTr="00F15112">
        <w:tc>
          <w:tcPr>
            <w:tcW w:w="4140" w:type="dxa"/>
          </w:tcPr>
          <w:p w14:paraId="34448EBC" w14:textId="1D48C7FA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45249FA8" w14:textId="2E004B34" w:rsidR="001B0B48" w:rsidRDefault="009F6965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32,455</w:t>
            </w:r>
          </w:p>
        </w:tc>
        <w:tc>
          <w:tcPr>
            <w:tcW w:w="270" w:type="dxa"/>
          </w:tcPr>
          <w:p w14:paraId="290DD64F" w14:textId="77777777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36C38" w14:textId="0F15E0A1" w:rsidR="001B0B48" w:rsidRPr="00950A13" w:rsidRDefault="009F6965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3,527</w:t>
            </w:r>
          </w:p>
        </w:tc>
        <w:tc>
          <w:tcPr>
            <w:tcW w:w="270" w:type="dxa"/>
          </w:tcPr>
          <w:p w14:paraId="39BB59D1" w14:textId="77777777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71669D" w14:textId="178EDCF9" w:rsidR="001B0B48" w:rsidRPr="00DB45AA" w:rsidRDefault="001B0B48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31,831</w:t>
            </w:r>
          </w:p>
        </w:tc>
        <w:tc>
          <w:tcPr>
            <w:tcW w:w="270" w:type="dxa"/>
          </w:tcPr>
          <w:p w14:paraId="107A7E03" w14:textId="77777777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0FEEC" w14:textId="161061CD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3,527</w:t>
            </w:r>
          </w:p>
        </w:tc>
      </w:tr>
      <w:tr w:rsidR="001B0B48" w:rsidRPr="00950A13" w14:paraId="4E948674" w14:textId="77777777" w:rsidTr="00F15112">
        <w:tc>
          <w:tcPr>
            <w:tcW w:w="4140" w:type="dxa"/>
          </w:tcPr>
          <w:p w14:paraId="6E345590" w14:textId="57E92898" w:rsidR="001B0B48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68C3561E" w14:textId="0159577E" w:rsidR="001B0B48" w:rsidRDefault="009F6965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26,621</w:t>
            </w:r>
          </w:p>
        </w:tc>
        <w:tc>
          <w:tcPr>
            <w:tcW w:w="270" w:type="dxa"/>
          </w:tcPr>
          <w:p w14:paraId="28CBB0D0" w14:textId="77777777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AF554" w14:textId="57DDD877" w:rsidR="001B0B48" w:rsidRPr="00950A13" w:rsidRDefault="009F6965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270" w:type="dxa"/>
          </w:tcPr>
          <w:p w14:paraId="3BB26238" w14:textId="77777777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DBDB" w14:textId="064F21A7" w:rsidR="001B0B48" w:rsidRPr="001B0B48" w:rsidRDefault="001B0B48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22,113</w:t>
            </w:r>
          </w:p>
        </w:tc>
        <w:tc>
          <w:tcPr>
            <w:tcW w:w="270" w:type="dxa"/>
          </w:tcPr>
          <w:p w14:paraId="48F52E69" w14:textId="77777777" w:rsidR="001B0B48" w:rsidRPr="00950A13" w:rsidRDefault="001B0B48" w:rsidP="005E41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2416C" w14:textId="16845E68" w:rsidR="001B0B48" w:rsidRDefault="001B0B48" w:rsidP="005E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6,574</w:t>
            </w:r>
          </w:p>
        </w:tc>
      </w:tr>
      <w:tr w:rsidR="001B0B48" w:rsidRPr="00950A13" w14:paraId="69E106C4" w14:textId="77777777" w:rsidTr="00F15112">
        <w:tc>
          <w:tcPr>
            <w:tcW w:w="4140" w:type="dxa"/>
          </w:tcPr>
          <w:p w14:paraId="1C385AEE" w14:textId="7200344F" w:rsidR="001B0B48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39052DAF" w14:textId="0CE39E95" w:rsidR="001B0B48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9,499</w:t>
            </w:r>
          </w:p>
        </w:tc>
        <w:tc>
          <w:tcPr>
            <w:tcW w:w="270" w:type="dxa"/>
          </w:tcPr>
          <w:p w14:paraId="16B66885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476E7" w14:textId="1347728E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10,449</w:t>
            </w:r>
          </w:p>
        </w:tc>
        <w:tc>
          <w:tcPr>
            <w:tcW w:w="270" w:type="dxa"/>
          </w:tcPr>
          <w:p w14:paraId="67E26BC9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DDF33" w14:textId="37025C72" w:rsidR="001B0B48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B45AA">
              <w:rPr>
                <w:rFonts w:ascii="Angsana New" w:hAnsi="Angsana New"/>
                <w:sz w:val="30"/>
                <w:szCs w:val="30"/>
                <w:lang w:val="en-GB" w:bidi="ar-SA"/>
              </w:rPr>
              <w:t>9,499</w:t>
            </w:r>
          </w:p>
        </w:tc>
        <w:tc>
          <w:tcPr>
            <w:tcW w:w="270" w:type="dxa"/>
          </w:tcPr>
          <w:p w14:paraId="6A7897EB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8FDE5" w14:textId="70A1575B" w:rsidR="001B0B48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10,449</w:t>
            </w:r>
          </w:p>
        </w:tc>
      </w:tr>
      <w:tr w:rsidR="001B0B48" w:rsidRPr="00950A13" w14:paraId="639A01CC" w14:textId="77777777" w:rsidTr="00F15112">
        <w:tc>
          <w:tcPr>
            <w:tcW w:w="4140" w:type="dxa"/>
          </w:tcPr>
          <w:p w14:paraId="19300CB2" w14:textId="1298BE8B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6363CFB2" w14:textId="08D29B3D" w:rsidR="001B0B48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6,985</w:t>
            </w:r>
          </w:p>
        </w:tc>
        <w:tc>
          <w:tcPr>
            <w:tcW w:w="270" w:type="dxa"/>
          </w:tcPr>
          <w:p w14:paraId="0723C100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FCE9B" w14:textId="129A2FBE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834</w:t>
            </w:r>
          </w:p>
        </w:tc>
        <w:tc>
          <w:tcPr>
            <w:tcW w:w="270" w:type="dxa"/>
          </w:tcPr>
          <w:p w14:paraId="5095CD3A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EEF767" w14:textId="40264D2D" w:rsidR="001B0B48" w:rsidRPr="00DB45AA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C630F">
              <w:rPr>
                <w:rFonts w:ascii="Angsana New" w:hAnsi="Angsana New"/>
                <w:sz w:val="30"/>
                <w:szCs w:val="30"/>
                <w:lang w:val="en-GB" w:bidi="ar-SA"/>
              </w:rPr>
              <w:t>6,598</w:t>
            </w:r>
          </w:p>
        </w:tc>
        <w:tc>
          <w:tcPr>
            <w:tcW w:w="270" w:type="dxa"/>
          </w:tcPr>
          <w:p w14:paraId="7395DFEA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C085F" w14:textId="186B7B93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C630F">
              <w:rPr>
                <w:rFonts w:ascii="Angsana New" w:hAnsi="Angsana New"/>
                <w:sz w:val="30"/>
                <w:szCs w:val="30"/>
                <w:lang w:val="en-GB" w:bidi="ar-SA"/>
              </w:rPr>
              <w:t>7,789</w:t>
            </w:r>
          </w:p>
        </w:tc>
      </w:tr>
      <w:tr w:rsidR="001B0B48" w:rsidRPr="00950A13" w14:paraId="5E31C8A2" w14:textId="77777777" w:rsidTr="00F15112">
        <w:tc>
          <w:tcPr>
            <w:tcW w:w="4140" w:type="dxa"/>
          </w:tcPr>
          <w:p w14:paraId="35BDA43D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ที่จ่ายขอคืน</w:t>
            </w:r>
          </w:p>
        </w:tc>
        <w:tc>
          <w:tcPr>
            <w:tcW w:w="1080" w:type="dxa"/>
            <w:shd w:val="clear" w:color="auto" w:fill="auto"/>
          </w:tcPr>
          <w:p w14:paraId="47528EDA" w14:textId="1E913908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3,862</w:t>
            </w:r>
          </w:p>
        </w:tc>
        <w:tc>
          <w:tcPr>
            <w:tcW w:w="270" w:type="dxa"/>
          </w:tcPr>
          <w:p w14:paraId="453F211B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E5CF78" w14:textId="5A02DC66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2,612</w:t>
            </w:r>
          </w:p>
        </w:tc>
        <w:tc>
          <w:tcPr>
            <w:tcW w:w="270" w:type="dxa"/>
          </w:tcPr>
          <w:p w14:paraId="0854ED16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182B33" w14:textId="485DFFE6" w:rsidR="001B0B48" w:rsidRPr="00C35E70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E24EF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C3C2" w14:textId="20503500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B48" w:rsidRPr="00950A13" w14:paraId="279067A4" w14:textId="77777777" w:rsidTr="00F15112">
        <w:tc>
          <w:tcPr>
            <w:tcW w:w="4140" w:type="dxa"/>
          </w:tcPr>
          <w:p w14:paraId="334DB616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0" w:type="dxa"/>
            <w:shd w:val="clear" w:color="auto" w:fill="auto"/>
          </w:tcPr>
          <w:p w14:paraId="474F29C2" w14:textId="57097FF6" w:rsidR="001B0B48" w:rsidRPr="00950A13" w:rsidRDefault="009F6965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F6965">
              <w:rPr>
                <w:rFonts w:ascii="Angsana New" w:hAnsi="Angsana New"/>
                <w:sz w:val="30"/>
                <w:szCs w:val="30"/>
                <w:lang w:val="en-GB"/>
              </w:rPr>
              <w:t>60,5</w:t>
            </w:r>
            <w:r w:rsidR="00515277"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</w:p>
        </w:tc>
        <w:tc>
          <w:tcPr>
            <w:tcW w:w="270" w:type="dxa"/>
          </w:tcPr>
          <w:p w14:paraId="4301C10E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81E2A" w14:textId="1ADCBC0A" w:rsidR="001B0B48" w:rsidRPr="00950A13" w:rsidRDefault="009F6965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F6965">
              <w:rPr>
                <w:rFonts w:ascii="Angsana New" w:hAnsi="Angsana New"/>
                <w:sz w:val="30"/>
                <w:szCs w:val="30"/>
                <w:lang w:val="en-GB" w:bidi="ar-SA"/>
              </w:rPr>
              <w:t>10,283</w:t>
            </w:r>
          </w:p>
        </w:tc>
        <w:tc>
          <w:tcPr>
            <w:tcW w:w="270" w:type="dxa"/>
          </w:tcPr>
          <w:p w14:paraId="1089F033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09E2F" w14:textId="6A2ED7C9" w:rsidR="001B0B48" w:rsidRPr="009C630F" w:rsidRDefault="00564D0F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59</w:t>
            </w:r>
            <w:r w:rsidR="001B0B48" w:rsidRPr="009C630F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989</w:t>
            </w:r>
          </w:p>
        </w:tc>
        <w:tc>
          <w:tcPr>
            <w:tcW w:w="270" w:type="dxa"/>
          </w:tcPr>
          <w:p w14:paraId="5C5139C1" w14:textId="77777777" w:rsidR="001B0B48" w:rsidRPr="009C630F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1824C" w14:textId="5C453576" w:rsidR="001B0B48" w:rsidRPr="009C630F" w:rsidRDefault="00564D0F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</w:t>
            </w:r>
            <w:r w:rsidR="001B0B48" w:rsidRPr="009C630F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342</w:t>
            </w:r>
          </w:p>
        </w:tc>
      </w:tr>
      <w:tr w:rsidR="001B0B48" w:rsidRPr="00950A13" w14:paraId="0B9C6785" w14:textId="77777777" w:rsidTr="00F15112">
        <w:tc>
          <w:tcPr>
            <w:tcW w:w="4140" w:type="dxa"/>
          </w:tcPr>
          <w:p w14:paraId="69E4C3BC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5F63E" w14:textId="3670E5E8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512,9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</w:t>
            </w:r>
          </w:p>
        </w:tc>
        <w:tc>
          <w:tcPr>
            <w:tcW w:w="270" w:type="dxa"/>
          </w:tcPr>
          <w:p w14:paraId="19344E11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395BB" w14:textId="4594A48E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239,513</w:t>
            </w:r>
          </w:p>
        </w:tc>
        <w:tc>
          <w:tcPr>
            <w:tcW w:w="270" w:type="dxa"/>
          </w:tcPr>
          <w:p w14:paraId="4CB3D936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0C1E3" w14:textId="2CD01F32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500,102</w:t>
            </w:r>
          </w:p>
        </w:tc>
        <w:tc>
          <w:tcPr>
            <w:tcW w:w="270" w:type="dxa"/>
          </w:tcPr>
          <w:p w14:paraId="743AF010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88469" w14:textId="4B2D3F0C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230,716</w:t>
            </w:r>
          </w:p>
        </w:tc>
      </w:tr>
      <w:tr w:rsidR="001B0B48" w:rsidRPr="00950A13" w14:paraId="69FCC167" w14:textId="77777777" w:rsidTr="00F15112">
        <w:tc>
          <w:tcPr>
            <w:tcW w:w="4140" w:type="dxa"/>
          </w:tcPr>
          <w:p w14:paraId="0A3C15B6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19AA07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99CB03F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225BB3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248A6A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DEDAAD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7F458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5911D" w14:textId="77777777" w:rsidR="001B0B48" w:rsidRPr="006C5AD9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1B0B48" w:rsidRPr="00950A13" w14:paraId="1389BFC2" w14:textId="77777777" w:rsidTr="00F15112">
        <w:tc>
          <w:tcPr>
            <w:tcW w:w="4140" w:type="dxa"/>
          </w:tcPr>
          <w:p w14:paraId="20946B48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78E45AFB" w14:textId="07B0CBCF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495,1</w:t>
            </w:r>
            <w:r w:rsidR="00515277">
              <w:rPr>
                <w:rFonts w:ascii="Angsana New" w:hAnsi="Angsana New"/>
                <w:sz w:val="30"/>
                <w:szCs w:val="30"/>
                <w:lang w:val="en-GB" w:bidi="ar-SA"/>
              </w:rPr>
              <w:t>34</w:t>
            </w:r>
          </w:p>
        </w:tc>
        <w:tc>
          <w:tcPr>
            <w:tcW w:w="270" w:type="dxa"/>
          </w:tcPr>
          <w:p w14:paraId="6B83475E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5C87A" w14:textId="41A22EBC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229,720</w:t>
            </w:r>
          </w:p>
        </w:tc>
        <w:tc>
          <w:tcPr>
            <w:tcW w:w="270" w:type="dxa"/>
          </w:tcPr>
          <w:p w14:paraId="43F8B661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7AB6" w14:textId="59A55F34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482,674</w:t>
            </w:r>
          </w:p>
        </w:tc>
        <w:tc>
          <w:tcPr>
            <w:tcW w:w="270" w:type="dxa"/>
          </w:tcPr>
          <w:p w14:paraId="4A6558EE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180DF" w14:textId="0DDA3B42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220,960</w:t>
            </w:r>
          </w:p>
        </w:tc>
      </w:tr>
      <w:tr w:rsidR="001B0B48" w:rsidRPr="00950A13" w14:paraId="28616A2A" w14:textId="77777777" w:rsidTr="00F15112">
        <w:tc>
          <w:tcPr>
            <w:tcW w:w="4140" w:type="dxa"/>
          </w:tcPr>
          <w:p w14:paraId="268E39AA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46ED79" w14:textId="2BB8B595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17,793</w:t>
            </w:r>
          </w:p>
        </w:tc>
        <w:tc>
          <w:tcPr>
            <w:tcW w:w="270" w:type="dxa"/>
          </w:tcPr>
          <w:p w14:paraId="71111611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88595" w14:textId="283A4498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9,793</w:t>
            </w:r>
          </w:p>
        </w:tc>
        <w:tc>
          <w:tcPr>
            <w:tcW w:w="270" w:type="dxa"/>
          </w:tcPr>
          <w:p w14:paraId="0B798544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A36E7" w14:textId="39C9FFF4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17,428</w:t>
            </w:r>
          </w:p>
        </w:tc>
        <w:tc>
          <w:tcPr>
            <w:tcW w:w="270" w:type="dxa"/>
          </w:tcPr>
          <w:p w14:paraId="4D191468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C77A" w14:textId="524223AE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GB" w:bidi="ar-SA"/>
              </w:rPr>
              <w:t>9,756</w:t>
            </w:r>
          </w:p>
        </w:tc>
      </w:tr>
      <w:tr w:rsidR="001B0B48" w:rsidRPr="00950A13" w14:paraId="54AC06AE" w14:textId="77777777" w:rsidTr="00F15112">
        <w:tc>
          <w:tcPr>
            <w:tcW w:w="4140" w:type="dxa"/>
          </w:tcPr>
          <w:p w14:paraId="3C3294BD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0FB6F" w14:textId="69D76688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512,9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27</w:t>
            </w:r>
          </w:p>
        </w:tc>
        <w:tc>
          <w:tcPr>
            <w:tcW w:w="270" w:type="dxa"/>
          </w:tcPr>
          <w:p w14:paraId="1E3ADD4B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4569" w14:textId="1261E599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239,513</w:t>
            </w:r>
          </w:p>
        </w:tc>
        <w:tc>
          <w:tcPr>
            <w:tcW w:w="270" w:type="dxa"/>
          </w:tcPr>
          <w:p w14:paraId="169BABB5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16FB12" w14:textId="61F174EB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500,102</w:t>
            </w:r>
          </w:p>
        </w:tc>
        <w:tc>
          <w:tcPr>
            <w:tcW w:w="270" w:type="dxa"/>
          </w:tcPr>
          <w:p w14:paraId="25AAC3D9" w14:textId="77777777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81B4C" w14:textId="45E8FB1C" w:rsidR="001B0B48" w:rsidRPr="00950A13" w:rsidRDefault="001B0B48" w:rsidP="001B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230,716</w:t>
            </w:r>
          </w:p>
        </w:tc>
      </w:tr>
    </w:tbl>
    <w:p w14:paraId="66891368" w14:textId="1A95516B" w:rsidR="00C33D23" w:rsidRDefault="00C33D23" w:rsidP="00A83E80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3BA6096" w14:textId="262619DB" w:rsidR="003E109F" w:rsidRPr="00196ADF" w:rsidRDefault="00CD0D20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6AD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14:paraId="6DD3F9C8" w14:textId="77777777" w:rsidR="006C5AD9" w:rsidRPr="00353800" w:rsidRDefault="006C5AD9" w:rsidP="00CD0D20">
      <w:pPr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814"/>
        <w:gridCol w:w="899"/>
        <w:gridCol w:w="272"/>
        <w:gridCol w:w="899"/>
        <w:gridCol w:w="940"/>
        <w:gridCol w:w="239"/>
        <w:gridCol w:w="901"/>
        <w:gridCol w:w="272"/>
        <w:gridCol w:w="884"/>
        <w:gridCol w:w="298"/>
        <w:gridCol w:w="958"/>
      </w:tblGrid>
      <w:tr w:rsidR="00CD0D20" w:rsidRPr="00950A13" w14:paraId="35E18946" w14:textId="77777777" w:rsidTr="00D92C8F">
        <w:tc>
          <w:tcPr>
            <w:tcW w:w="1020" w:type="pct"/>
          </w:tcPr>
          <w:p w14:paraId="0B4BF62D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</w:rPr>
              <w:br w:type="page"/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9" w:type="pct"/>
          </w:tcPr>
          <w:p w14:paraId="7C2FCFAC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513EE395" w14:textId="77777777" w:rsidR="00CD0D20" w:rsidRPr="00950A13" w:rsidRDefault="00CD0D20" w:rsidP="0098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22" w:type="pct"/>
            <w:gridSpan w:val="3"/>
          </w:tcPr>
          <w:p w14:paraId="74ADACC2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C98251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pct"/>
            <w:gridSpan w:val="3"/>
          </w:tcPr>
          <w:p w14:paraId="5E99305F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953" w:rsidRPr="00950A13" w14:paraId="4F1F9B43" w14:textId="77777777" w:rsidTr="00783615">
        <w:tc>
          <w:tcPr>
            <w:tcW w:w="1020" w:type="pct"/>
          </w:tcPr>
          <w:p w14:paraId="285C1753" w14:textId="3060058D" w:rsidR="000B4953" w:rsidRPr="00950A13" w:rsidRDefault="000B4953" w:rsidP="006C5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FF79D45" w14:textId="77777777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09596345" w14:textId="20BDAC53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54203A4" w14:textId="77777777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0927F8D" w14:textId="406089A7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07" w:type="pct"/>
          </w:tcPr>
          <w:p w14:paraId="5F33F6F3" w14:textId="368C5219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795A0FE" w14:textId="77777777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724E0C82" w14:textId="022D2185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742C812" w14:textId="77777777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1802234C" w14:textId="7638A694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1" w:type="pct"/>
          </w:tcPr>
          <w:p w14:paraId="2510DC66" w14:textId="77777777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2E3FAF7" w14:textId="2C934328" w:rsidR="000B4953" w:rsidRPr="00950A13" w:rsidRDefault="000B4953" w:rsidP="000B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0D20" w:rsidRPr="00950A13" w14:paraId="259EC365" w14:textId="77777777" w:rsidTr="00D92C8F">
        <w:tc>
          <w:tcPr>
            <w:tcW w:w="1020" w:type="pct"/>
          </w:tcPr>
          <w:p w14:paraId="0A9448C3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</w:tcPr>
          <w:p w14:paraId="75B81822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7" w:type="pct"/>
            <w:gridSpan w:val="3"/>
          </w:tcPr>
          <w:p w14:paraId="3282D281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4" w:type="pct"/>
            <w:gridSpan w:val="7"/>
          </w:tcPr>
          <w:p w14:paraId="5FD265F8" w14:textId="77777777" w:rsidR="00CD0D20" w:rsidRPr="00950A13" w:rsidRDefault="00CD0D20" w:rsidP="0098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079B" w:rsidRPr="00950A13" w14:paraId="09A41CC6" w14:textId="77777777" w:rsidTr="00783615">
        <w:tc>
          <w:tcPr>
            <w:tcW w:w="1020" w:type="pct"/>
          </w:tcPr>
          <w:p w14:paraId="56BACD89" w14:textId="27F112D3" w:rsidR="0090079B" w:rsidRPr="00950A13" w:rsidRDefault="0090079B" w:rsidP="0090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439" w:type="pct"/>
          </w:tcPr>
          <w:p w14:paraId="576BE46C" w14:textId="4349EF17" w:rsidR="0090079B" w:rsidRPr="00950A13" w:rsidRDefault="00E9551A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5" w:type="pct"/>
          </w:tcPr>
          <w:p w14:paraId="6126F366" w14:textId="29F4ED7C" w:rsidR="0090079B" w:rsidRPr="00950A13" w:rsidRDefault="00E9551A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147" w:type="pct"/>
          </w:tcPr>
          <w:p w14:paraId="2E548D09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B36B35" w14:textId="48E42DD4" w:rsidR="0090079B" w:rsidRPr="00950A13" w:rsidRDefault="00E9551A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507" w:type="pct"/>
          </w:tcPr>
          <w:p w14:paraId="0A24C166" w14:textId="1CC574B2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1C2452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35AA3575" w14:textId="3A8C60D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D190E9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4BB11874" w14:textId="53E694C7" w:rsidR="0090079B" w:rsidRPr="00950A13" w:rsidRDefault="00DC2578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14,000</w:t>
            </w:r>
          </w:p>
        </w:tc>
        <w:tc>
          <w:tcPr>
            <w:tcW w:w="161" w:type="pct"/>
          </w:tcPr>
          <w:p w14:paraId="640403DD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9151A71" w14:textId="599CF52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</w:tr>
      <w:tr w:rsidR="0090079B" w:rsidRPr="00950A13" w14:paraId="1CD74DA7" w14:textId="77777777" w:rsidTr="00783615">
        <w:tc>
          <w:tcPr>
            <w:tcW w:w="1020" w:type="pct"/>
          </w:tcPr>
          <w:p w14:paraId="3DA8A3EA" w14:textId="35A9F128" w:rsidR="0090079B" w:rsidRPr="00950A13" w:rsidRDefault="0090079B" w:rsidP="0090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9" w:type="pct"/>
          </w:tcPr>
          <w:p w14:paraId="09A52AC4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5" w:type="pct"/>
          </w:tcPr>
          <w:p w14:paraId="2066641E" w14:textId="4DDCAD8C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2.0 - 7.5</w:t>
            </w:r>
          </w:p>
        </w:tc>
        <w:tc>
          <w:tcPr>
            <w:tcW w:w="147" w:type="pct"/>
          </w:tcPr>
          <w:p w14:paraId="131B8E3F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232CB4F8" w14:textId="69ADD512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2.0 - 7.5</w:t>
            </w:r>
          </w:p>
        </w:tc>
        <w:tc>
          <w:tcPr>
            <w:tcW w:w="507" w:type="pct"/>
          </w:tcPr>
          <w:p w14:paraId="05275CC6" w14:textId="7133C221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29" w:type="pct"/>
          </w:tcPr>
          <w:p w14:paraId="521EC0C4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00D5F8D2" w14:textId="4DDB7AB5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  <w:tc>
          <w:tcPr>
            <w:tcW w:w="147" w:type="pct"/>
          </w:tcPr>
          <w:p w14:paraId="2BB74D0F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3213F7D7" w14:textId="44B5B2A2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61" w:type="pct"/>
          </w:tcPr>
          <w:p w14:paraId="4317CBB5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2EEC3B9" w14:textId="2A6D56B9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123,080</w:t>
            </w:r>
          </w:p>
        </w:tc>
      </w:tr>
      <w:tr w:rsidR="0090079B" w:rsidRPr="00950A13" w14:paraId="18578344" w14:textId="77777777" w:rsidTr="00783615">
        <w:tc>
          <w:tcPr>
            <w:tcW w:w="1020" w:type="pct"/>
          </w:tcPr>
          <w:p w14:paraId="77F0827C" w14:textId="14A0AC87" w:rsidR="0090079B" w:rsidRPr="00950A13" w:rsidRDefault="0090079B" w:rsidP="0090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9" w:type="pct"/>
          </w:tcPr>
          <w:p w14:paraId="60CAD5D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07A909D" w14:textId="25FAAD5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590ACC5F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E4F4396" w14:textId="7DDE1F0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07" w:type="pct"/>
          </w:tcPr>
          <w:p w14:paraId="11E09AA0" w14:textId="4E432872" w:rsidR="0090079B" w:rsidRPr="00950A13" w:rsidRDefault="009F412A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29" w:type="pct"/>
          </w:tcPr>
          <w:p w14:paraId="7098AA63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2BCD95FF" w14:textId="16156E2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  <w:tc>
          <w:tcPr>
            <w:tcW w:w="147" w:type="pct"/>
          </w:tcPr>
          <w:p w14:paraId="09001F32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64B9868C" w14:textId="7489A186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161" w:type="pct"/>
          </w:tcPr>
          <w:p w14:paraId="3C6B8A5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4A71183" w14:textId="2DB8B04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13,060</w:t>
            </w:r>
          </w:p>
        </w:tc>
      </w:tr>
      <w:tr w:rsidR="0090079B" w:rsidRPr="00950A13" w14:paraId="526F870F" w14:textId="77777777" w:rsidTr="00783615">
        <w:tc>
          <w:tcPr>
            <w:tcW w:w="1020" w:type="pct"/>
          </w:tcPr>
          <w:p w14:paraId="0229FE57" w14:textId="003F39FF" w:rsidR="0090079B" w:rsidRPr="00950A13" w:rsidRDefault="0090079B" w:rsidP="0090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439" w:type="pct"/>
          </w:tcPr>
          <w:p w14:paraId="200F125E" w14:textId="16341BDF" w:rsidR="0090079B" w:rsidRPr="00AC57B7" w:rsidRDefault="00564D0F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5" w:type="pct"/>
          </w:tcPr>
          <w:p w14:paraId="7D4073EB" w14:textId="1CD81E59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14:paraId="2CABF210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B7214AC" w14:textId="5FA3C99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2.0</w:t>
            </w: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428FE18D" w14:textId="6046BE39" w:rsidR="0090079B" w:rsidRPr="00950A13" w:rsidRDefault="009F412A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F412A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29" w:type="pct"/>
          </w:tcPr>
          <w:p w14:paraId="24CCBA9C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D1FCB16" w14:textId="5840526F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  <w:tc>
          <w:tcPr>
            <w:tcW w:w="147" w:type="pct"/>
          </w:tcPr>
          <w:p w14:paraId="27BEF1B8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634BFACE" w14:textId="3CA7F854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8,170</w:t>
            </w:r>
          </w:p>
        </w:tc>
        <w:tc>
          <w:tcPr>
            <w:tcW w:w="161" w:type="pct"/>
          </w:tcPr>
          <w:p w14:paraId="74E19E4E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E82FEA4" w14:textId="7EC0766F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8,570</w:t>
            </w:r>
          </w:p>
        </w:tc>
      </w:tr>
      <w:tr w:rsidR="0090079B" w:rsidRPr="00950A13" w14:paraId="3C02FD79" w14:textId="77777777" w:rsidTr="00783615">
        <w:tc>
          <w:tcPr>
            <w:tcW w:w="1020" w:type="pct"/>
          </w:tcPr>
          <w:p w14:paraId="705395C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9" w:type="pct"/>
          </w:tcPr>
          <w:p w14:paraId="51A5D779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2481140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CAAB5B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71C7323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7979DE94" w14:textId="59F3C0BE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29" w:type="pct"/>
          </w:tcPr>
          <w:p w14:paraId="535CD4F1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B620116" w14:textId="4B6C3D39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7" w:type="pct"/>
          </w:tcPr>
          <w:p w14:paraId="69D0732B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7CDF3214" w14:textId="525AC8F9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  <w:tc>
          <w:tcPr>
            <w:tcW w:w="161" w:type="pct"/>
          </w:tcPr>
          <w:p w14:paraId="199113F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DB7B761" w14:textId="0193082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</w:tr>
      <w:tr w:rsidR="0090079B" w:rsidRPr="00950A13" w14:paraId="7DBAFC78" w14:textId="77777777" w:rsidTr="00783615">
        <w:tc>
          <w:tcPr>
            <w:tcW w:w="1020" w:type="pct"/>
          </w:tcPr>
          <w:p w14:paraId="59C2E0E6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243ABE82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7CAB4ABA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525EC90A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5" w:type="pct"/>
          </w:tcPr>
          <w:p w14:paraId="19536E0F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</w:tcPr>
          <w:p w14:paraId="30B1FEBB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7861823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2E58C624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1EB61B3D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</w:tcBorders>
          </w:tcPr>
          <w:p w14:paraId="4B3FA390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1" w:type="pct"/>
          </w:tcPr>
          <w:p w14:paraId="6372B230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22AC456" w14:textId="77777777" w:rsidR="0090079B" w:rsidRPr="00353800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0079B" w:rsidRPr="00950A13" w14:paraId="0E2187D1" w14:textId="77777777" w:rsidTr="00783615">
        <w:tc>
          <w:tcPr>
            <w:tcW w:w="1020" w:type="pct"/>
          </w:tcPr>
          <w:p w14:paraId="097470A6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9" w:type="pct"/>
          </w:tcPr>
          <w:p w14:paraId="531236E4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D0B792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1F47B5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10EEBB5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74754974" w14:textId="1C2354C9" w:rsidR="0090079B" w:rsidRPr="00950A13" w:rsidRDefault="00DC2578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46,306</w:t>
            </w:r>
          </w:p>
        </w:tc>
        <w:tc>
          <w:tcPr>
            <w:tcW w:w="129" w:type="pct"/>
          </w:tcPr>
          <w:p w14:paraId="528FEB03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7637C64D" w14:textId="40799FEA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85,580</w:t>
            </w:r>
          </w:p>
        </w:tc>
        <w:tc>
          <w:tcPr>
            <w:tcW w:w="147" w:type="pct"/>
          </w:tcPr>
          <w:p w14:paraId="54BF6D9C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14:paraId="4EDCDA67" w14:textId="5ADF2B42" w:rsidR="0090079B" w:rsidRPr="00950A13" w:rsidRDefault="00DC2578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60,306</w:t>
            </w:r>
          </w:p>
        </w:tc>
        <w:tc>
          <w:tcPr>
            <w:tcW w:w="161" w:type="pct"/>
          </w:tcPr>
          <w:p w14:paraId="09B38E5E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486963AC" w14:textId="5D9BE76D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113,580</w:t>
            </w:r>
          </w:p>
        </w:tc>
      </w:tr>
      <w:tr w:rsidR="0090079B" w:rsidRPr="00950A13" w14:paraId="18778929" w14:textId="77777777" w:rsidTr="00783615">
        <w:tc>
          <w:tcPr>
            <w:tcW w:w="1020" w:type="pct"/>
          </w:tcPr>
          <w:p w14:paraId="37641798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9" w:type="pct"/>
          </w:tcPr>
          <w:p w14:paraId="15EA04AD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DC22E40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D751914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04FE73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1465DF62" w14:textId="51D2BDBA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83615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129" w:type="pct"/>
          </w:tcPr>
          <w:p w14:paraId="23376123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1E9635D8" w14:textId="22A275F9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  <w:tc>
          <w:tcPr>
            <w:tcW w:w="147" w:type="pct"/>
          </w:tcPr>
          <w:p w14:paraId="039C5905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00FB51D" w14:textId="768021AB" w:rsidR="0090079B" w:rsidRPr="00950A13" w:rsidRDefault="00DC2578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C2578">
              <w:rPr>
                <w:rFonts w:ascii="Angsana New" w:hAnsi="Angsana New"/>
                <w:sz w:val="30"/>
                <w:szCs w:val="30"/>
              </w:rPr>
              <w:t>19,230</w:t>
            </w:r>
          </w:p>
        </w:tc>
        <w:tc>
          <w:tcPr>
            <w:tcW w:w="161" w:type="pct"/>
          </w:tcPr>
          <w:p w14:paraId="15A3D80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9A34AC0" w14:textId="3F4F7B2B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59,130</w:t>
            </w:r>
          </w:p>
        </w:tc>
      </w:tr>
      <w:tr w:rsidR="0090079B" w:rsidRPr="00950A13" w14:paraId="219AF2F5" w14:textId="77777777" w:rsidTr="00783615">
        <w:tc>
          <w:tcPr>
            <w:tcW w:w="1020" w:type="pct"/>
          </w:tcPr>
          <w:p w14:paraId="3CD5A27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9" w:type="pct"/>
          </w:tcPr>
          <w:p w14:paraId="6AC68E63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E516007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DDD451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43271738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4DB2997B" w14:textId="25F4C524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29" w:type="pct"/>
          </w:tcPr>
          <w:p w14:paraId="57B6F13A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20512D57" w14:textId="57CD7EB3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47" w:type="pct"/>
          </w:tcPr>
          <w:p w14:paraId="65453254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single" w:sz="4" w:space="0" w:color="auto"/>
              <w:bottom w:val="double" w:sz="4" w:space="0" w:color="auto"/>
            </w:tcBorders>
          </w:tcPr>
          <w:p w14:paraId="2AA8A48C" w14:textId="77631A2F" w:rsidR="0090079B" w:rsidRPr="00950A13" w:rsidRDefault="00783615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  <w:tc>
          <w:tcPr>
            <w:tcW w:w="161" w:type="pct"/>
          </w:tcPr>
          <w:p w14:paraId="22BD5525" w14:textId="77777777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4782E74" w14:textId="77DDC280" w:rsidR="0090079B" w:rsidRPr="00950A13" w:rsidRDefault="0090079B" w:rsidP="00900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</w:tr>
    </w:tbl>
    <w:p w14:paraId="408CA0DC" w14:textId="77777777" w:rsidR="00EB1968" w:rsidRDefault="00EB1968" w:rsidP="00EB1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055BC4" w14:textId="083DA918" w:rsidR="006B5DEB" w:rsidRPr="006C5AD9" w:rsidRDefault="006B5DEB" w:rsidP="00E7205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both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6C5AD9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รายการเคลื่อนไหวของเงินให้กู้ยืมสำหรับ</w:t>
      </w:r>
      <w:r w:rsidRPr="006C5AD9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ปี</w:t>
      </w:r>
      <w:r w:rsidRPr="006C5AD9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สิ้นสุดวันที่ </w:t>
      </w:r>
      <w:r w:rsidRPr="006C5AD9">
        <w:rPr>
          <w:rFonts w:ascii="Angsana New" w:hAnsi="Angsana New"/>
          <w:b w:val="0"/>
          <w:bCs w:val="0"/>
          <w:sz w:val="30"/>
          <w:szCs w:val="30"/>
          <w:u w:val="none"/>
        </w:rPr>
        <w:t xml:space="preserve">31 </w:t>
      </w:r>
      <w:r w:rsidRPr="006C5AD9">
        <w:rPr>
          <w:rFonts w:ascii="Angsana New" w:hAnsi="Angsana New" w:hint="cs"/>
          <w:b w:val="0"/>
          <w:bCs w:val="0"/>
          <w:sz w:val="30"/>
          <w:szCs w:val="30"/>
          <w:u w:val="none"/>
          <w:cs/>
        </w:rPr>
        <w:t>ธันวาคม</w:t>
      </w:r>
      <w:r w:rsidRPr="006C5AD9">
        <w:rPr>
          <w:rFonts w:ascii="Angsana New" w:hAnsi="Angsana New"/>
          <w:b w:val="0"/>
          <w:bCs w:val="0"/>
          <w:sz w:val="30"/>
          <w:szCs w:val="30"/>
          <w:u w:val="none"/>
          <w:cs/>
        </w:rPr>
        <w:t xml:space="preserve"> มีดังนี้</w:t>
      </w:r>
    </w:p>
    <w:p w14:paraId="6C9E5AFF" w14:textId="77777777" w:rsidR="006B5DEB" w:rsidRPr="006C5AD9" w:rsidRDefault="006B5DEB" w:rsidP="006B5D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716"/>
        <w:gridCol w:w="269"/>
        <w:gridCol w:w="542"/>
        <w:gridCol w:w="271"/>
        <w:gridCol w:w="1030"/>
        <w:gridCol w:w="271"/>
        <w:gridCol w:w="1005"/>
        <w:gridCol w:w="275"/>
        <w:gridCol w:w="1078"/>
        <w:gridCol w:w="243"/>
        <w:gridCol w:w="1021"/>
      </w:tblGrid>
      <w:tr w:rsidR="006B5DEB" w:rsidRPr="00950A13" w14:paraId="1A37938D" w14:textId="77777777" w:rsidTr="001260B3">
        <w:tc>
          <w:tcPr>
            <w:tcW w:w="2162" w:type="pct"/>
            <w:gridSpan w:val="4"/>
          </w:tcPr>
          <w:p w14:paraId="1215DEF4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C16E2EC" w14:textId="77777777" w:rsidR="006B5DEB" w:rsidRPr="00950A13" w:rsidRDefault="006B5DEB" w:rsidP="0011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450C5EFC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06A4CF14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7BA8EA75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580C" w:rsidRPr="00950A13" w14:paraId="42B5581F" w14:textId="77777777" w:rsidTr="001260B3">
        <w:tc>
          <w:tcPr>
            <w:tcW w:w="2162" w:type="pct"/>
            <w:gridSpan w:val="4"/>
          </w:tcPr>
          <w:p w14:paraId="6124443D" w14:textId="77777777" w:rsidR="00A3580C" w:rsidRPr="00950A13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75AC4F5" w14:textId="77777777" w:rsidR="00A3580C" w:rsidRPr="00950A13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0042BAF5" w14:textId="3D124E02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B0AF537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E6DF8E8" w14:textId="0A3DC6F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2BF28771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42C582" w14:textId="3DB7A283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269FBC55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908D3E2" w14:textId="301C15CE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B5DEB" w:rsidRPr="00950A13" w14:paraId="4D74ED81" w14:textId="77777777" w:rsidTr="001260B3">
        <w:trPr>
          <w:trHeight w:val="299"/>
        </w:trPr>
        <w:tc>
          <w:tcPr>
            <w:tcW w:w="1328" w:type="pct"/>
          </w:tcPr>
          <w:p w14:paraId="420280FE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gridSpan w:val="3"/>
          </w:tcPr>
          <w:p w14:paraId="751B610B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66DBDB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0" w:type="pct"/>
            <w:gridSpan w:val="7"/>
          </w:tcPr>
          <w:p w14:paraId="230D39F3" w14:textId="77777777" w:rsidR="006B5DEB" w:rsidRPr="00950A13" w:rsidRDefault="006B5DEB" w:rsidP="0011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80C" w:rsidRPr="00950A13" w14:paraId="746D5249" w14:textId="77777777" w:rsidTr="001260B3">
        <w:tc>
          <w:tcPr>
            <w:tcW w:w="1328" w:type="pct"/>
          </w:tcPr>
          <w:p w14:paraId="19C8399E" w14:textId="77777777" w:rsidR="00A3580C" w:rsidRPr="00950A13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91" w:type="pct"/>
          </w:tcPr>
          <w:p w14:paraId="31572E60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AF9C1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14:paraId="6C6C5BFE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121B48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5AD6450" w14:textId="1C264F5F" w:rsidR="00A3580C" w:rsidRPr="00A3580C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80C">
              <w:rPr>
                <w:rFonts w:ascii="Angsana New" w:hAnsi="Angsana New"/>
                <w:sz w:val="30"/>
                <w:szCs w:val="30"/>
              </w:rPr>
              <w:t>144,710</w:t>
            </w:r>
          </w:p>
        </w:tc>
        <w:tc>
          <w:tcPr>
            <w:tcW w:w="148" w:type="pct"/>
          </w:tcPr>
          <w:p w14:paraId="37EE0BA8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2420785" w14:textId="39E8A286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317,710</w:t>
            </w:r>
          </w:p>
        </w:tc>
        <w:tc>
          <w:tcPr>
            <w:tcW w:w="150" w:type="pct"/>
          </w:tcPr>
          <w:p w14:paraId="7A274AD6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06EE58F" w14:textId="16C7BCFD" w:rsidR="00A3580C" w:rsidRPr="00A3580C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3580C">
              <w:rPr>
                <w:rFonts w:ascii="Angsana New" w:hAnsi="Angsana New"/>
                <w:sz w:val="30"/>
                <w:szCs w:val="30"/>
              </w:rPr>
              <w:t>172,710</w:t>
            </w:r>
          </w:p>
        </w:tc>
        <w:tc>
          <w:tcPr>
            <w:tcW w:w="133" w:type="pct"/>
          </w:tcPr>
          <w:p w14:paraId="4969757E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DCD34BE" w14:textId="5DC289EA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349,710</w:t>
            </w:r>
          </w:p>
        </w:tc>
      </w:tr>
      <w:tr w:rsidR="00A3580C" w:rsidRPr="00950A13" w14:paraId="48AD5435" w14:textId="77777777" w:rsidTr="001260B3">
        <w:tc>
          <w:tcPr>
            <w:tcW w:w="1328" w:type="pct"/>
          </w:tcPr>
          <w:p w14:paraId="20FA9EB3" w14:textId="77777777" w:rsidR="00A3580C" w:rsidRPr="00950A13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9A70D52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6E9E4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14:paraId="0C37A746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18DAEE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A93C6A3" w14:textId="23265DCC" w:rsidR="00A3580C" w:rsidRPr="00950A13" w:rsidRDefault="00C729CD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29CD">
              <w:rPr>
                <w:rFonts w:ascii="Angsana New" w:hAnsi="Angsana New"/>
                <w:sz w:val="30"/>
                <w:szCs w:val="30"/>
              </w:rPr>
              <w:t>109,422</w:t>
            </w:r>
          </w:p>
        </w:tc>
        <w:tc>
          <w:tcPr>
            <w:tcW w:w="148" w:type="pct"/>
          </w:tcPr>
          <w:p w14:paraId="02381D75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DCEB47F" w14:textId="6CBDFE3B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116,077</w:t>
            </w:r>
          </w:p>
        </w:tc>
        <w:tc>
          <w:tcPr>
            <w:tcW w:w="150" w:type="pct"/>
          </w:tcPr>
          <w:p w14:paraId="3DEF3F4F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E5C9C02" w14:textId="6664F6A3" w:rsidR="00A3580C" w:rsidRPr="00950A13" w:rsidRDefault="00C729CD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29CD">
              <w:rPr>
                <w:rFonts w:ascii="Angsana New" w:hAnsi="Angsana New"/>
                <w:sz w:val="30"/>
                <w:szCs w:val="30"/>
              </w:rPr>
              <w:t>109,422</w:t>
            </w:r>
          </w:p>
        </w:tc>
        <w:tc>
          <w:tcPr>
            <w:tcW w:w="133" w:type="pct"/>
          </w:tcPr>
          <w:p w14:paraId="61D9B830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87C03DE" w14:textId="101F1C5F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116,077</w:t>
            </w:r>
          </w:p>
        </w:tc>
      </w:tr>
      <w:tr w:rsidR="00A3580C" w:rsidRPr="00950A13" w14:paraId="2E1F0322" w14:textId="77777777" w:rsidTr="001260B3">
        <w:tc>
          <w:tcPr>
            <w:tcW w:w="1328" w:type="pct"/>
          </w:tcPr>
          <w:p w14:paraId="3C845922" w14:textId="77777777" w:rsidR="00A3580C" w:rsidRPr="00950A13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91" w:type="pct"/>
          </w:tcPr>
          <w:p w14:paraId="3C5C4C10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DECC11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14:paraId="6D47823D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5C44BC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DC5D3C3" w14:textId="5600822A" w:rsidR="00A3580C" w:rsidRPr="00950A13" w:rsidRDefault="00C729CD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(188,596)</w:t>
            </w:r>
          </w:p>
        </w:tc>
        <w:tc>
          <w:tcPr>
            <w:tcW w:w="148" w:type="pct"/>
          </w:tcPr>
          <w:p w14:paraId="3959B63C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1B0DFD5" w14:textId="549D2B65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(289,077)</w:t>
            </w:r>
          </w:p>
        </w:tc>
        <w:tc>
          <w:tcPr>
            <w:tcW w:w="150" w:type="pct"/>
          </w:tcPr>
          <w:p w14:paraId="3987C585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8B162AC" w14:textId="49082D5F" w:rsidR="00A3580C" w:rsidRPr="00950A13" w:rsidRDefault="00C729CD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29CD">
              <w:rPr>
                <w:rFonts w:ascii="Angsana New" w:hAnsi="Angsana New"/>
                <w:sz w:val="30"/>
                <w:szCs w:val="30"/>
              </w:rPr>
              <w:t>(202,596)</w:t>
            </w:r>
          </w:p>
        </w:tc>
        <w:tc>
          <w:tcPr>
            <w:tcW w:w="133" w:type="pct"/>
          </w:tcPr>
          <w:p w14:paraId="382334C8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9AC9D65" w14:textId="7A6B899A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(293,077)</w:t>
            </w:r>
          </w:p>
        </w:tc>
      </w:tr>
      <w:tr w:rsidR="00A3580C" w:rsidRPr="00950A13" w14:paraId="70480D25" w14:textId="77777777" w:rsidTr="00564D0F">
        <w:tc>
          <w:tcPr>
            <w:tcW w:w="1328" w:type="pct"/>
          </w:tcPr>
          <w:p w14:paraId="76C80837" w14:textId="77777777" w:rsidR="00A3580C" w:rsidRPr="00950A13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91" w:type="pct"/>
          </w:tcPr>
          <w:p w14:paraId="72F01027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A890D7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pct"/>
          </w:tcPr>
          <w:p w14:paraId="23C97EDE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414E0BF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FFEA78D" w14:textId="5AD43146" w:rsidR="00A3580C" w:rsidRPr="00950A13" w:rsidRDefault="00C729CD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9CD">
              <w:rPr>
                <w:rFonts w:ascii="Angsana New" w:hAnsi="Angsana New"/>
                <w:b/>
                <w:bCs/>
                <w:sz w:val="30"/>
                <w:szCs w:val="30"/>
              </w:rPr>
              <w:t>65,536</w:t>
            </w:r>
          </w:p>
        </w:tc>
        <w:tc>
          <w:tcPr>
            <w:tcW w:w="148" w:type="pct"/>
          </w:tcPr>
          <w:p w14:paraId="576E8D7C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4736AFE7" w14:textId="2C51BA1E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144,710</w:t>
            </w:r>
          </w:p>
        </w:tc>
        <w:tc>
          <w:tcPr>
            <w:tcW w:w="150" w:type="pct"/>
          </w:tcPr>
          <w:p w14:paraId="1807134D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C3767" w14:textId="5422EB9F" w:rsidR="00A3580C" w:rsidRPr="00950A13" w:rsidRDefault="00C729CD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9CD">
              <w:rPr>
                <w:rFonts w:ascii="Angsana New" w:hAnsi="Angsana New"/>
                <w:b/>
                <w:bCs/>
                <w:sz w:val="30"/>
                <w:szCs w:val="30"/>
              </w:rPr>
              <w:t>79,536</w:t>
            </w:r>
          </w:p>
        </w:tc>
        <w:tc>
          <w:tcPr>
            <w:tcW w:w="133" w:type="pct"/>
          </w:tcPr>
          <w:p w14:paraId="526660BB" w14:textId="77777777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9B881" w14:textId="09665340" w:rsidR="00A3580C" w:rsidRPr="00950A13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172,710</w:t>
            </w:r>
          </w:p>
        </w:tc>
      </w:tr>
    </w:tbl>
    <w:p w14:paraId="5ED0EE8D" w14:textId="78B06EE6" w:rsidR="002B16E5" w:rsidRPr="00AE4790" w:rsidRDefault="002B16E5" w:rsidP="00244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DC92EE7" w14:textId="29EB7489" w:rsidR="003E4CFA" w:rsidRDefault="00D033CA" w:rsidP="001260B3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E4790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AE4790">
        <w:rPr>
          <w:rFonts w:ascii="Angsana New" w:hAnsi="Angsana New"/>
          <w:spacing w:val="-2"/>
          <w:sz w:val="30"/>
          <w:szCs w:val="30"/>
        </w:rPr>
        <w:t>3</w:t>
      </w:r>
      <w:r w:rsidRPr="00E61162">
        <w:rPr>
          <w:rFonts w:ascii="Angsana New" w:hAnsi="Angsana New"/>
          <w:spacing w:val="-2"/>
          <w:sz w:val="30"/>
          <w:szCs w:val="30"/>
        </w:rPr>
        <w:t>1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6116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6C5AD9" w:rsidRPr="00E6116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C5AD9" w:rsidRPr="00E61162">
        <w:rPr>
          <w:rFonts w:ascii="Angsana New" w:hAnsi="Angsana New"/>
          <w:spacing w:val="-2"/>
          <w:sz w:val="30"/>
          <w:szCs w:val="30"/>
        </w:rPr>
        <w:t>2564</w:t>
      </w:r>
      <w:r w:rsidRPr="00E61162">
        <w:rPr>
          <w:rFonts w:ascii="Angsana New" w:hAnsi="Angsana New"/>
          <w:spacing w:val="-2"/>
          <w:sz w:val="30"/>
          <w:szCs w:val="30"/>
          <w:cs/>
        </w:rPr>
        <w:t xml:space="preserve"> บริษัทมีเงินให้กู้ยืมระยะยาวที่มีหลักทรัพย์ค้ำประกันแก่พนักงานและผู้บริหารของบริษัทเป็นจำนวน </w:t>
      </w:r>
      <w:r w:rsidR="00244D89">
        <w:rPr>
          <w:rFonts w:ascii="Angsana New" w:hAnsi="Angsana New"/>
          <w:spacing w:val="-2"/>
          <w:sz w:val="30"/>
          <w:szCs w:val="30"/>
        </w:rPr>
        <w:t>19.23</w:t>
      </w:r>
      <w:r w:rsidRPr="00E61162">
        <w:rPr>
          <w:rFonts w:ascii="Angsana New" w:hAnsi="Angsana New"/>
          <w:spacing w:val="-2"/>
          <w:sz w:val="30"/>
          <w:szCs w:val="30"/>
        </w:rPr>
        <w:t xml:space="preserve"> </w:t>
      </w:r>
      <w:r w:rsidRPr="00E61162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6C5AD9">
        <w:rPr>
          <w:rFonts w:ascii="Angsana New" w:hAnsi="Angsana New"/>
          <w:i/>
          <w:iCs/>
          <w:spacing w:val="-2"/>
          <w:sz w:val="30"/>
          <w:szCs w:val="30"/>
        </w:rPr>
        <w:t>2563: 21.63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ล้านบาท)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6C5AD9">
        <w:rPr>
          <w:rFonts w:ascii="Angsana New" w:hAnsi="Angsana New"/>
          <w:spacing w:val="-2"/>
          <w:sz w:val="30"/>
          <w:szCs w:val="30"/>
        </w:rPr>
        <w:t xml:space="preserve"> 2.00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6C5AD9" w:rsidRPr="006C5AD9">
        <w:rPr>
          <w:rFonts w:ascii="Angsana New" w:hAnsi="Angsana New"/>
          <w:i/>
          <w:iCs/>
          <w:spacing w:val="-2"/>
          <w:sz w:val="30"/>
          <w:szCs w:val="30"/>
        </w:rPr>
        <w:t>2563: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ร้อยละ</w:t>
      </w:r>
      <w:r w:rsidR="006C5AD9">
        <w:rPr>
          <w:rFonts w:ascii="Angsana New" w:hAnsi="Angsana New"/>
          <w:i/>
          <w:iCs/>
          <w:spacing w:val="-2"/>
          <w:sz w:val="30"/>
          <w:szCs w:val="30"/>
        </w:rPr>
        <w:t xml:space="preserve"> 2.00</w:t>
      </w:r>
      <w:r w:rsidRPr="006C5AD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ต่อปี)</w:t>
      </w:r>
      <w:r w:rsidRPr="00D033CA">
        <w:rPr>
          <w:rFonts w:ascii="Angsana New" w:hAnsi="Angsana New"/>
          <w:spacing w:val="-2"/>
          <w:sz w:val="30"/>
          <w:szCs w:val="30"/>
          <w:cs/>
        </w:rPr>
        <w:t xml:space="preserve"> และจะมีกำหนดชำระคืนภายในสามปี</w:t>
      </w:r>
    </w:p>
    <w:p w14:paraId="10BA633A" w14:textId="75044FC6" w:rsidR="00D033CA" w:rsidRDefault="00D033CA" w:rsidP="00D033CA">
      <w:pPr>
        <w:ind w:left="45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105C8D63" w14:textId="43D425DC" w:rsidR="008815F3" w:rsidRPr="003F426B" w:rsidRDefault="008815F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F426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Pr="003F426B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26A20329" w14:textId="77777777" w:rsidR="00B73394" w:rsidRPr="003F426B" w:rsidRDefault="00B73394" w:rsidP="00B73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815F3" w:rsidRPr="003F426B" w14:paraId="7737A0F9" w14:textId="77777777" w:rsidTr="00775B55">
        <w:trPr>
          <w:tblHeader/>
        </w:trPr>
        <w:tc>
          <w:tcPr>
            <w:tcW w:w="4050" w:type="dxa"/>
          </w:tcPr>
          <w:p w14:paraId="6CCA7D1B" w14:textId="77777777" w:rsidR="008815F3" w:rsidRPr="003F426B" w:rsidRDefault="008815F3" w:rsidP="009A2D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2E5D8F" w14:textId="77777777" w:rsidR="008815F3" w:rsidRPr="003F426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C80E65" w14:textId="77777777" w:rsidR="008815F3" w:rsidRPr="003F426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35DCEB32" w14:textId="77777777" w:rsidR="008815F3" w:rsidRPr="003F426B" w:rsidRDefault="008815F3" w:rsidP="009A2D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580C" w:rsidRPr="003F426B" w14:paraId="3225FA35" w14:textId="77777777" w:rsidTr="00775B55">
        <w:trPr>
          <w:tblHeader/>
        </w:trPr>
        <w:tc>
          <w:tcPr>
            <w:tcW w:w="4050" w:type="dxa"/>
          </w:tcPr>
          <w:p w14:paraId="2C27590F" w14:textId="77777777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05DCD" w14:textId="7A16AB85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496B7B02" w14:textId="77777777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5AC72E" w14:textId="02D602C4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98062E" w14:textId="77777777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1DDB6" w14:textId="6DCE35B4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0" w:type="dxa"/>
          </w:tcPr>
          <w:p w14:paraId="4F138880" w14:textId="77777777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B687A3B" w14:textId="65FB32B9" w:rsidR="00A3580C" w:rsidRPr="003F426B" w:rsidRDefault="00A3580C" w:rsidP="00A35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85D7B" w:rsidRPr="003F426B" w14:paraId="6F1A136E" w14:textId="77777777" w:rsidTr="00775B55">
        <w:tc>
          <w:tcPr>
            <w:tcW w:w="4050" w:type="dxa"/>
          </w:tcPr>
          <w:p w14:paraId="75FC95BF" w14:textId="77777777" w:rsidR="00385D7B" w:rsidRPr="003F426B" w:rsidRDefault="00385D7B" w:rsidP="00385D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7609C010" w14:textId="77777777" w:rsidR="00385D7B" w:rsidRPr="003F426B" w:rsidRDefault="00385D7B" w:rsidP="00385D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80C" w:rsidRPr="003F426B" w14:paraId="735D43B1" w14:textId="77777777" w:rsidTr="00775B55">
        <w:tc>
          <w:tcPr>
            <w:tcW w:w="4050" w:type="dxa"/>
          </w:tcPr>
          <w:p w14:paraId="56685946" w14:textId="77777777" w:rsidR="00A3580C" w:rsidRPr="003F426B" w:rsidRDefault="00A3580C" w:rsidP="00A358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C35A512" w14:textId="360A8CCA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3,207,816</w:t>
            </w:r>
          </w:p>
        </w:tc>
        <w:tc>
          <w:tcPr>
            <w:tcW w:w="264" w:type="dxa"/>
          </w:tcPr>
          <w:p w14:paraId="310AB128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3B0AB3" w14:textId="16EF92A4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2,111,728</w:t>
            </w:r>
          </w:p>
        </w:tc>
        <w:tc>
          <w:tcPr>
            <w:tcW w:w="270" w:type="dxa"/>
          </w:tcPr>
          <w:p w14:paraId="2E162D3A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1C664" w14:textId="666AEEEA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3,207,115</w:t>
            </w:r>
          </w:p>
        </w:tc>
        <w:tc>
          <w:tcPr>
            <w:tcW w:w="265" w:type="dxa"/>
            <w:gridSpan w:val="2"/>
          </w:tcPr>
          <w:p w14:paraId="41B4BD46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E0331" w14:textId="03B806E4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2,109,261 </w:t>
            </w:r>
          </w:p>
        </w:tc>
      </w:tr>
      <w:tr w:rsidR="00A3580C" w:rsidRPr="003F426B" w14:paraId="4533351E" w14:textId="77777777" w:rsidTr="00775B55">
        <w:tc>
          <w:tcPr>
            <w:tcW w:w="4050" w:type="dxa"/>
          </w:tcPr>
          <w:p w14:paraId="5BFAD5C9" w14:textId="77777777" w:rsidR="00A3580C" w:rsidRPr="003F426B" w:rsidRDefault="00A3580C" w:rsidP="00A358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85CDB" w14:textId="0DF1ECE5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133,791</w:t>
            </w:r>
          </w:p>
        </w:tc>
        <w:tc>
          <w:tcPr>
            <w:tcW w:w="264" w:type="dxa"/>
          </w:tcPr>
          <w:p w14:paraId="2D3F196C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F123C" w14:textId="517FBB4E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72,861</w:t>
            </w:r>
          </w:p>
        </w:tc>
        <w:tc>
          <w:tcPr>
            <w:tcW w:w="270" w:type="dxa"/>
          </w:tcPr>
          <w:p w14:paraId="052B6503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ED611" w14:textId="66C67AD8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133,791</w:t>
            </w:r>
          </w:p>
        </w:tc>
        <w:tc>
          <w:tcPr>
            <w:tcW w:w="265" w:type="dxa"/>
            <w:gridSpan w:val="2"/>
          </w:tcPr>
          <w:p w14:paraId="55F729EF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09510" w14:textId="3040520E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72,861 </w:t>
            </w:r>
          </w:p>
        </w:tc>
      </w:tr>
      <w:tr w:rsidR="00A3580C" w:rsidRPr="003F426B" w14:paraId="6B2D9E01" w14:textId="77777777" w:rsidTr="00775B55">
        <w:tc>
          <w:tcPr>
            <w:tcW w:w="4050" w:type="dxa"/>
          </w:tcPr>
          <w:p w14:paraId="5889A37A" w14:textId="77777777" w:rsidR="00A3580C" w:rsidRPr="003F426B" w:rsidRDefault="00A3580C" w:rsidP="00A3580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2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16885" w14:textId="77A6AD01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3,341,607</w:t>
            </w:r>
          </w:p>
        </w:tc>
        <w:tc>
          <w:tcPr>
            <w:tcW w:w="264" w:type="dxa"/>
          </w:tcPr>
          <w:p w14:paraId="5523910E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09EA7" w14:textId="68E36D39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2,184,589 </w:t>
            </w:r>
          </w:p>
        </w:tc>
        <w:tc>
          <w:tcPr>
            <w:tcW w:w="270" w:type="dxa"/>
          </w:tcPr>
          <w:p w14:paraId="71533AF7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A0ED1" w14:textId="6F114178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3,340,906</w:t>
            </w:r>
          </w:p>
        </w:tc>
        <w:tc>
          <w:tcPr>
            <w:tcW w:w="265" w:type="dxa"/>
            <w:gridSpan w:val="2"/>
          </w:tcPr>
          <w:p w14:paraId="19E72FC9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0ECEA" w14:textId="3280D9B2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2,182,122 </w:t>
            </w:r>
          </w:p>
        </w:tc>
      </w:tr>
      <w:tr w:rsidR="00A3580C" w:rsidRPr="003F426B" w14:paraId="363C6489" w14:textId="77777777" w:rsidTr="00775B55">
        <w:tc>
          <w:tcPr>
            <w:tcW w:w="4050" w:type="dxa"/>
          </w:tcPr>
          <w:p w14:paraId="501373C3" w14:textId="77777777" w:rsidR="00A3580C" w:rsidRPr="003F426B" w:rsidRDefault="00A3580C" w:rsidP="00A3580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F426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CF328" w14:textId="33BB6393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(98,123)</w:t>
            </w:r>
          </w:p>
        </w:tc>
        <w:tc>
          <w:tcPr>
            <w:tcW w:w="264" w:type="dxa"/>
          </w:tcPr>
          <w:p w14:paraId="44190DE9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78F52" w14:textId="351066CA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 xml:space="preserve"> (140,007)</w:t>
            </w:r>
          </w:p>
        </w:tc>
        <w:tc>
          <w:tcPr>
            <w:tcW w:w="270" w:type="dxa"/>
          </w:tcPr>
          <w:p w14:paraId="3E81F0F1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1137" w14:textId="4A3CB74B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>(98,123)</w:t>
            </w:r>
          </w:p>
        </w:tc>
        <w:tc>
          <w:tcPr>
            <w:tcW w:w="265" w:type="dxa"/>
            <w:gridSpan w:val="2"/>
          </w:tcPr>
          <w:p w14:paraId="4F721F48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6DEC0" w14:textId="03F31EB9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(139,484)</w:t>
            </w:r>
          </w:p>
        </w:tc>
      </w:tr>
      <w:tr w:rsidR="00A3580C" w:rsidRPr="003F426B" w14:paraId="1D85E7C6" w14:textId="77777777" w:rsidTr="00775B55">
        <w:tc>
          <w:tcPr>
            <w:tcW w:w="4050" w:type="dxa"/>
          </w:tcPr>
          <w:p w14:paraId="45E9AE1E" w14:textId="77777777" w:rsidR="00A3580C" w:rsidRPr="003F426B" w:rsidRDefault="00A3580C" w:rsidP="00A3580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8047" w14:textId="33F3BAA9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>3,243,484</w:t>
            </w:r>
          </w:p>
        </w:tc>
        <w:tc>
          <w:tcPr>
            <w:tcW w:w="264" w:type="dxa"/>
          </w:tcPr>
          <w:p w14:paraId="3D4AF34B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535E" w14:textId="3E0C4673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2,044,582 </w:t>
            </w:r>
          </w:p>
        </w:tc>
        <w:tc>
          <w:tcPr>
            <w:tcW w:w="270" w:type="dxa"/>
          </w:tcPr>
          <w:p w14:paraId="46DF3628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D83DB" w14:textId="5E549844" w:rsidR="00A3580C" w:rsidRPr="003F426B" w:rsidRDefault="00461EB8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3,242,783</w:t>
            </w:r>
          </w:p>
        </w:tc>
        <w:tc>
          <w:tcPr>
            <w:tcW w:w="265" w:type="dxa"/>
            <w:gridSpan w:val="2"/>
          </w:tcPr>
          <w:p w14:paraId="792854E7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E14EF" w14:textId="6FB08EB8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2,042,638 </w:t>
            </w:r>
          </w:p>
        </w:tc>
      </w:tr>
      <w:tr w:rsidR="00A3580C" w:rsidRPr="003F426B" w14:paraId="243616BC" w14:textId="77777777" w:rsidTr="00775B55">
        <w:tc>
          <w:tcPr>
            <w:tcW w:w="4050" w:type="dxa"/>
          </w:tcPr>
          <w:p w14:paraId="2B281CAC" w14:textId="77777777" w:rsidR="00A3580C" w:rsidRPr="003F426B" w:rsidRDefault="00A3580C" w:rsidP="00A3580C">
            <w:pPr>
              <w:spacing w:line="240" w:lineRule="auto"/>
              <w:ind w:left="252" w:hanging="252"/>
              <w:rPr>
                <w:rFonts w:ascii="Angsana New" w:hAnsi="Angsana New"/>
                <w:b/>
                <w:sz w:val="20"/>
                <w:szCs w:val="20"/>
              </w:rPr>
            </w:pPr>
          </w:p>
          <w:p w14:paraId="26B86469" w14:textId="4058D675" w:rsidR="00A3580C" w:rsidRPr="003F426B" w:rsidRDefault="00A3580C" w:rsidP="00A3580C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F426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</w:t>
            </w:r>
            <w:r w:rsidRPr="003F426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ที่บันทึกรวมใน</w:t>
            </w:r>
          </w:p>
          <w:p w14:paraId="0AF0E245" w14:textId="77777777" w:rsidR="00A3580C" w:rsidRPr="003F426B" w:rsidRDefault="00A3580C" w:rsidP="00A3580C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426B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F426B">
              <w:rPr>
                <w:rFonts w:ascii="Angsana New" w:hAnsi="Angsana New" w:hint="cs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25278A" w14:textId="77777777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6AB4FE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AAE68A4" w14:textId="77777777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126D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5CB7F0" w14:textId="77777777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60951F2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E999000" w14:textId="77777777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80C" w:rsidRPr="00950A13" w14:paraId="59F4BD6D" w14:textId="77777777" w:rsidTr="00775B55">
        <w:tc>
          <w:tcPr>
            <w:tcW w:w="4050" w:type="dxa"/>
          </w:tcPr>
          <w:p w14:paraId="4A12EFC1" w14:textId="01CE8FD7" w:rsidR="00A3580C" w:rsidRPr="003F426B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 w:rsidRPr="003F426B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A3580C" w:rsidRPr="003F426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A790" w14:textId="45DF6E77" w:rsidR="00A3580C" w:rsidRPr="003F426B" w:rsidRDefault="00882979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35,30</w:t>
            </w:r>
            <w:r w:rsidR="00D5491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3F426B">
              <w:rPr>
                <w:rFonts w:ascii="Angsana New" w:hAnsi="Angsana New"/>
                <w:sz w:val="30"/>
                <w:szCs w:val="30"/>
              </w:rPr>
              <w:t>,</w:t>
            </w:r>
            <w:r w:rsidR="00DE59E2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64" w:type="dxa"/>
          </w:tcPr>
          <w:p w14:paraId="231D2119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2F8B7122" w14:textId="6E784AF2" w:rsidR="00A3580C" w:rsidRPr="003F426B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 xml:space="preserve"> 30,632,310</w:t>
            </w:r>
          </w:p>
        </w:tc>
        <w:tc>
          <w:tcPr>
            <w:tcW w:w="270" w:type="dxa"/>
          </w:tcPr>
          <w:p w14:paraId="137FEFE9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2366DB" w14:textId="0C1EC2F1" w:rsidR="00A3580C" w:rsidRPr="003F426B" w:rsidRDefault="00882979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>3</w:t>
            </w:r>
            <w:r w:rsidR="00D54910">
              <w:rPr>
                <w:rFonts w:ascii="Angsana New" w:hAnsi="Angsana New"/>
                <w:sz w:val="30"/>
                <w:szCs w:val="30"/>
              </w:rPr>
              <w:t>5,311,161</w:t>
            </w:r>
          </w:p>
        </w:tc>
        <w:tc>
          <w:tcPr>
            <w:tcW w:w="265" w:type="dxa"/>
            <w:gridSpan w:val="2"/>
          </w:tcPr>
          <w:p w14:paraId="1F2DB5A7" w14:textId="77777777" w:rsidR="00A3580C" w:rsidRPr="003F426B" w:rsidRDefault="00A3580C" w:rsidP="00A3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379E9632" w14:textId="7BF0D912" w:rsidR="00A3580C" w:rsidRPr="00950A13" w:rsidRDefault="00A3580C" w:rsidP="00A358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F426B">
              <w:rPr>
                <w:rFonts w:ascii="Angsana New" w:hAnsi="Angsana New"/>
                <w:sz w:val="30"/>
                <w:szCs w:val="30"/>
              </w:rPr>
              <w:t xml:space="preserve"> 30,631,566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73394" w:rsidRPr="00950A13" w14:paraId="0203AAFB" w14:textId="77777777" w:rsidTr="00775B55">
        <w:tc>
          <w:tcPr>
            <w:tcW w:w="4050" w:type="dxa"/>
          </w:tcPr>
          <w:p w14:paraId="14BD8A54" w14:textId="77777777" w:rsidR="00AF1F0D" w:rsidRDefault="00B73394" w:rsidP="00AF1F0D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54910">
              <w:rPr>
                <w:rFonts w:ascii="Angsana New" w:hAnsi="Angsana New"/>
                <w:sz w:val="30"/>
                <w:szCs w:val="30"/>
              </w:rPr>
              <w:t>(</w:t>
            </w:r>
            <w:r w:rsidR="00D54910" w:rsidRPr="00E61162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D54910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033CA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</w:t>
            </w:r>
            <w:r w:rsidR="00AF1F0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5AB7853" w14:textId="3262E28A" w:rsidR="00B73394" w:rsidRDefault="00AF1F0D" w:rsidP="00AF1F0D">
            <w:pPr>
              <w:tabs>
                <w:tab w:val="clear" w:pos="227"/>
                <w:tab w:val="clear" w:pos="1871"/>
                <w:tab w:val="left" w:pos="254"/>
                <w:tab w:val="left" w:pos="2140"/>
              </w:tabs>
              <w:spacing w:line="240" w:lineRule="auto"/>
              <w:ind w:left="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402304" w14:textId="77777777" w:rsidR="00B73394" w:rsidRDefault="00B73394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E33B2B7" w14:textId="0BD7DB7A" w:rsidR="00882979" w:rsidRPr="00950A13" w:rsidRDefault="00D54910" w:rsidP="00D549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82979">
              <w:rPr>
                <w:rFonts w:ascii="Angsana New" w:hAnsi="Angsana New"/>
                <w:sz w:val="30"/>
                <w:szCs w:val="30"/>
              </w:rPr>
              <w:t>(41,</w:t>
            </w:r>
            <w:r w:rsidR="00AF1F0D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 w:rsidRPr="008829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05BD08D" w14:textId="77777777" w:rsidR="00B73394" w:rsidRPr="00950A13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5D348527" w14:textId="77777777" w:rsidR="00461EB8" w:rsidRDefault="00461EB8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D5C824C" w14:textId="6B314BC4" w:rsidR="00B73394" w:rsidRPr="00950A13" w:rsidRDefault="00B73394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39,011 </w:t>
            </w:r>
          </w:p>
        </w:tc>
        <w:tc>
          <w:tcPr>
            <w:tcW w:w="270" w:type="dxa"/>
          </w:tcPr>
          <w:p w14:paraId="00FF659F" w14:textId="77777777" w:rsidR="00B73394" w:rsidRPr="00950A13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A9DF12" w14:textId="77777777" w:rsidR="00461EB8" w:rsidRDefault="00461EB8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0EA273A" w14:textId="59D61638" w:rsidR="00882979" w:rsidRPr="00950A13" w:rsidRDefault="00D54910" w:rsidP="00D549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82979">
              <w:rPr>
                <w:rFonts w:ascii="Angsana New" w:hAnsi="Angsana New"/>
                <w:sz w:val="30"/>
                <w:szCs w:val="30"/>
              </w:rPr>
              <w:t>(41,361)</w:t>
            </w:r>
          </w:p>
        </w:tc>
        <w:tc>
          <w:tcPr>
            <w:tcW w:w="265" w:type="dxa"/>
            <w:gridSpan w:val="2"/>
          </w:tcPr>
          <w:p w14:paraId="11EFCB31" w14:textId="77777777" w:rsidR="00B73394" w:rsidRPr="00950A13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</w:tcPr>
          <w:p w14:paraId="240EE9EF" w14:textId="77777777" w:rsidR="00461EB8" w:rsidRDefault="00B73394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752E40D" w14:textId="284CC42E" w:rsidR="00B73394" w:rsidRPr="00950A13" w:rsidRDefault="00B73394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39,010 </w:t>
            </w:r>
          </w:p>
        </w:tc>
      </w:tr>
      <w:tr w:rsidR="00B73394" w:rsidRPr="00950A13" w14:paraId="4B456676" w14:textId="77777777" w:rsidTr="00775B55">
        <w:tc>
          <w:tcPr>
            <w:tcW w:w="4050" w:type="dxa"/>
          </w:tcPr>
          <w:p w14:paraId="4441A8F8" w14:textId="77777777" w:rsidR="00B73394" w:rsidRPr="00950A13" w:rsidRDefault="00B73394" w:rsidP="00B7339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C1A52" w14:textId="34A03336" w:rsidR="00B73394" w:rsidRPr="00950A13" w:rsidRDefault="00272ABC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ABC">
              <w:rPr>
                <w:rFonts w:ascii="Angsana New" w:hAnsi="Angsana New"/>
                <w:b/>
                <w:bCs/>
                <w:sz w:val="30"/>
                <w:szCs w:val="30"/>
              </w:rPr>
              <w:t>35,260,</w:t>
            </w:r>
            <w:r w:rsidR="00DE59E2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64" w:type="dxa"/>
          </w:tcPr>
          <w:p w14:paraId="538A88AA" w14:textId="77777777" w:rsidR="00B73394" w:rsidRPr="00950A13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98A" w14:textId="062DBA20" w:rsidR="00B73394" w:rsidRPr="00950A13" w:rsidRDefault="00B73394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3A3">
              <w:rPr>
                <w:rFonts w:ascii="Angsana New" w:hAnsi="Angsana New"/>
                <w:b/>
                <w:bCs/>
                <w:sz w:val="30"/>
                <w:szCs w:val="30"/>
              </w:rPr>
              <w:t>30,671,321</w:t>
            </w:r>
          </w:p>
        </w:tc>
        <w:tc>
          <w:tcPr>
            <w:tcW w:w="270" w:type="dxa"/>
          </w:tcPr>
          <w:p w14:paraId="00A55634" w14:textId="77777777" w:rsidR="00B73394" w:rsidRPr="00950A13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8BCAA" w14:textId="62421E73" w:rsidR="00B73394" w:rsidRPr="00950A13" w:rsidRDefault="00D54910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35,269,800</w:t>
            </w:r>
          </w:p>
        </w:tc>
        <w:tc>
          <w:tcPr>
            <w:tcW w:w="265" w:type="dxa"/>
            <w:gridSpan w:val="2"/>
          </w:tcPr>
          <w:p w14:paraId="389AB34E" w14:textId="77777777" w:rsidR="00B73394" w:rsidRPr="00950A13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D8BB5" w14:textId="10FDB8B2" w:rsidR="00B73394" w:rsidRPr="00950A13" w:rsidRDefault="00B73394" w:rsidP="00B733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30,670,576</w:t>
            </w:r>
          </w:p>
        </w:tc>
      </w:tr>
    </w:tbl>
    <w:p w14:paraId="7335272E" w14:textId="2FFF1ECF" w:rsidR="003E3BD2" w:rsidRPr="003E3BD2" w:rsidRDefault="003E3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E8811D" w14:textId="0536CD74" w:rsidR="00A0713A" w:rsidRPr="00A0713A" w:rsidRDefault="00A0713A" w:rsidP="00A0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  <w:sectPr w:rsidR="00A0713A" w:rsidRPr="00A0713A" w:rsidSect="00D21C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4D8C640B" w14:textId="66DCC650" w:rsidR="003E3BD2" w:rsidRPr="00196ADF" w:rsidRDefault="003E3BD2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117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96AD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D342AA" w:rsidRPr="00196ADF">
        <w:rPr>
          <w:rFonts w:ascii="Angsana New" w:hAnsi="Angsana New" w:hint="cs"/>
          <w:sz w:val="30"/>
          <w:szCs w:val="30"/>
          <w:u w:val="none"/>
          <w:cs/>
          <w:lang w:val="th-TH"/>
        </w:rPr>
        <w:t>ย่อย</w:t>
      </w:r>
    </w:p>
    <w:p w14:paraId="6528AFA0" w14:textId="77777777" w:rsidR="00D342AA" w:rsidRPr="00D342AA" w:rsidRDefault="00D342AA" w:rsidP="00D342AA"/>
    <w:tbl>
      <w:tblPr>
        <w:tblW w:w="145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250"/>
        <w:gridCol w:w="2250"/>
        <w:gridCol w:w="236"/>
        <w:gridCol w:w="934"/>
        <w:gridCol w:w="270"/>
        <w:gridCol w:w="90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326"/>
        <w:gridCol w:w="1024"/>
      </w:tblGrid>
      <w:tr w:rsidR="00D342AA" w:rsidRPr="00950A13" w:rsidDel="00685444" w14:paraId="6CC2F77A" w14:textId="77777777" w:rsidTr="007D1509">
        <w:tc>
          <w:tcPr>
            <w:tcW w:w="2250" w:type="dxa"/>
          </w:tcPr>
          <w:p w14:paraId="3A9B916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</w:tcPr>
          <w:p w14:paraId="7D24E81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E7A60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04" w:type="dxa"/>
            <w:gridSpan w:val="3"/>
          </w:tcPr>
          <w:p w14:paraId="50D80EF6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C2DFB8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E0D3BFB" w14:textId="77777777" w:rsidR="00D342AA" w:rsidRPr="00950A13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2AA" w:rsidRPr="00950A13" w:rsidDel="00685444" w14:paraId="0F8C87FD" w14:textId="77777777" w:rsidTr="007D1509">
        <w:tc>
          <w:tcPr>
            <w:tcW w:w="2250" w:type="dxa"/>
          </w:tcPr>
          <w:p w14:paraId="0E9D07B9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</w:tcPr>
          <w:p w14:paraId="393DF62F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91A48D6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6" w:type="dxa"/>
          </w:tcPr>
          <w:p w14:paraId="2068F277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04" w:type="dxa"/>
            <w:gridSpan w:val="3"/>
          </w:tcPr>
          <w:p w14:paraId="752A85F6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  <w:p w14:paraId="7B621A3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7D938BF6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06D4532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044723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0E29D77E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63CC514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6174F9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9D12CBA" w14:textId="77777777" w:rsidR="00D342AA" w:rsidRPr="00950A13" w:rsidDel="00685444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68ADC538" w14:textId="77777777" w:rsidR="00D342AA" w:rsidRPr="00950A13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73D3AD" w14:textId="77777777" w:rsidR="00D342AA" w:rsidRPr="00950A13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342AA" w:rsidRPr="00950A13" w14:paraId="34728077" w14:textId="77777777" w:rsidTr="007D1509">
        <w:trPr>
          <w:trHeight w:val="389"/>
        </w:trPr>
        <w:tc>
          <w:tcPr>
            <w:tcW w:w="2250" w:type="dxa"/>
          </w:tcPr>
          <w:p w14:paraId="1D49BD5E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F28B6D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BAAFD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3B964E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022BD7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58BA89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F8F51B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FF6C3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0A442D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621B5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9A7C87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1468D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BC9592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2CFBE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A86D5D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84B40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6" w:type="dxa"/>
          </w:tcPr>
          <w:p w14:paraId="5BEB8E25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B90E9C" w14:textId="77777777" w:rsidR="00D342AA" w:rsidRPr="00950A13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42AA" w:rsidRPr="00950A13" w14:paraId="4CEE4418" w14:textId="77777777" w:rsidTr="007D1509">
        <w:tc>
          <w:tcPr>
            <w:tcW w:w="2250" w:type="dxa"/>
          </w:tcPr>
          <w:p w14:paraId="27B73092" w14:textId="77777777" w:rsidR="00D342AA" w:rsidRPr="00950A13" w:rsidRDefault="00D342AA" w:rsidP="007D150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9CF14A0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5711D2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104" w:type="dxa"/>
            <w:gridSpan w:val="3"/>
          </w:tcPr>
          <w:p w14:paraId="1F537B02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A2CDC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60BCFAC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342AA" w:rsidRPr="00950A13" w14:paraId="5A757F44" w14:textId="77777777" w:rsidTr="007D1509">
        <w:tc>
          <w:tcPr>
            <w:tcW w:w="2250" w:type="dxa"/>
          </w:tcPr>
          <w:p w14:paraId="1B49518C" w14:textId="77777777" w:rsidR="00DE59E2" w:rsidRDefault="00DE59E2" w:rsidP="00196A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เซอร์วิส พ้อยท์ </w:t>
            </w:r>
          </w:p>
          <w:p w14:paraId="1DFC9FE6" w14:textId="77777777" w:rsidR="00DE59E2" w:rsidRDefault="00DE59E2" w:rsidP="00DE59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 (เดิมชื่อ “</w:t>
            </w:r>
            <w:r w:rsidR="00D342AA" w:rsidRPr="00950A1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6A7E69D9" w14:textId="77777777" w:rsidR="00DE59E2" w:rsidRDefault="00DE59E2" w:rsidP="00DE59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D342AA" w:rsidRPr="00950A13">
              <w:rPr>
                <w:rFonts w:ascii="Angsana New" w:hAnsi="Angsana New"/>
                <w:sz w:val="30"/>
                <w:szCs w:val="30"/>
                <w:cs/>
              </w:rPr>
              <w:t xml:space="preserve"> พริซึ</w:t>
            </w:r>
            <w:r w:rsidR="00D342AA" w:rsidRPr="00950A1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D342AA" w:rsidRPr="00950A13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342AA" w:rsidRPr="00950A13">
              <w:rPr>
                <w:rFonts w:ascii="Angsana New" w:hAnsi="Angsana New"/>
                <w:sz w:val="30"/>
                <w:szCs w:val="30"/>
                <w:cs/>
              </w:rPr>
              <w:t xml:space="preserve">โซลูชั่นส์ </w:t>
            </w:r>
          </w:p>
          <w:p w14:paraId="6A7A82B3" w14:textId="7509FB25" w:rsidR="00D342AA" w:rsidRPr="00950A13" w:rsidRDefault="00DE59E2" w:rsidP="00DE59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342AA" w:rsidRPr="00950A1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2250" w:type="dxa"/>
          </w:tcPr>
          <w:p w14:paraId="78F4FA0B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14:paraId="69298336" w14:textId="77777777" w:rsidR="00D342AA" w:rsidRPr="00950A13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ซ่อม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และบำรุงรักษา</w:t>
            </w:r>
            <w:r w:rsidRPr="0095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</w:t>
            </w:r>
            <w:r w:rsidRPr="00950A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และขาย</w:t>
            </w:r>
            <w:r w:rsidRPr="00950A1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236" w:type="dxa"/>
          </w:tcPr>
          <w:p w14:paraId="789B9B56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04A32197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014C4E57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6600B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F369DF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57BD9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</w:tcPr>
          <w:p w14:paraId="2A120D8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9E81B7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14:paraId="08E2F26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C6EA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2BD0B7A8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2267CD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1FF4C6B1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C773604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14:paraId="546001E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02358680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</w:tr>
      <w:tr w:rsidR="00D342AA" w:rsidRPr="00950A13" w14:paraId="5656B7A2" w14:textId="77777777" w:rsidTr="007D1509">
        <w:tc>
          <w:tcPr>
            <w:tcW w:w="2250" w:type="dxa"/>
          </w:tcPr>
          <w:p w14:paraId="68A03855" w14:textId="77777777" w:rsidR="00D342AA" w:rsidRDefault="00D342AA" w:rsidP="00196A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079C6">
              <w:rPr>
                <w:rFonts w:ascii="Angsana New" w:hAnsi="Angsana New"/>
                <w:sz w:val="30"/>
                <w:szCs w:val="30"/>
                <w:cs/>
              </w:rPr>
              <w:t xml:space="preserve">ซินเน็ค </w:t>
            </w:r>
          </w:p>
          <w:p w14:paraId="659E038C" w14:textId="2163D2B7" w:rsidR="00D342AA" w:rsidRPr="00950A13" w:rsidRDefault="00DE59E2" w:rsidP="00DE59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D342AA" w:rsidRPr="00F079C6">
              <w:rPr>
                <w:rFonts w:ascii="Angsana New" w:hAnsi="Angsana New"/>
                <w:sz w:val="30"/>
                <w:szCs w:val="30"/>
                <w:cs/>
              </w:rPr>
              <w:t>อินคิวท์เบชั่น จำกัด</w:t>
            </w:r>
          </w:p>
        </w:tc>
        <w:tc>
          <w:tcPr>
            <w:tcW w:w="2250" w:type="dxa"/>
          </w:tcPr>
          <w:p w14:paraId="79FAF68F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36" w:type="dxa"/>
          </w:tcPr>
          <w:p w14:paraId="2BD1D0F3" w14:textId="77777777" w:rsidR="00D342AA" w:rsidRPr="00950A13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2B49BDA4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6FCFB5E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44273A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1D35B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62A7E" w14:textId="7C1279CB" w:rsidR="00D342AA" w:rsidRPr="00950A13" w:rsidRDefault="00AE4790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D342AA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1B08F4D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5F0D7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1530F0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32FF1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35,000</w:t>
            </w:r>
          </w:p>
        </w:tc>
        <w:tc>
          <w:tcPr>
            <w:tcW w:w="270" w:type="dxa"/>
          </w:tcPr>
          <w:p w14:paraId="035318B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7774D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D88A82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D467D48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35,000</w:t>
            </w:r>
          </w:p>
        </w:tc>
        <w:tc>
          <w:tcPr>
            <w:tcW w:w="326" w:type="dxa"/>
          </w:tcPr>
          <w:p w14:paraId="14412E1E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2392EB3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342AA" w:rsidRPr="00950A13" w14:paraId="7F78B3C1" w14:textId="77777777" w:rsidTr="007D1509">
        <w:tc>
          <w:tcPr>
            <w:tcW w:w="2250" w:type="dxa"/>
          </w:tcPr>
          <w:p w14:paraId="57CF9818" w14:textId="77777777" w:rsidR="00D342AA" w:rsidRPr="00DE59E2" w:rsidRDefault="00D342AA" w:rsidP="00196A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 w:hanging="188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14:paraId="520AAD2E" w14:textId="77777777" w:rsidR="00D342AA" w:rsidRPr="00DE59E2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36" w:type="dxa"/>
          </w:tcPr>
          <w:p w14:paraId="7EA29D17" w14:textId="77777777" w:rsidR="00D342AA" w:rsidRPr="00DE59E2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34" w:type="dxa"/>
          </w:tcPr>
          <w:p w14:paraId="3F718453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0EE3F7E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06885C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48AA051E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933115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52CEBCA8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028648D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8A6682B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2F6DF28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03DC01D0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2A3E3AD7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30641F60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90" w:type="dxa"/>
          </w:tcPr>
          <w:p w14:paraId="0C14747A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326" w:type="dxa"/>
          </w:tcPr>
          <w:p w14:paraId="07C5348E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1024" w:type="dxa"/>
          </w:tcPr>
          <w:p w14:paraId="337DE2F6" w14:textId="77777777" w:rsidR="00D342AA" w:rsidRPr="00DE59E2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D342AA" w:rsidRPr="00950A13" w14:paraId="0369B696" w14:textId="77777777" w:rsidTr="007D1509">
        <w:tc>
          <w:tcPr>
            <w:tcW w:w="5670" w:type="dxa"/>
            <w:gridSpan w:val="4"/>
          </w:tcPr>
          <w:p w14:paraId="549502C0" w14:textId="77777777" w:rsidR="00D342AA" w:rsidRPr="000F2EDE" w:rsidRDefault="00D342AA" w:rsidP="00196AD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68" w:right="-7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2E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บริษัทย่อยทางอ้อมถือหุ้นโดยบริษัท </w:t>
            </w:r>
            <w:r w:rsidRPr="000F2E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ซินเน็ค อินคิวท์เบชั่น จำกัด</w:t>
            </w:r>
          </w:p>
        </w:tc>
        <w:tc>
          <w:tcPr>
            <w:tcW w:w="270" w:type="dxa"/>
          </w:tcPr>
          <w:p w14:paraId="73976187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8579D2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F37D8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E290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96117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E7DE2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70085D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DB9A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C7AAF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665C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C396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323B6E1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6" w:type="dxa"/>
          </w:tcPr>
          <w:p w14:paraId="6C2BBCFD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64FE1B4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342AA" w:rsidRPr="00950A13" w14:paraId="0E498095" w14:textId="77777777" w:rsidTr="007D1509">
        <w:tc>
          <w:tcPr>
            <w:tcW w:w="2250" w:type="dxa"/>
          </w:tcPr>
          <w:p w14:paraId="0E2A77BC" w14:textId="77777777" w:rsidR="00DE59E2" w:rsidRDefault="00D342AA" w:rsidP="00196A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0F2EDE">
              <w:rPr>
                <w:rFonts w:ascii="Angsana New" w:hAnsi="Angsana New"/>
                <w:sz w:val="30"/>
                <w:szCs w:val="30"/>
                <w:cs/>
              </w:rPr>
              <w:t xml:space="preserve">สวอป มาร์ท </w:t>
            </w:r>
            <w:r w:rsidR="00DE59E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98E3DA9" w14:textId="7EA01C48" w:rsidR="00D342AA" w:rsidRDefault="00DE59E2" w:rsidP="00196A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342AA" w:rsidRPr="000F2ED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0CB0E00A" w14:textId="7DDF5DFC" w:rsidR="00244D89" w:rsidRDefault="005C4AE6" w:rsidP="005C4AE6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การค้าปลีกและการ</w:t>
            </w:r>
            <w:r w:rsidR="00244D89" w:rsidRPr="00244D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ให้บริกา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="00244D89" w:rsidRPr="00244D8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เช่าพื้นที่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ค้าปลีก</w:t>
            </w:r>
          </w:p>
          <w:p w14:paraId="30E03378" w14:textId="3D151D39" w:rsidR="00D342AA" w:rsidRPr="000F2EDE" w:rsidRDefault="005C4AE6" w:rsidP="005C4AE6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</w:t>
            </w:r>
            <w:r w:rsidR="00244D89" w:rsidRPr="00244D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ช่องทางอิเล็กทรอนิกส์</w:t>
            </w:r>
          </w:p>
        </w:tc>
        <w:tc>
          <w:tcPr>
            <w:tcW w:w="236" w:type="dxa"/>
          </w:tcPr>
          <w:p w14:paraId="2423497A" w14:textId="77777777" w:rsidR="00D342AA" w:rsidRPr="00950A13" w:rsidRDefault="00D342AA" w:rsidP="00D342AA">
            <w:pPr>
              <w:pStyle w:val="acctfourfigures"/>
              <w:tabs>
                <w:tab w:val="clear" w:pos="765"/>
              </w:tabs>
              <w:spacing w:line="240" w:lineRule="atLeast"/>
              <w:ind w:left="-111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78C6A0B6" w14:textId="77777777" w:rsidR="00D342AA" w:rsidRPr="00950A13" w:rsidRDefault="00D342AA" w:rsidP="00D342A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60.00</w:t>
            </w:r>
          </w:p>
        </w:tc>
        <w:tc>
          <w:tcPr>
            <w:tcW w:w="270" w:type="dxa"/>
          </w:tcPr>
          <w:p w14:paraId="77106CAF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67E78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CE960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5ECC4F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70" w:type="dxa"/>
          </w:tcPr>
          <w:p w14:paraId="32D0C20D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B12DEA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13B1E88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F2DE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6109B4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BE11DD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C00C1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9CF97E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26" w:type="dxa"/>
          </w:tcPr>
          <w:p w14:paraId="0F1C2B8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6BE5180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342AA" w:rsidRPr="00950A13" w14:paraId="154909E7" w14:textId="77777777" w:rsidTr="007D1509">
        <w:trPr>
          <w:trHeight w:val="197"/>
        </w:trPr>
        <w:tc>
          <w:tcPr>
            <w:tcW w:w="2250" w:type="dxa"/>
          </w:tcPr>
          <w:p w14:paraId="34D688E1" w14:textId="77777777" w:rsidR="00D342AA" w:rsidRPr="00950A13" w:rsidRDefault="00D342AA" w:rsidP="00196AD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54DF4C9" w14:textId="77777777" w:rsidR="00D342AA" w:rsidRPr="00950A13" w:rsidRDefault="00D342AA" w:rsidP="00D342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B47CB7" w14:textId="77777777" w:rsidR="00D342AA" w:rsidRPr="00950A13" w:rsidRDefault="00D342AA" w:rsidP="00D342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</w:tcPr>
          <w:p w14:paraId="39214D13" w14:textId="77777777" w:rsidR="00D342AA" w:rsidRPr="00950A13" w:rsidRDefault="00D342AA" w:rsidP="00D342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96AE83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B1C4E9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DBF902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EC9DCF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6F1778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E42771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C9F38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FE425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,400</w:t>
            </w:r>
          </w:p>
        </w:tc>
        <w:tc>
          <w:tcPr>
            <w:tcW w:w="270" w:type="dxa"/>
          </w:tcPr>
          <w:p w14:paraId="17304D70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178E0A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14:paraId="29B0F2FF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6E08E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,400</w:t>
            </w:r>
          </w:p>
        </w:tc>
        <w:tc>
          <w:tcPr>
            <w:tcW w:w="326" w:type="dxa"/>
          </w:tcPr>
          <w:p w14:paraId="79C158BC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9762A7F" w14:textId="77777777" w:rsidR="00D342AA" w:rsidRPr="00950A13" w:rsidRDefault="00D342AA" w:rsidP="007D150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14:paraId="123EA729" w14:textId="05BC24C6" w:rsidR="00A0713A" w:rsidRDefault="005C4AE6" w:rsidP="005C4AE6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="00F079C6" w:rsidRPr="00F079C6">
        <w:rPr>
          <w:rFonts w:ascii="Angsana New" w:hAnsi="Angsana New"/>
          <w:sz w:val="30"/>
          <w:szCs w:val="30"/>
          <w:cs/>
        </w:rPr>
        <w:t>บริษัทย่อย</w:t>
      </w:r>
      <w:r w:rsidR="00F079C6">
        <w:rPr>
          <w:rFonts w:ascii="Angsana New" w:hAnsi="Angsana New" w:hint="cs"/>
          <w:sz w:val="30"/>
          <w:szCs w:val="30"/>
          <w:cs/>
        </w:rPr>
        <w:t>ทั้งหมด</w:t>
      </w:r>
      <w:r w:rsidR="00F079C6" w:rsidRPr="00F079C6">
        <w:rPr>
          <w:rFonts w:ascii="Angsana New" w:hAnsi="Angsana New"/>
          <w:sz w:val="30"/>
          <w:szCs w:val="30"/>
          <w:cs/>
        </w:rPr>
        <w:t>จดทะเบียนและจัดตั้งและดำเนินธุรกิจในประเทศไทย</w:t>
      </w:r>
    </w:p>
    <w:p w14:paraId="433C97A7" w14:textId="0C7E711E" w:rsidR="00A0713A" w:rsidRDefault="00A0713A" w:rsidP="00B73394">
      <w:pPr>
        <w:jc w:val="thaiDistribute"/>
        <w:rPr>
          <w:rFonts w:ascii="Angsana New" w:hAnsi="Angsana New"/>
          <w:sz w:val="30"/>
          <w:szCs w:val="30"/>
        </w:rPr>
        <w:sectPr w:rsidR="00A0713A" w:rsidSect="00A0713A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440"/>
        <w:gridCol w:w="270"/>
        <w:gridCol w:w="1530"/>
      </w:tblGrid>
      <w:tr w:rsidR="00950814" w:rsidRPr="00B73394" w14:paraId="53414AE3" w14:textId="77777777" w:rsidTr="00950814">
        <w:trPr>
          <w:tblHeader/>
        </w:trPr>
        <w:tc>
          <w:tcPr>
            <w:tcW w:w="4770" w:type="dxa"/>
          </w:tcPr>
          <w:p w14:paraId="29FE50BC" w14:textId="60A807C4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E200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080" w:type="dxa"/>
          </w:tcPr>
          <w:p w14:paraId="1C6BF58B" w14:textId="77777777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124080" w14:textId="528F1905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339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0814" w:rsidRPr="00B73394" w14:paraId="07ED8034" w14:textId="77777777" w:rsidTr="00950814">
        <w:trPr>
          <w:tblHeader/>
        </w:trPr>
        <w:tc>
          <w:tcPr>
            <w:tcW w:w="4770" w:type="dxa"/>
          </w:tcPr>
          <w:p w14:paraId="5ADF631E" w14:textId="293ED3A1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3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733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733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6EA6312" w14:textId="77777777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E775F8" w14:textId="330AAF7D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44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2A5690F" w14:textId="77777777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EBC469B" w14:textId="1A9708DA" w:rsidR="00950814" w:rsidRPr="00B73394" w:rsidRDefault="00950814" w:rsidP="0095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D033CA" w:rsidRPr="00D033CA" w14:paraId="1C77F946" w14:textId="77777777" w:rsidTr="00950814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0AE2BEE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C1A477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ACF4432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33CA" w:rsidRPr="00D033CA" w14:paraId="3249141E" w14:textId="77777777" w:rsidTr="00950814">
        <w:tc>
          <w:tcPr>
            <w:tcW w:w="4770" w:type="dxa"/>
            <w:vAlign w:val="bottom"/>
          </w:tcPr>
          <w:p w14:paraId="17AE99B7" w14:textId="78DC4E5C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 w:hanging="90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 ซินเน็ค อินคิวท์เบชั่น จำกัด</w:t>
            </w:r>
          </w:p>
        </w:tc>
        <w:tc>
          <w:tcPr>
            <w:tcW w:w="1080" w:type="dxa"/>
          </w:tcPr>
          <w:p w14:paraId="204BBF99" w14:textId="77777777" w:rsidR="00D033CA" w:rsidRPr="00D033CA" w:rsidRDefault="00D033CA" w:rsidP="00860627">
            <w:pPr>
              <w:pStyle w:val="acctfourfigures"/>
              <w:tabs>
                <w:tab w:val="clear" w:pos="765"/>
                <w:tab w:val="left" w:pos="1008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021A50" w14:textId="471B3988" w:rsidR="00D033CA" w:rsidRPr="00D033CA" w:rsidRDefault="002576EA" w:rsidP="002576EA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244D89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0CB83EB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80"/>
              </w:tabs>
              <w:spacing w:line="240" w:lineRule="auto"/>
              <w:ind w:right="11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4AA92E" w14:textId="379F238B" w:rsidR="00D033CA" w:rsidRPr="002576EA" w:rsidRDefault="002576EA" w:rsidP="002576EA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E2FD9A9" w14:textId="6CBE01C8" w:rsidR="00E20093" w:rsidRDefault="00E20093" w:rsidP="00D033CA">
      <w:pPr>
        <w:rPr>
          <w:rFonts w:ascii="Angsana New" w:hAnsi="Angsana New"/>
          <w:sz w:val="30"/>
          <w:szCs w:val="30"/>
        </w:rPr>
      </w:pPr>
    </w:p>
    <w:p w14:paraId="438A5802" w14:textId="77777777" w:rsidR="00D033CA" w:rsidRPr="00D033CA" w:rsidRDefault="00D033CA" w:rsidP="00D0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</w:pPr>
      <w:r w:rsidRPr="00D033CA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การจดทะเบียนจัดตั้ง</w:t>
      </w:r>
      <w:r w:rsidRPr="00D033CA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2D5F0F22" w14:textId="77777777" w:rsidR="00D033CA" w:rsidRPr="00D033CA" w:rsidRDefault="00D033CA" w:rsidP="00D0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540" w:right="-36"/>
        <w:jc w:val="both"/>
        <w:rPr>
          <w:rFonts w:ascii="Angsana New" w:hAnsi="Angsana New"/>
          <w:spacing w:val="4"/>
          <w:kern w:val="30"/>
          <w:sz w:val="30"/>
          <w:szCs w:val="30"/>
        </w:rPr>
      </w:pPr>
    </w:p>
    <w:p w14:paraId="32D44CFD" w14:textId="458A4EB5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D033CA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="00B7339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73394">
        <w:rPr>
          <w:rFonts w:ascii="Angsana New" w:hAnsi="Angsana New"/>
          <w:sz w:val="30"/>
          <w:szCs w:val="30"/>
          <w:lang w:bidi="th-TH"/>
        </w:rPr>
        <w:t>13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2564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บริษัทได้จดทะเบียนจัดตั้ง บริษัท ซินเน็ค อินคิวท์เบชั่น จำกัด เป็นบริษัทย่อยแห่งใหม่ในอัตราร้อยละ</w:t>
      </w:r>
      <w:r w:rsidRPr="00D033C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033CA">
        <w:rPr>
          <w:rFonts w:ascii="Angsana New" w:hAnsi="Angsana New" w:hint="cs"/>
          <w:sz w:val="30"/>
          <w:szCs w:val="30"/>
        </w:rPr>
        <w:t xml:space="preserve">99.99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ของจำนวนหุ้นทั้งหมด บริษัทย่อยดังกล่าวมีทุนจดทะเบียน </w:t>
      </w:r>
      <w:r w:rsidRPr="00D033CA">
        <w:rPr>
          <w:rFonts w:ascii="Angsana New" w:hAnsi="Angsana New" w:hint="cs"/>
          <w:sz w:val="30"/>
          <w:szCs w:val="30"/>
        </w:rPr>
        <w:t>100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(หุ้นสามัญจำนวน</w:t>
      </w:r>
      <w:r w:rsidRPr="00D033CA">
        <w:rPr>
          <w:rFonts w:ascii="Angsana New" w:hAnsi="Angsana New" w:hint="cs"/>
          <w:sz w:val="30"/>
          <w:szCs w:val="30"/>
        </w:rPr>
        <w:t xml:space="preserve"> </w:t>
      </w:r>
      <w:r w:rsidR="00B73394">
        <w:rPr>
          <w:rFonts w:ascii="Angsana New" w:hAnsi="Angsana New"/>
          <w:sz w:val="30"/>
          <w:szCs w:val="30"/>
        </w:rPr>
        <w:t xml:space="preserve"> 1,000,000</w:t>
      </w:r>
      <w:r w:rsidRPr="00D033CA">
        <w:rPr>
          <w:rFonts w:ascii="Angsana New" w:hAnsi="Angsana New" w:hint="cs"/>
          <w:sz w:val="30"/>
          <w:szCs w:val="30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หุ้น มูลค่าหุ้นละ</w:t>
      </w:r>
      <w:r w:rsidR="00B73394">
        <w:rPr>
          <w:rFonts w:ascii="Angsana New" w:hAnsi="Angsana New"/>
          <w:sz w:val="30"/>
          <w:szCs w:val="30"/>
          <w:lang w:bidi="th-TH"/>
        </w:rPr>
        <w:t xml:space="preserve"> 100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บาท) และได้เรียกชำระหุ้นดังกล่าวบางส่วนเป็นจำนวนเงิน </w:t>
      </w:r>
      <w:r w:rsidRPr="00D033CA">
        <w:rPr>
          <w:rFonts w:ascii="Angsana New" w:hAnsi="Angsana New" w:hint="cs"/>
          <w:sz w:val="30"/>
          <w:szCs w:val="30"/>
          <w:lang w:val="en-US" w:bidi="th-TH"/>
        </w:rPr>
        <w:t xml:space="preserve">35 </w:t>
      </w:r>
      <w:r w:rsidRPr="00D033CA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(หุ้นสามัญจำนวน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1</w:t>
      </w:r>
      <w:r w:rsidRPr="00D033CA">
        <w:rPr>
          <w:rFonts w:ascii="Angsana New" w:hAnsi="Angsana New" w:hint="cs"/>
          <w:sz w:val="30"/>
          <w:szCs w:val="30"/>
        </w:rPr>
        <w:t xml:space="preserve">,000,000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หุ้น มูลค่าหุ้นละ </w:t>
      </w:r>
      <w:r w:rsidRPr="00D033CA">
        <w:rPr>
          <w:rFonts w:ascii="Angsana New" w:hAnsi="Angsana New" w:hint="cs"/>
          <w:sz w:val="30"/>
          <w:szCs w:val="30"/>
          <w:lang w:val="en-US"/>
        </w:rPr>
        <w:t>35</w:t>
      </w:r>
      <w:r w:rsidRPr="00D033CA">
        <w:rPr>
          <w:rFonts w:ascii="Angsana New" w:hAnsi="Angsana New" w:hint="cs"/>
          <w:sz w:val="30"/>
          <w:szCs w:val="30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บาท)</w:t>
      </w:r>
    </w:p>
    <w:p w14:paraId="159A643F" w14:textId="77777777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5F0492A9" w14:textId="2BE83239" w:rsid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D033CA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1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มิถุนายน </w:t>
      </w:r>
      <w:r w:rsidRPr="00D033CA">
        <w:rPr>
          <w:rFonts w:ascii="Angsana New" w:hAnsi="Angsana New" w:hint="cs"/>
          <w:sz w:val="30"/>
          <w:szCs w:val="30"/>
          <w:lang w:val="en-US" w:bidi="th-TH"/>
        </w:rPr>
        <w:t>2564</w:t>
      </w:r>
      <w:r w:rsidRPr="00D033C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บริษัท ซินเน็ค อินคิวท์เบชั่น จำกัดได้จดทะเบียนจัดตั้ง บริษัท สวอป มาร์ท จำกัด เป็นบริษัทย่อยในอัตราร้อยละ</w:t>
      </w:r>
      <w:r w:rsidRPr="00D033C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D033CA">
        <w:rPr>
          <w:rFonts w:ascii="Angsana New" w:hAnsi="Angsana New" w:hint="cs"/>
          <w:sz w:val="30"/>
          <w:szCs w:val="30"/>
        </w:rPr>
        <w:t xml:space="preserve">99.99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ของจำนวนหุ้นทั้งหมด บริษัทย่อยดังกล่าวมีทุนจดทะเบียน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30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ล้านบาท (หุ้นสามัญจำนวน</w:t>
      </w:r>
      <w:r w:rsidRPr="00D033CA">
        <w:rPr>
          <w:rFonts w:ascii="Angsana New" w:hAnsi="Angsana New" w:hint="cs"/>
          <w:sz w:val="30"/>
          <w:szCs w:val="30"/>
        </w:rPr>
        <w:t xml:space="preserve"> 300,001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หุ้น มูลค่าหุ้นละ </w:t>
      </w:r>
      <w:r w:rsidRPr="00D033CA">
        <w:rPr>
          <w:rFonts w:ascii="Angsana New" w:hAnsi="Angsana New" w:hint="cs"/>
          <w:sz w:val="30"/>
          <w:szCs w:val="30"/>
        </w:rPr>
        <w:t xml:space="preserve">100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บาท) ทำให้กลุ่มบริษัทมีสัดส่วนการถือหุ้นในอัตราส่วนร้อยละ</w:t>
      </w:r>
      <w:r w:rsidRPr="00D033CA">
        <w:rPr>
          <w:rFonts w:ascii="Angsana New" w:hAnsi="Angsana New" w:hint="cs"/>
          <w:sz w:val="30"/>
          <w:szCs w:val="30"/>
          <w:lang w:val="en-US" w:bidi="th-TH"/>
        </w:rPr>
        <w:t xml:space="preserve"> 99.99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 ในบริษัท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สวอป มาร์ท จำกัด และถือเป็นบริษัทย่อยทางอ้อมของบริษัท</w:t>
      </w:r>
    </w:p>
    <w:p w14:paraId="05DB82C9" w14:textId="77777777" w:rsidR="009E0139" w:rsidRPr="00D033CA" w:rsidRDefault="009E0139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7931727" w14:textId="5A3108F4" w:rsidR="009E0139" w:rsidRPr="00D033CA" w:rsidRDefault="009E0139" w:rsidP="009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ต่อมา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29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2564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บริษัท สวอป มาร์ท จำกัด ออกหุ้นสามัญเพิ่มทุนจากจำนวนเงิน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30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(หุ้นสามัญ</w:t>
      </w:r>
      <w:r w:rsidR="00695CAB">
        <w:rPr>
          <w:rFonts w:ascii="Angsana New" w:hAnsi="Angsana New"/>
          <w:sz w:val="30"/>
          <w:szCs w:val="30"/>
          <w:lang w:val="en-GB"/>
        </w:rPr>
        <w:t xml:space="preserve"> 300</w:t>
      </w:r>
      <w:r w:rsidRPr="00D033CA">
        <w:rPr>
          <w:rFonts w:ascii="Angsana New" w:hAnsi="Angsana New" w:hint="cs"/>
          <w:sz w:val="30"/>
          <w:szCs w:val="30"/>
          <w:lang w:val="en-GB"/>
        </w:rPr>
        <w:t>,001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หุ้น มูลค่าหุ้นละ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100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บาท) เป็นจำนวนเงิน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50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ล้านบาท (หุ้นสามัญ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500,000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หุ้น มูลค่าหุ้นละ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100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 xml:space="preserve"> บาท)  กิจการอื่นแห่งหนึ่งได้เข้าลงทุนในหุ้นดังกล่าวเต็มจำนวน ทำให้กลุ่มบริษัทมีส่วนได้เสียในบริษัทนี้ลดลงจากร้อยละ 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99.99 </w:t>
      </w:r>
      <w:r w:rsidRPr="00D033CA">
        <w:rPr>
          <w:rFonts w:ascii="Angsana New" w:hAnsi="Angsana New" w:hint="cs"/>
          <w:sz w:val="30"/>
          <w:szCs w:val="30"/>
          <w:cs/>
          <w:lang w:val="en-GB"/>
        </w:rPr>
        <w:t>เป็นร้อยละ</w:t>
      </w:r>
      <w:r w:rsidRPr="00D033CA">
        <w:rPr>
          <w:rFonts w:ascii="Angsana New" w:hAnsi="Angsana New" w:hint="cs"/>
          <w:sz w:val="30"/>
          <w:szCs w:val="30"/>
          <w:lang w:val="en-GB"/>
        </w:rPr>
        <w:t xml:space="preserve"> 60</w:t>
      </w:r>
    </w:p>
    <w:p w14:paraId="1876D91F" w14:textId="22743EC0" w:rsidR="00D033CA" w:rsidRPr="009E0139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2265D7A" w14:textId="77777777" w:rsidR="00D033CA" w:rsidRPr="00655053" w:rsidRDefault="00D033CA" w:rsidP="00D033CA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65505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การเปลี่ยนชื่อของบริษัทย่อย</w:t>
      </w:r>
    </w:p>
    <w:p w14:paraId="54DCE2EB" w14:textId="77777777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3D13FBB" w14:textId="60410432" w:rsidR="00D033CA" w:rsidRPr="00D033CA" w:rsidRDefault="00D033CA" w:rsidP="00D033CA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  <w:r w:rsidRPr="00D033C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31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 xml:space="preserve">สิงหาคม 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2564 </w:t>
      </w:r>
      <w:r w:rsidRPr="00D033CA">
        <w:rPr>
          <w:rFonts w:ascii="Angsana New" w:hAnsi="Angsana New" w:hint="cs"/>
          <w:sz w:val="30"/>
          <w:szCs w:val="30"/>
          <w:cs/>
        </w:rPr>
        <w:t xml:space="preserve">บริษัท พริซึ่ม โซลูชั่นส์ จำกัด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บริษัทย่อยแห่งหนึ่ง</w:t>
      </w:r>
      <w:r w:rsidRPr="00D033CA">
        <w:rPr>
          <w:rFonts w:ascii="Angsana New" w:hAnsi="Angsana New" w:hint="cs"/>
          <w:sz w:val="30"/>
          <w:szCs w:val="30"/>
          <w:cs/>
        </w:rPr>
        <w:t>ได้จดทะเบียนกับกรมพัฒนาธุรกิจการค้า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D033CA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D033CA">
        <w:rPr>
          <w:rFonts w:ascii="Angsana New" w:hAnsi="Angsana New" w:hint="cs"/>
          <w:sz w:val="30"/>
          <w:szCs w:val="30"/>
          <w:cs/>
        </w:rPr>
        <w:t xml:space="preserve">เพื่อเปลี่ยนชื่อเป็น "บริษัท เซอร์วิส </w:t>
      </w:r>
      <w:r w:rsidRPr="00D033CA">
        <w:rPr>
          <w:rFonts w:ascii="Angsana New" w:hAnsi="Angsana New" w:hint="cs"/>
          <w:sz w:val="30"/>
          <w:szCs w:val="30"/>
          <w:cs/>
          <w:lang w:bidi="th-TH"/>
        </w:rPr>
        <w:t>พ้</w:t>
      </w:r>
      <w:r w:rsidRPr="00D033CA">
        <w:rPr>
          <w:rFonts w:ascii="Angsana New" w:hAnsi="Angsana New" w:hint="cs"/>
          <w:sz w:val="30"/>
          <w:szCs w:val="30"/>
          <w:cs/>
        </w:rPr>
        <w:t>อยท์ จำกัด"</w:t>
      </w:r>
    </w:p>
    <w:p w14:paraId="1AF6AD3A" w14:textId="77777777" w:rsidR="006D37FC" w:rsidRPr="00D033CA" w:rsidRDefault="006D37FC" w:rsidP="00D033CA">
      <w:pPr>
        <w:pStyle w:val="block"/>
        <w:tabs>
          <w:tab w:val="left" w:pos="10170"/>
        </w:tabs>
        <w:spacing w:after="0" w:line="240" w:lineRule="auto"/>
        <w:ind w:left="540" w:right="418"/>
        <w:jc w:val="both"/>
        <w:rPr>
          <w:rFonts w:ascii="Angsana New" w:hAnsi="Angsana New"/>
          <w:sz w:val="30"/>
          <w:szCs w:val="30"/>
          <w:lang w:bidi="th-TH"/>
        </w:rPr>
      </w:pPr>
    </w:p>
    <w:p w14:paraId="61973FB9" w14:textId="77777777" w:rsidR="00D033CA" w:rsidRPr="00D033CA" w:rsidRDefault="00D033CA" w:rsidP="00D033CA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sz w:val="30"/>
          <w:szCs w:val="30"/>
          <w:lang w:val="en-GB"/>
        </w:rPr>
      </w:pPr>
    </w:p>
    <w:p w14:paraId="4F6A13B0" w14:textId="18D09E52" w:rsidR="00055C21" w:rsidRPr="00060A88" w:rsidRDefault="00055C21" w:rsidP="0006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  <w:sectPr w:rsidR="00055C21" w:rsidRPr="00060A88" w:rsidSect="00A3580C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7FF210D" w14:textId="77777777" w:rsidR="00D342AA" w:rsidRPr="00FB19F7" w:rsidRDefault="00D342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45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B19F7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02F59388" w14:textId="0B849CAC" w:rsidR="00055C21" w:rsidRPr="00D342AA" w:rsidRDefault="00055C21" w:rsidP="00055C2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748"/>
        </w:tabs>
        <w:spacing w:line="240" w:lineRule="auto"/>
        <w:ind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88"/>
        <w:gridCol w:w="1782"/>
        <w:gridCol w:w="881"/>
        <w:gridCol w:w="180"/>
        <w:gridCol w:w="884"/>
        <w:gridCol w:w="180"/>
        <w:gridCol w:w="883"/>
        <w:gridCol w:w="180"/>
        <w:gridCol w:w="880"/>
        <w:gridCol w:w="180"/>
        <w:gridCol w:w="888"/>
        <w:gridCol w:w="178"/>
        <w:gridCol w:w="881"/>
        <w:gridCol w:w="180"/>
        <w:gridCol w:w="879"/>
        <w:gridCol w:w="180"/>
        <w:gridCol w:w="873"/>
        <w:gridCol w:w="178"/>
        <w:gridCol w:w="875"/>
        <w:gridCol w:w="190"/>
        <w:gridCol w:w="890"/>
      </w:tblGrid>
      <w:tr w:rsidR="00D342AA" w:rsidRPr="00D342AA" w14:paraId="094B56C3" w14:textId="77777777" w:rsidTr="00563B8A">
        <w:trPr>
          <w:cantSplit/>
          <w:tblHeader/>
        </w:trPr>
        <w:tc>
          <w:tcPr>
            <w:tcW w:w="2088" w:type="dxa"/>
          </w:tcPr>
          <w:p w14:paraId="0D98167F" w14:textId="77777777" w:rsidR="00D342AA" w:rsidRPr="00D342AA" w:rsidRDefault="00D342AA" w:rsidP="007D150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2" w:type="dxa"/>
            <w:gridSpan w:val="20"/>
          </w:tcPr>
          <w:p w14:paraId="1EA3B45F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342AA" w:rsidRPr="00D342AA" w14:paraId="39F9253C" w14:textId="77777777" w:rsidTr="00563B8A">
        <w:trPr>
          <w:cantSplit/>
          <w:tblHeader/>
        </w:trPr>
        <w:tc>
          <w:tcPr>
            <w:tcW w:w="2088" w:type="dxa"/>
          </w:tcPr>
          <w:p w14:paraId="2A4C3DCC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vAlign w:val="center"/>
          </w:tcPr>
          <w:p w14:paraId="49EB9579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D21F0B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45" w:type="dxa"/>
            <w:gridSpan w:val="3"/>
          </w:tcPr>
          <w:p w14:paraId="30FDCBE7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</w:t>
            </w:r>
          </w:p>
          <w:p w14:paraId="13842DC5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DC91AB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3" w:type="dxa"/>
            <w:gridSpan w:val="3"/>
          </w:tcPr>
          <w:p w14:paraId="38CD2251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AA450F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F281CCE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47" w:type="dxa"/>
            <w:gridSpan w:val="3"/>
          </w:tcPr>
          <w:p w14:paraId="10E5C1D6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49EEA8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4557A8D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32" w:type="dxa"/>
            <w:gridSpan w:val="3"/>
          </w:tcPr>
          <w:p w14:paraId="5E4B2CB1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04FE685B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14:paraId="2EF62DAC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55" w:type="dxa"/>
            <w:gridSpan w:val="3"/>
          </w:tcPr>
          <w:p w14:paraId="3542E552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6264395A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D342AA" w:rsidRPr="00D342AA" w14:paraId="77192F64" w14:textId="77777777" w:rsidTr="00563B8A">
        <w:trPr>
          <w:cantSplit/>
          <w:trHeight w:val="372"/>
          <w:tblHeader/>
        </w:trPr>
        <w:tc>
          <w:tcPr>
            <w:tcW w:w="2088" w:type="dxa"/>
          </w:tcPr>
          <w:p w14:paraId="26164C16" w14:textId="77777777" w:rsidR="00D342AA" w:rsidRPr="00D342AA" w:rsidRDefault="00D342AA" w:rsidP="007D1509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071A0F0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6237F2D3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76B681D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0E85E3C0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417EED9A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83" w:type="dxa"/>
          </w:tcPr>
          <w:p w14:paraId="3D6E1745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37F823D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14:paraId="0DB445A4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57E05222" w14:textId="77777777" w:rsidR="00D342AA" w:rsidRPr="00D342AA" w:rsidRDefault="00D342AA" w:rsidP="007D1509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88" w:type="dxa"/>
          </w:tcPr>
          <w:p w14:paraId="53BBCCF9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6B35880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095723DC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bottom"/>
          </w:tcPr>
          <w:p w14:paraId="6F075DF9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08AD1C5C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425B57C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5B03B7F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34E7753E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</w:tcPr>
          <w:p w14:paraId="2E8999E6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0" w:type="dxa"/>
          </w:tcPr>
          <w:p w14:paraId="6FE1E63E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484AC29F" w14:textId="77777777" w:rsidR="00D342AA" w:rsidRPr="00D342AA" w:rsidRDefault="00D342AA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342AA" w:rsidRPr="00D342AA" w14:paraId="1626C517" w14:textId="77777777" w:rsidTr="00563B8A">
        <w:trPr>
          <w:cantSplit/>
          <w:trHeight w:val="270"/>
        </w:trPr>
        <w:tc>
          <w:tcPr>
            <w:tcW w:w="2088" w:type="dxa"/>
          </w:tcPr>
          <w:p w14:paraId="1C3C032B" w14:textId="77777777" w:rsidR="00D342AA" w:rsidRPr="00D342AA" w:rsidRDefault="00D342AA" w:rsidP="007D150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45525B91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5" w:type="dxa"/>
            <w:gridSpan w:val="3"/>
          </w:tcPr>
          <w:p w14:paraId="038FA671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42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38F0EB95" w14:textId="77777777" w:rsidR="00D342AA" w:rsidRPr="00D342AA" w:rsidRDefault="00D342AA" w:rsidP="007D1509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15" w:type="dxa"/>
            <w:gridSpan w:val="15"/>
          </w:tcPr>
          <w:p w14:paraId="0D8A8541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42AA" w:rsidRPr="00D342AA" w14:paraId="387FB2AC" w14:textId="77777777" w:rsidTr="00563B8A">
        <w:trPr>
          <w:cantSplit/>
          <w:trHeight w:val="270"/>
        </w:trPr>
        <w:tc>
          <w:tcPr>
            <w:tcW w:w="2088" w:type="dxa"/>
          </w:tcPr>
          <w:p w14:paraId="6863B8DA" w14:textId="77777777" w:rsidR="00D342AA" w:rsidRPr="00D342AA" w:rsidRDefault="00D342AA" w:rsidP="007D150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42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82" w:type="dxa"/>
          </w:tcPr>
          <w:p w14:paraId="54B7778F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5" w:type="dxa"/>
            <w:gridSpan w:val="3"/>
          </w:tcPr>
          <w:p w14:paraId="1D72862A" w14:textId="77777777" w:rsidR="00D342AA" w:rsidRPr="00D342AA" w:rsidRDefault="00D342AA" w:rsidP="007D150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D91AB3C" w14:textId="77777777" w:rsidR="00D342AA" w:rsidRPr="00D342AA" w:rsidRDefault="00D342AA" w:rsidP="007D1509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15" w:type="dxa"/>
            <w:gridSpan w:val="15"/>
          </w:tcPr>
          <w:p w14:paraId="6862FC8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342AA" w:rsidRPr="00D342AA" w14:paraId="600A1C46" w14:textId="77777777" w:rsidTr="00563B8A">
        <w:trPr>
          <w:cantSplit/>
        </w:trPr>
        <w:tc>
          <w:tcPr>
            <w:tcW w:w="2088" w:type="dxa"/>
          </w:tcPr>
          <w:p w14:paraId="15F63738" w14:textId="77777777" w:rsidR="00D342AA" w:rsidRPr="00D342AA" w:rsidRDefault="00D342AA" w:rsidP="007D1509">
            <w:pPr>
              <w:ind w:left="8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</w:t>
            </w:r>
          </w:p>
          <w:p w14:paraId="21B124CE" w14:textId="77777777" w:rsidR="00D342AA" w:rsidRPr="00D342AA" w:rsidRDefault="00D342AA" w:rsidP="007D1509">
            <w:pPr>
              <w:tabs>
                <w:tab w:val="clear" w:pos="227"/>
                <w:tab w:val="left" w:pos="194"/>
              </w:tabs>
              <w:ind w:left="8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42A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D342A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42A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D342A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782" w:type="dxa"/>
          </w:tcPr>
          <w:p w14:paraId="23DDB4ED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881" w:type="dxa"/>
          </w:tcPr>
          <w:p w14:paraId="0B72A385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44D89">
              <w:rPr>
                <w:rFonts w:ascii="Angsana New" w:hAnsi="Angsana New"/>
                <w:sz w:val="30"/>
                <w:szCs w:val="30"/>
                <w:lang w:bidi="th-TH"/>
              </w:rPr>
              <w:t>26.67</w:t>
            </w:r>
          </w:p>
        </w:tc>
        <w:tc>
          <w:tcPr>
            <w:tcW w:w="180" w:type="dxa"/>
          </w:tcPr>
          <w:p w14:paraId="47F7DA5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0A8112B5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26.67</w:t>
            </w:r>
          </w:p>
        </w:tc>
        <w:tc>
          <w:tcPr>
            <w:tcW w:w="180" w:type="dxa"/>
          </w:tcPr>
          <w:p w14:paraId="14B752F8" w14:textId="77777777" w:rsidR="00D342AA" w:rsidRPr="00D342AA" w:rsidRDefault="00D342AA" w:rsidP="007D15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57F6A3D2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450,000</w:t>
            </w:r>
          </w:p>
        </w:tc>
        <w:tc>
          <w:tcPr>
            <w:tcW w:w="180" w:type="dxa"/>
          </w:tcPr>
          <w:p w14:paraId="2BF7A42E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14:paraId="566239F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450,000</w:t>
            </w:r>
          </w:p>
        </w:tc>
        <w:tc>
          <w:tcPr>
            <w:tcW w:w="180" w:type="dxa"/>
          </w:tcPr>
          <w:p w14:paraId="1156E751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4DF4CA71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43073DD9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07DC7DC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30D2343A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0B2A755B" w14:textId="535DA6BA" w:rsidR="00D342AA" w:rsidRPr="004F3151" w:rsidRDefault="004F3151" w:rsidP="007D150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3151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  <w:r w:rsidR="00AE4790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4F31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E4790">
              <w:rPr>
                <w:rFonts w:ascii="Angsana New" w:hAnsi="Angsana New"/>
                <w:sz w:val="30"/>
                <w:szCs w:val="30"/>
                <w:lang w:bidi="th-TH"/>
              </w:rPr>
              <w:t>794</w:t>
            </w:r>
          </w:p>
        </w:tc>
        <w:tc>
          <w:tcPr>
            <w:tcW w:w="180" w:type="dxa"/>
          </w:tcPr>
          <w:p w14:paraId="76E4E731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686396A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531,262</w:t>
            </w:r>
          </w:p>
        </w:tc>
        <w:tc>
          <w:tcPr>
            <w:tcW w:w="178" w:type="dxa"/>
          </w:tcPr>
          <w:p w14:paraId="26555FAA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</w:tcPr>
          <w:p w14:paraId="3443D387" w14:textId="2EDC31F8" w:rsidR="00D342AA" w:rsidRPr="004F3151" w:rsidRDefault="004F3151" w:rsidP="004F315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55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2916A28F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0" w:type="dxa"/>
          </w:tcPr>
          <w:p w14:paraId="64670A7C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68,808</w:t>
            </w:r>
          </w:p>
        </w:tc>
      </w:tr>
      <w:tr w:rsidR="00D342AA" w:rsidRPr="00D342AA" w14:paraId="0244BE0A" w14:textId="77777777" w:rsidTr="00563B8A">
        <w:trPr>
          <w:cantSplit/>
          <w:trHeight w:val="144"/>
        </w:trPr>
        <w:tc>
          <w:tcPr>
            <w:tcW w:w="2088" w:type="dxa"/>
          </w:tcPr>
          <w:p w14:paraId="7EEB927A" w14:textId="77777777" w:rsidR="00D342AA" w:rsidRPr="00D342A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E5F457D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1" w:type="dxa"/>
          </w:tcPr>
          <w:p w14:paraId="17F986EF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BA2CFB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335C6ED4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C148617" w14:textId="77777777" w:rsidR="00D342AA" w:rsidRPr="00D342AA" w:rsidRDefault="00D342AA" w:rsidP="007D15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3A6920B5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189F6F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14:paraId="41A963C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66A0B1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E2F6B62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C377A93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67662980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52F402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6A67C8C4" w14:textId="77777777" w:rsidR="00D342AA" w:rsidRPr="004F3151" w:rsidRDefault="00D342AA" w:rsidP="007D150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8DF174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2274B85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2D0F390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</w:tcPr>
          <w:p w14:paraId="551CD538" w14:textId="77777777" w:rsidR="00D342AA" w:rsidRPr="004F3151" w:rsidRDefault="00D342AA" w:rsidP="007D150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4E2CB390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0" w:type="dxa"/>
          </w:tcPr>
          <w:p w14:paraId="23F17C92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28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42AA" w:rsidRPr="00D342AA" w14:paraId="7DE6118A" w14:textId="77777777" w:rsidTr="00563B8A">
        <w:trPr>
          <w:cantSplit/>
        </w:trPr>
        <w:tc>
          <w:tcPr>
            <w:tcW w:w="2088" w:type="dxa"/>
          </w:tcPr>
          <w:p w14:paraId="223B46AC" w14:textId="77777777" w:rsidR="00D342AA" w:rsidRPr="00D342AA" w:rsidRDefault="00D342AA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82" w:type="dxa"/>
          </w:tcPr>
          <w:p w14:paraId="57130170" w14:textId="77777777" w:rsidR="00D342AA" w:rsidRPr="00D342AA" w:rsidRDefault="00D342AA" w:rsidP="007D1509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1" w:type="dxa"/>
          </w:tcPr>
          <w:p w14:paraId="0F2B0513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06E6626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265174C8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F9E03F" w14:textId="77777777" w:rsidR="00D342AA" w:rsidRPr="00D342AA" w:rsidRDefault="00D342AA" w:rsidP="007D15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161C89B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DC3C35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14:paraId="1EFEB614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BDFF4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72EB6070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ADFAFDC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026A587A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D0F3B9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</w:tcPr>
          <w:p w14:paraId="1F22CAEA" w14:textId="77777777" w:rsidR="00D342AA" w:rsidRPr="004F3151" w:rsidRDefault="00D342AA" w:rsidP="007D150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CF4129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6E0386AD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8529150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5" w:type="dxa"/>
          </w:tcPr>
          <w:p w14:paraId="329D6448" w14:textId="77777777" w:rsidR="00D342AA" w:rsidRPr="004F3151" w:rsidRDefault="00D342AA" w:rsidP="007D150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5B1CFD2A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0" w:type="dxa"/>
          </w:tcPr>
          <w:p w14:paraId="02291A64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28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342AA" w:rsidRPr="00D342AA" w14:paraId="132A2076" w14:textId="77777777" w:rsidTr="00563B8A">
        <w:trPr>
          <w:cantSplit/>
        </w:trPr>
        <w:tc>
          <w:tcPr>
            <w:tcW w:w="2088" w:type="dxa"/>
          </w:tcPr>
          <w:p w14:paraId="7E3BE992" w14:textId="77777777" w:rsidR="00D342AA" w:rsidRPr="00D342AA" w:rsidRDefault="00D342AA" w:rsidP="007D1509">
            <w:pPr>
              <w:ind w:left="8"/>
              <w:rPr>
                <w:rFonts w:ascii="Angsana New" w:hAnsi="Angsana New"/>
                <w:sz w:val="30"/>
                <w:szCs w:val="30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</w:t>
            </w:r>
          </w:p>
          <w:p w14:paraId="5B7C8258" w14:textId="77777777" w:rsidR="00D342AA" w:rsidRPr="00D342AA" w:rsidRDefault="00D342AA" w:rsidP="007D1509">
            <w:pPr>
              <w:tabs>
                <w:tab w:val="clear" w:pos="227"/>
                <w:tab w:val="left" w:pos="104"/>
              </w:tabs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D342A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342AA">
              <w:rPr>
                <w:rFonts w:ascii="Angsana New" w:hAnsi="Angsana New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782" w:type="dxa"/>
          </w:tcPr>
          <w:p w14:paraId="52A150FF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ขายคอมพิวเตอร์</w:t>
            </w:r>
          </w:p>
          <w:p w14:paraId="11AD171D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อุปกรณ์คอมพิวเตอร์และส่วนประกอบ</w:t>
            </w:r>
          </w:p>
          <w:p w14:paraId="385C6A2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ต่อพ่วง</w:t>
            </w:r>
          </w:p>
        </w:tc>
        <w:tc>
          <w:tcPr>
            <w:tcW w:w="881" w:type="dxa"/>
          </w:tcPr>
          <w:p w14:paraId="4C616A54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03904A3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3673BF2D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1179F2A6" w14:textId="77777777" w:rsidR="00D342AA" w:rsidRPr="00D342AA" w:rsidRDefault="00D342AA" w:rsidP="007D15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0E5E80DB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820E06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14:paraId="4A60EC6C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14:paraId="035AC8D3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4CD6F51C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85FE53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87A971C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2203E8D0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B072CA9" w14:textId="77777777" w:rsidR="00D342AA" w:rsidRPr="004F3151" w:rsidRDefault="00D342AA" w:rsidP="007D1509">
            <w:pPr>
              <w:pStyle w:val="acctfourfigures"/>
              <w:tabs>
                <w:tab w:val="clear" w:pos="765"/>
                <w:tab w:val="decimal" w:pos="38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315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D49129B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75B9B86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13</w:t>
            </w: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342AA">
              <w:rPr>
                <w:rFonts w:ascii="Angsana New" w:hAnsi="Angsana New"/>
                <w:sz w:val="30"/>
                <w:szCs w:val="30"/>
                <w:cs/>
                <w:lang w:bidi="th-TH"/>
              </w:rPr>
              <w:t>785</w:t>
            </w:r>
          </w:p>
        </w:tc>
        <w:tc>
          <w:tcPr>
            <w:tcW w:w="178" w:type="dxa"/>
          </w:tcPr>
          <w:p w14:paraId="406A4E01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93F4C89" w14:textId="6822A94A" w:rsidR="00D342AA" w:rsidRPr="004F3151" w:rsidRDefault="004F3151" w:rsidP="007D150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3151">
              <w:rPr>
                <w:rFonts w:ascii="Angsana New" w:hAnsi="Angsana New"/>
                <w:sz w:val="30"/>
                <w:szCs w:val="30"/>
                <w:lang w:bidi="th-TH"/>
              </w:rPr>
              <w:t>8,315</w:t>
            </w:r>
          </w:p>
        </w:tc>
        <w:tc>
          <w:tcPr>
            <w:tcW w:w="190" w:type="dxa"/>
          </w:tcPr>
          <w:p w14:paraId="1C680B3F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E8443C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sz w:val="30"/>
                <w:szCs w:val="30"/>
                <w:lang w:bidi="th-TH"/>
              </w:rPr>
              <w:t>3,500</w:t>
            </w:r>
          </w:p>
        </w:tc>
      </w:tr>
      <w:tr w:rsidR="00D342AA" w:rsidRPr="00D342AA" w14:paraId="75585C37" w14:textId="77777777" w:rsidTr="00563B8A">
        <w:trPr>
          <w:cantSplit/>
        </w:trPr>
        <w:tc>
          <w:tcPr>
            <w:tcW w:w="2088" w:type="dxa"/>
          </w:tcPr>
          <w:p w14:paraId="522C148D" w14:textId="77777777" w:rsidR="00D342AA" w:rsidRPr="00D342AA" w:rsidRDefault="00D342AA" w:rsidP="007D15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42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</w:tcPr>
          <w:p w14:paraId="001D3C38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7C9BDF65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2D6289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14:paraId="6CE01DAB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CDF09C7" w14:textId="77777777" w:rsidR="00D342AA" w:rsidRPr="00D342AA" w:rsidRDefault="00D342AA" w:rsidP="007D1509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3" w:type="dxa"/>
          </w:tcPr>
          <w:p w14:paraId="43871459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0247A51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14:paraId="0275430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9A2A74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205B9117" w14:textId="15FC01A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4F31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4848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</w:t>
            </w:r>
            <w:r w:rsidRPr="004F31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,748</w:t>
            </w:r>
          </w:p>
        </w:tc>
        <w:tc>
          <w:tcPr>
            <w:tcW w:w="178" w:type="dxa"/>
          </w:tcPr>
          <w:p w14:paraId="73D9EDE1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0A87B85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13B8A9B8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2E53BAD5" w14:textId="6DFE0EC7" w:rsidR="00D342AA" w:rsidRPr="004F3151" w:rsidRDefault="004F3151" w:rsidP="007D1509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31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60</w:t>
            </w:r>
            <w:r w:rsidR="00AE479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4F315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AE479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794</w:t>
            </w:r>
          </w:p>
        </w:tc>
        <w:tc>
          <w:tcPr>
            <w:tcW w:w="180" w:type="dxa"/>
          </w:tcPr>
          <w:p w14:paraId="5D333FB0" w14:textId="77777777" w:rsidR="00D342AA" w:rsidRPr="00D342AA" w:rsidRDefault="00D342AA" w:rsidP="007D1509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21F39A1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545,047</w:t>
            </w:r>
          </w:p>
        </w:tc>
        <w:tc>
          <w:tcPr>
            <w:tcW w:w="178" w:type="dxa"/>
          </w:tcPr>
          <w:p w14:paraId="52F27E2C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BDF5007" w14:textId="4A4CE8EF" w:rsidR="00D342AA" w:rsidRPr="00D54910" w:rsidRDefault="004F3151" w:rsidP="007D1509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491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8,315</w:t>
            </w:r>
          </w:p>
        </w:tc>
        <w:tc>
          <w:tcPr>
            <w:tcW w:w="190" w:type="dxa"/>
            <w:tcBorders>
              <w:bottom w:val="nil"/>
            </w:tcBorders>
          </w:tcPr>
          <w:p w14:paraId="010DE18E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C92C33B" w14:textId="77777777" w:rsidR="00D342AA" w:rsidRPr="00D342AA" w:rsidRDefault="00D342AA" w:rsidP="007D150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342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72,308</w:t>
            </w:r>
          </w:p>
        </w:tc>
      </w:tr>
    </w:tbl>
    <w:p w14:paraId="797B1F10" w14:textId="0363ABF1" w:rsidR="00D342AA" w:rsidRPr="00D342AA" w:rsidRDefault="00D342AA" w:rsidP="00D342AA">
      <w:pPr>
        <w:rPr>
          <w:rFonts w:ascii="Angsana New" w:hAnsi="Angsana New"/>
          <w:sz w:val="30"/>
          <w:szCs w:val="30"/>
        </w:rPr>
      </w:pPr>
    </w:p>
    <w:tbl>
      <w:tblPr>
        <w:tblW w:w="1431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1"/>
        <w:gridCol w:w="180"/>
        <w:gridCol w:w="985"/>
        <w:gridCol w:w="180"/>
        <w:gridCol w:w="900"/>
        <w:gridCol w:w="180"/>
        <w:gridCol w:w="900"/>
        <w:gridCol w:w="178"/>
        <w:gridCol w:w="902"/>
        <w:gridCol w:w="178"/>
        <w:gridCol w:w="902"/>
        <w:gridCol w:w="180"/>
        <w:gridCol w:w="900"/>
        <w:gridCol w:w="180"/>
        <w:gridCol w:w="901"/>
        <w:gridCol w:w="184"/>
        <w:gridCol w:w="896"/>
        <w:gridCol w:w="181"/>
        <w:gridCol w:w="819"/>
      </w:tblGrid>
      <w:tr w:rsidR="00055C21" w:rsidRPr="00950A13" w14:paraId="618D5176" w14:textId="77777777" w:rsidTr="00097C54">
        <w:trPr>
          <w:cantSplit/>
          <w:tblHeader/>
        </w:trPr>
        <w:tc>
          <w:tcPr>
            <w:tcW w:w="3600" w:type="dxa"/>
          </w:tcPr>
          <w:p w14:paraId="2229785D" w14:textId="77777777" w:rsidR="00055C21" w:rsidRPr="00950A13" w:rsidRDefault="00055C21" w:rsidP="00055C2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7" w:type="dxa"/>
            <w:gridSpan w:val="19"/>
          </w:tcPr>
          <w:p w14:paraId="2BFB44DB" w14:textId="77777777" w:rsidR="00055C21" w:rsidRPr="00950A13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55C21" w:rsidRPr="00950A13" w14:paraId="36C3AAC2" w14:textId="77777777" w:rsidTr="00097C54">
        <w:trPr>
          <w:cantSplit/>
          <w:tblHeader/>
        </w:trPr>
        <w:tc>
          <w:tcPr>
            <w:tcW w:w="3600" w:type="dxa"/>
          </w:tcPr>
          <w:p w14:paraId="057AF5C9" w14:textId="77777777" w:rsidR="00055C21" w:rsidRPr="00950A13" w:rsidRDefault="00055C21" w:rsidP="00055C2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5933D24C" w14:textId="77777777" w:rsidR="00055C21" w:rsidRPr="00950A13" w:rsidRDefault="00055C21" w:rsidP="00055C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  <w:p w14:paraId="341782E1" w14:textId="77777777" w:rsidR="00055C21" w:rsidRPr="00950A13" w:rsidRDefault="00055C21" w:rsidP="00055C2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504C058" w14:textId="77777777" w:rsidR="00055C21" w:rsidRPr="00950A13" w:rsidRDefault="00055C21" w:rsidP="00055C2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225391D7" w14:textId="77777777" w:rsidR="00055C21" w:rsidRPr="00950A13" w:rsidRDefault="00055C21" w:rsidP="00055C2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0E9C79" w14:textId="77777777" w:rsidR="00055C21" w:rsidRPr="00950A13" w:rsidRDefault="00055C21" w:rsidP="00055C2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950A13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7A95D713" w14:textId="77777777" w:rsidR="00055C21" w:rsidRPr="00950A13" w:rsidRDefault="00055C21" w:rsidP="00055C2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6168DD53" w14:textId="77777777" w:rsidR="00055C21" w:rsidRPr="00950A13" w:rsidRDefault="00055C21" w:rsidP="00055C2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FFA8E0" w14:textId="77777777" w:rsidR="00055C21" w:rsidRPr="00950A13" w:rsidRDefault="00055C21" w:rsidP="00055C2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0FE4630" w14:textId="77777777" w:rsidR="00055C21" w:rsidRPr="00950A13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1" w:type="dxa"/>
            <w:gridSpan w:val="3"/>
          </w:tcPr>
          <w:p w14:paraId="35D74461" w14:textId="77777777" w:rsidR="00055C21" w:rsidRPr="00950A13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E6705C6" w14:textId="77777777" w:rsidR="00055C21" w:rsidRPr="00950A13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</w:tcPr>
          <w:p w14:paraId="71553546" w14:textId="77777777" w:rsidR="00055C21" w:rsidRPr="00950A13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6" w:type="dxa"/>
            <w:gridSpan w:val="3"/>
          </w:tcPr>
          <w:p w14:paraId="6CE9AF0B" w14:textId="77777777" w:rsidR="00055C21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5BED397F" w14:textId="77777777" w:rsidR="00055C21" w:rsidRPr="00F70C8B" w:rsidRDefault="00055C21" w:rsidP="00055C2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7330DF" w:rsidRPr="00950A13" w14:paraId="0D9D2B22" w14:textId="77777777" w:rsidTr="00CE45C8">
        <w:trPr>
          <w:cantSplit/>
          <w:tblHeader/>
        </w:trPr>
        <w:tc>
          <w:tcPr>
            <w:tcW w:w="3600" w:type="dxa"/>
          </w:tcPr>
          <w:p w14:paraId="0B7AA45B" w14:textId="77777777" w:rsidR="007330DF" w:rsidRPr="00950A13" w:rsidRDefault="007330DF" w:rsidP="007330D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AFFDC4B" w14:textId="27551329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4B33403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29DF4037" w14:textId="1F207FC9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4AF51BF" w14:textId="77777777" w:rsidR="007330DF" w:rsidRPr="00950A13" w:rsidRDefault="007330DF" w:rsidP="007330D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00F71" w14:textId="6DCC10A6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2BD09B1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298226" w14:textId="6031AAC1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5872C425" w14:textId="77777777" w:rsidR="007330DF" w:rsidRPr="00950A13" w:rsidRDefault="007330DF" w:rsidP="007330D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5DB9F33" w14:textId="54DDB7A6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1577469D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BDCBBC5" w14:textId="6CB51C8F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E1C3A05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EAE0A2" w14:textId="577B372A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CB8626C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8A48C38" w14:textId="7A1B4265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0BA42906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3C67524" w14:textId="6C977D5A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1" w:type="dxa"/>
            <w:vAlign w:val="bottom"/>
          </w:tcPr>
          <w:p w14:paraId="5F88B520" w14:textId="77777777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1A997EAB" w14:textId="3E3FC803" w:rsidR="007330DF" w:rsidRPr="00950A13" w:rsidRDefault="007330DF" w:rsidP="007330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5C21" w:rsidRPr="00950A13" w14:paraId="43102BC2" w14:textId="77777777" w:rsidTr="00097C54">
        <w:trPr>
          <w:cantSplit/>
          <w:trHeight w:val="270"/>
        </w:trPr>
        <w:tc>
          <w:tcPr>
            <w:tcW w:w="3600" w:type="dxa"/>
          </w:tcPr>
          <w:p w14:paraId="618C75FD" w14:textId="77777777" w:rsidR="00055C21" w:rsidRPr="00950A13" w:rsidRDefault="00055C21" w:rsidP="00055C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6497656A" w14:textId="77777777" w:rsidR="00055C21" w:rsidRPr="00950A13" w:rsidRDefault="00055C21" w:rsidP="00055C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1F1A930A" w14:textId="77777777" w:rsidR="00055C21" w:rsidRPr="00950A13" w:rsidRDefault="00055C21" w:rsidP="00055C2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81" w:type="dxa"/>
            <w:gridSpan w:val="15"/>
          </w:tcPr>
          <w:p w14:paraId="59879FF4" w14:textId="77777777" w:rsidR="00055C21" w:rsidRPr="00950A13" w:rsidRDefault="00055C21" w:rsidP="00055C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5C21" w:rsidRPr="00950A13" w14:paraId="78266106" w14:textId="77777777" w:rsidTr="00097C54">
        <w:trPr>
          <w:cantSplit/>
          <w:trHeight w:val="270"/>
        </w:trPr>
        <w:tc>
          <w:tcPr>
            <w:tcW w:w="3600" w:type="dxa"/>
          </w:tcPr>
          <w:p w14:paraId="5E6B7C54" w14:textId="1143E10E" w:rsidR="00055C21" w:rsidRPr="00950A13" w:rsidRDefault="00055C21" w:rsidP="00055C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56" w:type="dxa"/>
            <w:gridSpan w:val="3"/>
          </w:tcPr>
          <w:p w14:paraId="5C8D8DF6" w14:textId="77777777" w:rsidR="00055C21" w:rsidRPr="00950A13" w:rsidRDefault="00055C21" w:rsidP="00055C2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D8C0257" w14:textId="77777777" w:rsidR="00055C21" w:rsidRPr="00950A13" w:rsidRDefault="00055C21" w:rsidP="00055C2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381" w:type="dxa"/>
            <w:gridSpan w:val="15"/>
          </w:tcPr>
          <w:p w14:paraId="3F4293A1" w14:textId="77777777" w:rsidR="00055C21" w:rsidRPr="00950A13" w:rsidRDefault="00055C21" w:rsidP="00055C2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7330DF" w:rsidRPr="00950A13" w14:paraId="61CF4203" w14:textId="77777777" w:rsidTr="00097C54">
        <w:trPr>
          <w:cantSplit/>
        </w:trPr>
        <w:tc>
          <w:tcPr>
            <w:tcW w:w="3600" w:type="dxa"/>
          </w:tcPr>
          <w:p w14:paraId="736525B4" w14:textId="77777777" w:rsidR="007330DF" w:rsidRPr="00950A13" w:rsidRDefault="007330DF" w:rsidP="007330DF">
            <w:pPr>
              <w:ind w:left="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เน็คซ์ แคปปิตอล จำกัด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1" w:type="dxa"/>
          </w:tcPr>
          <w:p w14:paraId="0A64546B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26.67</w:t>
            </w:r>
          </w:p>
        </w:tc>
        <w:tc>
          <w:tcPr>
            <w:tcW w:w="180" w:type="dxa"/>
          </w:tcPr>
          <w:p w14:paraId="4607413F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1F5EE674" w14:textId="0C211910" w:rsidR="007330DF" w:rsidRPr="00950A13" w:rsidRDefault="007330DF" w:rsidP="007330D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26.67</w:t>
            </w:r>
          </w:p>
        </w:tc>
        <w:tc>
          <w:tcPr>
            <w:tcW w:w="180" w:type="dxa"/>
          </w:tcPr>
          <w:p w14:paraId="16BBBE72" w14:textId="77777777" w:rsidR="007330DF" w:rsidRPr="00950A13" w:rsidRDefault="007330DF" w:rsidP="007330D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85C7C6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450,000</w:t>
            </w:r>
          </w:p>
        </w:tc>
        <w:tc>
          <w:tcPr>
            <w:tcW w:w="180" w:type="dxa"/>
          </w:tcPr>
          <w:p w14:paraId="164DBECA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9D0647" w14:textId="128B6A10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450,000</w:t>
            </w:r>
          </w:p>
        </w:tc>
        <w:tc>
          <w:tcPr>
            <w:tcW w:w="178" w:type="dxa"/>
          </w:tcPr>
          <w:p w14:paraId="0606A2CB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47A006C9" w14:textId="11D8A156" w:rsidR="007330DF" w:rsidRPr="00FA0682" w:rsidRDefault="007330DF" w:rsidP="00733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613119F8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3BE2DD7" w14:textId="0E283920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21F1566B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28CFB05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3586D8D7" w14:textId="77777777" w:rsidR="007330DF" w:rsidRPr="00950A13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1398AC6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4" w:type="dxa"/>
          </w:tcPr>
          <w:p w14:paraId="678D7929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396E12AE" w14:textId="176A90AD" w:rsidR="007330DF" w:rsidRPr="007330DF" w:rsidRDefault="00FA0682" w:rsidP="00FA068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B55B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ECF6F8E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9" w:type="dxa"/>
          </w:tcPr>
          <w:p w14:paraId="06F78C55" w14:textId="36BEB665" w:rsidR="007330DF" w:rsidRPr="00950A13" w:rsidRDefault="007330DF" w:rsidP="007330D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68,808</w:t>
            </w:r>
          </w:p>
        </w:tc>
      </w:tr>
      <w:tr w:rsidR="00904151" w:rsidRPr="00950A13" w14:paraId="01D49229" w14:textId="77777777" w:rsidTr="00097C54">
        <w:trPr>
          <w:cantSplit/>
        </w:trPr>
        <w:tc>
          <w:tcPr>
            <w:tcW w:w="3600" w:type="dxa"/>
          </w:tcPr>
          <w:p w14:paraId="19611A48" w14:textId="77777777" w:rsidR="00904151" w:rsidRPr="00950A13" w:rsidRDefault="00904151" w:rsidP="007330DF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D39F853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3F85C85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1A024864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9FD15C" w14:textId="77777777" w:rsidR="00904151" w:rsidRPr="00950A13" w:rsidRDefault="00904151" w:rsidP="007330D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F96A1" w14:textId="77777777" w:rsidR="00904151" w:rsidRPr="00FA0682" w:rsidRDefault="00904151" w:rsidP="007330D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B28105" w14:textId="77777777" w:rsidR="00904151" w:rsidRPr="00FA0682" w:rsidRDefault="00904151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C7130" w14:textId="77777777" w:rsidR="00904151" w:rsidRPr="00FA0682" w:rsidRDefault="00904151" w:rsidP="007330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D5F0626" w14:textId="77777777" w:rsidR="00904151" w:rsidRPr="00FA0682" w:rsidRDefault="00904151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17B8CC4" w14:textId="77777777" w:rsidR="00904151" w:rsidRPr="00FA0682" w:rsidRDefault="00904151" w:rsidP="00733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BD3EE14" w14:textId="77777777" w:rsidR="00904151" w:rsidRPr="00FA0682" w:rsidRDefault="00904151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1C615BEB" w14:textId="77777777" w:rsidR="00904151" w:rsidRPr="00FA0682" w:rsidRDefault="00904151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101A5D" w14:textId="77777777" w:rsidR="00904151" w:rsidRPr="00FA0682" w:rsidRDefault="00904151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AD05361" w14:textId="77777777" w:rsidR="00904151" w:rsidRPr="00FA0682" w:rsidRDefault="00904151" w:rsidP="00733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1B71CE" w14:textId="77777777" w:rsidR="00904151" w:rsidRPr="00950A13" w:rsidRDefault="00904151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8E99CD6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1532B601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557D0C4B" w14:textId="77777777" w:rsidR="00904151" w:rsidRPr="005B55B6" w:rsidRDefault="00904151" w:rsidP="00FA068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94D8179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9" w:type="dxa"/>
          </w:tcPr>
          <w:p w14:paraId="6D6CCBD5" w14:textId="77777777" w:rsidR="00904151" w:rsidRPr="00950A13" w:rsidRDefault="00904151" w:rsidP="007330D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24BC6" w:rsidRPr="00950A13" w14:paraId="4B1CA12A" w14:textId="77777777" w:rsidTr="00097C54">
        <w:trPr>
          <w:cantSplit/>
        </w:trPr>
        <w:tc>
          <w:tcPr>
            <w:tcW w:w="3600" w:type="dxa"/>
          </w:tcPr>
          <w:p w14:paraId="50A86C70" w14:textId="171B66CF" w:rsidR="00424BC6" w:rsidRPr="00950A13" w:rsidRDefault="00424BC6" w:rsidP="007330DF">
            <w:pPr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91" w:type="dxa"/>
          </w:tcPr>
          <w:p w14:paraId="6854D815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F27DD7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06D25D47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511ACC" w14:textId="77777777" w:rsidR="00424BC6" w:rsidRPr="00950A13" w:rsidRDefault="00424BC6" w:rsidP="007330D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DF22D" w14:textId="77777777" w:rsidR="00424BC6" w:rsidRPr="00FA0682" w:rsidRDefault="00424BC6" w:rsidP="007330DF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C0A207" w14:textId="77777777" w:rsidR="00424BC6" w:rsidRPr="00FA0682" w:rsidRDefault="00424BC6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14E626" w14:textId="77777777" w:rsidR="00424BC6" w:rsidRPr="00FA0682" w:rsidRDefault="00424BC6" w:rsidP="007330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4CE002B" w14:textId="77777777" w:rsidR="00424BC6" w:rsidRPr="00FA0682" w:rsidRDefault="00424BC6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DE94C96" w14:textId="77777777" w:rsidR="00424BC6" w:rsidRPr="00FA0682" w:rsidRDefault="00424BC6" w:rsidP="00733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A2BDD99" w14:textId="77777777" w:rsidR="00424BC6" w:rsidRPr="00FA0682" w:rsidRDefault="00424BC6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FE11EE2" w14:textId="77777777" w:rsidR="00424BC6" w:rsidRPr="00FA0682" w:rsidRDefault="00424BC6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6A97F2" w14:textId="77777777" w:rsidR="00424BC6" w:rsidRPr="00FA0682" w:rsidRDefault="00424BC6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6540292" w14:textId="77777777" w:rsidR="00424BC6" w:rsidRPr="00FA0682" w:rsidRDefault="00424BC6" w:rsidP="00733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364D8" w14:textId="77777777" w:rsidR="00424BC6" w:rsidRPr="00950A13" w:rsidRDefault="00424BC6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7708916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2347E9EF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</w:tcPr>
          <w:p w14:paraId="18E6409B" w14:textId="77777777" w:rsidR="00424BC6" w:rsidRPr="005B55B6" w:rsidRDefault="00424BC6" w:rsidP="00FA068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449386C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9" w:type="dxa"/>
          </w:tcPr>
          <w:p w14:paraId="18067754" w14:textId="77777777" w:rsidR="00424BC6" w:rsidRPr="00950A13" w:rsidRDefault="00424BC6" w:rsidP="007330D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30DF" w:rsidRPr="00950A13" w14:paraId="04949B52" w14:textId="77777777" w:rsidTr="00097C54">
        <w:trPr>
          <w:cantSplit/>
        </w:trPr>
        <w:tc>
          <w:tcPr>
            <w:tcW w:w="3600" w:type="dxa"/>
          </w:tcPr>
          <w:p w14:paraId="132B32CD" w14:textId="77777777" w:rsidR="007330DF" w:rsidRPr="00950A13" w:rsidRDefault="007330DF" w:rsidP="007330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991" w:type="dxa"/>
          </w:tcPr>
          <w:p w14:paraId="7B48AC80" w14:textId="68DE5891" w:rsidR="007330DF" w:rsidRPr="00950A13" w:rsidRDefault="007330DF" w:rsidP="00733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E0E9606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009E30D6" w14:textId="49262548" w:rsidR="007330DF" w:rsidRPr="00950A13" w:rsidRDefault="007330DF" w:rsidP="007330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14:paraId="4FC42E40" w14:textId="77777777" w:rsidR="007330DF" w:rsidRPr="00950A13" w:rsidRDefault="007330DF" w:rsidP="007330D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2F230C" w14:textId="4246E6AE" w:rsidR="007330DF" w:rsidRPr="00FA0682" w:rsidRDefault="007330DF" w:rsidP="007330DF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60417A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BCAF0C" w14:textId="41A024EF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14:paraId="3394555F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C9BFAA5" w14:textId="4F43FBAE" w:rsidR="007330DF" w:rsidRPr="00FA0682" w:rsidRDefault="007330DF" w:rsidP="007330D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66EB83AD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42767B9" w14:textId="61D56542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14:paraId="26C32948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137969" w14:textId="3C517444" w:rsidR="007330DF" w:rsidRPr="00FA0682" w:rsidRDefault="007330DF" w:rsidP="007330DF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258B36" w14:textId="77777777" w:rsidR="007330DF" w:rsidRPr="00950A13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15A56D4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4" w:type="dxa"/>
          </w:tcPr>
          <w:p w14:paraId="11C1F669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916C321" w14:textId="585EDBF3" w:rsidR="007330DF" w:rsidRPr="007330DF" w:rsidRDefault="00FA0682" w:rsidP="00733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bidi="th-TH"/>
              </w:rPr>
              <w:t>8,315</w:t>
            </w:r>
          </w:p>
        </w:tc>
        <w:tc>
          <w:tcPr>
            <w:tcW w:w="181" w:type="dxa"/>
          </w:tcPr>
          <w:p w14:paraId="5948B08A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4A97905" w14:textId="2B36A2F4" w:rsidR="007330DF" w:rsidRPr="00950A13" w:rsidRDefault="007330DF" w:rsidP="007330D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bidi="th-TH"/>
              </w:rPr>
              <w:t>3,500</w:t>
            </w:r>
          </w:p>
        </w:tc>
      </w:tr>
      <w:tr w:rsidR="007330DF" w:rsidRPr="00950A13" w14:paraId="1108F427" w14:textId="77777777" w:rsidTr="00097C54">
        <w:trPr>
          <w:cantSplit/>
        </w:trPr>
        <w:tc>
          <w:tcPr>
            <w:tcW w:w="3600" w:type="dxa"/>
          </w:tcPr>
          <w:p w14:paraId="54175ED9" w14:textId="77777777" w:rsidR="007330DF" w:rsidRPr="00950A13" w:rsidRDefault="007330DF" w:rsidP="007330D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1F9E7E4E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603727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14:paraId="6C308B36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D5991BA" w14:textId="77777777" w:rsidR="007330DF" w:rsidRPr="00950A13" w:rsidRDefault="007330DF" w:rsidP="007330D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850D5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B81C110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D859CF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5FA0941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441DF26" w14:textId="737434D8" w:rsidR="007330DF" w:rsidRPr="00FA0682" w:rsidRDefault="007330DF" w:rsidP="00733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06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14:paraId="1E1A9B29" w14:textId="77777777" w:rsidR="007330DF" w:rsidRPr="00FA0682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DBF2C2A" w14:textId="0E658261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06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14:paraId="2A0E30E9" w14:textId="77777777" w:rsidR="007330DF" w:rsidRPr="00FA0682" w:rsidRDefault="007330DF" w:rsidP="007330D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77129D" w14:textId="21232C9C" w:rsidR="007330DF" w:rsidRPr="00FA0682" w:rsidRDefault="007330DF" w:rsidP="007330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A06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14:paraId="5C12052C" w14:textId="77777777" w:rsidR="007330DF" w:rsidRPr="00950A13" w:rsidRDefault="007330DF" w:rsidP="007330D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A5D57CE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4" w:type="dxa"/>
            <w:tcBorders>
              <w:bottom w:val="nil"/>
            </w:tcBorders>
          </w:tcPr>
          <w:p w14:paraId="29FE461D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AD49CEE" w14:textId="31C9CB0A" w:rsidR="007330DF" w:rsidRPr="007330DF" w:rsidRDefault="00FA0682" w:rsidP="007330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FA068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8,315</w:t>
            </w:r>
          </w:p>
        </w:tc>
        <w:tc>
          <w:tcPr>
            <w:tcW w:w="181" w:type="dxa"/>
            <w:tcBorders>
              <w:bottom w:val="nil"/>
            </w:tcBorders>
          </w:tcPr>
          <w:p w14:paraId="69951A7E" w14:textId="77777777" w:rsidR="007330DF" w:rsidRPr="00950A13" w:rsidRDefault="007330DF" w:rsidP="007330D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8265148" w14:textId="722BA16A" w:rsidR="007330DF" w:rsidRPr="00950A13" w:rsidRDefault="007330DF" w:rsidP="007330D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72,308</w:t>
            </w:r>
          </w:p>
        </w:tc>
      </w:tr>
    </w:tbl>
    <w:p w14:paraId="1F8B2A1A" w14:textId="77777777" w:rsidR="00055C21" w:rsidRPr="007F5AA1" w:rsidRDefault="00055C21" w:rsidP="00055C21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</w:rPr>
      </w:pPr>
    </w:p>
    <w:p w14:paraId="38DAE82F" w14:textId="77777777" w:rsidR="00055C21" w:rsidRPr="00950A13" w:rsidRDefault="00055C21" w:rsidP="00097C54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  <w:lang w:bidi="th-TH"/>
        </w:rPr>
        <w:t>บริษัทร่วมและการร่วมค้า</w:t>
      </w:r>
      <w:r w:rsidRPr="00950A13">
        <w:rPr>
          <w:rFonts w:ascii="Angsana New" w:hAnsi="Angsana New"/>
          <w:sz w:val="30"/>
          <w:szCs w:val="30"/>
          <w:cs/>
        </w:rPr>
        <w:t>ทั้งหมดจดทะเบียนจัดตั้งและดำเนินธุรกิจในประเทศไทย</w:t>
      </w:r>
    </w:p>
    <w:p w14:paraId="410A2A84" w14:textId="77777777" w:rsidR="00055C21" w:rsidRPr="00911B4D" w:rsidRDefault="00055C21" w:rsidP="00097C54">
      <w:pPr>
        <w:pStyle w:val="block"/>
        <w:spacing w:after="0" w:line="240" w:lineRule="atLeast"/>
        <w:ind w:left="45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E0DE2D2" w14:textId="23D55870" w:rsidR="00055C21" w:rsidRPr="005C6CA5" w:rsidRDefault="00055C21" w:rsidP="0009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บริษัท เน็คซ์ แคปปิตอล จำกัด (มหาชน) ซึ่งเป็นบริษัทจดทะเบียนในตลาดหลักทรัพย์แห่งประเทศไทย ณ วันที่ 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</w:rPr>
        <w:t>31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</w:rPr>
        <w:t>256</w:t>
      </w:r>
      <w:r w:rsidR="00097C54">
        <w:rPr>
          <w:rFonts w:ascii="Angsana New" w:hAnsi="Angsana New"/>
          <w:color w:val="000000"/>
          <w:spacing w:val="-4"/>
          <w:sz w:val="30"/>
          <w:szCs w:val="30"/>
        </w:rPr>
        <w:t>4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มีราคาปิดอยู่ที่ </w:t>
      </w:r>
      <w:r w:rsidR="00526B69">
        <w:rPr>
          <w:rFonts w:ascii="Angsana New" w:hAnsi="Angsana New"/>
          <w:color w:val="000000"/>
          <w:spacing w:val="-4"/>
          <w:sz w:val="30"/>
          <w:szCs w:val="30"/>
        </w:rPr>
        <w:t>9.95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 (</w:t>
      </w:r>
      <w:r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>256</w:t>
      </w:r>
      <w:r w:rsidR="00097C54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3</w:t>
      </w:r>
      <w:r w:rsidRPr="00F70C8B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: </w:t>
      </w:r>
      <w:r w:rsidR="00097C54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 xml:space="preserve">5.60 </w:t>
      </w:r>
      <w:r w:rsid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บาท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) มูลค่ายุติธรรมของเงินลงทุนในบริษัท เน็คซ์ แคปปิตอล จำกัด (มหาชน) เท่ากับ </w:t>
      </w:r>
      <w:r w:rsidR="00526B69" w:rsidRPr="00526B69">
        <w:rPr>
          <w:rFonts w:ascii="Angsana New" w:hAnsi="Angsana New"/>
          <w:color w:val="000000"/>
          <w:spacing w:val="-4"/>
          <w:sz w:val="30"/>
          <w:szCs w:val="30"/>
        </w:rPr>
        <w:t>2,388.0</w:t>
      </w:r>
      <w:r w:rsidR="00DE59E2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5C6CA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(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>256</w:t>
      </w:r>
      <w:r w:rsidR="00097C54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3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: </w:t>
      </w:r>
      <w:r w:rsidR="00097C54"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</w:rPr>
        <w:t xml:space="preserve">1,344.17 </w:t>
      </w:r>
      <w:r w:rsidR="00097C54"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Pr="00097C54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>)</w:t>
      </w:r>
    </w:p>
    <w:p w14:paraId="35C3561A" w14:textId="77777777" w:rsidR="00055C21" w:rsidRPr="00BC3DA0" w:rsidRDefault="00055C21" w:rsidP="0009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05F6B7" w14:textId="77D6BCF8" w:rsidR="00055C21" w:rsidRDefault="00055C21" w:rsidP="008F6EED">
      <w:pPr>
        <w:rPr>
          <w:rFonts w:ascii="Angsana New" w:hAnsi="Angsana New"/>
          <w:sz w:val="30"/>
          <w:szCs w:val="30"/>
        </w:rPr>
      </w:pPr>
    </w:p>
    <w:p w14:paraId="40053DFC" w14:textId="3B3083AE" w:rsidR="00055C21" w:rsidRDefault="00055C21" w:rsidP="008F6EED">
      <w:pPr>
        <w:rPr>
          <w:rFonts w:ascii="Angsana New" w:hAnsi="Angsana New"/>
          <w:sz w:val="30"/>
          <w:szCs w:val="30"/>
        </w:rPr>
      </w:pPr>
    </w:p>
    <w:p w14:paraId="224C3429" w14:textId="77777777" w:rsidR="00097C54" w:rsidRDefault="00097C54" w:rsidP="008F6EED">
      <w:pPr>
        <w:rPr>
          <w:rFonts w:ascii="Angsana New" w:hAnsi="Angsana New"/>
          <w:sz w:val="30"/>
          <w:szCs w:val="30"/>
        </w:rPr>
      </w:pPr>
    </w:p>
    <w:p w14:paraId="75CC74BD" w14:textId="2427B4B4" w:rsidR="00097C54" w:rsidRDefault="00097C54" w:rsidP="008F6EED">
      <w:pPr>
        <w:rPr>
          <w:rFonts w:ascii="Angsana New" w:hAnsi="Angsana New"/>
          <w:sz w:val="30"/>
          <w:szCs w:val="30"/>
          <w:cs/>
        </w:rPr>
        <w:sectPr w:rsidR="00097C54" w:rsidSect="00097C54">
          <w:headerReference w:type="default" r:id="rId16"/>
          <w:pgSz w:w="16840" w:h="11907" w:orient="landscape" w:code="9"/>
          <w:pgMar w:top="1152" w:right="1180" w:bottom="1152" w:left="1260" w:header="720" w:footer="720" w:gutter="0"/>
          <w:cols w:space="708"/>
          <w:docGrid w:linePitch="360"/>
        </w:sectPr>
      </w:pPr>
    </w:p>
    <w:tbl>
      <w:tblPr>
        <w:tblW w:w="9181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6751"/>
        <w:gridCol w:w="1080"/>
        <w:gridCol w:w="240"/>
        <w:gridCol w:w="25"/>
        <w:gridCol w:w="1085"/>
      </w:tblGrid>
      <w:tr w:rsidR="002D1743" w:rsidRPr="00950A13" w14:paraId="27D1BCA4" w14:textId="77777777" w:rsidTr="002D1743">
        <w:trPr>
          <w:tblHeader/>
        </w:trPr>
        <w:tc>
          <w:tcPr>
            <w:tcW w:w="6751" w:type="dxa"/>
          </w:tcPr>
          <w:p w14:paraId="663F37EF" w14:textId="06BF6C3C" w:rsidR="002D1743" w:rsidRPr="00655053" w:rsidRDefault="002D1743" w:rsidP="00655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5505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430" w:type="dxa"/>
            <w:gridSpan w:val="4"/>
          </w:tcPr>
          <w:p w14:paraId="7A97ACEB" w14:textId="77777777" w:rsidR="002D1743" w:rsidRPr="00950A13" w:rsidRDefault="002D1743" w:rsidP="00655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D1743" w:rsidRPr="00950A13" w14:paraId="3596F0FB" w14:textId="77777777" w:rsidTr="002D1743">
        <w:trPr>
          <w:tblHeader/>
        </w:trPr>
        <w:tc>
          <w:tcPr>
            <w:tcW w:w="6751" w:type="dxa"/>
          </w:tcPr>
          <w:p w14:paraId="343EB06D" w14:textId="1E1F84FD" w:rsidR="002D1743" w:rsidRPr="00655053" w:rsidRDefault="002D1743" w:rsidP="00655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5505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65505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65505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0D62D44B" w14:textId="77777777" w:rsidR="002D1743" w:rsidRPr="00950A13" w:rsidRDefault="002D1743" w:rsidP="0065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3770129" w14:textId="77777777" w:rsidR="002D1743" w:rsidRPr="00950A13" w:rsidRDefault="002D1743" w:rsidP="0065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2774596A" w14:textId="77777777" w:rsidR="002D1743" w:rsidRPr="00950A13" w:rsidRDefault="002D1743" w:rsidP="0065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D1743" w:rsidRPr="00950A13" w14:paraId="03FB65B8" w14:textId="77777777" w:rsidTr="0069410C">
        <w:trPr>
          <w:tblHeader/>
        </w:trPr>
        <w:tc>
          <w:tcPr>
            <w:tcW w:w="6751" w:type="dxa"/>
          </w:tcPr>
          <w:p w14:paraId="52D44198" w14:textId="77777777" w:rsidR="002D1743" w:rsidRPr="00655053" w:rsidRDefault="002D1743" w:rsidP="00655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7086F1E9" w14:textId="4AB25EDC" w:rsidR="002D1743" w:rsidRPr="00950A13" w:rsidRDefault="002D1743" w:rsidP="00655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1743" w:rsidRPr="00950A13" w14:paraId="40A3B9F8" w14:textId="77777777" w:rsidTr="002D1743">
        <w:tc>
          <w:tcPr>
            <w:tcW w:w="6751" w:type="dxa"/>
          </w:tcPr>
          <w:p w14:paraId="28DBB7D3" w14:textId="5BCC92C0" w:rsidR="002D1743" w:rsidRPr="00655053" w:rsidRDefault="002D1743" w:rsidP="00CE45C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550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5ED57EA" w14:textId="77777777" w:rsidR="002D1743" w:rsidRPr="00950A13" w:rsidRDefault="002D1743" w:rsidP="00CE45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  <w:gridSpan w:val="2"/>
          </w:tcPr>
          <w:p w14:paraId="4D525D9C" w14:textId="77777777" w:rsidR="002D1743" w:rsidRPr="00950A13" w:rsidRDefault="002D1743" w:rsidP="00CE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DE0CF3" w14:textId="5BA6C18A" w:rsidR="002D1743" w:rsidRPr="00950A13" w:rsidRDefault="002D1743" w:rsidP="00CE45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743" w:rsidRPr="00950A13" w14:paraId="0EE4A879" w14:textId="77777777" w:rsidTr="002D1743">
        <w:tc>
          <w:tcPr>
            <w:tcW w:w="6751" w:type="dxa"/>
          </w:tcPr>
          <w:p w14:paraId="0FCDBBF8" w14:textId="77777777" w:rsidR="002D1743" w:rsidRDefault="002D1743" w:rsidP="006550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ขายเงินลงทุนในบริษัท พี ที ออโตเมชั่น </w:t>
            </w:r>
          </w:p>
          <w:p w14:paraId="1AC00764" w14:textId="62B0D3E9" w:rsidR="002D1743" w:rsidRPr="00655053" w:rsidRDefault="002D1743" w:rsidP="0065505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080" w:type="dxa"/>
          </w:tcPr>
          <w:p w14:paraId="7B1A985B" w14:textId="77777777" w:rsidR="002D1743" w:rsidRDefault="002D1743" w:rsidP="00CE45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1B9E0D" w14:textId="4653DA23" w:rsidR="002D1743" w:rsidRPr="00950A13" w:rsidRDefault="002D1743" w:rsidP="00CE45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0682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265" w:type="dxa"/>
            <w:gridSpan w:val="2"/>
          </w:tcPr>
          <w:p w14:paraId="178B156B" w14:textId="77777777" w:rsidR="002D1743" w:rsidRPr="00950A13" w:rsidRDefault="002D1743" w:rsidP="00CE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F235AE" w14:textId="77777777" w:rsidR="002D1743" w:rsidRDefault="002D1743" w:rsidP="00CE45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DC1624B" w14:textId="4F021CE4" w:rsidR="002D1743" w:rsidRPr="00950A13" w:rsidRDefault="002D1743" w:rsidP="00830A4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5E87C4" w14:textId="77777777" w:rsidR="00655053" w:rsidRPr="00D033CA" w:rsidRDefault="00655053" w:rsidP="00655053">
      <w:pPr>
        <w:pStyle w:val="block"/>
        <w:tabs>
          <w:tab w:val="left" w:pos="1017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B8B569F" w14:textId="3F736F8A" w:rsidR="00655053" w:rsidRPr="00655053" w:rsidRDefault="00655053" w:rsidP="00655053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65505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ขาย</w:t>
      </w:r>
      <w:r w:rsidRPr="00655053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เงินลงทุนในการร่วมค้า</w:t>
      </w:r>
    </w:p>
    <w:p w14:paraId="5B870B98" w14:textId="77777777" w:rsidR="00655053" w:rsidRPr="00D033CA" w:rsidRDefault="00655053" w:rsidP="00655053">
      <w:pPr>
        <w:pStyle w:val="NormalWeb"/>
        <w:shd w:val="clear" w:color="auto" w:fill="FFFFFF"/>
        <w:spacing w:before="0" w:beforeAutospacing="0" w:after="0" w:afterAutospacing="0"/>
        <w:ind w:left="540" w:right="405"/>
        <w:rPr>
          <w:rFonts w:ascii="Angsana New" w:hAnsi="Angsana New" w:cs="Angsana New"/>
          <w:sz w:val="30"/>
          <w:szCs w:val="30"/>
          <w:lang w:val="en-GB"/>
        </w:rPr>
      </w:pPr>
    </w:p>
    <w:p w14:paraId="66D4AD8B" w14:textId="34A93B99" w:rsidR="00655053" w:rsidRPr="00D033CA" w:rsidRDefault="00655053" w:rsidP="00655053">
      <w:pPr>
        <w:pStyle w:val="NormalWeb"/>
        <w:shd w:val="clear" w:color="auto" w:fill="FFFFFF"/>
        <w:spacing w:before="0" w:beforeAutospacing="0" w:after="0" w:afterAutospacing="0"/>
        <w:ind w:left="540" w:right="-2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15 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กันยายน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2564 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บริษัทได้ขายหุ้นในบริษัท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> 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พี ที ออโตเมชั่น (ไทยแลนด์) จำกัด การร่วมค้าแห่งหนึ่ง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ทั้งจำนวนเป็นจำนวนเงิน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 5.06 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ล้านบาท กลุ่มบริษัทและบริษัทรับรู้ขาดทุนจากการขาย</w:t>
      </w:r>
      <w:r w:rsidR="00AE4790">
        <w:rPr>
          <w:rFonts w:ascii="Angsana New" w:hAnsi="Angsana New" w:cs="Angsana New" w:hint="cs"/>
          <w:sz w:val="30"/>
          <w:szCs w:val="30"/>
          <w:cs/>
          <w:lang w:val="en-GB"/>
        </w:rPr>
        <w:t>เงินลงทุนดังกล่าว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จำนวน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1.14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</w:t>
      </w:r>
      <w:r w:rsidR="00AE479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>และ</w:t>
      </w:r>
      <w:r w:rsidRPr="00D033CA">
        <w:rPr>
          <w:rFonts w:ascii="Angsana New" w:hAnsi="Angsana New" w:cs="Angsana New" w:hint="cs"/>
          <w:sz w:val="30"/>
          <w:szCs w:val="30"/>
          <w:lang w:val="en-GB"/>
        </w:rPr>
        <w:t xml:space="preserve"> 3.94</w:t>
      </w:r>
      <w:r w:rsidRPr="00D033C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ล้านบาทในงบกำไรขาดทุนเบ็ดเสร็จ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รวม</w:t>
      </w:r>
      <w:r w:rsidR="00AE4790">
        <w:rPr>
          <w:rFonts w:ascii="Angsana New" w:hAnsi="Angsana New" w:cs="Angsana New" w:hint="cs"/>
          <w:sz w:val="30"/>
          <w:szCs w:val="30"/>
          <w:cs/>
          <w:lang w:val="en-GB"/>
        </w:rPr>
        <w:t>และงบกำไรขาดทุนเบ็ดเสร็จเฉพาะกิจการตามลำดับ</w:t>
      </w:r>
    </w:p>
    <w:p w14:paraId="44C384F7" w14:textId="77777777" w:rsidR="00655053" w:rsidRDefault="00655053" w:rsidP="00655053">
      <w:pPr>
        <w:pStyle w:val="block"/>
        <w:spacing w:after="0"/>
        <w:ind w:left="540"/>
        <w:jc w:val="thaiDistribute"/>
        <w:rPr>
          <w:rFonts w:ascii="Angsana New" w:hAnsi="Angsana New"/>
          <w:spacing w:val="6"/>
          <w:sz w:val="30"/>
          <w:szCs w:val="30"/>
          <w:lang w:val="en-US" w:bidi="th-TH"/>
        </w:rPr>
      </w:pPr>
    </w:p>
    <w:p w14:paraId="3404CB39" w14:textId="4702EB30" w:rsidR="00655053" w:rsidRPr="00655053" w:rsidRDefault="00655053" w:rsidP="00655053">
      <w:pPr>
        <w:pStyle w:val="block"/>
        <w:spacing w:after="0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  <w:lang w:bidi="th-TH"/>
        </w:rPr>
      </w:pPr>
      <w:r w:rsidRPr="00655053">
        <w:rPr>
          <w:rFonts w:ascii="Angsana New" w:hAnsi="Angsana New" w:hint="cs"/>
          <w:i/>
          <w:iCs/>
          <w:spacing w:val="6"/>
          <w:sz w:val="30"/>
          <w:szCs w:val="30"/>
          <w:cs/>
          <w:lang w:bidi="th-TH"/>
        </w:rPr>
        <w:t>การเพิ่มทุน</w:t>
      </w:r>
      <w:r>
        <w:rPr>
          <w:rFonts w:ascii="Angsana New" w:hAnsi="Angsana New" w:hint="cs"/>
          <w:i/>
          <w:iCs/>
          <w:spacing w:val="6"/>
          <w:sz w:val="30"/>
          <w:szCs w:val="30"/>
          <w:cs/>
          <w:lang w:bidi="th-TH"/>
        </w:rPr>
        <w:t>ของบริษัทร่วม</w:t>
      </w:r>
    </w:p>
    <w:p w14:paraId="0AB6FE3F" w14:textId="77777777" w:rsidR="00655053" w:rsidRDefault="00655053" w:rsidP="00655053">
      <w:pPr>
        <w:pStyle w:val="block"/>
        <w:spacing w:after="0"/>
        <w:ind w:left="540"/>
        <w:jc w:val="thaiDistribute"/>
        <w:rPr>
          <w:rFonts w:ascii="Angsana New" w:hAnsi="Angsana New"/>
          <w:spacing w:val="6"/>
          <w:sz w:val="30"/>
          <w:szCs w:val="30"/>
          <w:lang w:bidi="th-TH"/>
        </w:rPr>
      </w:pPr>
    </w:p>
    <w:p w14:paraId="08BEB28F" w14:textId="5B6024A9" w:rsidR="00655053" w:rsidRPr="00850E68" w:rsidRDefault="00655053" w:rsidP="00655053">
      <w:pPr>
        <w:pStyle w:val="block"/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50E68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เมื่อวันที่ </w:t>
      </w:r>
      <w:r w:rsidRPr="00850E68">
        <w:rPr>
          <w:rFonts w:ascii="Angsana New" w:hAnsi="Angsana New" w:hint="cs"/>
          <w:spacing w:val="6"/>
          <w:sz w:val="30"/>
          <w:szCs w:val="30"/>
          <w:lang w:val="en-US" w:bidi="th-TH"/>
        </w:rPr>
        <w:t xml:space="preserve">4 </w:t>
      </w:r>
      <w:r w:rsidRPr="00850E68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 xml:space="preserve">พฤศจิกายน </w:t>
      </w:r>
      <w:r w:rsidRPr="00850E68">
        <w:rPr>
          <w:rFonts w:ascii="Angsana New" w:hAnsi="Angsana New" w:hint="cs"/>
          <w:spacing w:val="6"/>
          <w:sz w:val="30"/>
          <w:szCs w:val="30"/>
          <w:lang w:val="en-US" w:bidi="th-TH"/>
        </w:rPr>
        <w:t xml:space="preserve">2563 </w:t>
      </w:r>
      <w:r w:rsidRPr="00850E68">
        <w:rPr>
          <w:rFonts w:ascii="Angsana New" w:hAnsi="Angsana New" w:hint="cs"/>
          <w:spacing w:val="6"/>
          <w:sz w:val="30"/>
          <w:szCs w:val="30"/>
          <w:cs/>
          <w:lang w:val="en-US" w:bidi="th-TH"/>
        </w:rPr>
        <w:t>บริษัท เน็คซ์ แคปปิตอล จำกัด (มหาชน) ซึ่งเป็น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การร่วมค้าของกลุ่มบริษัทได้เสนอขายหลักทรัพย์ต่อประชาชนครั้งแรก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เพิ่ม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ทุนเป็น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จำนวน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150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 (</w:t>
      </w:r>
      <w:r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หุ้นสามัญจำนวน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300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ล้านหุ้น มูลค่าหุ้นละ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0.5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บาท) การเพิ่มทุนดังกล่าวทำให้กลุ่มบริษัทมีส่วนได้เสียในบริษัทนี้ลดลงจากร้อยละ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40 </w:t>
      </w:r>
      <w:r w:rsidRPr="00850E6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เป็นร้อยละ </w:t>
      </w:r>
      <w:r w:rsidRPr="00850E68">
        <w:rPr>
          <w:rFonts w:ascii="Angsana New" w:hAnsi="Angsana New" w:hint="cs"/>
          <w:spacing w:val="-2"/>
          <w:sz w:val="30"/>
          <w:szCs w:val="30"/>
          <w:lang w:val="en-US" w:bidi="th-TH"/>
        </w:rPr>
        <w:t>26.67</w:t>
      </w:r>
      <w:r w:rsidRPr="00850E68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และมีการเปลี่ยนแปลงประเภทของเงินลงทุนดังกล่าว จากเงินลงทุนในการร่วมค้าเป็นเงินลงทุนในบริษัทร่วม </w:t>
      </w:r>
      <w:r w:rsidRPr="00850E68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ดังกล่าวได้จดทะเบียนกับตลาดหลักทรัพย์แห่งประเทศไทยและเริ่มทำการซื้อขายหลักทรัพย์ของบริษัทครั้งแรกในวันที่ </w:t>
      </w:r>
      <w:r w:rsidRPr="00850E68">
        <w:rPr>
          <w:rFonts w:ascii="Angsana New" w:hAnsi="Angsana New" w:hint="cs"/>
          <w:sz w:val="30"/>
          <w:szCs w:val="30"/>
          <w:lang w:val="en-US" w:bidi="th-TH"/>
        </w:rPr>
        <w:t xml:space="preserve">9 </w:t>
      </w:r>
      <w:r w:rsidRPr="00850E68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Pr="00850E68">
        <w:rPr>
          <w:rFonts w:ascii="Angsana New" w:hAnsi="Angsana New" w:hint="cs"/>
          <w:sz w:val="30"/>
          <w:szCs w:val="30"/>
          <w:lang w:val="en-US" w:bidi="th-TH"/>
        </w:rPr>
        <w:t>2563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ซึ่งผลจากการเปลี่ยนแปลงส่วนได้เสียของบริษัทดังกล่าวใน</w:t>
      </w:r>
      <w:r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ระหว่างปี </w:t>
      </w:r>
      <w:r w:rsidRPr="005916C9">
        <w:rPr>
          <w:rFonts w:ascii="Angsana New" w:hAnsi="Angsana New"/>
          <w:spacing w:val="2"/>
          <w:sz w:val="30"/>
          <w:szCs w:val="30"/>
          <w:lang w:val="en-US" w:bidi="th-TH"/>
        </w:rPr>
        <w:t xml:space="preserve">2563 </w:t>
      </w:r>
      <w:r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ทำให้กลุ่มบริษัทรับรู้กำไรจากการเปลี่ยนแปลงส่วนได้เสียในการร่วมค้าจำนวน </w:t>
      </w:r>
      <w:r w:rsidRPr="005916C9">
        <w:rPr>
          <w:rFonts w:ascii="Angsana New" w:hAnsi="Angsana New"/>
          <w:spacing w:val="2"/>
          <w:sz w:val="30"/>
          <w:szCs w:val="30"/>
          <w:lang w:val="en-US" w:bidi="th-TH"/>
        </w:rPr>
        <w:t xml:space="preserve">39.72 </w:t>
      </w:r>
      <w:r w:rsidRPr="005916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ล้านบาทในงบกำไรขาดทุนเบ็ดเสร็จรวม</w:t>
      </w:r>
    </w:p>
    <w:p w14:paraId="624F147B" w14:textId="77777777" w:rsidR="00655053" w:rsidRDefault="00655053" w:rsidP="008F6EED">
      <w:pPr>
        <w:rPr>
          <w:rFonts w:ascii="Angsana New" w:hAnsi="Angsana New"/>
          <w:sz w:val="30"/>
          <w:szCs w:val="30"/>
          <w:lang w:val="en-GB"/>
        </w:rPr>
      </w:pPr>
    </w:p>
    <w:p w14:paraId="0112EACE" w14:textId="77777777" w:rsidR="00563B8A" w:rsidRDefault="00563B8A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534EF41A" w14:textId="77777777" w:rsidR="00563B8A" w:rsidRDefault="00563B8A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2BAB9910" w14:textId="795D069F" w:rsidR="00FB19F7" w:rsidRDefault="00FB19F7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cs/>
          <w:lang w:bidi="th-TH"/>
        </w:rPr>
      </w:pPr>
      <w:r>
        <w:rPr>
          <w:rFonts w:ascii="Angsana New" w:hAnsi="Angsana New"/>
          <w:i/>
          <w:iCs/>
          <w:sz w:val="30"/>
          <w:szCs w:val="30"/>
          <w:cs/>
          <w:lang w:bidi="th-TH"/>
        </w:rPr>
        <w:br w:type="page"/>
      </w:r>
    </w:p>
    <w:p w14:paraId="1980D5EE" w14:textId="711BD014" w:rsidR="00655053" w:rsidRPr="00A56321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16D6C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บริษัทร่วมและการร่วมค้า</w:t>
      </w:r>
    </w:p>
    <w:p w14:paraId="7E9BB7E4" w14:textId="77777777" w:rsidR="00655053" w:rsidRPr="00950A13" w:rsidRDefault="00655053" w:rsidP="00655053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36EA9B04" w14:textId="77777777" w:rsidR="00655053" w:rsidRPr="001F74FB" w:rsidRDefault="00655053" w:rsidP="00655053">
      <w:pPr>
        <w:pStyle w:val="block"/>
        <w:tabs>
          <w:tab w:val="left" w:pos="9720"/>
        </w:tabs>
        <w:spacing w:after="0" w:line="240" w:lineRule="atLeast"/>
        <w:ind w:left="540" w:right="18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1F74FB">
        <w:rPr>
          <w:rFonts w:ascii="Angsana New" w:hAnsi="Angsana New"/>
          <w:spacing w:val="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149C596" w14:textId="77777777" w:rsidR="00655053" w:rsidRPr="00950A13" w:rsidRDefault="00655053" w:rsidP="0065505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3960"/>
        <w:gridCol w:w="1298"/>
        <w:gridCol w:w="260"/>
        <w:gridCol w:w="1180"/>
        <w:gridCol w:w="236"/>
        <w:gridCol w:w="1204"/>
        <w:gridCol w:w="236"/>
        <w:gridCol w:w="1256"/>
      </w:tblGrid>
      <w:tr w:rsidR="00655053" w:rsidRPr="00950A13" w14:paraId="2A67BCB3" w14:textId="77777777" w:rsidTr="00CE45C8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662E033A" w14:textId="77777777" w:rsidR="00655053" w:rsidRPr="00950A13" w:rsidRDefault="00655053" w:rsidP="00CE45C8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38" w:type="dxa"/>
            <w:gridSpan w:val="3"/>
          </w:tcPr>
          <w:p w14:paraId="0E3EABF4" w14:textId="77777777" w:rsidR="00655053" w:rsidRPr="00950A13" w:rsidRDefault="00655053" w:rsidP="00CE45C8">
            <w:pPr>
              <w:ind w:left="1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บริษัท เน็คซ์ แคปปิตอล</w:t>
            </w:r>
          </w:p>
          <w:p w14:paraId="553D1F2A" w14:textId="7D5D687A" w:rsidR="00655053" w:rsidRPr="00950A13" w:rsidRDefault="00655053" w:rsidP="00655053">
            <w:pPr>
              <w:tabs>
                <w:tab w:val="clear" w:pos="227"/>
                <w:tab w:val="left" w:pos="278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950A13">
              <w:rPr>
                <w:rFonts w:ascii="Angsana New" w:hAnsi="Angsana New"/>
                <w:sz w:val="29"/>
                <w:szCs w:val="29"/>
                <w:cs/>
              </w:rPr>
              <w:t>จำกัด (มหาชน)</w:t>
            </w:r>
          </w:p>
        </w:tc>
        <w:tc>
          <w:tcPr>
            <w:tcW w:w="236" w:type="dxa"/>
            <w:shd w:val="clear" w:color="auto" w:fill="auto"/>
          </w:tcPr>
          <w:p w14:paraId="24E16853" w14:textId="77777777" w:rsidR="00655053" w:rsidRPr="00950A13" w:rsidRDefault="00655053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shd w:val="clear" w:color="auto" w:fill="auto"/>
            <w:vAlign w:val="bottom"/>
          </w:tcPr>
          <w:p w14:paraId="766BF85D" w14:textId="19D78D88" w:rsidR="00655053" w:rsidRPr="00950A13" w:rsidRDefault="00655053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 xml:space="preserve">บริษัท พี ที ออโตเมชั่น </w:t>
            </w:r>
          </w:p>
          <w:p w14:paraId="2723FB2D" w14:textId="77777777" w:rsidR="00655053" w:rsidRPr="00950A13" w:rsidRDefault="00655053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  <w:t>(ไทยแลนด์) จำกัด</w:t>
            </w:r>
          </w:p>
        </w:tc>
      </w:tr>
      <w:tr w:rsidR="00655053" w:rsidRPr="00950A13" w14:paraId="07EB448F" w14:textId="77777777" w:rsidTr="00CE45C8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68BEE036" w14:textId="77777777" w:rsidR="00655053" w:rsidRPr="00950A13" w:rsidRDefault="00655053" w:rsidP="00655053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 w:cs="Cordi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</w:tcPr>
          <w:p w14:paraId="7DAC78DD" w14:textId="1CED3178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0" w:type="dxa"/>
          </w:tcPr>
          <w:p w14:paraId="5CA5C326" w14:textId="77777777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E3C7539" w14:textId="6A88574E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06A058A" w14:textId="77777777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E636650" w14:textId="5A9C30CF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658C31D" w14:textId="77777777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vAlign w:val="center"/>
          </w:tcPr>
          <w:p w14:paraId="6641DDEA" w14:textId="4091AB29" w:rsidR="00655053" w:rsidRPr="00950A13" w:rsidRDefault="00655053" w:rsidP="006550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55053" w:rsidRPr="00950A13" w14:paraId="059BA40F" w14:textId="77777777" w:rsidTr="00CE45C8">
        <w:trPr>
          <w:tblHeader/>
          <w:jc w:val="center"/>
        </w:trPr>
        <w:tc>
          <w:tcPr>
            <w:tcW w:w="3960" w:type="dxa"/>
            <w:shd w:val="clear" w:color="auto" w:fill="auto"/>
          </w:tcPr>
          <w:p w14:paraId="67B1E0A9" w14:textId="77777777" w:rsidR="00655053" w:rsidRPr="00950A13" w:rsidRDefault="00655053" w:rsidP="00CE45C8">
            <w:pPr>
              <w:pStyle w:val="block"/>
              <w:spacing w:after="0"/>
              <w:ind w:left="342" w:hanging="342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70" w:type="dxa"/>
            <w:gridSpan w:val="7"/>
          </w:tcPr>
          <w:p w14:paraId="2E04B4DF" w14:textId="77777777" w:rsidR="00655053" w:rsidRPr="00950A13" w:rsidRDefault="00655053" w:rsidP="00CE45C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40DA0" w:rsidRPr="00950A13" w14:paraId="4F4C18C5" w14:textId="77777777" w:rsidTr="00CE45C8">
        <w:trPr>
          <w:trHeight w:val="422"/>
          <w:jc w:val="center"/>
        </w:trPr>
        <w:tc>
          <w:tcPr>
            <w:tcW w:w="3960" w:type="dxa"/>
            <w:shd w:val="clear" w:color="auto" w:fill="auto"/>
          </w:tcPr>
          <w:p w14:paraId="3EF18D25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8" w:type="dxa"/>
            <w:shd w:val="clear" w:color="auto" w:fill="auto"/>
          </w:tcPr>
          <w:p w14:paraId="53C09909" w14:textId="26DA904D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1,381,894</w:t>
            </w:r>
          </w:p>
        </w:tc>
        <w:tc>
          <w:tcPr>
            <w:tcW w:w="260" w:type="dxa"/>
            <w:shd w:val="clear" w:color="auto" w:fill="auto"/>
          </w:tcPr>
          <w:p w14:paraId="1EBBCAE2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5630710" w14:textId="5E09F6BA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</w:rPr>
              <w:t>1,053,896</w:t>
            </w:r>
          </w:p>
        </w:tc>
        <w:tc>
          <w:tcPr>
            <w:tcW w:w="236" w:type="dxa"/>
            <w:shd w:val="clear" w:color="auto" w:fill="auto"/>
          </w:tcPr>
          <w:p w14:paraId="6312A4D0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499BA6" w14:textId="40D071AB" w:rsidR="00B40DA0" w:rsidRPr="0065505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47290A">
              <w:rPr>
                <w:rFonts w:ascii="Angsana New" w:eastAsia="Calibri" w:hAnsi="Angsana New"/>
                <w:sz w:val="30"/>
                <w:szCs w:val="30"/>
              </w:rPr>
              <w:t>38,507</w:t>
            </w:r>
          </w:p>
        </w:tc>
        <w:tc>
          <w:tcPr>
            <w:tcW w:w="236" w:type="dxa"/>
          </w:tcPr>
          <w:p w14:paraId="6BE51235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DF87277" w14:textId="42D5CCF2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60,355</w:t>
            </w:r>
          </w:p>
        </w:tc>
      </w:tr>
      <w:tr w:rsidR="00B40DA0" w:rsidRPr="00950A13" w14:paraId="69001090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355F19BB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98" w:type="dxa"/>
            <w:shd w:val="clear" w:color="auto" w:fill="auto"/>
          </w:tcPr>
          <w:p w14:paraId="1C6ADE72" w14:textId="73F558FC" w:rsidR="00B40DA0" w:rsidRPr="00655053" w:rsidRDefault="003D1952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284</w:t>
            </w:r>
            <w:r w:rsidR="00B40DA0"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296</w:t>
            </w:r>
          </w:p>
        </w:tc>
        <w:tc>
          <w:tcPr>
            <w:tcW w:w="260" w:type="dxa"/>
            <w:shd w:val="clear" w:color="auto" w:fill="auto"/>
          </w:tcPr>
          <w:p w14:paraId="4AE48824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C47A6EB" w14:textId="38C86941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201,772</w:t>
            </w:r>
          </w:p>
        </w:tc>
        <w:tc>
          <w:tcPr>
            <w:tcW w:w="236" w:type="dxa"/>
            <w:shd w:val="clear" w:color="auto" w:fill="auto"/>
          </w:tcPr>
          <w:p w14:paraId="23DB570C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0A71A63" w14:textId="186C2EA2" w:rsidR="00B40DA0" w:rsidRPr="00655053" w:rsidRDefault="003D1952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B40DA0" w:rsidRPr="0047290A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15AC1631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DC218F" w14:textId="128CEC31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6,444</w:t>
            </w:r>
          </w:p>
        </w:tc>
      </w:tr>
      <w:tr w:rsidR="00B40DA0" w:rsidRPr="00950A13" w14:paraId="76F6DB67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42884532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64E55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0D363B0" w14:textId="1ADFB516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lang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6,415</w:t>
            </w:r>
          </w:p>
        </w:tc>
        <w:tc>
          <w:tcPr>
            <w:tcW w:w="260" w:type="dxa"/>
            <w:shd w:val="clear" w:color="auto" w:fill="auto"/>
          </w:tcPr>
          <w:p w14:paraId="48A40638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78F5D6C" w14:textId="202229D5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(22,494)</w:t>
            </w:r>
          </w:p>
        </w:tc>
        <w:tc>
          <w:tcPr>
            <w:tcW w:w="236" w:type="dxa"/>
            <w:shd w:val="clear" w:color="auto" w:fill="auto"/>
          </w:tcPr>
          <w:p w14:paraId="31FFDDB0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FE88087" w14:textId="271E9581" w:rsidR="00B40DA0" w:rsidRPr="00655053" w:rsidRDefault="00B40DA0" w:rsidP="007B7BA7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47290A"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97A1D8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528BD67" w14:textId="2FB3E0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40DA0" w:rsidRPr="00950A13" w14:paraId="1AB272C3" w14:textId="77777777" w:rsidTr="00BF0EF5">
        <w:trPr>
          <w:jc w:val="center"/>
        </w:trPr>
        <w:tc>
          <w:tcPr>
            <w:tcW w:w="3960" w:type="dxa"/>
            <w:shd w:val="clear" w:color="auto" w:fill="auto"/>
          </w:tcPr>
          <w:p w14:paraId="774BE717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ร้อยละ 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D541E" w14:textId="674A0D50" w:rsidR="00B40DA0" w:rsidRPr="00655053" w:rsidRDefault="003D1952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290</w:t>
            </w:r>
            <w:r w:rsidR="00B40DA0"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711</w:t>
            </w:r>
          </w:p>
        </w:tc>
        <w:tc>
          <w:tcPr>
            <w:tcW w:w="260" w:type="dxa"/>
            <w:shd w:val="clear" w:color="auto" w:fill="auto"/>
          </w:tcPr>
          <w:p w14:paraId="6CC0D8FD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56CC" w14:textId="68966988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179,278</w:t>
            </w:r>
          </w:p>
        </w:tc>
        <w:tc>
          <w:tcPr>
            <w:tcW w:w="236" w:type="dxa"/>
            <w:shd w:val="clear" w:color="auto" w:fill="auto"/>
          </w:tcPr>
          <w:p w14:paraId="747BB7BB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48927" w14:textId="472B8673" w:rsidR="00B40DA0" w:rsidRPr="00655053" w:rsidRDefault="003D1952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B40DA0" w:rsidRPr="0047290A">
              <w:rPr>
                <w:rFonts w:ascii="Angsana New" w:eastAsia="Calibri" w:hAnsi="Angsana New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654E7FB2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0F85CA66" w14:textId="6DE968D9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6,444</w:t>
            </w:r>
          </w:p>
        </w:tc>
      </w:tr>
      <w:tr w:rsidR="00B40DA0" w:rsidRPr="00950A13" w14:paraId="6EA97290" w14:textId="77777777" w:rsidTr="00243AAE">
        <w:trPr>
          <w:trHeight w:val="77"/>
          <w:jc w:val="center"/>
        </w:trPr>
        <w:tc>
          <w:tcPr>
            <w:tcW w:w="3960" w:type="dxa"/>
            <w:shd w:val="clear" w:color="auto" w:fill="auto"/>
          </w:tcPr>
          <w:p w14:paraId="4AE97629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  <w:p w14:paraId="7966DC22" w14:textId="1BAAC7D9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DFF1673" w14:textId="77777777" w:rsidR="00B40DA0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</w:p>
          <w:p w14:paraId="029F5983" w14:textId="5259BC67" w:rsidR="00B40DA0" w:rsidRPr="00655053" w:rsidRDefault="003D1952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77</w:t>
            </w:r>
            <w:r w:rsidR="00B40DA0" w:rsidRPr="00316D6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60" w:type="dxa"/>
            <w:shd w:val="clear" w:color="auto" w:fill="auto"/>
          </w:tcPr>
          <w:p w14:paraId="3639A978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625E086A" w14:textId="77777777" w:rsidR="00B40DA0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41256919" w14:textId="4C75AC10" w:rsidR="00B40DA0" w:rsidRPr="00BF0EF5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3,751</w:t>
            </w:r>
          </w:p>
        </w:tc>
        <w:tc>
          <w:tcPr>
            <w:tcW w:w="236" w:type="dxa"/>
            <w:shd w:val="clear" w:color="auto" w:fill="auto"/>
          </w:tcPr>
          <w:p w14:paraId="533DCC9B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243E67D" w14:textId="77777777" w:rsidR="00B40DA0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</w:p>
          <w:p w14:paraId="0382F9BF" w14:textId="4D4B0B4D" w:rsidR="00B40DA0" w:rsidRPr="003D1952" w:rsidRDefault="003D1952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36" w:type="dxa"/>
          </w:tcPr>
          <w:p w14:paraId="52B3B8F3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99C42A1" w14:textId="77777777" w:rsidR="00B40DA0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35B15227" w14:textId="7AB51EBC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3,222</w:t>
            </w:r>
          </w:p>
        </w:tc>
      </w:tr>
      <w:tr w:rsidR="00B40DA0" w:rsidRPr="00950A13" w14:paraId="74FD2DE7" w14:textId="77777777" w:rsidTr="00F86D8B">
        <w:trPr>
          <w:trHeight w:hRule="exact" w:val="372"/>
          <w:jc w:val="center"/>
        </w:trPr>
        <w:tc>
          <w:tcPr>
            <w:tcW w:w="3960" w:type="dxa"/>
            <w:shd w:val="clear" w:color="auto" w:fill="auto"/>
          </w:tcPr>
          <w:p w14:paraId="759CFAB1" w14:textId="0F4C044E" w:rsidR="00B40DA0" w:rsidRPr="00A67F55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A67F55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เงินปันผลรับจากบริษัท</w:t>
            </w:r>
            <w:r w:rsidR="00EF0594">
              <w:rPr>
                <w:rFonts w:ascii="Angsana New" w:eastAsia="Calibri" w:hAnsi="Angsana New" w:hint="cs"/>
                <w:sz w:val="30"/>
                <w:szCs w:val="30"/>
                <w:cs/>
              </w:rPr>
              <w:t>ร่วม</w:t>
            </w:r>
            <w:r w:rsidRPr="00A67F55">
              <w:rPr>
                <w:rFonts w:ascii="Angsana New" w:eastAsia="Calibri" w:hAnsi="Angsana New" w:hint="cs"/>
                <w:sz w:val="30"/>
                <w:szCs w:val="30"/>
                <w:cs/>
              </w:rPr>
              <w:t>/การร่วมค้า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24A4639" w14:textId="77777777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  <w:shd w:val="clear" w:color="auto" w:fill="auto"/>
          </w:tcPr>
          <w:p w14:paraId="1674BE2B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17B039B6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A2B689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341812F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5B2A1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2CA29A10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B40DA0" w:rsidRPr="00950A13" w14:paraId="6C26DD04" w14:textId="77777777" w:rsidTr="00F86D8B">
        <w:trPr>
          <w:trHeight w:hRule="exact" w:val="372"/>
          <w:jc w:val="center"/>
        </w:trPr>
        <w:tc>
          <w:tcPr>
            <w:tcW w:w="3960" w:type="dxa"/>
            <w:shd w:val="clear" w:color="auto" w:fill="auto"/>
          </w:tcPr>
          <w:p w14:paraId="6EC2D5D0" w14:textId="686D8938" w:rsidR="00B40DA0" w:rsidRPr="00A67F55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1298" w:type="dxa"/>
            <w:shd w:val="clear" w:color="auto" w:fill="auto"/>
          </w:tcPr>
          <w:p w14:paraId="43917DC7" w14:textId="04A764E4" w:rsidR="00B40DA0" w:rsidRPr="00F86D8B" w:rsidRDefault="00B40DA0" w:rsidP="00B40DA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bidi="th-TH"/>
              </w:rPr>
            </w:pPr>
            <w:r w:rsidRPr="00F86D8B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-</w:t>
            </w:r>
            <w:r w:rsidRPr="00F86D8B">
              <w:rPr>
                <w:rFonts w:ascii="Angsana New" w:eastAsia="Calibri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3F9326D1" w14:textId="77777777" w:rsidR="00B40DA0" w:rsidRPr="00F86D8B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B44EC82" w14:textId="4A0C7838" w:rsidR="00B40DA0" w:rsidRPr="00F86D8B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F86D8B">
              <w:rPr>
                <w:rFonts w:ascii="Angsana New" w:eastAsia="Calibri" w:hAnsi="Angsana New"/>
                <w:sz w:val="30"/>
                <w:szCs w:val="30"/>
              </w:rPr>
              <w:t>68,808</w:t>
            </w:r>
          </w:p>
        </w:tc>
        <w:tc>
          <w:tcPr>
            <w:tcW w:w="236" w:type="dxa"/>
            <w:shd w:val="clear" w:color="auto" w:fill="auto"/>
          </w:tcPr>
          <w:p w14:paraId="6E31DCC3" w14:textId="77777777" w:rsidR="00B40DA0" w:rsidRPr="00F86D8B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EF251F" w14:textId="7C8F1625" w:rsidR="00B40DA0" w:rsidRPr="00F86D8B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8</w:t>
            </w:r>
            <w:r w:rsidRPr="0047290A">
              <w:rPr>
                <w:rFonts w:ascii="Angsana New" w:eastAsia="Calibri" w:hAnsi="Angsana New"/>
                <w:sz w:val="30"/>
                <w:szCs w:val="30"/>
              </w:rPr>
              <w:t>,3</w:t>
            </w:r>
            <w:r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66FC88A" w14:textId="77777777" w:rsidR="00B40DA0" w:rsidRPr="00F86D8B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96D2B66" w14:textId="08BBCBE8" w:rsidR="00B40DA0" w:rsidRPr="00F86D8B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F86D8B">
              <w:rPr>
                <w:rFonts w:ascii="Angsana New" w:eastAsia="Calibri" w:hAnsi="Angsana New"/>
                <w:sz w:val="30"/>
                <w:szCs w:val="30"/>
              </w:rPr>
              <w:t>3,500</w:t>
            </w:r>
          </w:p>
        </w:tc>
      </w:tr>
      <w:tr w:rsidR="00B40DA0" w:rsidRPr="00950A13" w14:paraId="30B9CB86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2FD6EBCF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98" w:type="dxa"/>
            <w:shd w:val="clear" w:color="auto" w:fill="auto"/>
          </w:tcPr>
          <w:p w14:paraId="63212576" w14:textId="04115E3D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lang w:val="en-US"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458</w:t>
            </w:r>
            <w:r w:rsidRPr="00316D6C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60" w:type="dxa"/>
            <w:shd w:val="clear" w:color="auto" w:fill="auto"/>
          </w:tcPr>
          <w:p w14:paraId="09A701BA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0" w:type="dxa"/>
            <w:shd w:val="clear" w:color="auto" w:fill="auto"/>
          </w:tcPr>
          <w:p w14:paraId="66F9F896" w14:textId="08CA6981" w:rsidR="00B40DA0" w:rsidRPr="005D7F48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5D7F48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2,587,198</w:t>
            </w:r>
          </w:p>
        </w:tc>
        <w:tc>
          <w:tcPr>
            <w:tcW w:w="236" w:type="dxa"/>
            <w:shd w:val="clear" w:color="auto" w:fill="auto"/>
          </w:tcPr>
          <w:p w14:paraId="1EC27F4A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69A09D5" w14:textId="63AEDC2A" w:rsidR="00B40DA0" w:rsidRPr="00950A13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7802F2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D16048F" w14:textId="4C55F9EE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27,222</w:t>
            </w:r>
          </w:p>
        </w:tc>
      </w:tr>
      <w:tr w:rsidR="00B40DA0" w:rsidRPr="00950A13" w14:paraId="0DCAB239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62C1AAE5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98" w:type="dxa"/>
            <w:shd w:val="clear" w:color="auto" w:fill="auto"/>
          </w:tcPr>
          <w:p w14:paraId="3AC5FD84" w14:textId="2096D677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3,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604</w:t>
            </w: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EF0594">
              <w:rPr>
                <w:rFonts w:ascii="Angsana New" w:eastAsia="Calibri" w:hAnsi="Angsana New"/>
                <w:sz w:val="30"/>
                <w:szCs w:val="30"/>
                <w:lang w:bidi="th-TH"/>
              </w:rPr>
              <w:t>529</w:t>
            </w:r>
          </w:p>
        </w:tc>
        <w:tc>
          <w:tcPr>
            <w:tcW w:w="260" w:type="dxa"/>
            <w:shd w:val="clear" w:color="auto" w:fill="auto"/>
          </w:tcPr>
          <w:p w14:paraId="589B8120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0B59019" w14:textId="40B1812B" w:rsidR="00B40DA0" w:rsidRPr="003B4F97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 w:rsidRPr="003B4F97">
              <w:rPr>
                <w:rFonts w:ascii="Angsana New" w:eastAsia="Calibri" w:hAnsi="Angsana New"/>
                <w:sz w:val="30"/>
                <w:szCs w:val="30"/>
                <w:lang w:bidi="th-TH"/>
              </w:rPr>
              <w:t>2,3</w:t>
            </w:r>
            <w:r w:rsidR="005D7F48" w:rsidRPr="003B4F9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4</w:t>
            </w:r>
            <w:r w:rsidR="003B4F9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</w:t>
            </w:r>
            <w:r w:rsidRPr="003B4F97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5D7F48" w:rsidRPr="003B4F97">
              <w:rPr>
                <w:rFonts w:ascii="Angsana New" w:eastAsia="Calibri" w:hAnsi="Angsana New"/>
                <w:sz w:val="30"/>
                <w:szCs w:val="30"/>
                <w:lang w:bidi="th-TH"/>
              </w:rPr>
              <w:t>1</w:t>
            </w:r>
            <w:r w:rsidR="003B4F97">
              <w:rPr>
                <w:rFonts w:ascii="Angsana New" w:eastAsia="Calibri" w:hAnsi="Angsana New"/>
                <w:sz w:val="30"/>
                <w:szCs w:val="30"/>
                <w:lang w:bidi="th-TH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3066095E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821F68" w14:textId="7703674E" w:rsidR="00B40DA0" w:rsidRPr="00950A13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FBC4D3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4BAD003" w14:textId="673E9980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6,814</w:t>
            </w:r>
          </w:p>
        </w:tc>
      </w:tr>
      <w:tr w:rsidR="00B40DA0" w:rsidRPr="00950A13" w14:paraId="3D06E18F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3423F1D9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98" w:type="dxa"/>
            <w:shd w:val="clear" w:color="auto" w:fill="auto"/>
          </w:tcPr>
          <w:p w14:paraId="6201F410" w14:textId="7F993D67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(1,888,</w:t>
            </w:r>
            <w:r>
              <w:rPr>
                <w:rFonts w:ascii="Angsana New" w:eastAsia="Calibri" w:hAnsi="Angsana New"/>
                <w:sz w:val="30"/>
                <w:szCs w:val="30"/>
              </w:rPr>
              <w:t>392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FFCE8AB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476E6AD" w14:textId="04837E49" w:rsidR="00B40DA0" w:rsidRPr="003B4F97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3B4F97">
              <w:rPr>
                <w:rFonts w:ascii="Angsana New" w:eastAsia="Calibri" w:hAnsi="Angsana New"/>
                <w:sz w:val="30"/>
                <w:szCs w:val="30"/>
              </w:rPr>
              <w:t xml:space="preserve">(1,330,804) </w:t>
            </w:r>
          </w:p>
        </w:tc>
        <w:tc>
          <w:tcPr>
            <w:tcW w:w="236" w:type="dxa"/>
            <w:shd w:val="clear" w:color="auto" w:fill="auto"/>
          </w:tcPr>
          <w:p w14:paraId="007C4CC0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B990352" w14:textId="16814A56" w:rsidR="00B40DA0" w:rsidRPr="00950A13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2122A6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A3B3903" w14:textId="17D6BA3F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(3,506)</w:t>
            </w:r>
          </w:p>
        </w:tc>
      </w:tr>
      <w:tr w:rsidR="00B40DA0" w:rsidRPr="00950A13" w14:paraId="26808896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4C081100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C8115F9" w14:textId="0DD4A4D5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(1,9</w:t>
            </w:r>
            <w:r>
              <w:rPr>
                <w:rFonts w:ascii="Angsana New" w:eastAsia="Calibri" w:hAnsi="Angsana New"/>
                <w:sz w:val="30"/>
                <w:szCs w:val="30"/>
              </w:rPr>
              <w:t>9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4,</w:t>
            </w:r>
            <w:r>
              <w:rPr>
                <w:rFonts w:ascii="Angsana New" w:eastAsia="Calibri" w:hAnsi="Angsana New"/>
                <w:sz w:val="30"/>
                <w:szCs w:val="30"/>
              </w:rPr>
              <w:t>280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F34DDA8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A283499" w14:textId="4D53F2AA" w:rsidR="00B40DA0" w:rsidRPr="003B4F97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 w:rsidRPr="003B4F97">
              <w:rPr>
                <w:rFonts w:ascii="Angsana New" w:eastAsia="Calibri" w:hAnsi="Angsana New"/>
                <w:sz w:val="30"/>
                <w:szCs w:val="30"/>
              </w:rPr>
              <w:t>(1,7</w:t>
            </w:r>
            <w:r w:rsidR="005D7F48" w:rsidRPr="003B4F97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11</w:t>
            </w:r>
            <w:r w:rsidRPr="003B4F97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5D7F48" w:rsidRPr="003B4F97">
              <w:rPr>
                <w:rFonts w:ascii="Angsana New" w:eastAsia="Calibri" w:hAnsi="Angsana New"/>
                <w:sz w:val="30"/>
                <w:szCs w:val="30"/>
              </w:rPr>
              <w:t>422</w:t>
            </w:r>
            <w:r w:rsidRPr="003B4F97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3769EC3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8B555C3" w14:textId="3FEC2007" w:rsidR="00B40DA0" w:rsidRPr="00950A13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A7F925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 w:cs="Cordia New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A0E0272" w14:textId="64DDDD6D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(2,960)</w:t>
            </w:r>
          </w:p>
        </w:tc>
      </w:tr>
      <w:tr w:rsidR="00B40DA0" w:rsidRPr="00950A13" w14:paraId="7CA25222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2C04ACAC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50A13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11594" w14:textId="0C0234ED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2,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180</w:t>
            </w:r>
            <w:r w:rsidRPr="00316D6C"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EF0594">
              <w:rPr>
                <w:rFonts w:ascii="Angsana New" w:eastAsia="Calibri" w:hAnsi="Angsana New"/>
                <w:sz w:val="30"/>
                <w:szCs w:val="30"/>
                <w:lang w:bidi="th-TH"/>
              </w:rPr>
              <w:t>805</w:t>
            </w:r>
          </w:p>
        </w:tc>
        <w:tc>
          <w:tcPr>
            <w:tcW w:w="260" w:type="dxa"/>
            <w:shd w:val="clear" w:color="auto" w:fill="auto"/>
          </w:tcPr>
          <w:p w14:paraId="0985B978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8D6E1" w14:textId="0B20FA43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1,89</w:t>
            </w:r>
            <w:r w:rsidR="00EF0594">
              <w:rPr>
                <w:rFonts w:ascii="Angsana New" w:eastAsia="Calibri" w:hAnsi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eastAsia="Calibri" w:hAnsi="Angsana New"/>
                <w:sz w:val="30"/>
                <w:szCs w:val="30"/>
                <w:lang w:bidi="th-TH"/>
              </w:rPr>
              <w:t>,</w:t>
            </w:r>
            <w:r w:rsidR="00EF0594">
              <w:rPr>
                <w:rFonts w:ascii="Angsana New" w:eastAsia="Calibri" w:hAnsi="Angsana New"/>
                <w:sz w:val="30"/>
                <w:szCs w:val="30"/>
                <w:lang w:bidi="th-TH"/>
              </w:rPr>
              <w:t>095</w:t>
            </w:r>
          </w:p>
        </w:tc>
        <w:tc>
          <w:tcPr>
            <w:tcW w:w="236" w:type="dxa"/>
            <w:shd w:val="clear" w:color="auto" w:fill="auto"/>
          </w:tcPr>
          <w:p w14:paraId="3BC86EF9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1C41" w14:textId="441FA8D5" w:rsidR="00B40DA0" w:rsidRPr="00950A13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869C43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C25AE73" w14:textId="551D5C22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25,570</w:t>
            </w:r>
          </w:p>
        </w:tc>
      </w:tr>
      <w:tr w:rsidR="00B40DA0" w:rsidRPr="00950A13" w14:paraId="001CAA2D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7A35D2F7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DEB4E3B" w14:textId="1F178BDA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316D6C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EF0594">
              <w:rPr>
                <w:rFonts w:ascii="Angsana New" w:eastAsia="Calibri" w:hAnsi="Angsana New"/>
                <w:sz w:val="30"/>
                <w:szCs w:val="30"/>
              </w:rPr>
              <w:t>8</w:t>
            </w: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,</w:t>
            </w:r>
            <w:r w:rsidR="00EF0594">
              <w:rPr>
                <w:rFonts w:ascii="Angsana New" w:eastAsia="Calibri" w:hAnsi="Angsana New"/>
                <w:sz w:val="30"/>
                <w:szCs w:val="30"/>
              </w:rPr>
              <w:t>62</w:t>
            </w:r>
            <w:r w:rsidR="001956EE">
              <w:rPr>
                <w:rFonts w:ascii="Angsana New" w:eastAsia="Calibri" w:hAnsi="Angsana New"/>
                <w:sz w:val="30"/>
                <w:szCs w:val="30"/>
              </w:rPr>
              <w:t>0</w:t>
            </w:r>
          </w:p>
        </w:tc>
        <w:tc>
          <w:tcPr>
            <w:tcW w:w="260" w:type="dxa"/>
            <w:shd w:val="clear" w:color="auto" w:fill="auto"/>
          </w:tcPr>
          <w:p w14:paraId="47251B0E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58BB808" w14:textId="51F9DD35" w:rsidR="00B40DA0" w:rsidRPr="00950A13" w:rsidRDefault="00EF0594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504</w:t>
            </w:r>
            <w:r w:rsidR="00B40DA0">
              <w:rPr>
                <w:rFonts w:ascii="Angsana New" w:eastAsia="Calibri" w:hAnsi="Angsana New"/>
                <w:sz w:val="30"/>
                <w:szCs w:val="30"/>
              </w:rPr>
              <w:t>,0</w:t>
            </w:r>
            <w:r>
              <w:rPr>
                <w:rFonts w:ascii="Angsana New" w:eastAsia="Calibri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0C2003D8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3402F8A" w14:textId="3E11E9C6" w:rsidR="00B40DA0" w:rsidRPr="00950A13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6C9235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031C343" w14:textId="144A666F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13,785</w:t>
            </w:r>
          </w:p>
        </w:tc>
      </w:tr>
      <w:tr w:rsidR="00B40DA0" w:rsidRPr="00950A13" w14:paraId="56F9ABA8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66B922BD" w14:textId="77777777" w:rsidR="00B40DA0" w:rsidRPr="004843DC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alibri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77694CF" w14:textId="4DCEFA97" w:rsidR="00B40DA0" w:rsidRPr="00655053" w:rsidRDefault="00EF0594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="00B40DA0" w:rsidRPr="00316D6C">
              <w:rPr>
                <w:rFonts w:ascii="Angsana New" w:eastAsia="Calibri" w:hAnsi="Angsana New"/>
                <w:sz w:val="30"/>
                <w:szCs w:val="30"/>
              </w:rPr>
              <w:t>7,</w:t>
            </w:r>
            <w:r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="001956EE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4B37C3DB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5618FA9" w14:textId="25806E41" w:rsidR="00B40DA0" w:rsidRDefault="00EF0594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316D6C">
              <w:rPr>
                <w:rFonts w:ascii="Angsana New" w:eastAsia="Calibri" w:hAnsi="Angsana New"/>
                <w:sz w:val="30"/>
                <w:szCs w:val="30"/>
              </w:rPr>
              <w:t>7,</w:t>
            </w:r>
            <w:r>
              <w:rPr>
                <w:rFonts w:ascii="Angsana New" w:eastAsia="Calibri" w:hAnsi="Angsana New"/>
                <w:sz w:val="30"/>
                <w:szCs w:val="30"/>
              </w:rPr>
              <w:t>17</w:t>
            </w:r>
            <w:r w:rsidR="001956EE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11DD5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2739B" w14:textId="61D19469" w:rsidR="00B40DA0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8"/>
              <w:jc w:val="both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C9EBA2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79" w:right="-118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5617607" w14:textId="279D9D8C" w:rsidR="00B40DA0" w:rsidRPr="00950A13" w:rsidRDefault="00B40DA0" w:rsidP="007B7BA7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40DA0" w:rsidRPr="00950A13" w14:paraId="1FE2BC71" w14:textId="77777777" w:rsidTr="00CE45C8">
        <w:trPr>
          <w:jc w:val="center"/>
        </w:trPr>
        <w:tc>
          <w:tcPr>
            <w:tcW w:w="3960" w:type="dxa"/>
            <w:shd w:val="clear" w:color="auto" w:fill="auto"/>
          </w:tcPr>
          <w:p w14:paraId="433B1FF3" w14:textId="77777777" w:rsidR="00B40DA0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  <w:p w14:paraId="4E4597E6" w14:textId="77777777" w:rsidR="00B40DA0" w:rsidRPr="00950A13" w:rsidRDefault="00B40DA0" w:rsidP="00B40DA0">
            <w:pPr>
              <w:tabs>
                <w:tab w:val="clear" w:pos="227"/>
              </w:tabs>
              <w:ind w:left="342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 และ</w:t>
            </w:r>
            <w:r w:rsidRPr="00950A1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9165" w14:textId="77777777" w:rsidR="00B40DA0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</w:p>
          <w:p w14:paraId="022B70F1" w14:textId="39CB9B98" w:rsidR="00B40DA0" w:rsidRPr="00655053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  <w:highlight w:val="yellow"/>
              </w:rPr>
            </w:pPr>
            <w:r w:rsidRPr="00316D6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8</w:t>
            </w:r>
            <w:r w:rsidRPr="00316D6C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260" w:type="dxa"/>
            <w:shd w:val="clear" w:color="auto" w:fill="auto"/>
          </w:tcPr>
          <w:p w14:paraId="57987C9B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0FF" w14:textId="77777777" w:rsidR="00B40DA0" w:rsidRDefault="00B40DA0" w:rsidP="00B40DA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  <w:p w14:paraId="30D2B5D3" w14:textId="493F858B" w:rsidR="00B40DA0" w:rsidRPr="00950A13" w:rsidRDefault="00B40DA0" w:rsidP="00B40DA0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531,262</w:t>
            </w:r>
          </w:p>
        </w:tc>
        <w:tc>
          <w:tcPr>
            <w:tcW w:w="236" w:type="dxa"/>
            <w:shd w:val="clear" w:color="auto" w:fill="auto"/>
          </w:tcPr>
          <w:p w14:paraId="1E963513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B2B51" w14:textId="77777777" w:rsidR="00B40DA0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  <w:p w14:paraId="33014F41" w14:textId="510979CC" w:rsidR="00B40DA0" w:rsidRPr="00B45E7A" w:rsidRDefault="00B40DA0" w:rsidP="007B7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4A4F19" w14:textId="77777777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2F42C8F" w14:textId="77777777" w:rsidR="00B40DA0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2BA4B2C" w14:textId="7C5E4BBA" w:rsidR="00B40DA0" w:rsidRPr="00950A13" w:rsidRDefault="00B40DA0" w:rsidP="00B40DA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-118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45E7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13,785</w:t>
            </w:r>
          </w:p>
        </w:tc>
      </w:tr>
    </w:tbl>
    <w:p w14:paraId="36BAF8B7" w14:textId="76F0D1D2" w:rsidR="00804B55" w:rsidRPr="00950A13" w:rsidRDefault="00804B55" w:rsidP="00CE42C9">
      <w:pPr>
        <w:rPr>
          <w:rFonts w:ascii="Angsana New" w:hAnsi="Angsana New"/>
          <w:sz w:val="30"/>
          <w:szCs w:val="30"/>
        </w:rPr>
        <w:sectPr w:rsidR="00804B55" w:rsidRPr="00950A13" w:rsidSect="00A3580C">
          <w:head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D46AE8B" w14:textId="77777777" w:rsidR="00C67985" w:rsidRPr="00DE59E2" w:rsidRDefault="00C67985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E59E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Pr="00DE59E2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14:paraId="69403EC1" w14:textId="614FCADE" w:rsidR="00B96A6F" w:rsidRPr="00C67985" w:rsidRDefault="00B96A6F">
      <w:pPr>
        <w:rPr>
          <w:rFonts w:ascii="Angsana New" w:hAnsi="Angsana New"/>
          <w:sz w:val="30"/>
          <w:szCs w:val="30"/>
        </w:rPr>
      </w:pPr>
    </w:p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993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9"/>
        <w:gridCol w:w="1082"/>
        <w:gridCol w:w="271"/>
        <w:gridCol w:w="1263"/>
        <w:gridCol w:w="271"/>
        <w:gridCol w:w="1172"/>
        <w:gridCol w:w="271"/>
        <w:gridCol w:w="1146"/>
      </w:tblGrid>
      <w:tr w:rsidR="00C67985" w:rsidRPr="005A7FEB" w14:paraId="0913E1C7" w14:textId="77777777" w:rsidTr="007D1509">
        <w:tc>
          <w:tcPr>
            <w:tcW w:w="833" w:type="pct"/>
          </w:tcPr>
          <w:p w14:paraId="1100D77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17"/>
          </w:tcPr>
          <w:p w14:paraId="6857BDA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20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7985" w:rsidRPr="005A7FEB" w14:paraId="035FEA75" w14:textId="77777777" w:rsidTr="007D1509">
        <w:tc>
          <w:tcPr>
            <w:tcW w:w="833" w:type="pct"/>
          </w:tcPr>
          <w:p w14:paraId="5AC9398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4B1C12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24B89F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06F9E8A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C5F59E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1081FA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FB3EAE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4470BC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9B170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CCE28B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5BFC42B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798C26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667AF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887A99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7822CF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38031C0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6A560EE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0286AB2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420D38F8" w14:textId="77777777" w:rsidTr="007D1509">
        <w:tc>
          <w:tcPr>
            <w:tcW w:w="833" w:type="pct"/>
          </w:tcPr>
          <w:p w14:paraId="11B2395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D4E76D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632FD0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D22A83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59C7E0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F9ACA6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7053835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EE1B9B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9F05C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3ADDB7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5FC950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916AAE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5A7AC8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C93530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E4D0B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726E30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79E05D6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2F6B4A4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48D801F5" w14:textId="77777777" w:rsidTr="007D1509">
        <w:tc>
          <w:tcPr>
            <w:tcW w:w="833" w:type="pct"/>
          </w:tcPr>
          <w:p w14:paraId="104F5E4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4FDFCD7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7DB012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07C7758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9F59A4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E2BAF5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CF3775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033769A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FDC117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896E31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2" w:type="pct"/>
          </w:tcPr>
          <w:p w14:paraId="0F93BB0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17BFB0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5A077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4DC7A5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94DC12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76F7F0C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0DDB71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74C51C3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7BB770B7" w14:textId="77777777" w:rsidTr="007D1509">
        <w:tc>
          <w:tcPr>
            <w:tcW w:w="833" w:type="pct"/>
          </w:tcPr>
          <w:p w14:paraId="21CFF2A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9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419C40D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2713C7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D29ADC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FD3BA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7E6800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0CBAC2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0098DD0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364A64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4C670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2" w:type="pct"/>
          </w:tcPr>
          <w:p w14:paraId="591996C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5BAF87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0DB87D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0F7E27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70B76CA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7D148D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2E372A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" w:type="pct"/>
          </w:tcPr>
          <w:p w14:paraId="2AB1A29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7985" w:rsidRPr="005A7FEB" w14:paraId="3BF8985B" w14:textId="77777777" w:rsidTr="007D1509">
        <w:tc>
          <w:tcPr>
            <w:tcW w:w="833" w:type="pct"/>
          </w:tcPr>
          <w:p w14:paraId="476C11F8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17FA29B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73201EE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24EB60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10A9D4E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E58874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054A192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B340F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25CFF0C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3554490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2" w:type="pct"/>
          </w:tcPr>
          <w:p w14:paraId="7D8333E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D6A86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6AAB1A6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12002D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041A82E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81D58C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68E370E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786E567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67985" w:rsidRPr="005A7FEB" w14:paraId="52CB865E" w14:textId="77777777" w:rsidTr="007D1509">
        <w:tc>
          <w:tcPr>
            <w:tcW w:w="833" w:type="pct"/>
          </w:tcPr>
          <w:p w14:paraId="4AF9B5A6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17"/>
          </w:tcPr>
          <w:p w14:paraId="68BA6BE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7985" w:rsidRPr="005A7FEB" w14:paraId="5918D453" w14:textId="77777777" w:rsidTr="007D1509">
        <w:tc>
          <w:tcPr>
            <w:tcW w:w="833" w:type="pct"/>
          </w:tcPr>
          <w:p w14:paraId="64EE961E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3001F22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55B3F2F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pct"/>
          </w:tcPr>
          <w:p w14:paraId="737E144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6DBBF8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774E93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1C71F57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AE31D2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55E2B7E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75B655C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</w:tcPr>
          <w:p w14:paraId="6F06E32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764634A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7E5EB58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12669AD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054EF6C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415D435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1ED832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14:paraId="7FCC3BA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985" w:rsidRPr="005A7FEB" w14:paraId="32932C18" w14:textId="77777777" w:rsidTr="007D1509">
        <w:tc>
          <w:tcPr>
            <w:tcW w:w="833" w:type="pct"/>
          </w:tcPr>
          <w:p w14:paraId="28965496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40" w:type="pct"/>
          </w:tcPr>
          <w:p w14:paraId="2A37CF91" w14:textId="77777777" w:rsidR="00C67985" w:rsidRPr="004B5E40" w:rsidRDefault="00C67985" w:rsidP="007D1509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3A22B5AF" w14:textId="77777777" w:rsidR="00C67985" w:rsidRPr="004B5E40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60A0C367" w14:textId="77777777" w:rsidR="00C67985" w:rsidRPr="00A3580C" w:rsidRDefault="00C67985" w:rsidP="007D1509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80C">
              <w:rPr>
                <w:rFonts w:ascii="Angsana New" w:hAnsi="Angsana New"/>
                <w:sz w:val="30"/>
                <w:szCs w:val="30"/>
                <w:lang w:val="en-US"/>
              </w:rPr>
              <w:t>405,659</w:t>
            </w:r>
          </w:p>
        </w:tc>
        <w:tc>
          <w:tcPr>
            <w:tcW w:w="93" w:type="pct"/>
          </w:tcPr>
          <w:p w14:paraId="1275358A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3593B0EC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A3580C">
              <w:rPr>
                <w:rFonts w:ascii="Angsana New" w:hAnsi="Angsana New"/>
                <w:sz w:val="30"/>
                <w:szCs w:val="30"/>
              </w:rPr>
              <w:t>157,895</w:t>
            </w:r>
          </w:p>
        </w:tc>
        <w:tc>
          <w:tcPr>
            <w:tcW w:w="93" w:type="pct"/>
          </w:tcPr>
          <w:p w14:paraId="7DF713A4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AB9667A" w14:textId="77777777" w:rsidR="00C67985" w:rsidRPr="00A3580C" w:rsidRDefault="00C67985" w:rsidP="007D1509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80C">
              <w:rPr>
                <w:rFonts w:ascii="Angsana New" w:hAnsi="Angsana New"/>
                <w:sz w:val="30"/>
                <w:szCs w:val="30"/>
                <w:lang w:val="en-US"/>
              </w:rPr>
              <w:t>121,005</w:t>
            </w:r>
          </w:p>
        </w:tc>
        <w:tc>
          <w:tcPr>
            <w:tcW w:w="93" w:type="pct"/>
          </w:tcPr>
          <w:p w14:paraId="059D1F61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7C98388" w14:textId="77777777" w:rsidR="00C67985" w:rsidRPr="00A3580C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80C">
              <w:rPr>
                <w:rFonts w:ascii="Angsana New" w:hAnsi="Angsana New"/>
                <w:sz w:val="30"/>
                <w:szCs w:val="30"/>
                <w:lang w:val="en-US"/>
              </w:rPr>
              <w:t xml:space="preserve">42,729 </w:t>
            </w:r>
          </w:p>
        </w:tc>
        <w:tc>
          <w:tcPr>
            <w:tcW w:w="82" w:type="pct"/>
          </w:tcPr>
          <w:p w14:paraId="08C7FA8F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AE4070E" w14:textId="77777777" w:rsidR="00C67985" w:rsidRPr="00A3580C" w:rsidRDefault="00C67985" w:rsidP="007D1509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80C">
              <w:rPr>
                <w:rFonts w:ascii="Angsana New" w:hAnsi="Angsana New"/>
                <w:sz w:val="30"/>
                <w:szCs w:val="30"/>
                <w:lang w:val="en-US"/>
              </w:rPr>
              <w:t>14,653</w:t>
            </w:r>
          </w:p>
        </w:tc>
        <w:tc>
          <w:tcPr>
            <w:tcW w:w="93" w:type="pct"/>
          </w:tcPr>
          <w:p w14:paraId="18EF8C64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8E985CF" w14:textId="77777777" w:rsidR="00C67985" w:rsidRPr="00A3580C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80C">
              <w:rPr>
                <w:rFonts w:ascii="Angsana New" w:hAnsi="Angsana New"/>
                <w:sz w:val="30"/>
                <w:szCs w:val="30"/>
                <w:lang w:val="en-US"/>
              </w:rPr>
              <w:t>13,495</w:t>
            </w:r>
          </w:p>
        </w:tc>
        <w:tc>
          <w:tcPr>
            <w:tcW w:w="93" w:type="pct"/>
          </w:tcPr>
          <w:p w14:paraId="71BF39DA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501B505D" w14:textId="77777777" w:rsidR="00C67985" w:rsidRPr="00A3580C" w:rsidRDefault="00C67985" w:rsidP="007D1509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580C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93" w:type="pct"/>
          </w:tcPr>
          <w:p w14:paraId="42E6D67A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</w:tcPr>
          <w:p w14:paraId="2CBEE63B" w14:textId="77777777" w:rsidR="00C67985" w:rsidRPr="00A3580C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A3580C">
              <w:rPr>
                <w:rFonts w:ascii="Angsana New" w:hAnsi="Angsana New"/>
                <w:sz w:val="30"/>
                <w:szCs w:val="30"/>
              </w:rPr>
              <w:t>881,209</w:t>
            </w:r>
          </w:p>
        </w:tc>
      </w:tr>
      <w:tr w:rsidR="00C67985" w:rsidRPr="005A7FEB" w14:paraId="665E7E08" w14:textId="77777777" w:rsidTr="007D1509">
        <w:tc>
          <w:tcPr>
            <w:tcW w:w="833" w:type="pct"/>
          </w:tcPr>
          <w:p w14:paraId="530F5335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0DF804D4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EDDF40E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23E8C263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  <w:tcBorders>
              <w:bottom w:val="nil"/>
            </w:tcBorders>
          </w:tcPr>
          <w:p w14:paraId="337608D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23DCE69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3,032</w:t>
            </w:r>
          </w:p>
        </w:tc>
        <w:tc>
          <w:tcPr>
            <w:tcW w:w="93" w:type="pct"/>
            <w:tcBorders>
              <w:bottom w:val="nil"/>
            </w:tcBorders>
          </w:tcPr>
          <w:p w14:paraId="282475B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9C52369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5,61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93" w:type="pct"/>
            <w:tcBorders>
              <w:bottom w:val="nil"/>
            </w:tcBorders>
          </w:tcPr>
          <w:p w14:paraId="3AEC278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10B4F1E3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82" w:type="pct"/>
            <w:tcBorders>
              <w:bottom w:val="nil"/>
            </w:tcBorders>
          </w:tcPr>
          <w:p w14:paraId="08B0396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6B96F723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93" w:type="pct"/>
            <w:tcBorders>
              <w:bottom w:val="nil"/>
            </w:tcBorders>
          </w:tcPr>
          <w:p w14:paraId="1993E7F0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5A359D28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  <w:tcBorders>
              <w:bottom w:val="nil"/>
            </w:tcBorders>
          </w:tcPr>
          <w:p w14:paraId="55DADF7F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48BCEE6B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8,426</w:t>
            </w:r>
          </w:p>
        </w:tc>
        <w:tc>
          <w:tcPr>
            <w:tcW w:w="93" w:type="pct"/>
            <w:tcBorders>
              <w:bottom w:val="nil"/>
            </w:tcBorders>
          </w:tcPr>
          <w:p w14:paraId="13134C3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665F056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20,10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67985" w:rsidRPr="005A7FEB" w14:paraId="10564767" w14:textId="77777777" w:rsidTr="007D1509">
        <w:tc>
          <w:tcPr>
            <w:tcW w:w="833" w:type="pct"/>
          </w:tcPr>
          <w:p w14:paraId="5215D54B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2AA476AA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2691820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4CF383A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CACD02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3CBB4DA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(651)</w:t>
            </w:r>
          </w:p>
        </w:tc>
        <w:tc>
          <w:tcPr>
            <w:tcW w:w="93" w:type="pct"/>
            <w:tcBorders>
              <w:bottom w:val="nil"/>
            </w:tcBorders>
          </w:tcPr>
          <w:p w14:paraId="789ECA8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ECC3BC3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(4,56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7C1D93F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15C22268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(482)</w:t>
            </w:r>
          </w:p>
        </w:tc>
        <w:tc>
          <w:tcPr>
            <w:tcW w:w="82" w:type="pct"/>
            <w:tcBorders>
              <w:bottom w:val="nil"/>
            </w:tcBorders>
          </w:tcPr>
          <w:p w14:paraId="53AEA1C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6D806F3C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(2,577)</w:t>
            </w:r>
          </w:p>
        </w:tc>
        <w:tc>
          <w:tcPr>
            <w:tcW w:w="93" w:type="pct"/>
            <w:tcBorders>
              <w:bottom w:val="nil"/>
            </w:tcBorders>
          </w:tcPr>
          <w:p w14:paraId="73382FE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4D91B7E9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/>
              </w:rPr>
              <w:t>(984)</w:t>
            </w:r>
          </w:p>
        </w:tc>
        <w:tc>
          <w:tcPr>
            <w:tcW w:w="93" w:type="pct"/>
            <w:tcBorders>
              <w:bottom w:val="nil"/>
            </w:tcBorders>
          </w:tcPr>
          <w:p w14:paraId="6A49322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1515A0BE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 xml:space="preserve"> (68)</w:t>
            </w:r>
          </w:p>
        </w:tc>
        <w:tc>
          <w:tcPr>
            <w:tcW w:w="93" w:type="pct"/>
            <w:tcBorders>
              <w:bottom w:val="nil"/>
            </w:tcBorders>
          </w:tcPr>
          <w:p w14:paraId="79C450B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7B5894ED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7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(9,3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7985" w:rsidRPr="005A7FEB" w14:paraId="47336564" w14:textId="77777777" w:rsidTr="007D1509">
        <w:tc>
          <w:tcPr>
            <w:tcW w:w="833" w:type="pct"/>
          </w:tcPr>
          <w:p w14:paraId="58FE0545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241D1384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0A827491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49BE8856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6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93" w:type="pct"/>
            <w:tcBorders>
              <w:top w:val="nil"/>
            </w:tcBorders>
          </w:tcPr>
          <w:p w14:paraId="2D8124C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4E6CE8D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432C83CD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1DC91C34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474BAA5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3CD3A9D2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top w:val="nil"/>
            </w:tcBorders>
          </w:tcPr>
          <w:p w14:paraId="1F26B6A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2B3AFF70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11663771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1969B608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07790B6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49B8291E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919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 xml:space="preserve"> (89)</w:t>
            </w:r>
          </w:p>
        </w:tc>
        <w:tc>
          <w:tcPr>
            <w:tcW w:w="93" w:type="pct"/>
            <w:tcBorders>
              <w:top w:val="nil"/>
            </w:tcBorders>
          </w:tcPr>
          <w:p w14:paraId="390E398B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71C25492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67985" w:rsidRPr="005A7FEB" w14:paraId="25506AC9" w14:textId="77777777" w:rsidTr="007D1509">
        <w:tc>
          <w:tcPr>
            <w:tcW w:w="833" w:type="pct"/>
            <w:tcBorders>
              <w:bottom w:val="nil"/>
            </w:tcBorders>
          </w:tcPr>
          <w:p w14:paraId="19C58D04" w14:textId="77777777" w:rsidR="00C67985" w:rsidRPr="005A7FEB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  <w:tcBorders>
              <w:top w:val="single" w:sz="4" w:space="0" w:color="auto"/>
              <w:bottom w:val="nil"/>
            </w:tcBorders>
          </w:tcPr>
          <w:p w14:paraId="4ABF8435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303FB01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nil"/>
            </w:tcBorders>
          </w:tcPr>
          <w:p w14:paraId="1653E742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BDB949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nil"/>
            </w:tcBorders>
          </w:tcPr>
          <w:p w14:paraId="21E00E8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B99B77E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</w:tcPr>
          <w:p w14:paraId="432138EF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6C9212B2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nil"/>
            </w:tcBorders>
          </w:tcPr>
          <w:p w14:paraId="3AE429C1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E22AAF3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nil"/>
            </w:tcBorders>
          </w:tcPr>
          <w:p w14:paraId="7305244F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74EEA74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nil"/>
            </w:tcBorders>
          </w:tcPr>
          <w:p w14:paraId="19853272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5ECEBC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nil"/>
            </w:tcBorders>
          </w:tcPr>
          <w:p w14:paraId="0D1DD2CA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4C2C4A47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nil"/>
            </w:tcBorders>
          </w:tcPr>
          <w:p w14:paraId="5A2A56C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67985" w:rsidRPr="005A7FEB" w14:paraId="11D2CE75" w14:textId="77777777" w:rsidTr="007D1509">
        <w:tc>
          <w:tcPr>
            <w:tcW w:w="833" w:type="pct"/>
          </w:tcPr>
          <w:p w14:paraId="191D6DF9" w14:textId="77777777" w:rsidR="00C67985" w:rsidRPr="00142DBC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</w:tcPr>
          <w:p w14:paraId="1910B1D7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26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30834A6A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7CA9F06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406,729</w:t>
            </w:r>
          </w:p>
        </w:tc>
        <w:tc>
          <w:tcPr>
            <w:tcW w:w="93" w:type="pct"/>
          </w:tcPr>
          <w:p w14:paraId="73436CD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7CB34EC4" w14:textId="77777777" w:rsidR="00C67985" w:rsidRPr="00F62D90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</w:rPr>
              <w:t>160,276</w:t>
            </w:r>
          </w:p>
        </w:tc>
        <w:tc>
          <w:tcPr>
            <w:tcW w:w="93" w:type="pct"/>
          </w:tcPr>
          <w:p w14:paraId="05E1AD51" w14:textId="77777777" w:rsidR="00C67985" w:rsidRPr="00F62D90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3DC2B67F" w14:textId="77777777" w:rsidR="00C67985" w:rsidRPr="00F62D90" w:rsidRDefault="00C67985" w:rsidP="007D1509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122,053</w:t>
            </w:r>
          </w:p>
        </w:tc>
        <w:tc>
          <w:tcPr>
            <w:tcW w:w="93" w:type="pct"/>
          </w:tcPr>
          <w:p w14:paraId="71DFF735" w14:textId="77777777" w:rsidR="00C67985" w:rsidRPr="00F62D90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381B9AA0" w14:textId="77777777" w:rsidR="00C67985" w:rsidRPr="00F62D90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42,601</w:t>
            </w:r>
          </w:p>
        </w:tc>
        <w:tc>
          <w:tcPr>
            <w:tcW w:w="82" w:type="pct"/>
          </w:tcPr>
          <w:p w14:paraId="1607B508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40B8C3A1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12,791</w:t>
            </w:r>
          </w:p>
        </w:tc>
        <w:tc>
          <w:tcPr>
            <w:tcW w:w="93" w:type="pct"/>
          </w:tcPr>
          <w:p w14:paraId="0B35DB8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2C33439A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13,492</w:t>
            </w:r>
          </w:p>
        </w:tc>
        <w:tc>
          <w:tcPr>
            <w:tcW w:w="93" w:type="pct"/>
          </w:tcPr>
          <w:p w14:paraId="45B52CF5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528A8DD1" w14:textId="77777777" w:rsidR="00C67985" w:rsidRPr="005A7FEB" w:rsidRDefault="00C67985" w:rsidP="007D1509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8,670</w:t>
            </w:r>
          </w:p>
        </w:tc>
        <w:tc>
          <w:tcPr>
            <w:tcW w:w="93" w:type="pct"/>
          </w:tcPr>
          <w:p w14:paraId="286F6A76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</w:tcPr>
          <w:p w14:paraId="5553FB0C" w14:textId="77777777" w:rsidR="00C67985" w:rsidRPr="005A7FEB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2301">
              <w:rPr>
                <w:rFonts w:ascii="Angsana New" w:hAnsi="Angsana New"/>
                <w:b/>
                <w:bCs/>
                <w:sz w:val="30"/>
                <w:szCs w:val="30"/>
              </w:rPr>
              <w:t>891,984</w:t>
            </w:r>
          </w:p>
        </w:tc>
      </w:tr>
      <w:tr w:rsidR="00C67985" w:rsidRPr="005A7FEB" w14:paraId="655115DE" w14:textId="77777777" w:rsidTr="007D1509">
        <w:tc>
          <w:tcPr>
            <w:tcW w:w="833" w:type="pct"/>
            <w:tcBorders>
              <w:bottom w:val="nil"/>
            </w:tcBorders>
          </w:tcPr>
          <w:p w14:paraId="5F4722D6" w14:textId="77777777" w:rsidR="00C67985" w:rsidRPr="00955E7E" w:rsidRDefault="00C6798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47105EC2" w14:textId="1A74A4C0" w:rsidR="00C67985" w:rsidRPr="00B166CE" w:rsidRDefault="000A5F59" w:rsidP="007D1509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A100B59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34902B20" w14:textId="467AB0DB" w:rsidR="00C67985" w:rsidRPr="00B166CE" w:rsidRDefault="000A5F59" w:rsidP="007D1509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CA6CF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112F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A1B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93" w:type="pct"/>
            <w:tcBorders>
              <w:bottom w:val="nil"/>
            </w:tcBorders>
          </w:tcPr>
          <w:p w14:paraId="19D343A4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8D6BC53" w14:textId="23E92C94" w:rsidR="00C67985" w:rsidRPr="00B166CE" w:rsidRDefault="000A5F59" w:rsidP="00511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1,</w:t>
            </w:r>
            <w:r w:rsidR="002B20E2">
              <w:rPr>
                <w:rFonts w:ascii="Angsana New" w:hAnsi="Angsana New"/>
                <w:sz w:val="30"/>
                <w:szCs w:val="30"/>
              </w:rPr>
              <w:t>8</w:t>
            </w:r>
            <w:r w:rsidR="005112F6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93" w:type="pct"/>
            <w:tcBorders>
              <w:bottom w:val="nil"/>
            </w:tcBorders>
          </w:tcPr>
          <w:p w14:paraId="41039C83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429817B2" w14:textId="6FF6C4BC" w:rsidR="00C67985" w:rsidRPr="00B166CE" w:rsidRDefault="000A5F59" w:rsidP="007D1509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5112F6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93" w:type="pct"/>
            <w:tcBorders>
              <w:bottom w:val="nil"/>
            </w:tcBorders>
          </w:tcPr>
          <w:p w14:paraId="5FD1D3CA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FB6DB34" w14:textId="0C336C62" w:rsidR="00C67985" w:rsidRPr="00B166CE" w:rsidRDefault="000A5F59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5112F6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82" w:type="pct"/>
            <w:tcBorders>
              <w:bottom w:val="nil"/>
            </w:tcBorders>
          </w:tcPr>
          <w:p w14:paraId="7504262A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3B391604" w14:textId="79872C5A" w:rsidR="00C67985" w:rsidRPr="00B166CE" w:rsidRDefault="000A5F59" w:rsidP="007D1509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DD5FD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  <w:tcBorders>
              <w:bottom w:val="nil"/>
            </w:tcBorders>
          </w:tcPr>
          <w:p w14:paraId="180E5B91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79DB816B" w14:textId="1B89763B" w:rsidR="00C67985" w:rsidRPr="00B166CE" w:rsidRDefault="000A5F59" w:rsidP="007D1509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CA6CF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  <w:tcBorders>
              <w:bottom w:val="nil"/>
            </w:tcBorders>
          </w:tcPr>
          <w:p w14:paraId="7500EB77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3F562F57" w14:textId="110C1C33" w:rsidR="00C67985" w:rsidRPr="00B166CE" w:rsidRDefault="00DD5FD3" w:rsidP="007D1509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93" w:type="pct"/>
            <w:tcBorders>
              <w:bottom w:val="nil"/>
            </w:tcBorders>
          </w:tcPr>
          <w:p w14:paraId="6862E0DD" w14:textId="77777777" w:rsidR="00C67985" w:rsidRPr="00B166CE" w:rsidRDefault="00C67985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34596A55" w14:textId="778F2277" w:rsidR="00C67985" w:rsidRPr="00B166CE" w:rsidRDefault="00433E24" w:rsidP="007D1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1</w:t>
            </w:r>
            <w:r w:rsidR="00515277">
              <w:rPr>
                <w:rFonts w:ascii="Angsana New" w:hAnsi="Angsana New"/>
                <w:sz w:val="30"/>
                <w:szCs w:val="30"/>
              </w:rPr>
              <w:t>2</w:t>
            </w:r>
            <w:r w:rsidRPr="00B166CE">
              <w:rPr>
                <w:rFonts w:ascii="Angsana New" w:hAnsi="Angsana New"/>
                <w:sz w:val="30"/>
                <w:szCs w:val="30"/>
              </w:rPr>
              <w:t>,</w:t>
            </w:r>
            <w:r w:rsidR="00DD5FD3"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CA6CFC" w:rsidRPr="005A7FEB" w14:paraId="41714C91" w14:textId="77777777" w:rsidTr="007D1509">
        <w:tc>
          <w:tcPr>
            <w:tcW w:w="833" w:type="pct"/>
            <w:tcBorders>
              <w:bottom w:val="nil"/>
            </w:tcBorders>
          </w:tcPr>
          <w:p w14:paraId="72C0E16D" w14:textId="77777777" w:rsidR="00CA6CFC" w:rsidRPr="00955E7E" w:rsidRDefault="00CA6CFC" w:rsidP="00CA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E7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6C95157F" w14:textId="07E113AC" w:rsidR="00CA6CFC" w:rsidRPr="00B166CE" w:rsidRDefault="00CA6CFC" w:rsidP="00CA6CFC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E668F91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2F9E6CD7" w14:textId="2D7FA3DA" w:rsidR="00CA6CFC" w:rsidRPr="00B166CE" w:rsidRDefault="00CA6CFC" w:rsidP="00CA6CFC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BC252AA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8EA2671" w14:textId="58267ABF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93" w:type="pct"/>
            <w:tcBorders>
              <w:bottom w:val="nil"/>
            </w:tcBorders>
          </w:tcPr>
          <w:p w14:paraId="69D17911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241E6DF9" w14:textId="260F6032" w:rsidR="00CA6CFC" w:rsidRPr="00B166CE" w:rsidRDefault="00CA6CFC" w:rsidP="00CA6CF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(1,7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3E6DB968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126E9D5B" w14:textId="1F578535" w:rsidR="00CA6CFC" w:rsidRPr="00B166CE" w:rsidRDefault="00CA6CFC" w:rsidP="00CA6CF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(63</w:t>
            </w:r>
            <w:r w:rsidR="00CB13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82" w:type="pct"/>
            <w:tcBorders>
              <w:bottom w:val="nil"/>
            </w:tcBorders>
          </w:tcPr>
          <w:p w14:paraId="389765FB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23301152" w14:textId="2BFF1797" w:rsidR="00CA6CFC" w:rsidRPr="00B166CE" w:rsidRDefault="00CA6CFC" w:rsidP="00CA6CFC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(93)</w:t>
            </w:r>
          </w:p>
        </w:tc>
        <w:tc>
          <w:tcPr>
            <w:tcW w:w="93" w:type="pct"/>
            <w:tcBorders>
              <w:bottom w:val="nil"/>
            </w:tcBorders>
          </w:tcPr>
          <w:p w14:paraId="0615470B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795312B6" w14:textId="153D5960" w:rsidR="00CA6CFC" w:rsidRPr="00B166CE" w:rsidRDefault="00CA6CFC" w:rsidP="0052571B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301C648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76207CDD" w14:textId="526E5721" w:rsidR="00CA6CFC" w:rsidRPr="00B166CE" w:rsidRDefault="00DD5FD3" w:rsidP="00DD5FD3">
            <w:pPr>
              <w:pStyle w:val="3"/>
              <w:tabs>
                <w:tab w:val="clear" w:pos="360"/>
                <w:tab w:val="clear" w:pos="720"/>
                <w:tab w:val="decimal" w:pos="68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76319C8" w14:textId="77777777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0FE0E301" w14:textId="68459225" w:rsidR="00CA6CFC" w:rsidRPr="00B166CE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B166CE">
              <w:rPr>
                <w:rFonts w:ascii="Angsana New" w:hAnsi="Angsana New"/>
                <w:sz w:val="30"/>
                <w:szCs w:val="30"/>
              </w:rPr>
              <w:t>(</w:t>
            </w:r>
            <w:r w:rsidR="00DD5FD3">
              <w:rPr>
                <w:rFonts w:ascii="Angsana New" w:hAnsi="Angsana New"/>
                <w:sz w:val="30"/>
                <w:szCs w:val="30"/>
              </w:rPr>
              <w:t>2,960</w:t>
            </w:r>
            <w:r w:rsidRPr="00B166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5FD3" w:rsidRPr="005A7FEB" w14:paraId="0CADBF56" w14:textId="77777777" w:rsidTr="007D1509">
        <w:tc>
          <w:tcPr>
            <w:tcW w:w="833" w:type="pct"/>
            <w:tcBorders>
              <w:bottom w:val="nil"/>
            </w:tcBorders>
          </w:tcPr>
          <w:p w14:paraId="52B041BB" w14:textId="1EA79AE9" w:rsidR="00DD5FD3" w:rsidRPr="00955E7E" w:rsidRDefault="00DD5FD3" w:rsidP="00CA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bottom w:val="nil"/>
            </w:tcBorders>
          </w:tcPr>
          <w:p w14:paraId="4ED675CE" w14:textId="260F7B0E" w:rsidR="00DD5FD3" w:rsidRPr="00B166CE" w:rsidRDefault="00DD5FD3" w:rsidP="00CA6CFC">
            <w:pPr>
              <w:pStyle w:val="3"/>
              <w:tabs>
                <w:tab w:val="clear" w:pos="360"/>
                <w:tab w:val="clear" w:pos="720"/>
                <w:tab w:val="decimal" w:pos="57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147235A2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C803A80" w14:textId="342CAB7B" w:rsidR="00DD5FD3" w:rsidRPr="00950A13" w:rsidRDefault="00DD5FD3" w:rsidP="00DD5FD3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93" w:type="pct"/>
            <w:tcBorders>
              <w:bottom w:val="nil"/>
            </w:tcBorders>
          </w:tcPr>
          <w:p w14:paraId="5E51389C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CF5991A" w14:textId="3984352C" w:rsidR="00DD5FD3" w:rsidRPr="00B166CE" w:rsidRDefault="00DD5FD3" w:rsidP="00DD5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4FF71E2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6C0B341" w14:textId="2CA90437" w:rsidR="00DD5FD3" w:rsidRPr="00B166CE" w:rsidRDefault="00DD5FD3" w:rsidP="00DD5FD3">
            <w:pPr>
              <w:pStyle w:val="3"/>
              <w:tabs>
                <w:tab w:val="clear" w:pos="360"/>
                <w:tab w:val="clear" w:pos="720"/>
                <w:tab w:val="decimal" w:pos="60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9A9C1BE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607A7D0C" w14:textId="6B137BC8" w:rsidR="00DD5FD3" w:rsidRPr="00B166CE" w:rsidRDefault="00DD5FD3" w:rsidP="00DD5FD3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2" w:type="pct"/>
            <w:tcBorders>
              <w:bottom w:val="nil"/>
            </w:tcBorders>
          </w:tcPr>
          <w:p w14:paraId="561C2C32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1D85727" w14:textId="6580A4A2" w:rsidR="00DD5FD3" w:rsidRPr="00B166CE" w:rsidRDefault="00DD5FD3" w:rsidP="00DD5FD3">
            <w:pPr>
              <w:pStyle w:val="3"/>
              <w:tabs>
                <w:tab w:val="clear" w:pos="360"/>
                <w:tab w:val="clear" w:pos="720"/>
                <w:tab w:val="decimal" w:pos="657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94369B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57FF9E11" w14:textId="1338DA28" w:rsidR="00DD5FD3" w:rsidRPr="00B166CE" w:rsidRDefault="00DD5FD3" w:rsidP="0052571B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45FD024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6AC0A002" w14:textId="2E67B4BB" w:rsidR="00DD5FD3" w:rsidRPr="00B166CE" w:rsidRDefault="00DD5FD3" w:rsidP="00CA6CFC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(12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166C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7AC76FFF" w14:textId="77777777" w:rsidR="00DD5FD3" w:rsidRPr="00B166CE" w:rsidRDefault="00DD5FD3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nil"/>
            </w:tcBorders>
          </w:tcPr>
          <w:p w14:paraId="502092D4" w14:textId="573627FB" w:rsidR="00DD5FD3" w:rsidRPr="00B166CE" w:rsidRDefault="00DD5FD3" w:rsidP="00DD5FD3">
            <w:pPr>
              <w:pStyle w:val="3"/>
              <w:tabs>
                <w:tab w:val="clear" w:pos="360"/>
                <w:tab w:val="clear" w:pos="720"/>
                <w:tab w:val="decimal" w:pos="65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6CFC" w:rsidRPr="005A7FEB" w14:paraId="1677C63C" w14:textId="77777777" w:rsidTr="007D1509">
        <w:tc>
          <w:tcPr>
            <w:tcW w:w="833" w:type="pct"/>
            <w:tcBorders>
              <w:bottom w:val="nil"/>
            </w:tcBorders>
          </w:tcPr>
          <w:p w14:paraId="06C19CD8" w14:textId="77777777" w:rsidR="00CA6CFC" w:rsidRPr="00142DBC" w:rsidRDefault="00CA6CFC" w:rsidP="00CA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4CAACE34" w14:textId="1BD8F760" w:rsidR="00CA6CFC" w:rsidRPr="000A5F59" w:rsidRDefault="00CA6CFC" w:rsidP="00CA6CFC">
            <w:pPr>
              <w:pStyle w:val="3"/>
              <w:tabs>
                <w:tab w:val="clear" w:pos="360"/>
                <w:tab w:val="clear" w:pos="720"/>
                <w:tab w:val="decimal" w:pos="747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4FB58286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015D1C29" w14:textId="2A639C96" w:rsidR="00CA6CFC" w:rsidRPr="000A5F59" w:rsidRDefault="00CA6CFC" w:rsidP="00CA6CFC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</w:t>
            </w:r>
            <w:r w:rsidR="00511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93" w:type="pct"/>
            <w:tcBorders>
              <w:bottom w:val="nil"/>
            </w:tcBorders>
          </w:tcPr>
          <w:p w14:paraId="6C0DFD53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6FBC4E57" w14:textId="5982187E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</w:t>
            </w:r>
            <w:r w:rsidR="00C1069C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93" w:type="pct"/>
            <w:tcBorders>
              <w:bottom w:val="nil"/>
            </w:tcBorders>
          </w:tcPr>
          <w:p w14:paraId="26164848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3FDFC28E" w14:textId="71526011" w:rsidR="00CA6CFC" w:rsidRPr="000A5F59" w:rsidRDefault="00CA6CFC" w:rsidP="00CA6CFC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</w:t>
            </w:r>
            <w:r w:rsidR="00475A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93" w:type="pct"/>
            <w:tcBorders>
              <w:bottom w:val="nil"/>
            </w:tcBorders>
          </w:tcPr>
          <w:p w14:paraId="0637979C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1DBFDCDE" w14:textId="3F8A7E5F" w:rsidR="00CA6CFC" w:rsidRPr="000A5F59" w:rsidRDefault="00CA6CFC" w:rsidP="00CA6CF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</w:t>
            </w:r>
            <w:r w:rsidR="00CB13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</w:p>
        </w:tc>
        <w:tc>
          <w:tcPr>
            <w:tcW w:w="82" w:type="pct"/>
            <w:tcBorders>
              <w:bottom w:val="nil"/>
            </w:tcBorders>
          </w:tcPr>
          <w:p w14:paraId="6488F608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75537263" w14:textId="6ACE7894" w:rsidR="00CA6CFC" w:rsidRPr="000A5F59" w:rsidRDefault="00CA6CFC" w:rsidP="00CA6CFC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13,59</w:t>
            </w:r>
            <w:r w:rsidR="00DD5F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3" w:type="pct"/>
            <w:tcBorders>
              <w:bottom w:val="nil"/>
            </w:tcBorders>
          </w:tcPr>
          <w:p w14:paraId="1D5825DF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59B190AF" w14:textId="49AFE2A3" w:rsidR="00CA6CFC" w:rsidRPr="000A5F59" w:rsidRDefault="00CA6CFC" w:rsidP="00CA6CFC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5F5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93" w:type="pct"/>
            <w:tcBorders>
              <w:bottom w:val="nil"/>
            </w:tcBorders>
          </w:tcPr>
          <w:p w14:paraId="0C087E04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3CD71D45" w14:textId="5081CDDC" w:rsidR="00CA6CFC" w:rsidRPr="000A5F59" w:rsidRDefault="00121125" w:rsidP="00CA6CFC">
            <w:pPr>
              <w:pStyle w:val="3"/>
              <w:tabs>
                <w:tab w:val="clear" w:pos="360"/>
                <w:tab w:val="clear" w:pos="720"/>
                <w:tab w:val="decimal" w:pos="921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9,572</w:t>
            </w:r>
          </w:p>
        </w:tc>
        <w:tc>
          <w:tcPr>
            <w:tcW w:w="93" w:type="pct"/>
            <w:tcBorders>
              <w:bottom w:val="nil"/>
            </w:tcBorders>
          </w:tcPr>
          <w:p w14:paraId="238AB44A" w14:textId="77777777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14:paraId="1B3334A8" w14:textId="55984A0B" w:rsidR="00CA6CFC" w:rsidRPr="000A5F59" w:rsidRDefault="00CA6CFC" w:rsidP="00CA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2C6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B2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D5FD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D267F5D" w14:textId="69931726" w:rsidR="00804B55" w:rsidRDefault="00804B55"/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42"/>
        <w:gridCol w:w="1085"/>
        <w:gridCol w:w="265"/>
        <w:gridCol w:w="9"/>
        <w:gridCol w:w="1263"/>
        <w:gridCol w:w="271"/>
        <w:gridCol w:w="1132"/>
        <w:gridCol w:w="44"/>
        <w:gridCol w:w="260"/>
        <w:gridCol w:w="15"/>
        <w:gridCol w:w="1132"/>
      </w:tblGrid>
      <w:tr w:rsidR="00B96A6F" w:rsidRPr="005A7FEB" w14:paraId="12936EBA" w14:textId="77777777" w:rsidTr="0058230B">
        <w:tc>
          <w:tcPr>
            <w:tcW w:w="833" w:type="pct"/>
          </w:tcPr>
          <w:p w14:paraId="2C20400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20"/>
          </w:tcPr>
          <w:p w14:paraId="6C4448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5A7FEB" w14:paraId="75B7B559" w14:textId="77777777" w:rsidTr="0058230B">
        <w:tc>
          <w:tcPr>
            <w:tcW w:w="833" w:type="pct"/>
          </w:tcPr>
          <w:p w14:paraId="3D0B9C1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16F82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DE213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513DC5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5F8C0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306438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259BFC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81FFDE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E5D60D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59E11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261E05C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68D080E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21ED0C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E0795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3EFE76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58D35E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  <w:gridSpan w:val="2"/>
          </w:tcPr>
          <w:p w14:paraId="5559D6C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7292684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B67DCF2" w14:textId="77777777" w:rsidTr="0058230B">
        <w:tc>
          <w:tcPr>
            <w:tcW w:w="833" w:type="pct"/>
          </w:tcPr>
          <w:p w14:paraId="23B508D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3214DD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FB4F9B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CDDBB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171D0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64BCC5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4EA69A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FE46C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276BF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86503A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649BD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56068B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541CC6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EE5B53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7D65BB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2C6957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  <w:gridSpan w:val="2"/>
          </w:tcPr>
          <w:p w14:paraId="57605CF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26DBDAD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14F48F9" w14:textId="77777777" w:rsidTr="0058230B">
        <w:tc>
          <w:tcPr>
            <w:tcW w:w="833" w:type="pct"/>
          </w:tcPr>
          <w:p w14:paraId="3A94248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6049349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3745D5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22F0C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0943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85EE62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BB02D2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0BFFE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0A60B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D27188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4FE55D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2D3AD26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44A7C1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2B7D2F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12480A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0677DE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  <w:gridSpan w:val="2"/>
          </w:tcPr>
          <w:p w14:paraId="5D56B3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624377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7EF0621E" w14:textId="77777777" w:rsidTr="0058230B">
        <w:trPr>
          <w:trHeight w:val="344"/>
        </w:trPr>
        <w:tc>
          <w:tcPr>
            <w:tcW w:w="833" w:type="pct"/>
          </w:tcPr>
          <w:p w14:paraId="69AF5A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0742704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ADA41D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421D8E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2F4A9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F1946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07B2E39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4D1D3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0B43F1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0DE447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3" w:type="pct"/>
          </w:tcPr>
          <w:p w14:paraId="099872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38758F3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gridSpan w:val="2"/>
          </w:tcPr>
          <w:p w14:paraId="110384A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F03B39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5C0D43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03E666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  <w:gridSpan w:val="2"/>
          </w:tcPr>
          <w:p w14:paraId="38F8E4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3F5A1B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0506F8A6" w14:textId="77777777" w:rsidTr="0058230B">
        <w:tc>
          <w:tcPr>
            <w:tcW w:w="833" w:type="pct"/>
          </w:tcPr>
          <w:p w14:paraId="66F1155A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49CD12A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5B51A5A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664BC8D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046582A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553101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E9E56F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B7B3C8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1CE48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1CBFC6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3" w:type="pct"/>
          </w:tcPr>
          <w:p w14:paraId="699EAE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079FD04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  <w:gridSpan w:val="2"/>
          </w:tcPr>
          <w:p w14:paraId="19052A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63499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5B00E2C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" w:type="pct"/>
            <w:gridSpan w:val="2"/>
          </w:tcPr>
          <w:p w14:paraId="4C0988A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  <w:gridSpan w:val="2"/>
          </w:tcPr>
          <w:p w14:paraId="24CC084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426703B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5FC092AF" w14:textId="77777777" w:rsidTr="0058230B">
        <w:tc>
          <w:tcPr>
            <w:tcW w:w="833" w:type="pct"/>
          </w:tcPr>
          <w:p w14:paraId="777DB85E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20"/>
          </w:tcPr>
          <w:p w14:paraId="2D16D39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73DADF8D" w14:textId="77777777" w:rsidTr="0058230B">
        <w:tc>
          <w:tcPr>
            <w:tcW w:w="833" w:type="pct"/>
          </w:tcPr>
          <w:p w14:paraId="79C8384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11252EC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A7F65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475F75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C9E679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3F92BC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910566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2D00F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2EBB5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7A50D0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11F1B0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0005E7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14:paraId="7D8065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</w:tcPr>
          <w:p w14:paraId="41D5203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8425B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</w:tcPr>
          <w:p w14:paraId="14B02B0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" w:type="pct"/>
            <w:gridSpan w:val="2"/>
          </w:tcPr>
          <w:p w14:paraId="456FA4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</w:tcPr>
          <w:p w14:paraId="6702DCB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73F" w:rsidRPr="00CC073F" w14:paraId="2BF3C8D6" w14:textId="77777777" w:rsidTr="0058230B">
        <w:tc>
          <w:tcPr>
            <w:tcW w:w="833" w:type="pct"/>
            <w:vAlign w:val="bottom"/>
          </w:tcPr>
          <w:p w14:paraId="2EBF1A76" w14:textId="58435426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40" w:type="pct"/>
            <w:vAlign w:val="bottom"/>
          </w:tcPr>
          <w:p w14:paraId="7466EC9E" w14:textId="77777777" w:rsidR="00CC073F" w:rsidRPr="004B5E40" w:rsidRDefault="00CC073F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2B905BBE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5C1C42B1" w14:textId="200CF397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213,487</w:t>
            </w:r>
          </w:p>
        </w:tc>
        <w:tc>
          <w:tcPr>
            <w:tcW w:w="93" w:type="pct"/>
            <w:vAlign w:val="bottom"/>
          </w:tcPr>
          <w:p w14:paraId="433762C2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3ED479E1" w14:textId="3D5D4D84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146,738</w:t>
            </w:r>
          </w:p>
        </w:tc>
        <w:tc>
          <w:tcPr>
            <w:tcW w:w="93" w:type="pct"/>
            <w:vAlign w:val="bottom"/>
          </w:tcPr>
          <w:p w14:paraId="78547890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5BA2259F" w14:textId="4F1D8567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 w:rsidRPr="00CC073F">
              <w:rPr>
                <w:rFonts w:ascii="Angsana New" w:hAnsi="Angsana New"/>
                <w:sz w:val="30"/>
                <w:szCs w:val="30"/>
              </w:rPr>
              <w:t>,677</w:t>
            </w:r>
          </w:p>
        </w:tc>
        <w:tc>
          <w:tcPr>
            <w:tcW w:w="93" w:type="pct"/>
            <w:vAlign w:val="bottom"/>
          </w:tcPr>
          <w:p w14:paraId="768A2198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C37C672" w14:textId="4D019718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35,550</w:t>
            </w:r>
          </w:p>
        </w:tc>
        <w:tc>
          <w:tcPr>
            <w:tcW w:w="83" w:type="pct"/>
            <w:vAlign w:val="bottom"/>
          </w:tcPr>
          <w:p w14:paraId="72C4D190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03A86C77" w14:textId="2E20E8D8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14,649</w:t>
            </w:r>
          </w:p>
        </w:tc>
        <w:tc>
          <w:tcPr>
            <w:tcW w:w="91" w:type="pct"/>
            <w:vAlign w:val="bottom"/>
          </w:tcPr>
          <w:p w14:paraId="6F55BB1D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46F835FB" w14:textId="4B47B021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11,732</w:t>
            </w:r>
          </w:p>
        </w:tc>
        <w:tc>
          <w:tcPr>
            <w:tcW w:w="93" w:type="pct"/>
            <w:vAlign w:val="bottom"/>
          </w:tcPr>
          <w:p w14:paraId="3B3BAE22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7B9420EB" w14:textId="77777777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7CBFDE04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67B52906" w14:textId="2ADC34DC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523,833</w:t>
            </w:r>
          </w:p>
        </w:tc>
      </w:tr>
      <w:tr w:rsidR="00CC073F" w:rsidRPr="005A7FEB" w14:paraId="2701A5C4" w14:textId="77777777" w:rsidTr="0058230B">
        <w:tc>
          <w:tcPr>
            <w:tcW w:w="833" w:type="pct"/>
            <w:vAlign w:val="bottom"/>
          </w:tcPr>
          <w:p w14:paraId="426C84AC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vAlign w:val="bottom"/>
          </w:tcPr>
          <w:p w14:paraId="582A8689" w14:textId="77777777" w:rsidR="00CC073F" w:rsidRPr="004B5E40" w:rsidRDefault="00CC073F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72781D9E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05152D2A" w14:textId="6F7CA8F9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21,610</w:t>
            </w:r>
          </w:p>
        </w:tc>
        <w:tc>
          <w:tcPr>
            <w:tcW w:w="93" w:type="pct"/>
            <w:vAlign w:val="bottom"/>
          </w:tcPr>
          <w:p w14:paraId="187253FD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750CDF6F" w14:textId="5E0413D4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3,426</w:t>
            </w:r>
          </w:p>
        </w:tc>
        <w:tc>
          <w:tcPr>
            <w:tcW w:w="93" w:type="pct"/>
            <w:vAlign w:val="bottom"/>
          </w:tcPr>
          <w:p w14:paraId="09E48CF4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20002836" w14:textId="1C91F765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10,497</w:t>
            </w:r>
          </w:p>
        </w:tc>
        <w:tc>
          <w:tcPr>
            <w:tcW w:w="93" w:type="pct"/>
            <w:vAlign w:val="bottom"/>
          </w:tcPr>
          <w:p w14:paraId="4113629A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FBA969F" w14:textId="111ACE19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3,185</w:t>
            </w:r>
          </w:p>
        </w:tc>
        <w:tc>
          <w:tcPr>
            <w:tcW w:w="83" w:type="pct"/>
            <w:vAlign w:val="bottom"/>
          </w:tcPr>
          <w:p w14:paraId="54312215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7BF5750A" w14:textId="4C17FCE3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91" w:type="pct"/>
            <w:vAlign w:val="bottom"/>
          </w:tcPr>
          <w:p w14:paraId="1297F2AD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6A459C01" w14:textId="685E5F38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93" w:type="pct"/>
            <w:vAlign w:val="bottom"/>
          </w:tcPr>
          <w:p w14:paraId="0B7EC54F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19640D3E" w14:textId="77777777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2E5CB713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35E82C8B" w14:textId="4927192A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39,119</w:t>
            </w:r>
          </w:p>
        </w:tc>
      </w:tr>
      <w:tr w:rsidR="00CC073F" w:rsidRPr="005A7FEB" w14:paraId="3E58BB5E" w14:textId="77777777" w:rsidTr="0058230B">
        <w:tc>
          <w:tcPr>
            <w:tcW w:w="833" w:type="pct"/>
            <w:vAlign w:val="bottom"/>
          </w:tcPr>
          <w:p w14:paraId="05411ECF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2E478D11" w14:textId="77777777" w:rsidR="00CC073F" w:rsidRPr="00F774E2" w:rsidRDefault="00CC073F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22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09FBA2EA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15A5A767" w14:textId="1E0ED6A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0F13DD55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081EC13A" w14:textId="27E452C1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(651)</w:t>
            </w:r>
          </w:p>
        </w:tc>
        <w:tc>
          <w:tcPr>
            <w:tcW w:w="93" w:type="pct"/>
            <w:vAlign w:val="bottom"/>
          </w:tcPr>
          <w:p w14:paraId="1EE77C2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3192B2D8" w14:textId="3D5BF5F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(4,539)</w:t>
            </w:r>
          </w:p>
        </w:tc>
        <w:tc>
          <w:tcPr>
            <w:tcW w:w="93" w:type="pct"/>
            <w:vAlign w:val="bottom"/>
          </w:tcPr>
          <w:p w14:paraId="63E3D7A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36D594BC" w14:textId="36AAFA39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(397)</w:t>
            </w:r>
          </w:p>
        </w:tc>
        <w:tc>
          <w:tcPr>
            <w:tcW w:w="83" w:type="pct"/>
            <w:vAlign w:val="bottom"/>
          </w:tcPr>
          <w:p w14:paraId="3AB7D36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3936E25A" w14:textId="4B786B9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(2,577)</w:t>
            </w:r>
          </w:p>
        </w:tc>
        <w:tc>
          <w:tcPr>
            <w:tcW w:w="91" w:type="pct"/>
            <w:vAlign w:val="bottom"/>
          </w:tcPr>
          <w:p w14:paraId="099663C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bottom"/>
          </w:tcPr>
          <w:p w14:paraId="697F5F6D" w14:textId="15532AB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46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(984)</w:t>
            </w:r>
          </w:p>
        </w:tc>
        <w:tc>
          <w:tcPr>
            <w:tcW w:w="93" w:type="pct"/>
            <w:vAlign w:val="bottom"/>
          </w:tcPr>
          <w:p w14:paraId="567CBC0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0A4633CF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423E48D1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bottom"/>
          </w:tcPr>
          <w:p w14:paraId="6A7C51BD" w14:textId="3C2388D5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(9,148)</w:t>
            </w:r>
          </w:p>
        </w:tc>
      </w:tr>
      <w:tr w:rsidR="00CC073F" w:rsidRPr="005A7FEB" w14:paraId="3E7E4D23" w14:textId="77777777" w:rsidTr="0058230B">
        <w:tc>
          <w:tcPr>
            <w:tcW w:w="833" w:type="pct"/>
            <w:vAlign w:val="bottom"/>
          </w:tcPr>
          <w:p w14:paraId="6D18DAB7" w14:textId="627E5AEB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</w:tcBorders>
            <w:vAlign w:val="bottom"/>
          </w:tcPr>
          <w:p w14:paraId="6D8B88F3" w14:textId="77777777" w:rsidR="00CC073F" w:rsidRPr="005A7FEB" w:rsidRDefault="00CC073F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1D11D6D4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  <w:vAlign w:val="bottom"/>
          </w:tcPr>
          <w:p w14:paraId="506B42EE" w14:textId="5C36A3E3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3DF37BFA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  <w:vAlign w:val="bottom"/>
          </w:tcPr>
          <w:p w14:paraId="40E805A7" w14:textId="4882C7C5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202DBDB9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vAlign w:val="bottom"/>
          </w:tcPr>
          <w:p w14:paraId="15D424D2" w14:textId="1E0BDF50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  <w:vAlign w:val="bottom"/>
          </w:tcPr>
          <w:p w14:paraId="0695522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297C5431" w14:textId="4B5885A5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" w:type="pct"/>
            <w:vAlign w:val="bottom"/>
          </w:tcPr>
          <w:p w14:paraId="21B6A8F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14:paraId="777D5C1A" w14:textId="47B023C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1F43571F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auto"/>
            </w:tcBorders>
            <w:vAlign w:val="bottom"/>
          </w:tcPr>
          <w:p w14:paraId="7571F588" w14:textId="6B9B80FC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FE5683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EDC62CC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" w:type="pct"/>
            <w:gridSpan w:val="2"/>
            <w:vAlign w:val="bottom"/>
          </w:tcPr>
          <w:p w14:paraId="37C6EAE6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</w:tcBorders>
            <w:vAlign w:val="bottom"/>
          </w:tcPr>
          <w:p w14:paraId="652E5BA2" w14:textId="70DCE14C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073F" w:rsidRPr="005A7FEB" w14:paraId="13D0A77A" w14:textId="77777777" w:rsidTr="0058230B">
        <w:tc>
          <w:tcPr>
            <w:tcW w:w="833" w:type="pct"/>
            <w:vAlign w:val="bottom"/>
          </w:tcPr>
          <w:p w14:paraId="0E621827" w14:textId="63ABE9C9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  <w:vAlign w:val="bottom"/>
          </w:tcPr>
          <w:p w14:paraId="64453AE0" w14:textId="77777777" w:rsidR="00CC073F" w:rsidRPr="00C6553C" w:rsidRDefault="00CC073F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4EF091BE" w14:textId="77777777" w:rsidR="00CC073F" w:rsidRPr="00F62D9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7E141537" w14:textId="010B5A6E" w:rsidR="00CC073F" w:rsidRPr="00C6553C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235,097</w:t>
            </w:r>
          </w:p>
        </w:tc>
        <w:tc>
          <w:tcPr>
            <w:tcW w:w="93" w:type="pct"/>
            <w:vAlign w:val="bottom"/>
          </w:tcPr>
          <w:p w14:paraId="637ECE19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12B57D4F" w14:textId="2B98DEF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149,513</w:t>
            </w:r>
          </w:p>
        </w:tc>
        <w:tc>
          <w:tcPr>
            <w:tcW w:w="93" w:type="pct"/>
            <w:vAlign w:val="bottom"/>
          </w:tcPr>
          <w:p w14:paraId="57950C9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C104B2E" w14:textId="22AE7BA1" w:rsidR="00CC073F" w:rsidRPr="00C6553C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107,635</w:t>
            </w:r>
          </w:p>
        </w:tc>
        <w:tc>
          <w:tcPr>
            <w:tcW w:w="93" w:type="pct"/>
            <w:vAlign w:val="bottom"/>
          </w:tcPr>
          <w:p w14:paraId="6820ED2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2365837" w14:textId="1AC9A2EC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38,338</w:t>
            </w:r>
          </w:p>
        </w:tc>
        <w:tc>
          <w:tcPr>
            <w:tcW w:w="83" w:type="pct"/>
            <w:vAlign w:val="bottom"/>
          </w:tcPr>
          <w:p w14:paraId="09E3238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69D6BAF2" w14:textId="447C083F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12,088</w:t>
            </w:r>
          </w:p>
        </w:tc>
        <w:tc>
          <w:tcPr>
            <w:tcW w:w="91" w:type="pct"/>
            <w:vAlign w:val="bottom"/>
          </w:tcPr>
          <w:p w14:paraId="6DCECC0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31750008" w14:textId="6555262C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11,133</w:t>
            </w:r>
          </w:p>
        </w:tc>
        <w:tc>
          <w:tcPr>
            <w:tcW w:w="93" w:type="pct"/>
            <w:vAlign w:val="bottom"/>
          </w:tcPr>
          <w:p w14:paraId="708EF94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37FD6EAF" w14:textId="77777777" w:rsidR="00CC073F" w:rsidRPr="00237D51" w:rsidRDefault="00CC073F" w:rsidP="00CC073F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D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108C066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66DEFE5A" w14:textId="64BC2408" w:rsidR="00CC073F" w:rsidRPr="00237D51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553,804</w:t>
            </w:r>
          </w:p>
        </w:tc>
      </w:tr>
      <w:tr w:rsidR="00ED1073" w:rsidRPr="005A7FEB" w14:paraId="5DAA1D5E" w14:textId="77777777" w:rsidTr="0058230B">
        <w:tc>
          <w:tcPr>
            <w:tcW w:w="833" w:type="pct"/>
            <w:vAlign w:val="bottom"/>
          </w:tcPr>
          <w:p w14:paraId="46B5B28F" w14:textId="77777777" w:rsidR="00ED1073" w:rsidRPr="00D8583F" w:rsidRDefault="00ED1073" w:rsidP="00ED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  <w:vAlign w:val="bottom"/>
          </w:tcPr>
          <w:p w14:paraId="438FFD7A" w14:textId="0715F552" w:rsidR="00ED1073" w:rsidRPr="00ED1073" w:rsidRDefault="00ED1073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vAlign w:val="bottom"/>
          </w:tcPr>
          <w:p w14:paraId="05FC0FE2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vAlign w:val="bottom"/>
          </w:tcPr>
          <w:p w14:paraId="31FA0D6C" w14:textId="239BD826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21,25</w:t>
            </w:r>
            <w:r w:rsidR="00CA6CF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  <w:vAlign w:val="bottom"/>
          </w:tcPr>
          <w:p w14:paraId="60E1A42D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vAlign w:val="bottom"/>
          </w:tcPr>
          <w:p w14:paraId="4B64382D" w14:textId="5A8448A0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3,2</w:t>
            </w:r>
            <w:r w:rsidR="00F714E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3" w:type="pct"/>
            <w:vAlign w:val="bottom"/>
          </w:tcPr>
          <w:p w14:paraId="5ECBEA6A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4FECDD11" w14:textId="0B0A1F6E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9,46</w:t>
            </w:r>
            <w:r w:rsidR="00F714E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93" w:type="pct"/>
            <w:vAlign w:val="bottom"/>
          </w:tcPr>
          <w:p w14:paraId="4CE9B8FB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D6A4CED" w14:textId="516B0448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2,9</w:t>
            </w:r>
            <w:r w:rsidR="002B20E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F714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3" w:type="pct"/>
            <w:vAlign w:val="bottom"/>
          </w:tcPr>
          <w:p w14:paraId="3215EE79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vAlign w:val="bottom"/>
          </w:tcPr>
          <w:p w14:paraId="0E6A71A6" w14:textId="375D62E5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CA6CF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91" w:type="pct"/>
            <w:vAlign w:val="bottom"/>
          </w:tcPr>
          <w:p w14:paraId="2496B10B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vAlign w:val="bottom"/>
          </w:tcPr>
          <w:p w14:paraId="4412AE44" w14:textId="648E299A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93" w:type="pct"/>
            <w:vAlign w:val="bottom"/>
          </w:tcPr>
          <w:p w14:paraId="1BB4342E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vAlign w:val="bottom"/>
          </w:tcPr>
          <w:p w14:paraId="6B429B81" w14:textId="7976D611" w:rsidR="00ED1073" w:rsidRPr="00ED1073" w:rsidRDefault="002B20E2" w:rsidP="00ED1073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vAlign w:val="bottom"/>
          </w:tcPr>
          <w:p w14:paraId="7554990C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vAlign w:val="bottom"/>
          </w:tcPr>
          <w:p w14:paraId="498064DC" w14:textId="0934BC6E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37,56</w:t>
            </w:r>
            <w:r w:rsidR="00CA6CF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D1073" w:rsidRPr="005A7FEB" w14:paraId="78CA8592" w14:textId="77777777" w:rsidTr="0058230B">
        <w:tc>
          <w:tcPr>
            <w:tcW w:w="833" w:type="pct"/>
            <w:tcBorders>
              <w:bottom w:val="nil"/>
            </w:tcBorders>
            <w:vAlign w:val="bottom"/>
          </w:tcPr>
          <w:p w14:paraId="623589FF" w14:textId="77777777" w:rsidR="00ED1073" w:rsidRPr="00D8583F" w:rsidRDefault="00ED1073" w:rsidP="00ED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bottom"/>
          </w:tcPr>
          <w:p w14:paraId="3AFBD63A" w14:textId="7070FAD1" w:rsidR="00ED1073" w:rsidRPr="00ED1073" w:rsidRDefault="00ED1073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6A5639B2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08F05E93" w14:textId="2F65A71A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48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0868D904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395A16FD" w14:textId="1B3C56D3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5030CC04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bottom"/>
          </w:tcPr>
          <w:p w14:paraId="7B0F82B3" w14:textId="0C6A9CAD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(1,70</w:t>
            </w:r>
            <w:r w:rsidR="00F714E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1D1617A6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7395F047" w14:textId="1B526E2A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83" w:type="pct"/>
            <w:tcBorders>
              <w:bottom w:val="nil"/>
            </w:tcBorders>
            <w:vAlign w:val="bottom"/>
          </w:tcPr>
          <w:p w14:paraId="5A2FBDBE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bottom"/>
          </w:tcPr>
          <w:p w14:paraId="748EF5DE" w14:textId="25F0881B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(93)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2B7B294E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bottom"/>
          </w:tcPr>
          <w:p w14:paraId="2EEC5F4B" w14:textId="6EF4A2DC" w:rsidR="00ED1073" w:rsidRPr="00ED1073" w:rsidRDefault="00ED1073" w:rsidP="0052571B">
            <w:pPr>
              <w:pStyle w:val="3"/>
              <w:tabs>
                <w:tab w:val="clear" w:pos="360"/>
                <w:tab w:val="clear" w:pos="720"/>
                <w:tab w:val="decimal" w:pos="778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vAlign w:val="bottom"/>
          </w:tcPr>
          <w:p w14:paraId="3D107E70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3CCF5F63" w14:textId="41C3508D" w:rsidR="00ED1073" w:rsidRP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tcBorders>
              <w:bottom w:val="nil"/>
            </w:tcBorders>
            <w:vAlign w:val="bottom"/>
          </w:tcPr>
          <w:p w14:paraId="7A8B247D" w14:textId="77777777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bottom"/>
          </w:tcPr>
          <w:p w14:paraId="4703D335" w14:textId="40F3886C" w:rsidR="00ED1073" w:rsidRP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ED1073">
              <w:rPr>
                <w:rFonts w:ascii="Angsana New" w:hAnsi="Angsana New"/>
                <w:sz w:val="30"/>
                <w:szCs w:val="30"/>
              </w:rPr>
              <w:t>(2,80</w:t>
            </w:r>
            <w:r w:rsidR="00F714E7">
              <w:rPr>
                <w:rFonts w:ascii="Angsana New" w:hAnsi="Angsana New"/>
                <w:sz w:val="30"/>
                <w:szCs w:val="30"/>
              </w:rPr>
              <w:t>6</w:t>
            </w:r>
            <w:r w:rsidRPr="00ED10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D1073" w:rsidRPr="005A7FEB" w14:paraId="6FB20FBB" w14:textId="77777777" w:rsidTr="0058230B"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14:paraId="0C7332C5" w14:textId="604DBEEF" w:rsidR="00ED1073" w:rsidRPr="00D8583F" w:rsidRDefault="00ED1073" w:rsidP="00ED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8583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6571" w14:textId="39530E53" w:rsidR="00ED1073" w:rsidRPr="0080251E" w:rsidRDefault="00ED1073" w:rsidP="0052571B">
            <w:pPr>
              <w:pStyle w:val="3"/>
              <w:tabs>
                <w:tab w:val="clear" w:pos="360"/>
                <w:tab w:val="clear" w:pos="720"/>
                <w:tab w:val="decimal" w:pos="57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025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5E936A87" w14:textId="77777777" w:rsidR="00ED1073" w:rsidRPr="00F62D90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AAC03" w14:textId="5C0571DF" w:rsidR="00ED1073" w:rsidRPr="00F62D90" w:rsidRDefault="00ED1073" w:rsidP="00ED1073">
            <w:pPr>
              <w:pStyle w:val="3"/>
              <w:tabs>
                <w:tab w:val="clear" w:pos="360"/>
                <w:tab w:val="clear" w:pos="720"/>
                <w:tab w:val="decimal" w:pos="65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256,34</w:t>
            </w:r>
            <w:r w:rsidR="00CA6C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0F55C94F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8837C" w14:textId="61E90467" w:rsidR="00ED1073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</w:rPr>
              <w:t>152,25</w:t>
            </w:r>
            <w:r w:rsidR="00F714E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6C791731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BA942" w14:textId="0DD011AC" w:rsidR="00ED1073" w:rsidRPr="00C6553C" w:rsidRDefault="00ED1073" w:rsidP="00ED1073">
            <w:pPr>
              <w:pStyle w:val="3"/>
              <w:tabs>
                <w:tab w:val="clear" w:pos="360"/>
                <w:tab w:val="clear" w:pos="720"/>
                <w:tab w:val="decimal" w:pos="834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115,39</w:t>
            </w:r>
            <w:r w:rsidR="00F71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2F194FEC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BEFD1" w14:textId="5FFB3A0D" w:rsid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1015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40,7</w:t>
            </w:r>
            <w:r w:rsidR="002B20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714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83" w:type="pct"/>
            <w:tcBorders>
              <w:top w:val="nil"/>
              <w:bottom w:val="nil"/>
            </w:tcBorders>
            <w:vAlign w:val="bottom"/>
          </w:tcPr>
          <w:p w14:paraId="3FCC1206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C35A4" w14:textId="01E5A51A" w:rsid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832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12,15</w:t>
            </w:r>
            <w:r w:rsidR="00CA6C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250296AB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D989" w14:textId="316AC5DB" w:rsidR="00ED1073" w:rsidRDefault="00ED1073" w:rsidP="00ED1073">
            <w:pPr>
              <w:pStyle w:val="3"/>
              <w:tabs>
                <w:tab w:val="clear" w:pos="360"/>
                <w:tab w:val="clear" w:pos="720"/>
                <w:tab w:val="decimal" w:pos="103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11,662</w:t>
            </w:r>
          </w:p>
        </w:tc>
        <w:tc>
          <w:tcPr>
            <w:tcW w:w="93" w:type="pct"/>
            <w:tcBorders>
              <w:top w:val="nil"/>
              <w:bottom w:val="nil"/>
            </w:tcBorders>
            <w:vAlign w:val="bottom"/>
          </w:tcPr>
          <w:p w14:paraId="0B585E8D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EB69" w14:textId="00CB9534" w:rsidR="00ED1073" w:rsidRPr="00237D51" w:rsidRDefault="00B16AC5" w:rsidP="00ED1073">
            <w:pPr>
              <w:pStyle w:val="3"/>
              <w:tabs>
                <w:tab w:val="clear" w:pos="360"/>
                <w:tab w:val="clear" w:pos="720"/>
                <w:tab w:val="decimal" w:pos="653"/>
              </w:tabs>
              <w:spacing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04" w:type="pct"/>
            <w:gridSpan w:val="2"/>
            <w:tcBorders>
              <w:top w:val="nil"/>
              <w:bottom w:val="nil"/>
            </w:tcBorders>
            <w:vAlign w:val="bottom"/>
          </w:tcPr>
          <w:p w14:paraId="41671115" w14:textId="77777777" w:rsidR="00ED1073" w:rsidRPr="005A7FEB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728B9" w14:textId="48AB9F97" w:rsidR="00ED1073" w:rsidRPr="00237D51" w:rsidRDefault="00ED1073" w:rsidP="00ED10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400" w:lineRule="exact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1073">
              <w:rPr>
                <w:rFonts w:ascii="Angsana New" w:hAnsi="Angsana New"/>
                <w:b/>
                <w:bCs/>
                <w:sz w:val="30"/>
                <w:szCs w:val="30"/>
              </w:rPr>
              <w:t>588,</w:t>
            </w:r>
            <w:r w:rsidR="004B2C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714E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05E89B39" w14:textId="47978431" w:rsidR="00B96A6F" w:rsidRDefault="00B96A6F"/>
    <w:p w14:paraId="1AB72545" w14:textId="7F1D76E5" w:rsidR="00B96A6F" w:rsidRDefault="00B96A6F"/>
    <w:p w14:paraId="28671D30" w14:textId="77777777" w:rsidR="00B96A6F" w:rsidRDefault="00B96A6F"/>
    <w:p w14:paraId="16B6B07C" w14:textId="237F52E3" w:rsidR="00227B77" w:rsidRDefault="00227B77"/>
    <w:p w14:paraId="669BA23C" w14:textId="77777777" w:rsidR="00227B77" w:rsidRDefault="00227B77"/>
    <w:p w14:paraId="23990FCC" w14:textId="41FFC4E0" w:rsidR="00227B77" w:rsidRDefault="00227B77"/>
    <w:p w14:paraId="0C308EF5" w14:textId="3DE90EB7" w:rsidR="00227B77" w:rsidRDefault="00227B77"/>
    <w:tbl>
      <w:tblPr>
        <w:tblW w:w="1458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995"/>
        <w:gridCol w:w="272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68"/>
        <w:gridCol w:w="1263"/>
        <w:gridCol w:w="268"/>
        <w:gridCol w:w="1172"/>
        <w:gridCol w:w="271"/>
        <w:gridCol w:w="1152"/>
      </w:tblGrid>
      <w:tr w:rsidR="00B96A6F" w:rsidRPr="00950A13" w14:paraId="576C052A" w14:textId="77777777" w:rsidTr="0058230B">
        <w:tc>
          <w:tcPr>
            <w:tcW w:w="833" w:type="pct"/>
          </w:tcPr>
          <w:p w14:paraId="5545DE9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67" w:type="pct"/>
            <w:gridSpan w:val="17"/>
          </w:tcPr>
          <w:p w14:paraId="7478C00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6A6F" w:rsidRPr="00950A13" w14:paraId="41C5DDC9" w14:textId="77777777" w:rsidTr="0058230B">
        <w:tc>
          <w:tcPr>
            <w:tcW w:w="833" w:type="pct"/>
          </w:tcPr>
          <w:p w14:paraId="660F0BA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6A3FC98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C225C0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D30CC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421926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6F96B3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9928D2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563E9E4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B4C27E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3A45FC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03FC17D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92C2B6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2E8A48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1936F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045DCFC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DF82A4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5479E53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635B548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20BC1008" w14:textId="77777777" w:rsidTr="0058230B">
        <w:tc>
          <w:tcPr>
            <w:tcW w:w="833" w:type="pct"/>
          </w:tcPr>
          <w:p w14:paraId="5EDA4AB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77097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56A7DB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655C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8A9BC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2B9BE8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CF19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460504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993FED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DA41D5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C06D5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D41CD6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007104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AD096B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7F32B73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57AB519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26614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1331B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2B4D114F" w14:textId="77777777" w:rsidTr="0058230B">
        <w:tc>
          <w:tcPr>
            <w:tcW w:w="833" w:type="pct"/>
          </w:tcPr>
          <w:p w14:paraId="69BFCBB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7DF7E5E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A3C38D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635D939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7F472A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7E061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F98E1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1CBEC6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3A120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79D256C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15571D8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A13AD3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6FE8D82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2B9C48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" w:type="pct"/>
          </w:tcPr>
          <w:p w14:paraId="3BB495C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9E3CCD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533709A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179736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16DBC9F9" w14:textId="77777777" w:rsidTr="0058230B">
        <w:trPr>
          <w:trHeight w:val="344"/>
        </w:trPr>
        <w:tc>
          <w:tcPr>
            <w:tcW w:w="833" w:type="pct"/>
          </w:tcPr>
          <w:p w14:paraId="469DC3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1" w:type="pct"/>
          </w:tcPr>
          <w:p w14:paraId="2D6EE0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1ADBB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10ED7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17D6ED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130C1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69C3DF9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A64984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03233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0E81A6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234A733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A32872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</w:tcPr>
          <w:p w14:paraId="7F77C74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12495A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638F188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3AD484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9BB16C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" w:type="pct"/>
          </w:tcPr>
          <w:p w14:paraId="0965863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4E70A666" w14:textId="77777777" w:rsidTr="0058230B">
        <w:tc>
          <w:tcPr>
            <w:tcW w:w="833" w:type="pct"/>
          </w:tcPr>
          <w:p w14:paraId="08E019F2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" w:type="pct"/>
          </w:tcPr>
          <w:p w14:paraId="18500D2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5214E8B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7303E4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60D2BB9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73120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C877AA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478FF8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30F0CED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13BE94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1271BE4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9CC5E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2" w:type="pct"/>
          </w:tcPr>
          <w:p w14:paraId="096176F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B1E2D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2" w:type="pct"/>
          </w:tcPr>
          <w:p w14:paraId="4FD41C5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750D1A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12880AE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</w:tcPr>
          <w:p w14:paraId="0815FBF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950A13" w14:paraId="0F84BABC" w14:textId="77777777" w:rsidTr="008E7ACF">
        <w:tc>
          <w:tcPr>
            <w:tcW w:w="833" w:type="pct"/>
          </w:tcPr>
          <w:p w14:paraId="52AC6534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67" w:type="pct"/>
            <w:gridSpan w:val="17"/>
            <w:tcBorders>
              <w:bottom w:val="nil"/>
            </w:tcBorders>
          </w:tcPr>
          <w:p w14:paraId="3AB3670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950A13" w14:paraId="68BDDAD7" w14:textId="77777777" w:rsidTr="008E7ACF">
        <w:tc>
          <w:tcPr>
            <w:tcW w:w="833" w:type="pct"/>
          </w:tcPr>
          <w:p w14:paraId="71FC7870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1" w:type="pct"/>
            <w:tcBorders>
              <w:bottom w:val="nil"/>
            </w:tcBorders>
          </w:tcPr>
          <w:p w14:paraId="7DA55F1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4C3DDFA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7CBAE6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92804F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F52AE3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21F2B9A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7C8A90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6808A92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2F4E78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14:paraId="706E514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5330D1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2DA865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645F70E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C7AE61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51DB007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tcBorders>
              <w:bottom w:val="nil"/>
            </w:tcBorders>
          </w:tcPr>
          <w:p w14:paraId="59ACA5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5" w:type="pct"/>
            <w:tcBorders>
              <w:bottom w:val="nil"/>
            </w:tcBorders>
          </w:tcPr>
          <w:p w14:paraId="4F6820C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73F" w:rsidRPr="00950A13" w14:paraId="013E7C2A" w14:textId="77777777" w:rsidTr="0058230B">
        <w:tc>
          <w:tcPr>
            <w:tcW w:w="833" w:type="pct"/>
          </w:tcPr>
          <w:p w14:paraId="410A08D5" w14:textId="66340903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3901AB7F" w14:textId="38737EE8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101CF1FE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double" w:sz="4" w:space="0" w:color="auto"/>
            </w:tcBorders>
          </w:tcPr>
          <w:p w14:paraId="417C625C" w14:textId="249455CD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171,63</w:t>
            </w:r>
            <w:bookmarkStart w:id="2" w:name="_Hlk64236285"/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bookmarkEnd w:id="2"/>
          </w:p>
        </w:tc>
        <w:tc>
          <w:tcPr>
            <w:tcW w:w="93" w:type="pct"/>
            <w:tcBorders>
              <w:bottom w:val="nil"/>
            </w:tcBorders>
          </w:tcPr>
          <w:p w14:paraId="5BD62907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41F0E7EE" w14:textId="1222172D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10,763</w:t>
            </w:r>
          </w:p>
        </w:tc>
        <w:tc>
          <w:tcPr>
            <w:tcW w:w="93" w:type="pct"/>
            <w:tcBorders>
              <w:bottom w:val="nil"/>
            </w:tcBorders>
          </w:tcPr>
          <w:p w14:paraId="51FE6F00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28F52F2A" w14:textId="66BB7590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14,418</w:t>
            </w:r>
          </w:p>
        </w:tc>
        <w:tc>
          <w:tcPr>
            <w:tcW w:w="93" w:type="pct"/>
            <w:tcBorders>
              <w:bottom w:val="nil"/>
            </w:tcBorders>
          </w:tcPr>
          <w:p w14:paraId="611F21C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double" w:sz="4" w:space="0" w:color="auto"/>
            </w:tcBorders>
          </w:tcPr>
          <w:p w14:paraId="025F4F4C" w14:textId="6CF13768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4,263</w:t>
            </w:r>
          </w:p>
        </w:tc>
        <w:tc>
          <w:tcPr>
            <w:tcW w:w="81" w:type="pct"/>
            <w:tcBorders>
              <w:bottom w:val="nil"/>
            </w:tcBorders>
          </w:tcPr>
          <w:p w14:paraId="1D71CA16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double" w:sz="4" w:space="0" w:color="auto"/>
            </w:tcBorders>
          </w:tcPr>
          <w:p w14:paraId="31627FAB" w14:textId="57AF87F4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92" w:type="pct"/>
            <w:tcBorders>
              <w:bottom w:val="nil"/>
            </w:tcBorders>
          </w:tcPr>
          <w:p w14:paraId="2AC88D27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14:paraId="6ADBD653" w14:textId="7A1143F0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2,359</w:t>
            </w:r>
          </w:p>
        </w:tc>
        <w:tc>
          <w:tcPr>
            <w:tcW w:w="92" w:type="pct"/>
            <w:tcBorders>
              <w:bottom w:val="nil"/>
            </w:tcBorders>
          </w:tcPr>
          <w:p w14:paraId="0EBA2118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14:paraId="159461C6" w14:textId="545D5B05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8,670</w:t>
            </w:r>
          </w:p>
        </w:tc>
        <w:tc>
          <w:tcPr>
            <w:tcW w:w="93" w:type="pct"/>
            <w:tcBorders>
              <w:bottom w:val="nil"/>
            </w:tcBorders>
          </w:tcPr>
          <w:p w14:paraId="7877AA6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bottom w:val="double" w:sz="4" w:space="0" w:color="auto"/>
            </w:tcBorders>
          </w:tcPr>
          <w:p w14:paraId="21D19B45" w14:textId="06053BA4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338,180</w:t>
            </w:r>
          </w:p>
        </w:tc>
      </w:tr>
      <w:tr w:rsidR="00CC073F" w:rsidRPr="00950A13" w14:paraId="0F98DF45" w14:textId="77777777" w:rsidTr="0058230B">
        <w:tc>
          <w:tcPr>
            <w:tcW w:w="833" w:type="pct"/>
            <w:tcBorders>
              <w:top w:val="nil"/>
              <w:bottom w:val="nil"/>
            </w:tcBorders>
          </w:tcPr>
          <w:p w14:paraId="552DFF6B" w14:textId="4A14DA64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1" w:type="pct"/>
            <w:tcBorders>
              <w:top w:val="double" w:sz="4" w:space="0" w:color="auto"/>
              <w:bottom w:val="double" w:sz="4" w:space="0" w:color="auto"/>
            </w:tcBorders>
          </w:tcPr>
          <w:p w14:paraId="60AC937F" w14:textId="72761BC2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76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7A35C7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</w:tcPr>
          <w:p w14:paraId="311ECEDE" w14:textId="79682936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</w:t>
            </w:r>
            <w:r w:rsidR="00E83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5F2F6BD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double" w:sz="4" w:space="0" w:color="auto"/>
              <w:bottom w:val="double" w:sz="4" w:space="0" w:color="auto"/>
            </w:tcBorders>
          </w:tcPr>
          <w:p w14:paraId="54F06D34" w14:textId="3CF1CC91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</w:t>
            </w:r>
            <w:r w:rsidR="00E83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69A34BD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04E61021" w14:textId="18A12C64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E83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0570D2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double" w:sz="4" w:space="0" w:color="auto"/>
              <w:bottom w:val="double" w:sz="4" w:space="0" w:color="auto"/>
            </w:tcBorders>
          </w:tcPr>
          <w:p w14:paraId="30C5EFEC" w14:textId="1A5C112A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83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3491FD16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double" w:sz="4" w:space="0" w:color="auto"/>
              <w:bottom w:val="double" w:sz="4" w:space="0" w:color="auto"/>
            </w:tcBorders>
          </w:tcPr>
          <w:p w14:paraId="5FA7125A" w14:textId="1C7CDE44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1,44</w:t>
            </w:r>
            <w:r w:rsidR="00E83F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777ECF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3ECAE3F9" w14:textId="742E9E6E" w:rsidR="00CC073F" w:rsidRPr="00950A13" w:rsidRDefault="00433E24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2,28</w:t>
            </w:r>
            <w:r w:rsidR="00CA6C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898A74B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double" w:sz="4" w:space="0" w:color="auto"/>
            </w:tcBorders>
          </w:tcPr>
          <w:p w14:paraId="6356A7EF" w14:textId="75494125" w:rsidR="00CC073F" w:rsidRPr="00950A13" w:rsidRDefault="00E83F35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E7564CD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double" w:sz="4" w:space="0" w:color="auto"/>
            </w:tcBorders>
          </w:tcPr>
          <w:p w14:paraId="48A8D24E" w14:textId="15247D69" w:rsidR="00CC073F" w:rsidRPr="00950A13" w:rsidRDefault="00433E24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E2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15277">
              <w:rPr>
                <w:rFonts w:ascii="Angsana New" w:hAnsi="Angsana New"/>
                <w:b/>
                <w:bCs/>
                <w:sz w:val="30"/>
                <w:szCs w:val="30"/>
              </w:rPr>
              <w:t>3,27</w:t>
            </w:r>
            <w:r w:rsidR="00D65D8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0E667C9" w14:textId="122853AD" w:rsidR="00227B77" w:rsidRDefault="00227B77"/>
    <w:p w14:paraId="301EDC88" w14:textId="005DFF6C" w:rsidR="00227B77" w:rsidRDefault="00227B77"/>
    <w:p w14:paraId="311C8350" w14:textId="6B18073F" w:rsidR="00227B77" w:rsidRDefault="00227B77"/>
    <w:p w14:paraId="13DAE47D" w14:textId="4F7C58C4" w:rsidR="00B32779" w:rsidRDefault="00B32779"/>
    <w:p w14:paraId="70662A5F" w14:textId="1A74702E" w:rsidR="00B32779" w:rsidRDefault="00B32779"/>
    <w:p w14:paraId="00005D52" w14:textId="2908C6A4" w:rsidR="00B32779" w:rsidRDefault="00B32779"/>
    <w:p w14:paraId="50B94FBB" w14:textId="70348B81" w:rsidR="00B32779" w:rsidRDefault="00B32779"/>
    <w:p w14:paraId="2AD8B426" w14:textId="5683D904" w:rsidR="00B32779" w:rsidRDefault="00B32779"/>
    <w:p w14:paraId="1B2945AC" w14:textId="19629B72" w:rsidR="00B32779" w:rsidRDefault="00B32779"/>
    <w:p w14:paraId="76F23496" w14:textId="44D845F8" w:rsidR="00B32779" w:rsidRDefault="00B32779"/>
    <w:p w14:paraId="38010F17" w14:textId="1BACB096" w:rsidR="00B32779" w:rsidRDefault="00B32779"/>
    <w:p w14:paraId="4AFF2C0E" w14:textId="77777777" w:rsidR="00B32779" w:rsidRDefault="00B32779"/>
    <w:p w14:paraId="4E6A1DF9" w14:textId="580CA6EF" w:rsidR="00DD74F0" w:rsidRDefault="00DD74F0"/>
    <w:p w14:paraId="786CF19E" w14:textId="067E2F97" w:rsidR="00DD74F0" w:rsidRDefault="00DD74F0"/>
    <w:p w14:paraId="31F46AA1" w14:textId="77777777" w:rsidR="00DD74F0" w:rsidRPr="00B96A6F" w:rsidRDefault="00DD74F0"/>
    <w:p w14:paraId="7BEDB8A7" w14:textId="69D1E8D5" w:rsidR="00227B77" w:rsidRDefault="00227B77"/>
    <w:tbl>
      <w:tblPr>
        <w:tblW w:w="145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5A7FEB" w14:paraId="55CA3B4C" w14:textId="77777777" w:rsidTr="0058230B">
        <w:tc>
          <w:tcPr>
            <w:tcW w:w="818" w:type="pct"/>
          </w:tcPr>
          <w:p w14:paraId="031C61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5A7FE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182" w:type="pct"/>
            <w:gridSpan w:val="17"/>
          </w:tcPr>
          <w:p w14:paraId="72CDA1E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5A7FEB" w14:paraId="52F8B58E" w14:textId="77777777" w:rsidTr="0058230B">
        <w:tc>
          <w:tcPr>
            <w:tcW w:w="818" w:type="pct"/>
          </w:tcPr>
          <w:p w14:paraId="4A51AB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A2F0B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9C5E37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7B4AF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9BA452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9FBEC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0B32D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4E51E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4D5CB6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8E8127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1A45D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CF609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5D05B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55F30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FCBD4F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9B67C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18C2A5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7E425D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3FD65DD" w14:textId="77777777" w:rsidTr="0058230B">
        <w:tc>
          <w:tcPr>
            <w:tcW w:w="818" w:type="pct"/>
          </w:tcPr>
          <w:p w14:paraId="2A59EF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755A9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C6741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05334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30773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FD7AB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CDB09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0FB63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72106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90E38D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41A778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0CBA1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EF5787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1AC5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0070F9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79EDFBB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39DE1F2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95DF14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7AE3F644" w14:textId="77777777" w:rsidTr="0058230B">
        <w:tc>
          <w:tcPr>
            <w:tcW w:w="818" w:type="pct"/>
          </w:tcPr>
          <w:p w14:paraId="6B39B6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202AEA8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73130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EADEE4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19AE1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DC9BED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FAA57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4ECBC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90FCCA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2B3A9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3B74CDB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B03B0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78F723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51E2FB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3219DAC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4EB90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7C25FB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827689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7BE3B12" w14:textId="77777777" w:rsidTr="0058230B">
        <w:trPr>
          <w:trHeight w:val="344"/>
        </w:trPr>
        <w:tc>
          <w:tcPr>
            <w:tcW w:w="818" w:type="pct"/>
          </w:tcPr>
          <w:p w14:paraId="166B7C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48A6C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69C9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1E77176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9CA77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75C3C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38961C4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71C6CC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AF3A8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64C52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7FED267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7EA6CC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5B6FA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9D701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873C96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7D018E3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3FB9B7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52B2930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2D797A1B" w14:textId="77777777" w:rsidTr="0058230B">
        <w:tc>
          <w:tcPr>
            <w:tcW w:w="818" w:type="pct"/>
          </w:tcPr>
          <w:p w14:paraId="47ECF3BC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84F571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46CD58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EBCF7D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427BC04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08B415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1956D4F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34D53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0CE425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76E328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499601F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D7650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544AE1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7BDD6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28C8481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2681B49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58FA5E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80907B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44AFB62E" w14:textId="77777777" w:rsidTr="0058230B">
        <w:tc>
          <w:tcPr>
            <w:tcW w:w="818" w:type="pct"/>
          </w:tcPr>
          <w:p w14:paraId="284E1EFF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5807F78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191E177E" w14:textId="77777777" w:rsidTr="0058230B">
        <w:tc>
          <w:tcPr>
            <w:tcW w:w="818" w:type="pct"/>
          </w:tcPr>
          <w:p w14:paraId="23ECEF2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0" w:type="pct"/>
          </w:tcPr>
          <w:p w14:paraId="539EBE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C0B657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C4064A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D61BC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982805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E82485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71D4CE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1C0E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176D38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69CB11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4418B4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189F6A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4C8D4F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9ECF3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2802F6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AA71B4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7CEF1C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73F" w:rsidRPr="005A7FEB" w14:paraId="5CC12AB8" w14:textId="77777777" w:rsidTr="0058230B">
        <w:tc>
          <w:tcPr>
            <w:tcW w:w="818" w:type="pct"/>
          </w:tcPr>
          <w:p w14:paraId="3277F918" w14:textId="1D0D1A68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40" w:type="pct"/>
            <w:tcBorders>
              <w:bottom w:val="nil"/>
            </w:tcBorders>
          </w:tcPr>
          <w:p w14:paraId="3F9BC9A9" w14:textId="77777777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  <w:tcBorders>
              <w:bottom w:val="nil"/>
            </w:tcBorders>
          </w:tcPr>
          <w:p w14:paraId="56943E39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023E4C8" w14:textId="2D7E576B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405,659</w:t>
            </w:r>
          </w:p>
        </w:tc>
        <w:tc>
          <w:tcPr>
            <w:tcW w:w="93" w:type="pct"/>
            <w:tcBorders>
              <w:bottom w:val="nil"/>
            </w:tcBorders>
          </w:tcPr>
          <w:p w14:paraId="4C0C787D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5773738" w14:textId="24634F04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155,726</w:t>
            </w:r>
          </w:p>
        </w:tc>
        <w:tc>
          <w:tcPr>
            <w:tcW w:w="93" w:type="pct"/>
            <w:tcBorders>
              <w:bottom w:val="nil"/>
            </w:tcBorders>
          </w:tcPr>
          <w:p w14:paraId="198E10B9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245794" w14:textId="413969DA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112,009</w:t>
            </w:r>
          </w:p>
        </w:tc>
        <w:tc>
          <w:tcPr>
            <w:tcW w:w="93" w:type="pct"/>
            <w:tcBorders>
              <w:bottom w:val="nil"/>
            </w:tcBorders>
          </w:tcPr>
          <w:p w14:paraId="5F40C8D1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5364E419" w14:textId="2A613ECA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41,578</w:t>
            </w:r>
          </w:p>
        </w:tc>
        <w:tc>
          <w:tcPr>
            <w:tcW w:w="81" w:type="pct"/>
            <w:tcBorders>
              <w:bottom w:val="nil"/>
            </w:tcBorders>
          </w:tcPr>
          <w:p w14:paraId="608F7BAE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B88B1ED" w14:textId="326559CC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14,560</w:t>
            </w:r>
          </w:p>
        </w:tc>
        <w:tc>
          <w:tcPr>
            <w:tcW w:w="93" w:type="pct"/>
            <w:tcBorders>
              <w:bottom w:val="nil"/>
            </w:tcBorders>
          </w:tcPr>
          <w:p w14:paraId="461ECAA2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2650744E" w14:textId="3321A9FE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8,557</w:t>
            </w:r>
          </w:p>
        </w:tc>
        <w:tc>
          <w:tcPr>
            <w:tcW w:w="93" w:type="pct"/>
            <w:tcBorders>
              <w:bottom w:val="nil"/>
            </w:tcBorders>
          </w:tcPr>
          <w:p w14:paraId="778AAACD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1DC76BD7" w14:textId="1D180FE8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93" w:type="pct"/>
            <w:tcBorders>
              <w:bottom w:val="nil"/>
            </w:tcBorders>
          </w:tcPr>
          <w:p w14:paraId="0680EA34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1AA5913A" w14:textId="53989FAE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863,795</w:t>
            </w:r>
          </w:p>
        </w:tc>
      </w:tr>
      <w:tr w:rsidR="00CC073F" w:rsidRPr="005A7FEB" w14:paraId="1E9206E1" w14:textId="77777777" w:rsidTr="0058230B">
        <w:trPr>
          <w:trHeight w:val="389"/>
        </w:trPr>
        <w:tc>
          <w:tcPr>
            <w:tcW w:w="818" w:type="pct"/>
          </w:tcPr>
          <w:p w14:paraId="7990CE13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  <w:tcBorders>
              <w:bottom w:val="nil"/>
            </w:tcBorders>
          </w:tcPr>
          <w:p w14:paraId="433EAB0F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635378A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52A081D9" w14:textId="34250B8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  <w:tcBorders>
              <w:bottom w:val="nil"/>
            </w:tcBorders>
          </w:tcPr>
          <w:p w14:paraId="72A23E11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340304" w14:textId="5E9ED3ED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3,032</w:t>
            </w:r>
          </w:p>
        </w:tc>
        <w:tc>
          <w:tcPr>
            <w:tcW w:w="93" w:type="pct"/>
            <w:tcBorders>
              <w:bottom w:val="nil"/>
            </w:tcBorders>
          </w:tcPr>
          <w:p w14:paraId="47649F92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7A4A8C30" w14:textId="26A3137A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5,4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93" w:type="pct"/>
            <w:tcBorders>
              <w:bottom w:val="nil"/>
            </w:tcBorders>
          </w:tcPr>
          <w:p w14:paraId="18F0F9B6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6FA880B9" w14:textId="7A46152B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81" w:type="pct"/>
            <w:tcBorders>
              <w:bottom w:val="nil"/>
            </w:tcBorders>
          </w:tcPr>
          <w:p w14:paraId="2E5F2F9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B1B3C3" w14:textId="3F056954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93" w:type="pct"/>
            <w:tcBorders>
              <w:bottom w:val="nil"/>
            </w:tcBorders>
          </w:tcPr>
          <w:p w14:paraId="0049F5A4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0615817" w14:textId="0AB11640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981</w:t>
            </w:r>
          </w:p>
        </w:tc>
        <w:tc>
          <w:tcPr>
            <w:tcW w:w="93" w:type="pct"/>
            <w:tcBorders>
              <w:bottom w:val="nil"/>
            </w:tcBorders>
          </w:tcPr>
          <w:p w14:paraId="217D3716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5BB708DA" w14:textId="4FECFD9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6,934</w:t>
            </w:r>
          </w:p>
        </w:tc>
        <w:tc>
          <w:tcPr>
            <w:tcW w:w="93" w:type="pct"/>
            <w:tcBorders>
              <w:bottom w:val="nil"/>
            </w:tcBorders>
          </w:tcPr>
          <w:p w14:paraId="17DB867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5BC13819" w14:textId="138402A1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00412F">
              <w:rPr>
                <w:rFonts w:ascii="Angsana New" w:hAnsi="Angsana New"/>
                <w:sz w:val="30"/>
                <w:szCs w:val="30"/>
              </w:rPr>
              <w:t>18,40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C073F" w:rsidRPr="005A7FEB" w14:paraId="3ADD8709" w14:textId="77777777" w:rsidTr="0058230B">
        <w:tc>
          <w:tcPr>
            <w:tcW w:w="818" w:type="pct"/>
          </w:tcPr>
          <w:p w14:paraId="631E9983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nil"/>
            </w:tcBorders>
          </w:tcPr>
          <w:p w14:paraId="27F42423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C1B1B9E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nil"/>
            </w:tcBorders>
          </w:tcPr>
          <w:p w14:paraId="16FF727D" w14:textId="34F2CF2E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0D7E31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52F3C8C" w14:textId="23DD183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6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(651)</w:t>
            </w:r>
          </w:p>
        </w:tc>
        <w:tc>
          <w:tcPr>
            <w:tcW w:w="93" w:type="pct"/>
            <w:tcBorders>
              <w:bottom w:val="nil"/>
            </w:tcBorders>
          </w:tcPr>
          <w:p w14:paraId="1032AF3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03796B9D" w14:textId="541E353C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(4,207)</w:t>
            </w:r>
          </w:p>
        </w:tc>
        <w:tc>
          <w:tcPr>
            <w:tcW w:w="93" w:type="pct"/>
            <w:tcBorders>
              <w:bottom w:val="nil"/>
            </w:tcBorders>
          </w:tcPr>
          <w:p w14:paraId="64221F34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nil"/>
            </w:tcBorders>
          </w:tcPr>
          <w:p w14:paraId="0C13FE70" w14:textId="1335FE22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(482)</w:t>
            </w:r>
          </w:p>
        </w:tc>
        <w:tc>
          <w:tcPr>
            <w:tcW w:w="81" w:type="pct"/>
            <w:tcBorders>
              <w:bottom w:val="nil"/>
            </w:tcBorders>
          </w:tcPr>
          <w:p w14:paraId="7614BB6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nil"/>
            </w:tcBorders>
          </w:tcPr>
          <w:p w14:paraId="1466E292" w14:textId="08B5836F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(2,577)</w:t>
            </w:r>
          </w:p>
        </w:tc>
        <w:tc>
          <w:tcPr>
            <w:tcW w:w="93" w:type="pct"/>
            <w:tcBorders>
              <w:bottom w:val="nil"/>
            </w:tcBorders>
          </w:tcPr>
          <w:p w14:paraId="4A0EC7B1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nil"/>
            </w:tcBorders>
          </w:tcPr>
          <w:p w14:paraId="340FA42C" w14:textId="635ED525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(984)</w:t>
            </w:r>
          </w:p>
        </w:tc>
        <w:tc>
          <w:tcPr>
            <w:tcW w:w="93" w:type="pct"/>
            <w:tcBorders>
              <w:bottom w:val="nil"/>
            </w:tcBorders>
          </w:tcPr>
          <w:p w14:paraId="571A01C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nil"/>
            </w:tcBorders>
          </w:tcPr>
          <w:p w14:paraId="1BC3084F" w14:textId="220FAC1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5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2422907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14:paraId="5D0C45C5" w14:textId="75B069A4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8,901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073F" w:rsidRPr="005A7FEB" w14:paraId="1E6EB3AE" w14:textId="77777777" w:rsidTr="0058230B">
        <w:tc>
          <w:tcPr>
            <w:tcW w:w="818" w:type="pct"/>
          </w:tcPr>
          <w:p w14:paraId="5F923065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  <w:tcBorders>
              <w:top w:val="nil"/>
              <w:bottom w:val="single" w:sz="4" w:space="0" w:color="auto"/>
            </w:tcBorders>
          </w:tcPr>
          <w:p w14:paraId="06578184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66104ADD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top w:val="nil"/>
              <w:bottom w:val="single" w:sz="4" w:space="0" w:color="auto"/>
            </w:tcBorders>
          </w:tcPr>
          <w:p w14:paraId="1A14FD0B" w14:textId="04E78239" w:rsidR="00CC073F" w:rsidRPr="005A7FEB" w:rsidRDefault="00CC073F" w:rsidP="00E430F8">
            <w:pPr>
              <w:pStyle w:val="3"/>
              <w:tabs>
                <w:tab w:val="clear" w:pos="360"/>
                <w:tab w:val="clear" w:pos="720"/>
                <w:tab w:val="decimal" w:pos="6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93" w:type="pct"/>
            <w:tcBorders>
              <w:top w:val="nil"/>
            </w:tcBorders>
          </w:tcPr>
          <w:p w14:paraId="323C530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4F4A310C" w14:textId="596B6F84" w:rsidR="00CC073F" w:rsidRPr="005A7FEB" w:rsidRDefault="00CC073F" w:rsidP="001D06B6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6C487CB6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33E54CC7" w14:textId="2683728C" w:rsidR="00CC073F" w:rsidRPr="005A7FEB" w:rsidRDefault="00CC073F" w:rsidP="001D06B6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7EBF2F1A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nil"/>
              <w:bottom w:val="single" w:sz="4" w:space="0" w:color="auto"/>
            </w:tcBorders>
          </w:tcPr>
          <w:p w14:paraId="077EFD39" w14:textId="502EA2E2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  <w:tcBorders>
              <w:top w:val="nil"/>
            </w:tcBorders>
          </w:tcPr>
          <w:p w14:paraId="2DC5221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bottom w:val="single" w:sz="4" w:space="0" w:color="auto"/>
            </w:tcBorders>
          </w:tcPr>
          <w:p w14:paraId="7EB99089" w14:textId="2AFAB72E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2FEAE336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  <w:bottom w:val="single" w:sz="4" w:space="0" w:color="auto"/>
            </w:tcBorders>
          </w:tcPr>
          <w:p w14:paraId="611B69CE" w14:textId="3F4E9537" w:rsidR="00CC073F" w:rsidRPr="005A7FEB" w:rsidRDefault="00CC073F" w:rsidP="00CC5C93">
            <w:pPr>
              <w:pStyle w:val="3"/>
              <w:tabs>
                <w:tab w:val="clear" w:pos="360"/>
                <w:tab w:val="clear" w:pos="720"/>
                <w:tab w:val="decimal" w:pos="81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</w:tcPr>
          <w:p w14:paraId="73B6DFD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bottom w:val="single" w:sz="4" w:space="0" w:color="auto"/>
            </w:tcBorders>
          </w:tcPr>
          <w:p w14:paraId="49B663C5" w14:textId="77441E5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3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(89</w:t>
            </w: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3" w:type="pct"/>
            <w:tcBorders>
              <w:top w:val="nil"/>
            </w:tcBorders>
          </w:tcPr>
          <w:p w14:paraId="751E519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nil"/>
              <w:bottom w:val="single" w:sz="4" w:space="0" w:color="auto"/>
            </w:tcBorders>
          </w:tcPr>
          <w:p w14:paraId="272DADBB" w14:textId="1BBC2D75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73F" w:rsidRPr="005A7FEB" w14:paraId="3FDFE6AF" w14:textId="77777777" w:rsidTr="0058230B">
        <w:tc>
          <w:tcPr>
            <w:tcW w:w="818" w:type="pct"/>
          </w:tcPr>
          <w:p w14:paraId="17EFDE66" w14:textId="090D8062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833ADC4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219E39AE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E179D41" w14:textId="1598D600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AF8A6A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01EE914" w14:textId="57E55FCB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CE080F4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3BBFDE91" w14:textId="0D7EE35F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ACA36E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4AA9B1D5" w14:textId="6724E555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" w:type="pct"/>
          </w:tcPr>
          <w:p w14:paraId="6B1817C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16547673" w14:textId="30FCA3CE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150CEC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541885B3" w14:textId="7803486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4BCDF7B9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7A549ED" w14:textId="677B15E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B11DB25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5710F04F" w14:textId="43A68CF9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073F" w:rsidRPr="005A7FEB" w14:paraId="73FE3F83" w14:textId="77777777" w:rsidTr="0058230B">
        <w:tc>
          <w:tcPr>
            <w:tcW w:w="818" w:type="pct"/>
          </w:tcPr>
          <w:p w14:paraId="0BA19534" w14:textId="1A5ACA95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340" w:type="pct"/>
          </w:tcPr>
          <w:p w14:paraId="50E5A642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4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3" w:type="pct"/>
          </w:tcPr>
          <w:p w14:paraId="15281EE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F37219F" w14:textId="1A90982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406,729</w:t>
            </w:r>
          </w:p>
        </w:tc>
        <w:tc>
          <w:tcPr>
            <w:tcW w:w="93" w:type="pct"/>
          </w:tcPr>
          <w:p w14:paraId="41119B1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7A263" w14:textId="3828DA8B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158,107</w:t>
            </w:r>
          </w:p>
        </w:tc>
        <w:tc>
          <w:tcPr>
            <w:tcW w:w="93" w:type="pct"/>
          </w:tcPr>
          <w:p w14:paraId="179D926C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130706A3" w14:textId="1254D4F3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113,21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</w:tcPr>
          <w:p w14:paraId="0F96670C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17FBE3F2" w14:textId="5B7A2892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81" w:type="pct"/>
          </w:tcPr>
          <w:p w14:paraId="3564715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695BDEF4" w14:textId="78734F03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12,698</w:t>
            </w:r>
          </w:p>
        </w:tc>
        <w:tc>
          <w:tcPr>
            <w:tcW w:w="93" w:type="pct"/>
          </w:tcPr>
          <w:p w14:paraId="04852F21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46DBB77" w14:textId="7AAB2E75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8,554</w:t>
            </w:r>
          </w:p>
        </w:tc>
        <w:tc>
          <w:tcPr>
            <w:tcW w:w="93" w:type="pct"/>
          </w:tcPr>
          <w:p w14:paraId="00BD79BC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7FF3C8EE" w14:textId="14222ED3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7,179</w:t>
            </w:r>
          </w:p>
        </w:tc>
        <w:tc>
          <w:tcPr>
            <w:tcW w:w="93" w:type="pct"/>
          </w:tcPr>
          <w:p w14:paraId="46705609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EA17B26" w14:textId="7E6B12EA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873,30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CC5C93" w:rsidRPr="005A7FEB" w14:paraId="0C9F4CA8" w14:textId="77777777" w:rsidTr="0058230B">
        <w:tc>
          <w:tcPr>
            <w:tcW w:w="818" w:type="pct"/>
          </w:tcPr>
          <w:p w14:paraId="7BD77534" w14:textId="77777777" w:rsidR="00CC5C93" w:rsidRPr="005A7FEB" w:rsidRDefault="00CC5C93" w:rsidP="00C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13B84C65" w14:textId="1F7686C9" w:rsidR="00CC5C93" w:rsidRPr="00CC5C93" w:rsidRDefault="00CC5C93" w:rsidP="00CC5C93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05785F3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58BA8B26" w14:textId="53DC4DAD" w:rsidR="00CC5C93" w:rsidRPr="00CC5C93" w:rsidRDefault="00CC5C93" w:rsidP="00CC5C93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430F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35D5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F10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93" w:type="pct"/>
          </w:tcPr>
          <w:p w14:paraId="077922C6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4D37C3F8" w14:textId="67EF21C2" w:rsidR="00CC5C93" w:rsidRPr="00CC5C93" w:rsidRDefault="00835D5C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835D5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35D5C">
              <w:rPr>
                <w:rFonts w:ascii="Angsana New" w:hAnsi="Angsana New"/>
                <w:sz w:val="30"/>
                <w:szCs w:val="30"/>
              </w:rPr>
              <w:t>,</w:t>
            </w:r>
            <w:r w:rsidRPr="00835D5C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="008F10F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3" w:type="pct"/>
          </w:tcPr>
          <w:p w14:paraId="6F65EA37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3D73A1D" w14:textId="55694560" w:rsidR="00CC5C93" w:rsidRPr="00CC5C93" w:rsidRDefault="00835D5C" w:rsidP="00CC5C93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D5C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835D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35D5C">
              <w:rPr>
                <w:rFonts w:ascii="Angsana New" w:hAnsi="Angsana New"/>
                <w:sz w:val="30"/>
                <w:szCs w:val="30"/>
                <w:cs/>
                <w:lang w:val="en-US"/>
              </w:rPr>
              <w:t>754</w:t>
            </w:r>
          </w:p>
        </w:tc>
        <w:tc>
          <w:tcPr>
            <w:tcW w:w="93" w:type="pct"/>
          </w:tcPr>
          <w:p w14:paraId="62DD475F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E07E35F" w14:textId="5888E92F" w:rsidR="00CC5C93" w:rsidRPr="00CC5C93" w:rsidRDefault="00CC5C93" w:rsidP="00CC5C93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0</w:t>
            </w:r>
            <w:r w:rsidR="000E46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C521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81" w:type="pct"/>
          </w:tcPr>
          <w:p w14:paraId="6FAAA7DF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0F71997" w14:textId="4B42D899" w:rsidR="00CC5C93" w:rsidRPr="00CC5C93" w:rsidRDefault="00CC5C93" w:rsidP="00CC5C93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895</w:t>
            </w:r>
          </w:p>
        </w:tc>
        <w:tc>
          <w:tcPr>
            <w:tcW w:w="93" w:type="pct"/>
          </w:tcPr>
          <w:p w14:paraId="229D67D6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BA53624" w14:textId="4E027A00" w:rsidR="00CC5C93" w:rsidRPr="00CC5C93" w:rsidRDefault="00CC5C93" w:rsidP="00CC5C93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18</w:t>
            </w:r>
            <w:r w:rsidR="003C521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93" w:type="pct"/>
          </w:tcPr>
          <w:p w14:paraId="5C1AC74D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A5CAA5B" w14:textId="286B407F" w:rsidR="00CC5C93" w:rsidRPr="00CC5C93" w:rsidRDefault="003C5219" w:rsidP="00CC5C93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1,901</w:t>
            </w:r>
          </w:p>
        </w:tc>
        <w:tc>
          <w:tcPr>
            <w:tcW w:w="93" w:type="pct"/>
          </w:tcPr>
          <w:p w14:paraId="20002AE5" w14:textId="77777777" w:rsidR="00CC5C93" w:rsidRPr="00CC5C93" w:rsidRDefault="00CC5C93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17A51C2" w14:textId="75F774A9" w:rsidR="00CC5C93" w:rsidRPr="00CC5C93" w:rsidRDefault="00E2457D" w:rsidP="00CC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C521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C5219">
              <w:rPr>
                <w:rFonts w:ascii="Angsana New" w:hAnsi="Angsana New"/>
                <w:sz w:val="30"/>
                <w:szCs w:val="30"/>
              </w:rPr>
              <w:t>929</w:t>
            </w:r>
          </w:p>
        </w:tc>
      </w:tr>
      <w:tr w:rsidR="00E430F8" w:rsidRPr="005A7FEB" w14:paraId="1F87BC98" w14:textId="77777777" w:rsidTr="0058230B">
        <w:tc>
          <w:tcPr>
            <w:tcW w:w="818" w:type="pct"/>
          </w:tcPr>
          <w:p w14:paraId="564C7FF4" w14:textId="77777777" w:rsidR="00E430F8" w:rsidRPr="005A7FEB" w:rsidRDefault="00E430F8" w:rsidP="00E4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</w:tcPr>
          <w:p w14:paraId="4FD592F3" w14:textId="211D910E" w:rsidR="00E430F8" w:rsidRPr="00CC5C93" w:rsidRDefault="00E430F8" w:rsidP="00E430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4F734FEA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CDA378" w14:textId="279256F8" w:rsidR="00E430F8" w:rsidRPr="00CC5C93" w:rsidRDefault="00E430F8" w:rsidP="00E430F8">
            <w:pPr>
              <w:pStyle w:val="3"/>
              <w:tabs>
                <w:tab w:val="clear" w:pos="360"/>
                <w:tab w:val="clear" w:pos="720"/>
                <w:tab w:val="decimal" w:pos="49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04F5CF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256B70E" w14:textId="366528B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(477)</w:t>
            </w:r>
          </w:p>
        </w:tc>
        <w:tc>
          <w:tcPr>
            <w:tcW w:w="93" w:type="pct"/>
          </w:tcPr>
          <w:p w14:paraId="23B9580C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8739489" w14:textId="0518288D" w:rsidR="00E430F8" w:rsidRPr="00CC5C93" w:rsidRDefault="00E430F8" w:rsidP="00E430F8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34</w:t>
            </w:r>
            <w:r w:rsidR="003C521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25160CE2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9F90E05" w14:textId="576EBD85" w:rsidR="00E430F8" w:rsidRPr="00CC5C93" w:rsidRDefault="00E430F8" w:rsidP="00E430F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(50</w:t>
            </w:r>
            <w:r w:rsidR="003C521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81" w:type="pct"/>
          </w:tcPr>
          <w:p w14:paraId="429BC071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C3274BB" w14:textId="4F2EBC73" w:rsidR="00E430F8" w:rsidRPr="00CC5C93" w:rsidRDefault="00E430F8" w:rsidP="00E430F8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66B52749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4EB11760" w14:textId="7D82ED08" w:rsidR="00E430F8" w:rsidRPr="00CC5C93" w:rsidRDefault="00E430F8" w:rsidP="00E430F8">
            <w:pPr>
              <w:pStyle w:val="3"/>
              <w:tabs>
                <w:tab w:val="clear" w:pos="360"/>
                <w:tab w:val="clear" w:pos="720"/>
                <w:tab w:val="decimal" w:pos="81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ADAA160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306DE878" w14:textId="3EECC597" w:rsidR="00E430F8" w:rsidRPr="00CC5C93" w:rsidRDefault="00835D5C" w:rsidP="00835D5C">
            <w:pPr>
              <w:pStyle w:val="3"/>
              <w:tabs>
                <w:tab w:val="clear" w:pos="360"/>
                <w:tab w:val="clear" w:pos="720"/>
                <w:tab w:val="decimal" w:pos="75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37C2288" w14:textId="77777777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457434" w14:textId="5A4643F4" w:rsidR="00E430F8" w:rsidRPr="00CC5C9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="003C5219">
              <w:rPr>
                <w:rFonts w:ascii="Angsana New" w:hAnsi="Angsana New"/>
                <w:sz w:val="30"/>
                <w:szCs w:val="30"/>
              </w:rPr>
              <w:t>324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5D5C" w:rsidRPr="005A7FEB" w14:paraId="1949D8C9" w14:textId="77777777" w:rsidTr="0058230B">
        <w:tc>
          <w:tcPr>
            <w:tcW w:w="818" w:type="pct"/>
          </w:tcPr>
          <w:p w14:paraId="1FCE548D" w14:textId="05AEBC2B" w:rsidR="00835D5C" w:rsidRPr="005A7FEB" w:rsidRDefault="00835D5C" w:rsidP="00E4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40" w:type="pct"/>
          </w:tcPr>
          <w:p w14:paraId="498E6D9A" w14:textId="15455F85" w:rsidR="00835D5C" w:rsidRPr="00CC5C93" w:rsidRDefault="00835D5C" w:rsidP="00E430F8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80F989D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095EBFEA" w14:textId="02BA3030" w:rsidR="00835D5C" w:rsidRPr="00950A13" w:rsidRDefault="00835D5C" w:rsidP="00835D5C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93" w:type="pct"/>
          </w:tcPr>
          <w:p w14:paraId="12F537AC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46575C8" w14:textId="33B4218B" w:rsidR="00835D5C" w:rsidRPr="00CC5C93" w:rsidRDefault="00835D5C" w:rsidP="00835D5C">
            <w:pPr>
              <w:pStyle w:val="3"/>
              <w:tabs>
                <w:tab w:val="clear" w:pos="360"/>
                <w:tab w:val="clear" w:pos="720"/>
                <w:tab w:val="decimal" w:pos="65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364719E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5F678CD1" w14:textId="283A98FF" w:rsidR="00835D5C" w:rsidRPr="00CC5C93" w:rsidRDefault="00835D5C" w:rsidP="00835D5C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29226A3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BE10697" w14:textId="6B0C2A34" w:rsidR="00835D5C" w:rsidRPr="00CC5C93" w:rsidRDefault="00835D5C" w:rsidP="00835D5C">
            <w:pPr>
              <w:pStyle w:val="3"/>
              <w:tabs>
                <w:tab w:val="clear" w:pos="360"/>
                <w:tab w:val="clear" w:pos="720"/>
                <w:tab w:val="decimal" w:pos="74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1" w:type="pct"/>
          </w:tcPr>
          <w:p w14:paraId="62C6C4B7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E7595F7" w14:textId="4CBBF63D" w:rsidR="00835D5C" w:rsidRPr="00CC5C93" w:rsidRDefault="00835D5C" w:rsidP="00E430F8">
            <w:pPr>
              <w:pStyle w:val="3"/>
              <w:tabs>
                <w:tab w:val="clear" w:pos="360"/>
                <w:tab w:val="clear" w:pos="720"/>
                <w:tab w:val="decimal" w:pos="58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0071DBE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C0CC2FD" w14:textId="61E26AFC" w:rsidR="00835D5C" w:rsidRPr="00CC5C93" w:rsidRDefault="00835D5C" w:rsidP="00E430F8">
            <w:pPr>
              <w:pStyle w:val="3"/>
              <w:tabs>
                <w:tab w:val="clear" w:pos="360"/>
                <w:tab w:val="clear" w:pos="720"/>
                <w:tab w:val="decimal" w:pos="816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0A129E6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41D11055" w14:textId="4E6D648F" w:rsidR="00835D5C" w:rsidRPr="00CC5C93" w:rsidRDefault="00835D5C" w:rsidP="00E430F8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(12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3" w:type="pct"/>
          </w:tcPr>
          <w:p w14:paraId="0C6C5411" w14:textId="77777777" w:rsidR="00835D5C" w:rsidRPr="00CC5C93" w:rsidRDefault="00835D5C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2E1BE2F" w14:textId="23D77B68" w:rsidR="00835D5C" w:rsidRPr="00CC5C93" w:rsidRDefault="009A20E2" w:rsidP="009A2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0F8" w:rsidRPr="005A7FEB" w14:paraId="1FDB76DF" w14:textId="77777777" w:rsidTr="0058230B">
        <w:tc>
          <w:tcPr>
            <w:tcW w:w="818" w:type="pct"/>
            <w:tcBorders>
              <w:top w:val="nil"/>
              <w:bottom w:val="nil"/>
            </w:tcBorders>
          </w:tcPr>
          <w:p w14:paraId="35EC40E5" w14:textId="1BCA6905" w:rsidR="00E430F8" w:rsidRPr="005A7FEB" w:rsidRDefault="00E430F8" w:rsidP="00E4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438257EC" w14:textId="651239A7" w:rsidR="00E430F8" w:rsidRPr="004D4DC6" w:rsidRDefault="00E430F8" w:rsidP="00E430F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125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A73E48E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4B140409" w14:textId="2AC2E57B" w:rsidR="00E430F8" w:rsidRPr="001015A3" w:rsidRDefault="00835D5C" w:rsidP="00E430F8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35D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408</w:t>
            </w:r>
            <w:r w:rsidRPr="00835D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35D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33</w:t>
            </w:r>
            <w:r w:rsidR="008F10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59EBAF33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41AD20E0" w14:textId="7C9B3EFE" w:rsidR="00E430F8" w:rsidRPr="001015A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159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</w:t>
            </w:r>
            <w:r w:rsidR="008F10F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9D31A0D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29B350C" w14:textId="2718EB58" w:rsidR="00E430F8" w:rsidRPr="001015A3" w:rsidRDefault="00E430F8" w:rsidP="00E430F8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116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62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74EDC69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676A73D2" w14:textId="05A43294" w:rsidR="00E430F8" w:rsidRPr="001015A3" w:rsidRDefault="00E430F8" w:rsidP="00E430F8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41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988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9EA2AA8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7737A66" w14:textId="27C2BDD9" w:rsidR="00E430F8" w:rsidRPr="001015A3" w:rsidRDefault="00E430F8" w:rsidP="00E430F8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42B6F34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6155D0B1" w14:textId="7472E1D9" w:rsidR="00E430F8" w:rsidRPr="001015A3" w:rsidRDefault="00E430F8" w:rsidP="00E430F8">
            <w:pPr>
              <w:pStyle w:val="3"/>
              <w:tabs>
                <w:tab w:val="clear" w:pos="360"/>
                <w:tab w:val="clear" w:pos="720"/>
                <w:tab w:val="decimal" w:pos="1046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3433F5FC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8709CAA" w14:textId="660ED75C" w:rsidR="00E430F8" w:rsidRPr="001015A3" w:rsidRDefault="003C5219" w:rsidP="00E430F8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8,952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36F09D" w14:textId="77777777" w:rsidR="00E430F8" w:rsidRPr="005A7FEB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919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0DB97C1F" w14:textId="3533EF3A" w:rsidR="00E430F8" w:rsidRPr="001015A3" w:rsidRDefault="00E430F8" w:rsidP="00E43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C05D003" w14:textId="7609D090" w:rsidR="00227B77" w:rsidRDefault="00227B77"/>
    <w:p w14:paraId="71931D78" w14:textId="77777777" w:rsidR="00227B77" w:rsidRDefault="00227B77"/>
    <w:p w14:paraId="14EB631A" w14:textId="59AB1AB4" w:rsidR="00227B77" w:rsidRDefault="00227B77"/>
    <w:tbl>
      <w:tblPr>
        <w:tblW w:w="1458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6"/>
        <w:gridCol w:w="991"/>
        <w:gridCol w:w="271"/>
        <w:gridCol w:w="901"/>
        <w:gridCol w:w="271"/>
        <w:gridCol w:w="1079"/>
        <w:gridCol w:w="271"/>
        <w:gridCol w:w="1082"/>
        <w:gridCol w:w="271"/>
        <w:gridCol w:w="1298"/>
        <w:gridCol w:w="236"/>
        <w:gridCol w:w="1082"/>
        <w:gridCol w:w="271"/>
        <w:gridCol w:w="1263"/>
        <w:gridCol w:w="271"/>
        <w:gridCol w:w="1172"/>
        <w:gridCol w:w="271"/>
        <w:gridCol w:w="1193"/>
      </w:tblGrid>
      <w:tr w:rsidR="00B96A6F" w:rsidRPr="005A7FEB" w14:paraId="7AD07580" w14:textId="77777777" w:rsidTr="0058230B">
        <w:tc>
          <w:tcPr>
            <w:tcW w:w="818" w:type="pct"/>
          </w:tcPr>
          <w:p w14:paraId="45B4D31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2" w:type="pct"/>
            <w:gridSpan w:val="17"/>
          </w:tcPr>
          <w:p w14:paraId="4512BC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5A7FEB" w14:paraId="101F5E24" w14:textId="77777777" w:rsidTr="0058230B">
        <w:tc>
          <w:tcPr>
            <w:tcW w:w="818" w:type="pct"/>
          </w:tcPr>
          <w:p w14:paraId="2A38A12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598BB73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001064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225AECA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1536474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E58F2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154F15C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1602D8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62EACC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7A6F12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A7D90F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E2E8DD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B039F7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5083FC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4882FEE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647975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3" w:type="pct"/>
          </w:tcPr>
          <w:p w14:paraId="22AFC9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4CC080F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FFE44C1" w14:textId="77777777" w:rsidTr="0058230B">
        <w:tc>
          <w:tcPr>
            <w:tcW w:w="818" w:type="pct"/>
          </w:tcPr>
          <w:p w14:paraId="1E6B549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1698B9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071C3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7D27FF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2184D94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08FBCB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254705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30A358D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5948E8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F2CC5B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63AAF36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048DC2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63172A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08E90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0AE19D5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C5D277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3" w:type="pct"/>
          </w:tcPr>
          <w:p w14:paraId="6CBF971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D13E9D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4BE85C96" w14:textId="77777777" w:rsidTr="0058230B">
        <w:tc>
          <w:tcPr>
            <w:tcW w:w="818" w:type="pct"/>
          </w:tcPr>
          <w:p w14:paraId="68A078A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6F4279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43C694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7CA0E9E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43ABDA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C899AA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65FE2E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633ED28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C1EB4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107DB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1" w:type="pct"/>
          </w:tcPr>
          <w:p w14:paraId="657B88B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F38096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3CD8E1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FD18BE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</w:tcPr>
          <w:p w14:paraId="54F124E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4221F2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2B6331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7770430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520469D4" w14:textId="77777777" w:rsidTr="0058230B">
        <w:trPr>
          <w:trHeight w:val="344"/>
        </w:trPr>
        <w:tc>
          <w:tcPr>
            <w:tcW w:w="818" w:type="pct"/>
          </w:tcPr>
          <w:p w14:paraId="2C34B4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CF7633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9A7221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5BD444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963CB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0493088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3" w:type="pct"/>
          </w:tcPr>
          <w:p w14:paraId="17BC181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" w:type="pct"/>
          </w:tcPr>
          <w:p w14:paraId="25F5D2E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2A97F0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1B7AFA7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1" w:type="pct"/>
          </w:tcPr>
          <w:p w14:paraId="57E7C00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0BDF49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25CA22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6C5FB5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3" w:type="pct"/>
          </w:tcPr>
          <w:p w14:paraId="24487A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0B859DF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200A14F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9" w:type="pct"/>
          </w:tcPr>
          <w:p w14:paraId="3DD290A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5A7FEB" w14:paraId="390A7A14" w14:textId="77777777" w:rsidTr="0058230B">
        <w:tc>
          <w:tcPr>
            <w:tcW w:w="818" w:type="pct"/>
          </w:tcPr>
          <w:p w14:paraId="0E5CB9F8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16570B4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3" w:type="pct"/>
          </w:tcPr>
          <w:p w14:paraId="24596942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1527CC1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3" w:type="pct"/>
          </w:tcPr>
          <w:p w14:paraId="32CE44C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E319B1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3" w:type="pct"/>
          </w:tcPr>
          <w:p w14:paraId="401804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67A98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3" w:type="pct"/>
          </w:tcPr>
          <w:p w14:paraId="47DF3BD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5A078FE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1" w:type="pct"/>
          </w:tcPr>
          <w:p w14:paraId="6F297BB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257C2F0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3" w:type="pct"/>
          </w:tcPr>
          <w:p w14:paraId="282478F5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4113F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3" w:type="pct"/>
          </w:tcPr>
          <w:p w14:paraId="4DA6BC39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" w:type="pct"/>
          </w:tcPr>
          <w:p w14:paraId="108FAEF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3" w:type="pct"/>
          </w:tcPr>
          <w:p w14:paraId="73385F3F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54AAD71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5A7FEB" w14:paraId="395542AD" w14:textId="77777777" w:rsidTr="0058230B">
        <w:tc>
          <w:tcPr>
            <w:tcW w:w="818" w:type="pct"/>
          </w:tcPr>
          <w:p w14:paraId="61FA1A3E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2" w:type="pct"/>
            <w:gridSpan w:val="17"/>
          </w:tcPr>
          <w:p w14:paraId="52CDB99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5A7FEB" w14:paraId="66EA458C" w14:textId="77777777" w:rsidTr="0058230B">
        <w:tc>
          <w:tcPr>
            <w:tcW w:w="818" w:type="pct"/>
          </w:tcPr>
          <w:p w14:paraId="16EBAD82" w14:textId="77777777" w:rsidR="00B96A6F" w:rsidRPr="005A7FEB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340" w:type="pct"/>
          </w:tcPr>
          <w:p w14:paraId="6A6C12B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4F16E30D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" w:type="pct"/>
          </w:tcPr>
          <w:p w14:paraId="3C114B2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E7C0FE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787BAFE4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C17B20B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74161F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FBD5A86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6E467B5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" w:type="pct"/>
          </w:tcPr>
          <w:p w14:paraId="20F72023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3989CA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0BFA15E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29E6B0A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7D3AF1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494B275C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331DF58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B521487" w14:textId="77777777" w:rsidR="00B96A6F" w:rsidRPr="005A7FEB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73F" w:rsidRPr="00CC073F" w14:paraId="1179F065" w14:textId="77777777" w:rsidTr="0058230B">
        <w:tc>
          <w:tcPr>
            <w:tcW w:w="818" w:type="pct"/>
          </w:tcPr>
          <w:p w14:paraId="447B0924" w14:textId="2C514DEC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40" w:type="pct"/>
          </w:tcPr>
          <w:p w14:paraId="3F1A7887" w14:textId="77777777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58EB3B3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7E90C000" w14:textId="7D25AF49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213,486</w:t>
            </w:r>
          </w:p>
        </w:tc>
        <w:tc>
          <w:tcPr>
            <w:tcW w:w="93" w:type="pct"/>
          </w:tcPr>
          <w:p w14:paraId="1222C873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5B708E69" w14:textId="2746D651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144,663</w:t>
            </w:r>
          </w:p>
        </w:tc>
        <w:tc>
          <w:tcPr>
            <w:tcW w:w="93" w:type="pct"/>
          </w:tcPr>
          <w:p w14:paraId="0814398D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AF07CD0" w14:textId="7277F25A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94,189</w:t>
            </w:r>
          </w:p>
        </w:tc>
        <w:tc>
          <w:tcPr>
            <w:tcW w:w="93" w:type="pct"/>
          </w:tcPr>
          <w:p w14:paraId="46F0FFF1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97AC3A" w14:textId="5A7E205F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34,411</w:t>
            </w:r>
          </w:p>
        </w:tc>
        <w:tc>
          <w:tcPr>
            <w:tcW w:w="81" w:type="pct"/>
          </w:tcPr>
          <w:p w14:paraId="23B6E139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39EB0B5E" w14:textId="06325179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14,556</w:t>
            </w:r>
          </w:p>
        </w:tc>
        <w:tc>
          <w:tcPr>
            <w:tcW w:w="93" w:type="pct"/>
          </w:tcPr>
          <w:p w14:paraId="091FEFD1" w14:textId="7777777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93FD029" w14:textId="79324588" w:rsidR="00CC073F" w:rsidRPr="00CC073F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073F">
              <w:rPr>
                <w:rFonts w:ascii="Angsana New" w:hAnsi="Angsana New"/>
                <w:sz w:val="30"/>
                <w:szCs w:val="30"/>
                <w:lang w:val="en-US"/>
              </w:rPr>
              <w:t>6,795</w:t>
            </w:r>
          </w:p>
        </w:tc>
        <w:tc>
          <w:tcPr>
            <w:tcW w:w="93" w:type="pct"/>
          </w:tcPr>
          <w:p w14:paraId="10218752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15100C5" w14:textId="77777777" w:rsidR="00CC073F" w:rsidRPr="004B5E40" w:rsidRDefault="00CC073F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4B97774F" w14:textId="77777777" w:rsidR="00CC073F" w:rsidRPr="004B5E40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CC8E15A" w14:textId="5912F067" w:rsidR="00CC073F" w:rsidRPr="00CC073F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508,100</w:t>
            </w:r>
          </w:p>
        </w:tc>
      </w:tr>
      <w:tr w:rsidR="00CC073F" w:rsidRPr="005A7FEB" w14:paraId="5B8F4A03" w14:textId="77777777" w:rsidTr="0058230B">
        <w:tc>
          <w:tcPr>
            <w:tcW w:w="818" w:type="pct"/>
          </w:tcPr>
          <w:p w14:paraId="0E081D19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685109B8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7EEB62F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</w:tcPr>
          <w:p w14:paraId="6BCFD07C" w14:textId="286D3AF1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21,610</w:t>
            </w:r>
          </w:p>
        </w:tc>
        <w:tc>
          <w:tcPr>
            <w:tcW w:w="93" w:type="pct"/>
          </w:tcPr>
          <w:p w14:paraId="1E7E13B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5C73842" w14:textId="6563D2AF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3,372</w:t>
            </w:r>
          </w:p>
        </w:tc>
        <w:tc>
          <w:tcPr>
            <w:tcW w:w="93" w:type="pct"/>
          </w:tcPr>
          <w:p w14:paraId="26C62195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A03104C" w14:textId="424DD45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9,879</w:t>
            </w:r>
          </w:p>
        </w:tc>
        <w:tc>
          <w:tcPr>
            <w:tcW w:w="93" w:type="pct"/>
          </w:tcPr>
          <w:p w14:paraId="0294EBCF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26272085" w14:textId="7B5857C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3,178</w:t>
            </w:r>
          </w:p>
        </w:tc>
        <w:tc>
          <w:tcPr>
            <w:tcW w:w="81" w:type="pct"/>
          </w:tcPr>
          <w:p w14:paraId="46174A4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0688C2D0" w14:textId="470E07FB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93" w:type="pct"/>
          </w:tcPr>
          <w:p w14:paraId="47A64A34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51797FE9" w14:textId="5763DB8D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93" w:type="pct"/>
          </w:tcPr>
          <w:p w14:paraId="3D2CF16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0034C0A7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2CF72CE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6B73FBC9" w14:textId="269CF879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38,441</w:t>
            </w:r>
          </w:p>
        </w:tc>
      </w:tr>
      <w:tr w:rsidR="00CC073F" w:rsidRPr="005A7FEB" w14:paraId="64E7AC9B" w14:textId="77777777" w:rsidTr="0058230B">
        <w:tc>
          <w:tcPr>
            <w:tcW w:w="818" w:type="pct"/>
          </w:tcPr>
          <w:p w14:paraId="231746C2" w14:textId="77777777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4F024902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5B7A4F9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140B6BB" w14:textId="3D0184E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AAEE857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3144B97" w14:textId="7E790D95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(651)</w:t>
            </w:r>
          </w:p>
        </w:tc>
        <w:tc>
          <w:tcPr>
            <w:tcW w:w="93" w:type="pct"/>
          </w:tcPr>
          <w:p w14:paraId="5CA4AE9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34CB467A" w14:textId="1095EF7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4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(4,199)</w:t>
            </w:r>
          </w:p>
        </w:tc>
        <w:tc>
          <w:tcPr>
            <w:tcW w:w="93" w:type="pct"/>
          </w:tcPr>
          <w:p w14:paraId="755B8BD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540F8E11" w14:textId="0153D1B4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(396)</w:t>
            </w:r>
          </w:p>
        </w:tc>
        <w:tc>
          <w:tcPr>
            <w:tcW w:w="81" w:type="pct"/>
          </w:tcPr>
          <w:p w14:paraId="73CA0467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2817E8A4" w14:textId="36C010E2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(2,577)</w:t>
            </w:r>
          </w:p>
        </w:tc>
        <w:tc>
          <w:tcPr>
            <w:tcW w:w="93" w:type="pct"/>
          </w:tcPr>
          <w:p w14:paraId="3844B3E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EB71E21" w14:textId="22677055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/>
              </w:rPr>
              <w:t>(984)</w:t>
            </w:r>
          </w:p>
        </w:tc>
        <w:tc>
          <w:tcPr>
            <w:tcW w:w="93" w:type="pct"/>
          </w:tcPr>
          <w:p w14:paraId="120BB71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67B1AA2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1BB9A4A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BEF42EF" w14:textId="470BB890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(8,807)</w:t>
            </w:r>
          </w:p>
        </w:tc>
      </w:tr>
      <w:tr w:rsidR="00CC073F" w:rsidRPr="005A7FEB" w14:paraId="2D51E30E" w14:textId="77777777" w:rsidTr="0058230B">
        <w:tc>
          <w:tcPr>
            <w:tcW w:w="818" w:type="pct"/>
          </w:tcPr>
          <w:p w14:paraId="26D591B9" w14:textId="66A4FE69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A4430C2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550F786A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</w:tcBorders>
          </w:tcPr>
          <w:p w14:paraId="4D8B509A" w14:textId="711F1A89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749FF27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3725CD38" w14:textId="00C71938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03EBF46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423CC9C7" w14:textId="6C3678D9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3115BFF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2A725D6B" w14:textId="4D3E5B04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" w:type="pct"/>
          </w:tcPr>
          <w:p w14:paraId="0076A0E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</w:tcPr>
          <w:p w14:paraId="62084969" w14:textId="0FA87933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" w:type="pct"/>
          </w:tcPr>
          <w:p w14:paraId="72F52C84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42B9B46C" w14:textId="29FAA569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694B5F6F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991B1D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" w:type="pct"/>
          </w:tcPr>
          <w:p w14:paraId="0BB1EFB2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44453011" w14:textId="535CF469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073F" w:rsidRPr="005A7FEB" w14:paraId="17731D11" w14:textId="77777777" w:rsidTr="0058230B">
        <w:tc>
          <w:tcPr>
            <w:tcW w:w="818" w:type="pct"/>
          </w:tcPr>
          <w:p w14:paraId="3980529F" w14:textId="1FDD5504" w:rsidR="00CC073F" w:rsidRPr="005A7FEB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40" w:type="pct"/>
          </w:tcPr>
          <w:p w14:paraId="0AEE82FE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B240CF5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3112062C" w14:textId="3F4F2579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235,096</w:t>
            </w:r>
          </w:p>
        </w:tc>
        <w:tc>
          <w:tcPr>
            <w:tcW w:w="93" w:type="pct"/>
          </w:tcPr>
          <w:p w14:paraId="1B838082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</w:tcPr>
          <w:p w14:paraId="1EE5A962" w14:textId="5A5D71E4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147,384</w:t>
            </w:r>
          </w:p>
        </w:tc>
        <w:tc>
          <w:tcPr>
            <w:tcW w:w="93" w:type="pct"/>
          </w:tcPr>
          <w:p w14:paraId="6B9FEA3E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70EA3DF6" w14:textId="4DE716FD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99,869</w:t>
            </w:r>
          </w:p>
        </w:tc>
        <w:tc>
          <w:tcPr>
            <w:tcW w:w="93" w:type="pct"/>
          </w:tcPr>
          <w:p w14:paraId="655806DE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7D0C6044" w14:textId="3569B59D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37,193</w:t>
            </w:r>
          </w:p>
        </w:tc>
        <w:tc>
          <w:tcPr>
            <w:tcW w:w="81" w:type="pct"/>
          </w:tcPr>
          <w:p w14:paraId="5ED606F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53D5174D" w14:textId="33690960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11,996</w:t>
            </w:r>
          </w:p>
        </w:tc>
        <w:tc>
          <w:tcPr>
            <w:tcW w:w="93" w:type="pct"/>
          </w:tcPr>
          <w:p w14:paraId="30EBD751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62AFF8F1" w14:textId="5F996A56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6,196</w:t>
            </w:r>
          </w:p>
        </w:tc>
        <w:tc>
          <w:tcPr>
            <w:tcW w:w="93" w:type="pct"/>
          </w:tcPr>
          <w:p w14:paraId="13EE3070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</w:tcPr>
          <w:p w14:paraId="33C4E7F8" w14:textId="77777777" w:rsidR="00CC073F" w:rsidRPr="005A7FEB" w:rsidRDefault="00CC073F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15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2403E02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43BBD1F9" w14:textId="76E44EF8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537,734</w:t>
            </w:r>
          </w:p>
        </w:tc>
      </w:tr>
      <w:tr w:rsidR="00CC073F" w:rsidRPr="005A7FEB" w14:paraId="7BBE248C" w14:textId="77777777" w:rsidTr="0058230B">
        <w:tc>
          <w:tcPr>
            <w:tcW w:w="818" w:type="pct"/>
          </w:tcPr>
          <w:p w14:paraId="362EE653" w14:textId="77777777" w:rsidR="00CC073F" w:rsidRPr="00860FA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0" w:type="pct"/>
          </w:tcPr>
          <w:p w14:paraId="4046CD21" w14:textId="21B273DB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77382FB2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</w:tcPr>
          <w:p w14:paraId="418AAF28" w14:textId="739A2282" w:rsidR="00CC073F" w:rsidRPr="00CC5C93" w:rsidRDefault="00CC5C93" w:rsidP="00CC5C93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252</w:t>
            </w:r>
          </w:p>
        </w:tc>
        <w:tc>
          <w:tcPr>
            <w:tcW w:w="93" w:type="pct"/>
          </w:tcPr>
          <w:p w14:paraId="006E762A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28B7DA90" w14:textId="1145B601" w:rsidR="00CC073F" w:rsidRPr="00CC5C9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="000E46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3" w:type="pct"/>
          </w:tcPr>
          <w:p w14:paraId="30488DB9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6A71B527" w14:textId="54FF94AC" w:rsidR="00CC073F" w:rsidRPr="00CC5C9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="00E430F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3" w:type="pct"/>
          </w:tcPr>
          <w:p w14:paraId="273F918B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</w:tcPr>
          <w:p w14:paraId="4CBF40BC" w14:textId="642C7B6D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88</w:t>
            </w:r>
            <w:r w:rsidR="003C521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81" w:type="pct"/>
          </w:tcPr>
          <w:p w14:paraId="602351D3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4606EA36" w14:textId="3523FB52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15</w:t>
            </w:r>
            <w:r w:rsidR="004B2C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3" w:type="pct"/>
          </w:tcPr>
          <w:p w14:paraId="1253FC4D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B02D1EA" w14:textId="0D8F934D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  <w:lang w:val="en-US"/>
              </w:rPr>
              <w:t>49</w:t>
            </w:r>
            <w:r w:rsidR="003C521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93" w:type="pct"/>
          </w:tcPr>
          <w:p w14:paraId="763BE3D5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</w:tcPr>
          <w:p w14:paraId="72A05CCF" w14:textId="607FDE51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</w:tcPr>
          <w:p w14:paraId="0D1569EA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098CDB1A" w14:textId="6F9FEA18" w:rsidR="00CC073F" w:rsidRPr="00CC5C9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CC5C93">
              <w:rPr>
                <w:rFonts w:ascii="Angsana New" w:hAnsi="Angsana New"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ED61C3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CC073F" w:rsidRPr="005A7FEB" w14:paraId="33A1004F" w14:textId="77777777" w:rsidTr="0058230B">
        <w:tc>
          <w:tcPr>
            <w:tcW w:w="818" w:type="pct"/>
            <w:tcBorders>
              <w:bottom w:val="nil"/>
            </w:tcBorders>
          </w:tcPr>
          <w:p w14:paraId="488D003A" w14:textId="77777777" w:rsidR="00CC073F" w:rsidRPr="00860FA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44E842A" w14:textId="56134DE8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333129F5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02368A9" w14:textId="1EDD8834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40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6972C7E6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736BBEB6" w14:textId="7F55F910" w:rsidR="00CC073F" w:rsidRPr="00CC5C9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</w:rPr>
              <w:t>(477)</w:t>
            </w:r>
          </w:p>
        </w:tc>
        <w:tc>
          <w:tcPr>
            <w:tcW w:w="93" w:type="pct"/>
            <w:tcBorders>
              <w:bottom w:val="nil"/>
            </w:tcBorders>
          </w:tcPr>
          <w:p w14:paraId="07803386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5C454244" w14:textId="0CB6C275" w:rsidR="00CC073F" w:rsidRPr="00CC5C9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 w:rsidRPr="00CC5C93">
              <w:rPr>
                <w:rFonts w:ascii="Angsana New" w:hAnsi="Angsana New"/>
                <w:sz w:val="30"/>
                <w:szCs w:val="30"/>
              </w:rPr>
              <w:t>(1,28</w:t>
            </w:r>
            <w:r w:rsidR="00E430F8">
              <w:rPr>
                <w:rFonts w:ascii="Angsana New" w:hAnsi="Angsana New"/>
                <w:sz w:val="30"/>
                <w:szCs w:val="30"/>
              </w:rPr>
              <w:t>7</w:t>
            </w:r>
            <w:r w:rsidRPr="00CC5C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3" w:type="pct"/>
            <w:tcBorders>
              <w:bottom w:val="nil"/>
            </w:tcBorders>
          </w:tcPr>
          <w:p w14:paraId="680C1972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33391616" w14:textId="7C1526B6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(404)</w:t>
            </w:r>
          </w:p>
        </w:tc>
        <w:tc>
          <w:tcPr>
            <w:tcW w:w="81" w:type="pct"/>
            <w:tcBorders>
              <w:bottom w:val="nil"/>
            </w:tcBorders>
          </w:tcPr>
          <w:p w14:paraId="30112482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</w:tcPr>
          <w:p w14:paraId="1CB252E4" w14:textId="747852F7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0022A922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CBF2896" w14:textId="2D4F111B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5C84D4EA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EE8F5BD" w14:textId="4D500BE7" w:rsidR="00CC073F" w:rsidRPr="00CC5C93" w:rsidRDefault="00CC5C93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</w:tcPr>
          <w:p w14:paraId="7A28409A" w14:textId="77777777" w:rsidR="00CC073F" w:rsidRPr="00CC5C9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75435857" w14:textId="31DB98B0" w:rsidR="00CC073F" w:rsidRPr="00CC5C93" w:rsidRDefault="00C418A1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C5C93" w:rsidRPr="00CC5C93">
              <w:rPr>
                <w:rFonts w:ascii="Angsana New" w:hAnsi="Angsana New"/>
                <w:sz w:val="30"/>
                <w:szCs w:val="30"/>
              </w:rPr>
              <w:t>2,16</w:t>
            </w:r>
            <w:r w:rsidR="00ED61C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073F" w:rsidRPr="005A7FEB" w14:paraId="535EB47E" w14:textId="77777777" w:rsidTr="0058230B">
        <w:tc>
          <w:tcPr>
            <w:tcW w:w="818" w:type="pct"/>
            <w:tcBorders>
              <w:bottom w:val="nil"/>
            </w:tcBorders>
          </w:tcPr>
          <w:p w14:paraId="4295B688" w14:textId="4450C188" w:rsidR="00CC073F" w:rsidRPr="00860FA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F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60FA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04886576" w14:textId="02B618AE" w:rsidR="00CC073F" w:rsidRPr="00484851" w:rsidRDefault="00CC5C93" w:rsidP="00CC073F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48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FA9227A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14:paraId="169C8E85" w14:textId="62A4E825" w:rsidR="00CC073F" w:rsidRPr="001015A3" w:rsidRDefault="00CC5C93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256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F1442E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756A548" w14:textId="2744AEFF" w:rsidR="00CC073F" w:rsidRPr="001015A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150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</w:t>
            </w:r>
            <w:r w:rsidR="000E46C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720F7213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55984893" w14:textId="097DA571" w:rsidR="00CC073F" w:rsidRPr="001015A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107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</w:t>
            </w:r>
            <w:r w:rsidR="000E46C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4E250B0A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7E255E17" w14:textId="105932E2" w:rsidR="00CC073F" w:rsidRPr="001015A3" w:rsidRDefault="00CC5C93" w:rsidP="00CC073F">
            <w:pPr>
              <w:pStyle w:val="3"/>
              <w:tabs>
                <w:tab w:val="clear" w:pos="360"/>
                <w:tab w:val="clear" w:pos="720"/>
                <w:tab w:val="decimal" w:pos="1033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67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14:paraId="7A9781ED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</w:tcPr>
          <w:p w14:paraId="21605EC1" w14:textId="3DD6B2D9" w:rsidR="00CC073F" w:rsidRPr="001015A3" w:rsidRDefault="00CC5C93" w:rsidP="00CC073F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</w:t>
            </w:r>
            <w:r w:rsidR="004B2C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091FDD1F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26729AEC" w14:textId="5F07B844" w:rsidR="00CC073F" w:rsidRPr="001015A3" w:rsidRDefault="00CC5C93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15AE0D1B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1396F38" w14:textId="5520A5A7" w:rsidR="00CC073F" w:rsidRPr="00484851" w:rsidRDefault="00CC5C93" w:rsidP="00CC073F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48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</w:tcPr>
          <w:p w14:paraId="236C89D8" w14:textId="77777777" w:rsidR="00CC073F" w:rsidRPr="005A7FEB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15F0D66C" w14:textId="66843D9D" w:rsidR="00CC073F" w:rsidRPr="001015A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355</w:t>
            </w:r>
          </w:p>
        </w:tc>
      </w:tr>
    </w:tbl>
    <w:p w14:paraId="33DE79DC" w14:textId="78F5AABC" w:rsidR="00227B77" w:rsidRDefault="00227B77"/>
    <w:p w14:paraId="03A3E8E2" w14:textId="4229DFDF" w:rsidR="00227B77" w:rsidRDefault="00227B77"/>
    <w:p w14:paraId="5B7E4993" w14:textId="22573F99" w:rsidR="00227B77" w:rsidRDefault="00227B77"/>
    <w:p w14:paraId="082F8EA0" w14:textId="77777777" w:rsidR="00227B77" w:rsidRDefault="00227B77"/>
    <w:p w14:paraId="3EC289C1" w14:textId="77777777" w:rsidR="00227B77" w:rsidRDefault="00227B77"/>
    <w:p w14:paraId="2D006C86" w14:textId="77777777" w:rsidR="00227B77" w:rsidRDefault="00227B77"/>
    <w:p w14:paraId="1209072A" w14:textId="7F6494AB" w:rsidR="00227B77" w:rsidRDefault="00227B77"/>
    <w:tbl>
      <w:tblPr>
        <w:tblW w:w="1426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996"/>
        <w:gridCol w:w="271"/>
        <w:gridCol w:w="902"/>
        <w:gridCol w:w="268"/>
        <w:gridCol w:w="1078"/>
        <w:gridCol w:w="268"/>
        <w:gridCol w:w="1081"/>
        <w:gridCol w:w="268"/>
        <w:gridCol w:w="1298"/>
        <w:gridCol w:w="237"/>
        <w:gridCol w:w="1081"/>
        <w:gridCol w:w="268"/>
        <w:gridCol w:w="1258"/>
        <w:gridCol w:w="268"/>
        <w:gridCol w:w="1173"/>
        <w:gridCol w:w="268"/>
        <w:gridCol w:w="944"/>
      </w:tblGrid>
      <w:tr w:rsidR="00B96A6F" w:rsidRPr="00950A13" w14:paraId="300BDCF9" w14:textId="77777777" w:rsidTr="0058230B">
        <w:tc>
          <w:tcPr>
            <w:tcW w:w="819" w:type="pct"/>
          </w:tcPr>
          <w:p w14:paraId="5E6960B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1" w:type="pct"/>
            <w:gridSpan w:val="17"/>
          </w:tcPr>
          <w:p w14:paraId="0BB168B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A6F" w:rsidRPr="00950A13" w14:paraId="664298DF" w14:textId="77777777" w:rsidTr="0058230B">
        <w:tc>
          <w:tcPr>
            <w:tcW w:w="819" w:type="pct"/>
          </w:tcPr>
          <w:p w14:paraId="52290CC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0BDC23B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1752A26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582E41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18D3EE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2B2384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A24A20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5A69B7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C1260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20DD659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88F136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53E8C73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430410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6A3CA4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37B057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118D731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94" w:type="pct"/>
          </w:tcPr>
          <w:p w14:paraId="7A85BA9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7753D5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5EDC062F" w14:textId="77777777" w:rsidTr="0058230B">
        <w:tc>
          <w:tcPr>
            <w:tcW w:w="819" w:type="pct"/>
          </w:tcPr>
          <w:p w14:paraId="23EF90A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388C66B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7D4DB92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29C5B16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0330C1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6163A22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464F825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734704F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697342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71B898B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51C717B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5DE6B2A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660C0A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78CCB16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5FBE55F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23F4E2B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94" w:type="pct"/>
          </w:tcPr>
          <w:p w14:paraId="04A93A6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6B3156C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55ABCF44" w14:textId="77777777" w:rsidTr="0058230B">
        <w:tc>
          <w:tcPr>
            <w:tcW w:w="819" w:type="pct"/>
          </w:tcPr>
          <w:p w14:paraId="39E621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4CAF52D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7D08E2B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58EF12B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6AE278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422F94E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36711FF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2CE5093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99FA12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2BF6400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2102B40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7FC1D49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4A06D4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0319762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02D7257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12C60C6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52D6635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05ACEA7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3B31C8FF" w14:textId="77777777" w:rsidTr="0058230B">
        <w:trPr>
          <w:trHeight w:val="344"/>
        </w:trPr>
        <w:tc>
          <w:tcPr>
            <w:tcW w:w="819" w:type="pct"/>
          </w:tcPr>
          <w:p w14:paraId="3B3B3D1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6AA38FF1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1FD602A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</w:tcPr>
          <w:p w14:paraId="7031261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88F6DF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17A715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715A59C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" w:type="pct"/>
          </w:tcPr>
          <w:p w14:paraId="32327B2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5ABAE5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364BD5E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83" w:type="pct"/>
          </w:tcPr>
          <w:p w14:paraId="165B109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3E9901E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EEA842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55DBF34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4" w:type="pct"/>
          </w:tcPr>
          <w:p w14:paraId="7211C0D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2E1FD93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16DCD60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1" w:type="pct"/>
          </w:tcPr>
          <w:p w14:paraId="310C2D4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6A6F" w:rsidRPr="00950A13" w14:paraId="62D45D8F" w14:textId="77777777" w:rsidTr="0058230B">
        <w:tc>
          <w:tcPr>
            <w:tcW w:w="819" w:type="pct"/>
          </w:tcPr>
          <w:p w14:paraId="7FF8AE0F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pct"/>
          </w:tcPr>
          <w:p w14:paraId="023A63F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5" w:type="pct"/>
          </w:tcPr>
          <w:p w14:paraId="1519F7F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" w:type="pct"/>
          </w:tcPr>
          <w:p w14:paraId="204979A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94" w:type="pct"/>
          </w:tcPr>
          <w:p w14:paraId="3DCD90E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123CCA7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4" w:type="pct"/>
          </w:tcPr>
          <w:p w14:paraId="412FAA7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5CAC824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94" w:type="pct"/>
          </w:tcPr>
          <w:p w14:paraId="610DF9B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</w:tcPr>
          <w:p w14:paraId="7030BB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83" w:type="pct"/>
          </w:tcPr>
          <w:p w14:paraId="1890C43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04C52FE8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4" w:type="pct"/>
          </w:tcPr>
          <w:p w14:paraId="1BCB7F4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</w:tcPr>
          <w:p w14:paraId="68DF39EF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4" w:type="pct"/>
          </w:tcPr>
          <w:p w14:paraId="56BE6FE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62D892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94" w:type="pct"/>
          </w:tcPr>
          <w:p w14:paraId="2973EDA0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</w:tcPr>
          <w:p w14:paraId="5F6FE5E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96A6F" w:rsidRPr="00950A13" w14:paraId="665D10AA" w14:textId="77777777" w:rsidTr="0058230B">
        <w:tc>
          <w:tcPr>
            <w:tcW w:w="819" w:type="pct"/>
          </w:tcPr>
          <w:p w14:paraId="08161417" w14:textId="77777777" w:rsidR="00B96A6F" w:rsidRPr="00950A13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81" w:type="pct"/>
            <w:gridSpan w:val="17"/>
          </w:tcPr>
          <w:p w14:paraId="520D615D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A6F" w:rsidRPr="00950A13" w14:paraId="1CB5F649" w14:textId="77777777" w:rsidTr="0058230B">
        <w:tc>
          <w:tcPr>
            <w:tcW w:w="819" w:type="pct"/>
          </w:tcPr>
          <w:p w14:paraId="1B552878" w14:textId="77777777" w:rsidR="00B96A6F" w:rsidRPr="00142DBC" w:rsidRDefault="00B96A6F" w:rsidP="0058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49" w:type="pct"/>
            <w:tcBorders>
              <w:bottom w:val="nil"/>
            </w:tcBorders>
          </w:tcPr>
          <w:p w14:paraId="2CFE4DD9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32FD57E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pct"/>
            <w:tcBorders>
              <w:bottom w:val="nil"/>
            </w:tcBorders>
          </w:tcPr>
          <w:p w14:paraId="3C21D2C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89F9C97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1E47429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2ED19C4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A6617D4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79AD0265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nil"/>
            </w:tcBorders>
          </w:tcPr>
          <w:p w14:paraId="7D41C97C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5FDB905B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53DEC1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3962F6E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nil"/>
            </w:tcBorders>
          </w:tcPr>
          <w:p w14:paraId="23A64DF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3E0A4072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  <w:tcBorders>
              <w:bottom w:val="nil"/>
            </w:tcBorders>
          </w:tcPr>
          <w:p w14:paraId="2A5719FA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tcBorders>
              <w:bottom w:val="nil"/>
            </w:tcBorders>
          </w:tcPr>
          <w:p w14:paraId="6A8C4703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nil"/>
            </w:tcBorders>
          </w:tcPr>
          <w:p w14:paraId="228D2AF6" w14:textId="77777777" w:rsidR="00B96A6F" w:rsidRPr="00950A13" w:rsidRDefault="00B96A6F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73F" w:rsidRPr="00950A13" w14:paraId="3ED4BD91" w14:textId="77777777" w:rsidTr="0058230B">
        <w:tc>
          <w:tcPr>
            <w:tcW w:w="819" w:type="pct"/>
          </w:tcPr>
          <w:p w14:paraId="2FD49CF3" w14:textId="268A1227" w:rsidR="00CC073F" w:rsidRPr="00142DBC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55C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49" w:type="pct"/>
            <w:tcBorders>
              <w:bottom w:val="double" w:sz="4" w:space="0" w:color="auto"/>
            </w:tcBorders>
          </w:tcPr>
          <w:p w14:paraId="0A95DD50" w14:textId="35A3751F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125,372</w:t>
            </w:r>
          </w:p>
        </w:tc>
        <w:tc>
          <w:tcPr>
            <w:tcW w:w="95" w:type="pct"/>
            <w:tcBorders>
              <w:bottom w:val="nil"/>
            </w:tcBorders>
          </w:tcPr>
          <w:p w14:paraId="32580108" w14:textId="77777777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752C67DF" w14:textId="1F9BD002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171,633</w:t>
            </w:r>
          </w:p>
        </w:tc>
        <w:tc>
          <w:tcPr>
            <w:tcW w:w="94" w:type="pct"/>
            <w:tcBorders>
              <w:bottom w:val="nil"/>
            </w:tcBorders>
          </w:tcPr>
          <w:p w14:paraId="4399B94B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</w:tcPr>
          <w:p w14:paraId="7B663FA5" w14:textId="6729C742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10,723</w:t>
            </w:r>
          </w:p>
        </w:tc>
        <w:tc>
          <w:tcPr>
            <w:tcW w:w="94" w:type="pct"/>
            <w:tcBorders>
              <w:bottom w:val="nil"/>
            </w:tcBorders>
          </w:tcPr>
          <w:p w14:paraId="1CA48F22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7013DE4B" w14:textId="65C9EE23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13,34</w:t>
            </w:r>
            <w:r w:rsidR="009E01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94" w:type="pct"/>
            <w:tcBorders>
              <w:bottom w:val="nil"/>
            </w:tcBorders>
          </w:tcPr>
          <w:p w14:paraId="4543E65F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58E99F8E" w14:textId="237B5C50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4,257</w:t>
            </w:r>
          </w:p>
        </w:tc>
        <w:tc>
          <w:tcPr>
            <w:tcW w:w="83" w:type="pct"/>
            <w:tcBorders>
              <w:bottom w:val="nil"/>
            </w:tcBorders>
          </w:tcPr>
          <w:p w14:paraId="159AEAA6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73289088" w14:textId="3111BF85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94" w:type="pct"/>
            <w:tcBorders>
              <w:bottom w:val="nil"/>
            </w:tcBorders>
          </w:tcPr>
          <w:p w14:paraId="763DB46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tcBorders>
              <w:bottom w:val="double" w:sz="4" w:space="0" w:color="auto"/>
            </w:tcBorders>
          </w:tcPr>
          <w:p w14:paraId="383DDA8F" w14:textId="745E5D8E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2,358</w:t>
            </w:r>
          </w:p>
        </w:tc>
        <w:tc>
          <w:tcPr>
            <w:tcW w:w="94" w:type="pct"/>
            <w:tcBorders>
              <w:bottom w:val="nil"/>
            </w:tcBorders>
          </w:tcPr>
          <w:p w14:paraId="37F67A63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</w:tcPr>
          <w:p w14:paraId="05C20B06" w14:textId="78678D05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7,179</w:t>
            </w:r>
          </w:p>
        </w:tc>
        <w:tc>
          <w:tcPr>
            <w:tcW w:w="94" w:type="pct"/>
            <w:tcBorders>
              <w:bottom w:val="nil"/>
            </w:tcBorders>
          </w:tcPr>
          <w:p w14:paraId="002D9D9B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</w:tcPr>
          <w:p w14:paraId="7103EE2A" w14:textId="2A041A5B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335,567</w:t>
            </w:r>
          </w:p>
        </w:tc>
      </w:tr>
      <w:tr w:rsidR="00CC073F" w:rsidRPr="00950A13" w14:paraId="5DADB807" w14:textId="77777777" w:rsidTr="0058230B">
        <w:trPr>
          <w:trHeight w:val="80"/>
        </w:trPr>
        <w:tc>
          <w:tcPr>
            <w:tcW w:w="819" w:type="pct"/>
            <w:tcBorders>
              <w:top w:val="nil"/>
              <w:bottom w:val="nil"/>
            </w:tcBorders>
          </w:tcPr>
          <w:p w14:paraId="027932BB" w14:textId="56FE8A02" w:rsidR="00CC073F" w:rsidRPr="00142DBC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B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49" w:type="pct"/>
            <w:tcBorders>
              <w:top w:val="double" w:sz="4" w:space="0" w:color="auto"/>
              <w:bottom w:val="double" w:sz="4" w:space="0" w:color="auto"/>
            </w:tcBorders>
          </w:tcPr>
          <w:p w14:paraId="7E9BD53F" w14:textId="5B9DA804" w:rsidR="00CC073F" w:rsidRPr="00950A13" w:rsidRDefault="00CC5C93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125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372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3B50BD43" w14:textId="77777777" w:rsidR="00CC073F" w:rsidRPr="00950A13" w:rsidRDefault="00CC073F" w:rsidP="00CC073F">
            <w:pPr>
              <w:pStyle w:val="3"/>
              <w:tabs>
                <w:tab w:val="clear" w:pos="360"/>
                <w:tab w:val="clear" w:pos="720"/>
                <w:tab w:val="decimal" w:pos="747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237988FC" w14:textId="55946F27" w:rsidR="00CC073F" w:rsidRPr="00950A13" w:rsidRDefault="00CC5C93" w:rsidP="00CC073F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151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62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888F6A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double" w:sz="4" w:space="0" w:color="auto"/>
            </w:tcBorders>
          </w:tcPr>
          <w:p w14:paraId="096A321E" w14:textId="59626191" w:rsidR="00CC073F" w:rsidRPr="00950A13" w:rsidRDefault="004B2C6C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2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4B2C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B2C6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062E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A11622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</w:tcPr>
          <w:p w14:paraId="17EEF697" w14:textId="0B03D068" w:rsidR="00CC073F" w:rsidRPr="00950A13" w:rsidRDefault="00CC5C93" w:rsidP="00CC073F">
            <w:pPr>
              <w:pStyle w:val="3"/>
              <w:tabs>
                <w:tab w:val="clear" w:pos="360"/>
                <w:tab w:val="clear" w:pos="720"/>
                <w:tab w:val="decimal" w:pos="834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22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576CDD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  <w:tcBorders>
              <w:top w:val="double" w:sz="4" w:space="0" w:color="auto"/>
              <w:bottom w:val="double" w:sz="4" w:space="0" w:color="auto"/>
            </w:tcBorders>
          </w:tcPr>
          <w:p w14:paraId="79C32916" w14:textId="5067EC20" w:rsidR="00CC073F" w:rsidRPr="00950A13" w:rsidRDefault="00CC5C93" w:rsidP="00CC073F">
            <w:pPr>
              <w:pStyle w:val="3"/>
              <w:tabs>
                <w:tab w:val="clear" w:pos="360"/>
                <w:tab w:val="clear" w:pos="720"/>
                <w:tab w:val="decimal" w:pos="1015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</w:t>
            </w:r>
            <w:r w:rsidR="003C52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4F0C207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double" w:sz="4" w:space="0" w:color="auto"/>
              <w:bottom w:val="double" w:sz="4" w:space="0" w:color="auto"/>
            </w:tcBorders>
          </w:tcPr>
          <w:p w14:paraId="1F4719AE" w14:textId="1A0A8E47" w:rsidR="00CC073F" w:rsidRPr="00950A13" w:rsidRDefault="00CC5C93" w:rsidP="00CC073F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441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05B0D98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1" w:type="pct"/>
            <w:tcBorders>
              <w:top w:val="double" w:sz="4" w:space="0" w:color="auto"/>
              <w:bottom w:val="double" w:sz="4" w:space="0" w:color="auto"/>
            </w:tcBorders>
          </w:tcPr>
          <w:p w14:paraId="6C95645B" w14:textId="50BE3307" w:rsidR="00CC073F" w:rsidRPr="00950A13" w:rsidRDefault="00CC5C93" w:rsidP="00CC073F">
            <w:pPr>
              <w:pStyle w:val="3"/>
              <w:tabs>
                <w:tab w:val="clear" w:pos="360"/>
                <w:tab w:val="clear" w:pos="720"/>
                <w:tab w:val="decimal" w:pos="921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042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A37FB3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10ADF029" w14:textId="22C973CF" w:rsidR="00CC073F" w:rsidRPr="00950A13" w:rsidRDefault="003C5219" w:rsidP="00CC073F">
            <w:pPr>
              <w:pStyle w:val="3"/>
              <w:tabs>
                <w:tab w:val="clear" w:pos="360"/>
                <w:tab w:val="clear" w:pos="720"/>
                <w:tab w:val="decimal" w:pos="919"/>
              </w:tabs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CC5C93" w:rsidRPr="00CC5C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7BE313AE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1" w:type="pct"/>
            <w:tcBorders>
              <w:top w:val="double" w:sz="4" w:space="0" w:color="auto"/>
              <w:bottom w:val="double" w:sz="4" w:space="0" w:color="auto"/>
            </w:tcBorders>
          </w:tcPr>
          <w:p w14:paraId="517702A8" w14:textId="69B4361B" w:rsidR="00CC073F" w:rsidRPr="00950A13" w:rsidRDefault="00CC5C93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31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310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C5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  <w:r w:rsidR="005C4AE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4492ED5A" w14:textId="77777777" w:rsidR="00EC54F7" w:rsidRPr="001D703D" w:rsidRDefault="00EC54F7" w:rsidP="00EC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14400"/>
        </w:tabs>
        <w:spacing w:line="240" w:lineRule="auto"/>
        <w:ind w:left="540" w:right="9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2928BC09" w14:textId="1CE24D13" w:rsidR="00D06CA9" w:rsidRPr="00563B8A" w:rsidRDefault="00D06CA9" w:rsidP="00D0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pacing w:val="3"/>
          <w:sz w:val="30"/>
          <w:szCs w:val="30"/>
          <w:cs/>
        </w:rPr>
        <w:t>ราคาทรัพย์สินของ</w:t>
      </w:r>
      <w:r w:rsidR="00B32779">
        <w:rPr>
          <w:rFonts w:ascii="Angsana New" w:hAnsi="Angsana New" w:hint="cs"/>
          <w:spacing w:val="3"/>
          <w:sz w:val="30"/>
          <w:szCs w:val="30"/>
          <w:cs/>
        </w:rPr>
        <w:t>กลุ่มบริษัทและ</w:t>
      </w:r>
      <w:r w:rsidRPr="00950A13">
        <w:rPr>
          <w:rFonts w:ascii="Angsana New" w:hAnsi="Angsana New" w:hint="cs"/>
          <w:spacing w:val="3"/>
          <w:sz w:val="30"/>
          <w:szCs w:val="30"/>
          <w:cs/>
        </w:rPr>
        <w:t>บริษัท</w:t>
      </w:r>
      <w:r w:rsidRPr="00950A13">
        <w:rPr>
          <w:rFonts w:ascii="Angsana New" w:hAnsi="Angsana New"/>
          <w:spacing w:val="3"/>
          <w:sz w:val="30"/>
          <w:szCs w:val="30"/>
          <w:cs/>
        </w:rPr>
        <w:t>ก่อนหักค่าเสื่อมราคาสะสมของอาคารและอุปกรณ์ ซึ่งได้คิดค่าเสื่อมราคาเต็มจำนวนแล้ว</w:t>
      </w:r>
      <w:r w:rsidRPr="00950A13">
        <w:rPr>
          <w:rFonts w:ascii="Angsana New" w:hAnsi="Angsana New"/>
          <w:spacing w:val="3"/>
          <w:sz w:val="30"/>
          <w:szCs w:val="30"/>
        </w:rPr>
        <w:t xml:space="preserve"> </w:t>
      </w:r>
      <w:r w:rsidRPr="00950A13">
        <w:rPr>
          <w:rFonts w:ascii="Angsana New" w:hAnsi="Angsana New"/>
          <w:spacing w:val="3"/>
          <w:sz w:val="30"/>
          <w:szCs w:val="30"/>
          <w:cs/>
        </w:rPr>
        <w:t xml:space="preserve">แต่ยังคงใช้งานจนถึง ณ วันที่ </w:t>
      </w:r>
      <w:r w:rsidRPr="00950A13">
        <w:rPr>
          <w:rFonts w:ascii="Angsana New" w:hAnsi="Angsana New"/>
          <w:spacing w:val="3"/>
          <w:sz w:val="30"/>
          <w:szCs w:val="30"/>
        </w:rPr>
        <w:t xml:space="preserve">31 </w:t>
      </w:r>
      <w:r w:rsidRPr="00950A13">
        <w:rPr>
          <w:rFonts w:ascii="Angsana New" w:hAnsi="Angsana New"/>
          <w:spacing w:val="3"/>
          <w:sz w:val="30"/>
          <w:szCs w:val="30"/>
          <w:cs/>
        </w:rPr>
        <w:t xml:space="preserve">ธันวาคม </w:t>
      </w:r>
      <w:r w:rsidRPr="00950A13">
        <w:rPr>
          <w:rFonts w:ascii="Angsana New" w:hAnsi="Angsana New"/>
          <w:spacing w:val="3"/>
          <w:sz w:val="30"/>
          <w:szCs w:val="30"/>
        </w:rPr>
        <w:t>256</w:t>
      </w:r>
      <w:r w:rsidR="00CC073F">
        <w:rPr>
          <w:rFonts w:ascii="Angsana New" w:hAnsi="Angsana New"/>
          <w:spacing w:val="3"/>
          <w:sz w:val="30"/>
          <w:szCs w:val="30"/>
        </w:rPr>
        <w:t>4</w:t>
      </w:r>
      <w:r w:rsidRPr="00950A13">
        <w:rPr>
          <w:rFonts w:ascii="Angsana New" w:hAnsi="Angsana New"/>
          <w:spacing w:val="3"/>
          <w:sz w:val="30"/>
          <w:szCs w:val="30"/>
        </w:rPr>
        <w:t xml:space="preserve"> </w:t>
      </w:r>
      <w:r w:rsidRPr="00950A13">
        <w:rPr>
          <w:rFonts w:ascii="Angsana New" w:hAnsi="Angsana New"/>
          <w:spacing w:val="3"/>
          <w:sz w:val="30"/>
          <w:szCs w:val="30"/>
          <w:cs/>
        </w:rPr>
        <w:t>มีจำนวน</w:t>
      </w:r>
      <w:r w:rsidR="00B32779">
        <w:rPr>
          <w:rFonts w:ascii="Angsana New" w:hAnsi="Angsana New" w:hint="cs"/>
          <w:spacing w:val="3"/>
          <w:sz w:val="30"/>
          <w:szCs w:val="30"/>
          <w:cs/>
        </w:rPr>
        <w:t xml:space="preserve"> </w:t>
      </w:r>
      <w:r w:rsidR="00F76D42">
        <w:rPr>
          <w:rFonts w:ascii="Angsana New" w:hAnsi="Angsana New"/>
          <w:spacing w:val="3"/>
          <w:sz w:val="30"/>
          <w:szCs w:val="30"/>
        </w:rPr>
        <w:t>321</w:t>
      </w:r>
      <w:r w:rsidR="00B32779" w:rsidRPr="00563B8A">
        <w:rPr>
          <w:rFonts w:ascii="Angsana New" w:hAnsi="Angsana New"/>
          <w:spacing w:val="3"/>
          <w:sz w:val="30"/>
          <w:szCs w:val="30"/>
        </w:rPr>
        <w:t xml:space="preserve"> </w:t>
      </w:r>
      <w:r w:rsidR="00B32779" w:rsidRPr="00563B8A">
        <w:rPr>
          <w:rFonts w:ascii="Angsana New" w:hAnsi="Angsana New" w:hint="cs"/>
          <w:spacing w:val="3"/>
          <w:sz w:val="30"/>
          <w:szCs w:val="30"/>
          <w:cs/>
        </w:rPr>
        <w:t xml:space="preserve">ล้านบาทและ </w:t>
      </w:r>
      <w:r w:rsidR="00F76D42">
        <w:rPr>
          <w:rFonts w:ascii="Angsana New" w:hAnsi="Angsana New"/>
          <w:sz w:val="30"/>
          <w:szCs w:val="30"/>
        </w:rPr>
        <w:t>306</w:t>
      </w:r>
      <w:r w:rsidRPr="00563B8A">
        <w:rPr>
          <w:rFonts w:ascii="Angsana New" w:hAnsi="Angsana New"/>
          <w:sz w:val="30"/>
          <w:szCs w:val="30"/>
        </w:rPr>
        <w:t xml:space="preserve"> </w:t>
      </w:r>
      <w:r w:rsidRPr="00563B8A">
        <w:rPr>
          <w:rFonts w:ascii="Angsana New" w:hAnsi="Angsana New"/>
          <w:sz w:val="30"/>
          <w:szCs w:val="30"/>
          <w:cs/>
        </w:rPr>
        <w:t>ล้านบาท</w:t>
      </w:r>
      <w:r w:rsidR="00B32779" w:rsidRPr="00563B8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63B8A">
        <w:rPr>
          <w:rFonts w:ascii="Angsana New" w:hAnsi="Angsana New"/>
          <w:sz w:val="30"/>
          <w:szCs w:val="30"/>
          <w:cs/>
        </w:rPr>
        <w:t xml:space="preserve"> </w:t>
      </w:r>
      <w:r w:rsidRPr="00563B8A">
        <w:rPr>
          <w:rFonts w:ascii="Angsana New" w:hAnsi="Angsana New"/>
          <w:i/>
          <w:iCs/>
          <w:sz w:val="30"/>
          <w:szCs w:val="30"/>
          <w:cs/>
        </w:rPr>
        <w:t>(</w:t>
      </w:r>
      <w:r w:rsidRPr="00563B8A">
        <w:rPr>
          <w:rFonts w:ascii="Angsana New" w:hAnsi="Angsana New"/>
          <w:i/>
          <w:iCs/>
          <w:sz w:val="30"/>
          <w:szCs w:val="30"/>
        </w:rPr>
        <w:t>256</w:t>
      </w:r>
      <w:r w:rsidR="00CC073F" w:rsidRPr="00563B8A">
        <w:rPr>
          <w:rFonts w:ascii="Angsana New" w:hAnsi="Angsana New"/>
          <w:i/>
          <w:iCs/>
          <w:sz w:val="30"/>
          <w:szCs w:val="30"/>
        </w:rPr>
        <w:t>3</w:t>
      </w:r>
      <w:r w:rsidRPr="00563B8A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3F" w:rsidRPr="00563B8A">
        <w:rPr>
          <w:rFonts w:ascii="Angsana New" w:hAnsi="Angsana New"/>
          <w:i/>
          <w:iCs/>
          <w:sz w:val="30"/>
          <w:szCs w:val="30"/>
        </w:rPr>
        <w:t>303</w:t>
      </w:r>
      <w:r w:rsidR="00B32779" w:rsidRPr="00563B8A">
        <w:rPr>
          <w:rFonts w:ascii="Angsana New" w:hAnsi="Angsana New"/>
          <w:i/>
          <w:iCs/>
          <w:sz w:val="30"/>
          <w:szCs w:val="30"/>
        </w:rPr>
        <w:t xml:space="preserve"> </w:t>
      </w:r>
      <w:r w:rsidR="00B32779" w:rsidRPr="00563B8A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Pr="00563B8A">
        <w:rPr>
          <w:rFonts w:ascii="Angsana New" w:hAnsi="Angsana New"/>
          <w:i/>
          <w:iCs/>
          <w:sz w:val="30"/>
          <w:szCs w:val="30"/>
        </w:rPr>
        <w:t>2</w:t>
      </w:r>
      <w:r w:rsidR="00CC073F" w:rsidRPr="00563B8A">
        <w:rPr>
          <w:rFonts w:ascii="Angsana New" w:hAnsi="Angsana New"/>
          <w:i/>
          <w:iCs/>
          <w:sz w:val="30"/>
          <w:szCs w:val="30"/>
        </w:rPr>
        <w:t>88</w:t>
      </w:r>
      <w:r w:rsidRPr="00563B8A">
        <w:rPr>
          <w:rFonts w:ascii="Angsana New" w:hAnsi="Angsana New"/>
          <w:i/>
          <w:iCs/>
          <w:sz w:val="30"/>
          <w:szCs w:val="30"/>
        </w:rPr>
        <w:t xml:space="preserve"> </w:t>
      </w:r>
      <w:r w:rsidRPr="00563B8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32779" w:rsidRPr="00563B8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563B8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AC27E70" w14:textId="77777777" w:rsidR="00D06CA9" w:rsidRPr="00563B8A" w:rsidRDefault="00D06CA9" w:rsidP="00D0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color w:val="0000FF"/>
          <w:sz w:val="24"/>
          <w:szCs w:val="24"/>
          <w:shd w:val="clear" w:color="auto" w:fill="E6E6E6"/>
        </w:rPr>
      </w:pPr>
    </w:p>
    <w:p w14:paraId="32794802" w14:textId="77777777" w:rsidR="00D06CA9" w:rsidRPr="00563B8A" w:rsidRDefault="00D06CA9" w:rsidP="00D06CA9">
      <w:pPr>
        <w:tabs>
          <w:tab w:val="left" w:pos="630"/>
        </w:tabs>
        <w:spacing w:line="240" w:lineRule="auto"/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63B8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71CC4CD7" w14:textId="77777777" w:rsidR="00D06CA9" w:rsidRPr="00563B8A" w:rsidRDefault="00D06CA9" w:rsidP="00D06CA9">
      <w:pPr>
        <w:spacing w:line="240" w:lineRule="auto"/>
        <w:ind w:right="-25"/>
        <w:jc w:val="both"/>
        <w:rPr>
          <w:rFonts w:ascii="Angsana New" w:hAnsi="Angsana New"/>
          <w:sz w:val="24"/>
          <w:szCs w:val="24"/>
        </w:rPr>
      </w:pPr>
    </w:p>
    <w:p w14:paraId="2E74DA18" w14:textId="163B5ABA" w:rsidR="004535A6" w:rsidRPr="00AB3C78" w:rsidRDefault="00AB3C78" w:rsidP="00AB3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="Angsana New" w:hAnsi="Angsana New"/>
          <w:spacing w:val="3"/>
          <w:sz w:val="30"/>
          <w:szCs w:val="30"/>
        </w:rPr>
        <w:sectPr w:rsidR="004535A6" w:rsidRPr="00AB3C78" w:rsidSect="00646C77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B3C78">
        <w:rPr>
          <w:rFonts w:ascii="Angsana New" w:hAnsi="Angsana New"/>
          <w:spacing w:val="3"/>
          <w:sz w:val="30"/>
          <w:szCs w:val="30"/>
          <w:cs/>
        </w:rPr>
        <w:t>ณ วันที่</w:t>
      </w:r>
      <w:r w:rsidR="00E430F8">
        <w:rPr>
          <w:rFonts w:ascii="Angsana New" w:hAnsi="Angsana New"/>
          <w:spacing w:val="3"/>
          <w:sz w:val="30"/>
          <w:szCs w:val="30"/>
        </w:rPr>
        <w:t xml:space="preserve"> 31</w:t>
      </w:r>
      <w:r w:rsidRPr="00AB3C78">
        <w:rPr>
          <w:rFonts w:ascii="Angsana New" w:hAnsi="Angsana New"/>
          <w:spacing w:val="3"/>
          <w:sz w:val="30"/>
          <w:szCs w:val="30"/>
          <w:cs/>
        </w:rPr>
        <w:t xml:space="preserve"> ธันวาคม</w:t>
      </w:r>
      <w:r w:rsidR="00E430F8">
        <w:rPr>
          <w:rFonts w:ascii="Angsana New" w:hAnsi="Angsana New"/>
          <w:spacing w:val="3"/>
          <w:sz w:val="30"/>
          <w:szCs w:val="30"/>
        </w:rPr>
        <w:t xml:space="preserve"> 2563</w:t>
      </w:r>
      <w:r w:rsidRPr="00AB3C78">
        <w:rPr>
          <w:rFonts w:ascii="Angsana New" w:hAnsi="Angsana New"/>
          <w:spacing w:val="3"/>
          <w:sz w:val="30"/>
          <w:szCs w:val="30"/>
          <w:cs/>
        </w:rPr>
        <w:t xml:space="preserve"> ทรัพย์สินของกลุ่มบริษัทและบริษัทมูลค่าตามบัญชีจำนวน</w:t>
      </w:r>
      <w:r w:rsidR="00484851">
        <w:rPr>
          <w:rFonts w:ascii="Angsana New" w:hAnsi="Angsana New"/>
          <w:spacing w:val="3"/>
          <w:sz w:val="30"/>
          <w:szCs w:val="30"/>
        </w:rPr>
        <w:t xml:space="preserve"> 228</w:t>
      </w:r>
      <w:r w:rsidRPr="00AB3C78">
        <w:rPr>
          <w:rFonts w:ascii="Angsana New" w:hAnsi="Angsana New"/>
          <w:spacing w:val="3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pacing w:val="3"/>
          <w:sz w:val="30"/>
          <w:szCs w:val="30"/>
          <w:cs/>
        </w:rPr>
        <w:t xml:space="preserve"> </w:t>
      </w:r>
      <w:r w:rsidRPr="00AB3C78">
        <w:rPr>
          <w:rFonts w:ascii="Angsana New" w:hAnsi="Angsana New"/>
          <w:spacing w:val="3"/>
          <w:sz w:val="30"/>
          <w:szCs w:val="30"/>
          <w:cs/>
        </w:rPr>
        <w:t>ได้นำไปจดจำนองเพื่อใช้เป็นหลักประกันเงินกู้ยืมระยะยาวจากสถาบันการเงิน (ดูหมายเหตุข้อ</w:t>
      </w:r>
      <w:r w:rsidR="00E430F8">
        <w:rPr>
          <w:rFonts w:ascii="Angsana New" w:hAnsi="Angsana New"/>
          <w:spacing w:val="3"/>
          <w:sz w:val="30"/>
          <w:szCs w:val="30"/>
        </w:rPr>
        <w:t xml:space="preserve"> 14</w:t>
      </w:r>
      <w:r w:rsidRPr="00AB3C78">
        <w:rPr>
          <w:rFonts w:ascii="Angsana New" w:hAnsi="Angsana New"/>
          <w:spacing w:val="3"/>
          <w:sz w:val="30"/>
          <w:szCs w:val="30"/>
          <w:cs/>
        </w:rPr>
        <w:t>)</w:t>
      </w:r>
    </w:p>
    <w:p w14:paraId="11337E48" w14:textId="77777777" w:rsidR="00AD239D" w:rsidRPr="00685396" w:rsidRDefault="00AD239D" w:rsidP="00AD239D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685396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7F8056BC" w14:textId="77777777" w:rsidR="00AD239D" w:rsidRPr="00C67985" w:rsidRDefault="00AD239D" w:rsidP="00AD239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AD239D" w:rsidRPr="00C67985" w14:paraId="4250E938" w14:textId="77777777" w:rsidTr="00E56F0F">
        <w:trPr>
          <w:tblHeader/>
        </w:trPr>
        <w:tc>
          <w:tcPr>
            <w:tcW w:w="4050" w:type="dxa"/>
          </w:tcPr>
          <w:p w14:paraId="798C6E8B" w14:textId="77777777" w:rsidR="00AD239D" w:rsidRPr="00C67985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color w:val="0000FF"/>
                <w:sz w:val="30"/>
                <w:szCs w:val="30"/>
              </w:rPr>
            </w:pPr>
            <w:r w:rsidRPr="00C6798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</w:tcPr>
          <w:p w14:paraId="1B79BB44" w14:textId="77777777" w:rsidR="00AD239D" w:rsidRPr="00C67985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798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11E16B" w14:textId="77777777" w:rsidR="00AD239D" w:rsidRPr="00C67985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10184CF" w14:textId="77777777" w:rsidR="00AD239D" w:rsidRPr="00C67985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798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239D" w:rsidRPr="00950A13" w14:paraId="0F31E437" w14:textId="77777777" w:rsidTr="00E56F0F">
        <w:trPr>
          <w:tblHeader/>
        </w:trPr>
        <w:tc>
          <w:tcPr>
            <w:tcW w:w="4050" w:type="dxa"/>
          </w:tcPr>
          <w:p w14:paraId="350FD206" w14:textId="77777777" w:rsidR="00AD239D" w:rsidRPr="00775B55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5B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  <w:r w:rsidRPr="00775B5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775B5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775B5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75B5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AF9115D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</w:tcPr>
          <w:p w14:paraId="001BE6D2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72A516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340992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00054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6F96BA3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9A30CE1" w14:textId="77777777" w:rsidR="00AD239D" w:rsidRPr="00950A13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239D" w:rsidRPr="00950A13" w14:paraId="487B5625" w14:textId="77777777" w:rsidTr="00E56F0F">
        <w:tc>
          <w:tcPr>
            <w:tcW w:w="4050" w:type="dxa"/>
          </w:tcPr>
          <w:p w14:paraId="080CC89B" w14:textId="77777777" w:rsidR="00AD239D" w:rsidRPr="000B4511" w:rsidRDefault="00AD239D" w:rsidP="00E56F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5130" w:type="dxa"/>
            <w:gridSpan w:val="8"/>
          </w:tcPr>
          <w:p w14:paraId="6D78A5BE" w14:textId="77777777" w:rsidR="00AD239D" w:rsidRPr="00950A13" w:rsidRDefault="00AD239D" w:rsidP="00E56F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D6C" w:rsidRPr="00950A13" w14:paraId="0DB47963" w14:textId="77777777" w:rsidTr="00E56F0F">
        <w:tc>
          <w:tcPr>
            <w:tcW w:w="4050" w:type="dxa"/>
          </w:tcPr>
          <w:p w14:paraId="3EA4A77A" w14:textId="77777777" w:rsidR="00316D6C" w:rsidRPr="00950A13" w:rsidRDefault="00316D6C" w:rsidP="00316D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4DB9CB96" w14:textId="633501AB" w:rsidR="00316D6C" w:rsidRPr="003F371B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0D4EE6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64" w:type="dxa"/>
          </w:tcPr>
          <w:p w14:paraId="6BC41248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BFE375C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</w:tcPr>
          <w:p w14:paraId="429EB125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FEA16C" w14:textId="4664551F" w:rsidR="00316D6C" w:rsidRPr="003F371B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15035">
              <w:rPr>
                <w:rFonts w:ascii="Angsana New" w:hAnsi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265" w:type="dxa"/>
            <w:gridSpan w:val="2"/>
          </w:tcPr>
          <w:p w14:paraId="2F8382EE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429E01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316D6C" w:rsidRPr="00950A13" w14:paraId="76EB95C5" w14:textId="77777777" w:rsidTr="00E56F0F">
        <w:tc>
          <w:tcPr>
            <w:tcW w:w="4050" w:type="dxa"/>
          </w:tcPr>
          <w:p w14:paraId="5FA18974" w14:textId="77777777" w:rsidR="00316D6C" w:rsidRPr="00950A13" w:rsidRDefault="00316D6C" w:rsidP="00316D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32313B6" w14:textId="75035B73" w:rsidR="00316D6C" w:rsidRPr="003F371B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0D4EE6">
              <w:rPr>
                <w:rFonts w:ascii="Angsana New" w:hAnsi="Angsana New"/>
                <w:sz w:val="30"/>
                <w:szCs w:val="30"/>
                <w:lang w:val="en-US" w:bidi="th-TH"/>
              </w:rPr>
              <w:t>6,361</w:t>
            </w:r>
          </w:p>
        </w:tc>
        <w:tc>
          <w:tcPr>
            <w:tcW w:w="264" w:type="dxa"/>
          </w:tcPr>
          <w:p w14:paraId="03B80E87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4712099D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6,412</w:t>
            </w:r>
          </w:p>
        </w:tc>
        <w:tc>
          <w:tcPr>
            <w:tcW w:w="270" w:type="dxa"/>
          </w:tcPr>
          <w:p w14:paraId="1A07AB32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F6ADE" w14:textId="4E8257F3" w:rsidR="00316D6C" w:rsidRPr="003F371B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15035">
              <w:rPr>
                <w:rFonts w:ascii="Angsana New" w:hAnsi="Angsana New"/>
                <w:sz w:val="30"/>
                <w:szCs w:val="30"/>
                <w:lang w:val="en-US" w:bidi="th-TH"/>
              </w:rPr>
              <w:t>6,361</w:t>
            </w:r>
          </w:p>
        </w:tc>
        <w:tc>
          <w:tcPr>
            <w:tcW w:w="265" w:type="dxa"/>
            <w:gridSpan w:val="2"/>
          </w:tcPr>
          <w:p w14:paraId="22F387FD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3B4B75E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6,412</w:t>
            </w:r>
          </w:p>
        </w:tc>
      </w:tr>
      <w:tr w:rsidR="00316D6C" w:rsidRPr="00950A13" w14:paraId="29415644" w14:textId="77777777" w:rsidTr="00E56F0F">
        <w:tc>
          <w:tcPr>
            <w:tcW w:w="4050" w:type="dxa"/>
          </w:tcPr>
          <w:p w14:paraId="46DD93E3" w14:textId="77777777" w:rsidR="00316D6C" w:rsidRPr="00EC0732" w:rsidRDefault="00316D6C" w:rsidP="00316D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0732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F45E7" w14:textId="2D2F3A0F" w:rsidR="00316D6C" w:rsidRPr="003F371B" w:rsidRDefault="00316D6C" w:rsidP="00316D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D4E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6A991F9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1DC3E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B07BF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50054" w14:textId="335E5C90" w:rsidR="00316D6C" w:rsidRPr="003F371B" w:rsidRDefault="009E0139" w:rsidP="009E013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  <w:gridSpan w:val="2"/>
          </w:tcPr>
          <w:p w14:paraId="6F4A7D77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C2E1A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316D6C" w:rsidRPr="00950A13" w14:paraId="752C043D" w14:textId="77777777" w:rsidTr="00E56F0F">
        <w:tc>
          <w:tcPr>
            <w:tcW w:w="4050" w:type="dxa"/>
          </w:tcPr>
          <w:p w14:paraId="4A9738BB" w14:textId="77777777" w:rsidR="00316D6C" w:rsidRPr="00950A13" w:rsidRDefault="00316D6C" w:rsidP="00316D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84975" w14:textId="475693EA" w:rsidR="00316D6C" w:rsidRPr="003F371B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0D4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13,561</w:t>
            </w:r>
          </w:p>
        </w:tc>
        <w:tc>
          <w:tcPr>
            <w:tcW w:w="264" w:type="dxa"/>
          </w:tcPr>
          <w:p w14:paraId="09D6DA16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92389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54F252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10C6D" w14:textId="00D8AF35" w:rsidR="00316D6C" w:rsidRPr="003F371B" w:rsidRDefault="009E0139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13,561</w:t>
            </w:r>
          </w:p>
        </w:tc>
        <w:tc>
          <w:tcPr>
            <w:tcW w:w="265" w:type="dxa"/>
            <w:gridSpan w:val="2"/>
          </w:tcPr>
          <w:p w14:paraId="61A6AD3A" w14:textId="77777777" w:rsidR="00316D6C" w:rsidRPr="00950A13" w:rsidRDefault="00316D6C" w:rsidP="00316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07F2F" w14:textId="77777777" w:rsidR="00316D6C" w:rsidRPr="00950A13" w:rsidRDefault="00316D6C" w:rsidP="00316D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22,6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34AB9405" w14:textId="77777777" w:rsidR="00AD239D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55A4109" w14:textId="5D78BD1C" w:rsidR="00AD239D" w:rsidRPr="00484851" w:rsidRDefault="00AD239D" w:rsidP="00AD239D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4E9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24E9A">
        <w:rPr>
          <w:rFonts w:ascii="Angsana New" w:hAnsi="Angsana New" w:hint="cs"/>
          <w:sz w:val="30"/>
          <w:szCs w:val="30"/>
        </w:rPr>
        <w:t>256</w:t>
      </w:r>
      <w:r w:rsidRPr="00424E9A">
        <w:rPr>
          <w:rFonts w:ascii="Angsana New" w:hAnsi="Angsana New"/>
          <w:sz w:val="30"/>
          <w:szCs w:val="30"/>
        </w:rPr>
        <w:t>4</w:t>
      </w:r>
      <w:r w:rsidRPr="00424E9A">
        <w:rPr>
          <w:rFonts w:ascii="Angsana New" w:hAnsi="Angsana New" w:hint="cs"/>
          <w:sz w:val="30"/>
          <w:szCs w:val="30"/>
        </w:rPr>
        <w:t xml:space="preserve"> </w:t>
      </w:r>
      <w:r w:rsidRPr="00424E9A">
        <w:rPr>
          <w:rFonts w:ascii="Angsana New" w:hAnsi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</w:t>
      </w:r>
      <w:r w:rsidRPr="00A65294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316D6C">
        <w:rPr>
          <w:rFonts w:ascii="Angsana New" w:hAnsi="Angsana New"/>
          <w:sz w:val="30"/>
          <w:szCs w:val="30"/>
        </w:rPr>
        <w:t>8.41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A65294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A65294">
        <w:rPr>
          <w:rFonts w:ascii="Angsana New" w:hAnsi="Angsana New"/>
          <w:sz w:val="30"/>
          <w:szCs w:val="30"/>
        </w:rPr>
        <w:t xml:space="preserve"> </w:t>
      </w:r>
      <w:r w:rsidR="009E0139">
        <w:rPr>
          <w:rFonts w:ascii="Angsana New" w:hAnsi="Angsana New"/>
          <w:sz w:val="30"/>
          <w:szCs w:val="30"/>
        </w:rPr>
        <w:t>9.05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A65294">
        <w:rPr>
          <w:rFonts w:ascii="Angsana New" w:hAnsi="Angsana New" w:hint="cs"/>
          <w:sz w:val="30"/>
          <w:szCs w:val="30"/>
          <w:cs/>
        </w:rPr>
        <w:t>ล้าน</w:t>
      </w:r>
      <w:r w:rsidRPr="00424E9A">
        <w:rPr>
          <w:rFonts w:ascii="Angsana New" w:hAnsi="Angsana New" w:hint="cs"/>
          <w:sz w:val="30"/>
          <w:szCs w:val="30"/>
          <w:cs/>
        </w:rPr>
        <w:t>บาท</w:t>
      </w:r>
      <w:r w:rsidRPr="00424E9A">
        <w:rPr>
          <w:rFonts w:ascii="Angsana New" w:hAnsi="Angsana New" w:hint="cs"/>
          <w:sz w:val="30"/>
          <w:szCs w:val="30"/>
        </w:rPr>
        <w:t xml:space="preserve"> </w:t>
      </w:r>
      <w:r w:rsidRPr="00424E9A">
        <w:rPr>
          <w:rFonts w:ascii="Angsana New" w:hAnsi="Angsana New" w:hint="cs"/>
          <w:sz w:val="30"/>
          <w:szCs w:val="30"/>
          <w:cs/>
        </w:rPr>
        <w:t>ตามลำดับ</w:t>
      </w:r>
      <w:r w:rsidR="00E60903">
        <w:rPr>
          <w:rFonts w:ascii="Angsana New" w:hAnsi="Angsana New"/>
          <w:sz w:val="30"/>
          <w:szCs w:val="30"/>
        </w:rPr>
        <w:t xml:space="preserve"> </w:t>
      </w:r>
      <w:r w:rsidR="00E60903" w:rsidRPr="00484851">
        <w:rPr>
          <w:rFonts w:ascii="Angsana New" w:hAnsi="Angsana New"/>
          <w:i/>
          <w:iCs/>
          <w:sz w:val="30"/>
          <w:szCs w:val="30"/>
        </w:rPr>
        <w:t xml:space="preserve">(2563: 6.65 </w:t>
      </w:r>
      <w:r w:rsidR="00E60903" w:rsidRPr="00484851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E60903" w:rsidRPr="00484851">
        <w:rPr>
          <w:rFonts w:ascii="Angsana New" w:hAnsi="Angsana New"/>
          <w:i/>
          <w:iCs/>
          <w:sz w:val="30"/>
          <w:szCs w:val="30"/>
        </w:rPr>
        <w:t xml:space="preserve">7.36 </w:t>
      </w:r>
      <w:r w:rsidR="00E60903" w:rsidRPr="0048485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4851" w:rsidRPr="00484851">
        <w:rPr>
          <w:rFonts w:ascii="Angsana New" w:hAnsi="Angsana New"/>
          <w:i/>
          <w:iCs/>
          <w:sz w:val="30"/>
          <w:szCs w:val="30"/>
        </w:rPr>
        <w:t xml:space="preserve"> </w:t>
      </w:r>
      <w:r w:rsidR="00E60903" w:rsidRPr="00484851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60903" w:rsidRPr="00484851">
        <w:rPr>
          <w:rFonts w:ascii="Angsana New" w:hAnsi="Angsana New"/>
          <w:i/>
          <w:iCs/>
          <w:sz w:val="30"/>
          <w:szCs w:val="30"/>
        </w:rPr>
        <w:t>)</w:t>
      </w:r>
    </w:p>
    <w:p w14:paraId="627DB91B" w14:textId="77777777" w:rsidR="00AD239D" w:rsidRPr="00424E9A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C331B8D" w14:textId="77777777" w:rsidR="00AD239D" w:rsidRPr="00424E9A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4E9A">
        <w:rPr>
          <w:rFonts w:ascii="Angsana New" w:hAnsi="Angsana New" w:hint="cs"/>
          <w:sz w:val="30"/>
          <w:szCs w:val="30"/>
          <w:cs/>
        </w:rPr>
        <w:t>กลุ่มบริษัทเช่า</w:t>
      </w:r>
      <w:r w:rsidRPr="00424E9A">
        <w:rPr>
          <w:rFonts w:ascii="Angsana New" w:hAnsi="Angsana New" w:hint="cs"/>
          <w:sz w:val="30"/>
          <w:szCs w:val="30"/>
          <w:cs/>
          <w:lang w:bidi="th-TH"/>
        </w:rPr>
        <w:t>อาคาร</w:t>
      </w:r>
      <w:r w:rsidRPr="00424E9A">
        <w:rPr>
          <w:rFonts w:ascii="Angsana New" w:hAnsi="Angsana New" w:hint="cs"/>
          <w:sz w:val="30"/>
          <w:szCs w:val="30"/>
          <w:cs/>
        </w:rPr>
        <w:t>หลายแห่งเป็นระยะเวลา</w:t>
      </w:r>
      <w:r w:rsidRPr="00424E9A">
        <w:rPr>
          <w:rFonts w:ascii="Angsana New" w:hAnsi="Angsana New"/>
          <w:sz w:val="30"/>
          <w:szCs w:val="30"/>
        </w:rPr>
        <w:t xml:space="preserve"> 1 - 3 </w:t>
      </w:r>
      <w:r w:rsidRPr="00424E9A">
        <w:rPr>
          <w:rFonts w:ascii="Angsana New" w:hAnsi="Angsana New" w:hint="cs"/>
          <w:sz w:val="30"/>
          <w:szCs w:val="30"/>
          <w:cs/>
        </w:rPr>
        <w:t>ปี</w:t>
      </w:r>
      <w:r w:rsidRPr="00424E9A">
        <w:rPr>
          <w:rFonts w:ascii="Angsana New" w:hAnsi="Angsana New" w:hint="cs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FB4A26D" w14:textId="77777777" w:rsidR="00AD239D" w:rsidRPr="00782609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FC7FDE5" w14:textId="77777777" w:rsidR="00AD239D" w:rsidRPr="00782609" w:rsidRDefault="00AD239D" w:rsidP="00AD239D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78260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82609">
        <w:rPr>
          <w:rFonts w:ascii="Angsana New" w:hAnsi="Angsana New" w:hint="cs"/>
          <w:sz w:val="30"/>
          <w:szCs w:val="30"/>
        </w:rPr>
        <w:t>256</w:t>
      </w:r>
      <w:r w:rsidRPr="00782609">
        <w:rPr>
          <w:rFonts w:ascii="Angsana New" w:hAnsi="Angsana New"/>
          <w:sz w:val="30"/>
          <w:szCs w:val="30"/>
        </w:rPr>
        <w:t>4</w:t>
      </w:r>
      <w:r w:rsidRPr="00782609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  <w:r w:rsidRPr="00782609">
        <w:rPr>
          <w:rFonts w:ascii="Angsana New" w:hAnsi="Angsana New" w:hint="cs"/>
          <w:sz w:val="30"/>
          <w:szCs w:val="30"/>
          <w:cs/>
        </w:rPr>
        <w:t xml:space="preserve">กลุ่มบริษัทเช่าเครื่องใช้สำนักงานเป็นเวลา </w:t>
      </w:r>
      <w:r w:rsidRPr="00782609">
        <w:rPr>
          <w:rFonts w:ascii="Angsana New" w:hAnsi="Angsana New"/>
          <w:sz w:val="30"/>
          <w:szCs w:val="30"/>
        </w:rPr>
        <w:t>5</w:t>
      </w:r>
      <w:r w:rsidRPr="00782609">
        <w:rPr>
          <w:rFonts w:ascii="Angsana New" w:hAnsi="Angsana New" w:hint="cs"/>
          <w:sz w:val="30"/>
          <w:szCs w:val="30"/>
        </w:rPr>
        <w:t xml:space="preserve"> </w:t>
      </w:r>
      <w:r w:rsidRPr="00782609">
        <w:rPr>
          <w:rFonts w:ascii="Angsana New" w:hAnsi="Angsana New" w:hint="cs"/>
          <w:sz w:val="30"/>
          <w:szCs w:val="30"/>
          <w:cs/>
        </w:rPr>
        <w:t>ปี และจ่ายค่าเช่าคงที่ซึ่งขึ้นอยู่กับการใช้งานสินทรัพย์ตลอดระยะเวลาเช่า</w:t>
      </w:r>
      <w:r w:rsidRPr="00782609">
        <w:rPr>
          <w:rFonts w:ascii="Angsana New" w:hAnsi="Angsana New" w:hint="cs"/>
          <w:sz w:val="30"/>
          <w:szCs w:val="30"/>
        </w:rPr>
        <w:t xml:space="preserve"> </w:t>
      </w:r>
      <w:r w:rsidRPr="00782609">
        <w:rPr>
          <w:rFonts w:ascii="Angsana New" w:hAnsi="Angsana New" w:hint="cs"/>
          <w:sz w:val="30"/>
          <w:szCs w:val="30"/>
          <w:cs/>
        </w:rPr>
        <w:t xml:space="preserve">โดยเงื่อนไขในการจ่ายชำระเป็นเงื่อนไขปกติทั่วไป </w:t>
      </w:r>
    </w:p>
    <w:p w14:paraId="66643346" w14:textId="77777777" w:rsidR="00AD239D" w:rsidRPr="00782609" w:rsidRDefault="00AD239D" w:rsidP="00AD239D">
      <w:pPr>
        <w:tabs>
          <w:tab w:val="clear" w:pos="454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0FF2A7" w14:textId="4048905D" w:rsidR="00AD239D" w:rsidRDefault="00AD239D" w:rsidP="00AD239D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2609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AD71FB2" w14:textId="77777777" w:rsidR="0084259D" w:rsidRPr="00782609" w:rsidRDefault="0084259D" w:rsidP="00AD239D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DCAB8F" w14:textId="75BC0377" w:rsidR="00AD239D" w:rsidRDefault="00AD239D" w:rsidP="00AD239D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2609">
        <w:rPr>
          <w:rFonts w:ascii="Angsana New" w:hAnsi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84259D">
        <w:rPr>
          <w:rFonts w:ascii="Angsana New" w:hAnsi="Angsana New"/>
          <w:sz w:val="30"/>
          <w:szCs w:val="30"/>
        </w:rPr>
        <w:t xml:space="preserve">                  </w:t>
      </w:r>
      <w:r w:rsidRPr="00782609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7AE844F" w14:textId="77777777" w:rsidR="00AD239D" w:rsidRDefault="00AD239D" w:rsidP="00AD2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4"/>
        <w:gridCol w:w="1350"/>
        <w:gridCol w:w="178"/>
        <w:gridCol w:w="1262"/>
        <w:gridCol w:w="180"/>
        <w:gridCol w:w="1260"/>
        <w:gridCol w:w="180"/>
        <w:gridCol w:w="1260"/>
      </w:tblGrid>
      <w:tr w:rsidR="00AD239D" w:rsidRPr="005A6746" w14:paraId="61FC6F26" w14:textId="77777777" w:rsidTr="00E56F0F">
        <w:trPr>
          <w:cantSplit/>
          <w:tblHeader/>
        </w:trPr>
        <w:tc>
          <w:tcPr>
            <w:tcW w:w="3504" w:type="dxa"/>
            <w:shd w:val="clear" w:color="auto" w:fill="auto"/>
            <w:vAlign w:val="bottom"/>
          </w:tcPr>
          <w:p w14:paraId="0D16B21B" w14:textId="77777777" w:rsidR="00AD239D" w:rsidRPr="005A6746" w:rsidRDefault="00AD239D" w:rsidP="00E56F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  <w:bookmarkStart w:id="3" w:name="_Hlk95508787"/>
          </w:p>
        </w:tc>
        <w:tc>
          <w:tcPr>
            <w:tcW w:w="2790" w:type="dxa"/>
            <w:gridSpan w:val="3"/>
          </w:tcPr>
          <w:p w14:paraId="3ABB5C66" w14:textId="77777777" w:rsidR="00AD239D" w:rsidRPr="005A6746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D47D70" w14:textId="77777777" w:rsidR="00AD239D" w:rsidRPr="005A6746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2DCF6FF" w14:textId="77777777" w:rsidR="00AD239D" w:rsidRPr="005A6746" w:rsidRDefault="00AD239D" w:rsidP="00E56F0F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239D" w:rsidRPr="005A6746" w14:paraId="6F70E686" w14:textId="77777777" w:rsidTr="00161A0D">
        <w:trPr>
          <w:cantSplit/>
          <w:tblHeader/>
        </w:trPr>
        <w:tc>
          <w:tcPr>
            <w:tcW w:w="3504" w:type="dxa"/>
          </w:tcPr>
          <w:p w14:paraId="2C40EED4" w14:textId="77777777" w:rsidR="00AD239D" w:rsidRPr="005A6746" w:rsidRDefault="00AD239D" w:rsidP="00E56F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521715AE" w14:textId="77777777" w:rsidR="00AD239D" w:rsidRPr="00CC073F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5AA785CE" w14:textId="77777777" w:rsidR="00AD239D" w:rsidRPr="00CC073F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C5289E" w14:textId="77777777" w:rsidR="00AD239D" w:rsidRPr="00CC073F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1B42E1C" w14:textId="77777777" w:rsidR="00AD239D" w:rsidRPr="00CC073F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B38D" w14:textId="77777777" w:rsidR="00AD239D" w:rsidRPr="00CC073F" w:rsidRDefault="00AD239D" w:rsidP="00035ABC">
            <w:pPr>
              <w:pStyle w:val="acctmergecolhdg"/>
              <w:spacing w:line="240" w:lineRule="atLeast"/>
              <w:ind w:left="-80" w:right="-8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449F7B9" w14:textId="77777777" w:rsidR="00AD239D" w:rsidRPr="00CC073F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14356" w14:textId="77777777" w:rsidR="00AD239D" w:rsidRPr="00CC073F" w:rsidRDefault="00AD239D" w:rsidP="00E56F0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AD239D" w:rsidRPr="005A6746" w14:paraId="0F294C79" w14:textId="77777777" w:rsidTr="00E56F0F">
        <w:trPr>
          <w:cantSplit/>
          <w:tblHeader/>
        </w:trPr>
        <w:tc>
          <w:tcPr>
            <w:tcW w:w="3504" w:type="dxa"/>
          </w:tcPr>
          <w:p w14:paraId="594889EE" w14:textId="77777777" w:rsidR="00AD239D" w:rsidRPr="005A6746" w:rsidRDefault="00AD239D" w:rsidP="00E56F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E054FD" w14:textId="77777777" w:rsidR="00AD239D" w:rsidRPr="005A6746" w:rsidRDefault="00AD239D" w:rsidP="00E56F0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D239D" w:rsidRPr="005A6746" w14:paraId="1037AF88" w14:textId="77777777" w:rsidTr="00161A0D">
        <w:trPr>
          <w:cantSplit/>
        </w:trPr>
        <w:tc>
          <w:tcPr>
            <w:tcW w:w="3504" w:type="dxa"/>
          </w:tcPr>
          <w:p w14:paraId="3E677A46" w14:textId="77777777" w:rsidR="00AD239D" w:rsidRPr="005A6746" w:rsidRDefault="00AD239D" w:rsidP="00E56F0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67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2CAB1BD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115F20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7B22B3" w14:textId="77777777" w:rsidR="00AD239D" w:rsidRPr="005A6746" w:rsidRDefault="00AD239D" w:rsidP="00035A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EED8DD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0253BA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52DE4F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7716F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872" w:rsidRPr="005A6746" w14:paraId="0B585CFA" w14:textId="77777777" w:rsidTr="00161A0D">
        <w:trPr>
          <w:cantSplit/>
        </w:trPr>
        <w:tc>
          <w:tcPr>
            <w:tcW w:w="3504" w:type="dxa"/>
          </w:tcPr>
          <w:p w14:paraId="67EADA72" w14:textId="3A072EAF" w:rsidR="00713872" w:rsidRPr="005A6746" w:rsidRDefault="00713872" w:rsidP="00713872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2609">
              <w:rPr>
                <w:rFonts w:ascii="Angsana New" w:hAnsi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782609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350" w:type="dxa"/>
          </w:tcPr>
          <w:p w14:paraId="37CB387B" w14:textId="132C1E80" w:rsidR="00713872" w:rsidRPr="005A6746" w:rsidRDefault="00713872" w:rsidP="00BC71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5089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50890">
              <w:rPr>
                <w:rFonts w:ascii="Angsana New" w:hAnsi="Angsana New"/>
                <w:sz w:val="30"/>
                <w:szCs w:val="30"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A42A433" w14:textId="77777777" w:rsidR="00713872" w:rsidRPr="005A6746" w:rsidRDefault="00713872" w:rsidP="00713872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9A1E004" w14:textId="1E9AE1C1" w:rsidR="00713872" w:rsidRPr="005A6746" w:rsidRDefault="00713872" w:rsidP="00035AB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1BC8BB" w14:textId="77777777" w:rsidR="00713872" w:rsidRPr="005A6746" w:rsidRDefault="00713872" w:rsidP="00713872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06827" w14:textId="325B4F98" w:rsidR="00713872" w:rsidRPr="005A6746" w:rsidRDefault="00BC71C4" w:rsidP="00035ABC">
            <w:pPr>
              <w:pStyle w:val="acctfourfigures"/>
              <w:tabs>
                <w:tab w:val="clear" w:pos="765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13872">
              <w:rPr>
                <w:rFonts w:ascii="Angsana New" w:hAnsi="Angsana New"/>
                <w:sz w:val="30"/>
                <w:szCs w:val="30"/>
              </w:rPr>
              <w:t>(</w:t>
            </w:r>
            <w:r w:rsidR="00713872" w:rsidRPr="00750890">
              <w:rPr>
                <w:rFonts w:ascii="Angsana New" w:hAnsi="Angsana New"/>
                <w:sz w:val="30"/>
                <w:szCs w:val="30"/>
              </w:rPr>
              <w:t>1</w:t>
            </w:r>
            <w:r w:rsidR="00713872">
              <w:rPr>
                <w:rFonts w:ascii="Angsana New" w:hAnsi="Angsana New"/>
                <w:sz w:val="30"/>
                <w:szCs w:val="30"/>
              </w:rPr>
              <w:t>,</w:t>
            </w:r>
            <w:r w:rsidR="00713872" w:rsidRPr="00750890">
              <w:rPr>
                <w:rFonts w:ascii="Angsana New" w:hAnsi="Angsana New"/>
                <w:sz w:val="30"/>
                <w:szCs w:val="30"/>
              </w:rPr>
              <w:t>820</w:t>
            </w:r>
            <w:r w:rsidR="007138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D87F2D" w14:textId="77777777" w:rsidR="00713872" w:rsidRPr="005A6746" w:rsidRDefault="00713872" w:rsidP="00713872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3C77A" w14:textId="67236C8D" w:rsidR="00713872" w:rsidRPr="005A6746" w:rsidRDefault="00713872" w:rsidP="00BC71C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239D" w:rsidRPr="005A6746" w14:paraId="67771367" w14:textId="77777777" w:rsidTr="00161A0D">
        <w:trPr>
          <w:cantSplit/>
        </w:trPr>
        <w:tc>
          <w:tcPr>
            <w:tcW w:w="3504" w:type="dxa"/>
          </w:tcPr>
          <w:p w14:paraId="3C1B3AAF" w14:textId="77777777" w:rsidR="00AD239D" w:rsidRPr="005A6746" w:rsidRDefault="00AD239D" w:rsidP="00E56F0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BA71FDE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7E7A36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0235F7A" w14:textId="77777777" w:rsidR="00AD239D" w:rsidRPr="005A6746" w:rsidRDefault="00AD239D" w:rsidP="00035AB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 w:firstLine="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12C0D0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7B97D9" w14:textId="77777777" w:rsidR="00AD239D" w:rsidRPr="005A6746" w:rsidRDefault="00AD239D" w:rsidP="00035A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0" w:right="-108" w:firstLine="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A7D20B7" w14:textId="77777777" w:rsidR="00AD239D" w:rsidRPr="005A6746" w:rsidRDefault="00AD239D" w:rsidP="00E56F0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D1839" w14:textId="77777777" w:rsidR="00AD239D" w:rsidRPr="005A6746" w:rsidRDefault="00AD239D" w:rsidP="00E56F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6D6C" w:rsidRPr="005A6746" w14:paraId="3BEC5038" w14:textId="77777777" w:rsidTr="00161A0D">
        <w:trPr>
          <w:cantSplit/>
        </w:trPr>
        <w:tc>
          <w:tcPr>
            <w:tcW w:w="3504" w:type="dxa"/>
          </w:tcPr>
          <w:p w14:paraId="5E30484F" w14:textId="77777777" w:rsidR="00316D6C" w:rsidRPr="005A6746" w:rsidRDefault="00316D6C" w:rsidP="00316D6C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7D52DC22" w14:textId="250D585A" w:rsidR="00316D6C" w:rsidRPr="00973AE9" w:rsidRDefault="00316D6C" w:rsidP="00BC71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  <w:tc>
          <w:tcPr>
            <w:tcW w:w="178" w:type="dxa"/>
            <w:vAlign w:val="bottom"/>
          </w:tcPr>
          <w:p w14:paraId="6ED3F198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3E84E20" w14:textId="77777777" w:rsidR="00316D6C" w:rsidRPr="0081263D" w:rsidRDefault="00316D6C" w:rsidP="00035A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5,753</w:t>
            </w:r>
          </w:p>
        </w:tc>
        <w:tc>
          <w:tcPr>
            <w:tcW w:w="180" w:type="dxa"/>
            <w:vAlign w:val="bottom"/>
          </w:tcPr>
          <w:p w14:paraId="120A0FD9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0EB2BA" w14:textId="13CC26F7" w:rsidR="00316D6C" w:rsidRPr="00973AE9" w:rsidRDefault="00316D6C" w:rsidP="00035AB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  <w:tc>
          <w:tcPr>
            <w:tcW w:w="180" w:type="dxa"/>
            <w:vAlign w:val="bottom"/>
          </w:tcPr>
          <w:p w14:paraId="79EB5A91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FE5413" w14:textId="77777777" w:rsidR="00316D6C" w:rsidRPr="0081263D" w:rsidRDefault="00316D6C" w:rsidP="00D275D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5,753</w:t>
            </w:r>
          </w:p>
        </w:tc>
      </w:tr>
      <w:tr w:rsidR="00316D6C" w:rsidRPr="005A6746" w14:paraId="02A0313F" w14:textId="77777777" w:rsidTr="00161A0D">
        <w:trPr>
          <w:cantSplit/>
        </w:trPr>
        <w:tc>
          <w:tcPr>
            <w:tcW w:w="3504" w:type="dxa"/>
          </w:tcPr>
          <w:p w14:paraId="73CE3CB9" w14:textId="77777777" w:rsidR="00316D6C" w:rsidRPr="005A6746" w:rsidRDefault="00316D6C" w:rsidP="00316D6C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49FC70E1" w14:textId="74FCFA0B" w:rsidR="00316D6C" w:rsidRPr="00973AE9" w:rsidRDefault="00316D6C" w:rsidP="00BC71C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178" w:type="dxa"/>
            <w:vAlign w:val="bottom"/>
          </w:tcPr>
          <w:p w14:paraId="74834253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A945B24" w14:textId="77777777" w:rsidR="00316D6C" w:rsidRPr="0081263D" w:rsidRDefault="00316D6C" w:rsidP="00035A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3,077</w:t>
            </w:r>
          </w:p>
        </w:tc>
        <w:tc>
          <w:tcPr>
            <w:tcW w:w="180" w:type="dxa"/>
            <w:vAlign w:val="bottom"/>
          </w:tcPr>
          <w:p w14:paraId="587970FB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F04585" w14:textId="7DA87143" w:rsidR="00316D6C" w:rsidRPr="00973AE9" w:rsidRDefault="00316D6C" w:rsidP="00035AB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180" w:type="dxa"/>
            <w:vAlign w:val="bottom"/>
          </w:tcPr>
          <w:p w14:paraId="2DA7CE38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9EF816" w14:textId="77777777" w:rsidR="00316D6C" w:rsidRPr="0081263D" w:rsidRDefault="00316D6C" w:rsidP="00D275D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3,077</w:t>
            </w:r>
          </w:p>
        </w:tc>
      </w:tr>
      <w:tr w:rsidR="00316D6C" w:rsidRPr="005A6746" w14:paraId="219E3D3B" w14:textId="77777777" w:rsidTr="00161A0D">
        <w:trPr>
          <w:cantSplit/>
        </w:trPr>
        <w:tc>
          <w:tcPr>
            <w:tcW w:w="3504" w:type="dxa"/>
          </w:tcPr>
          <w:p w14:paraId="568DFBC7" w14:textId="77777777" w:rsidR="00316D6C" w:rsidRPr="005A6746" w:rsidRDefault="00316D6C" w:rsidP="00316D6C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350" w:type="dxa"/>
            <w:vAlign w:val="bottom"/>
          </w:tcPr>
          <w:p w14:paraId="2000DC7C" w14:textId="40121BB9" w:rsidR="00316D6C" w:rsidRPr="00973AE9" w:rsidRDefault="00316D6C" w:rsidP="00BC71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A61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C174DB2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50C9EE7" w14:textId="77777777" w:rsidR="00316D6C" w:rsidRPr="0081263D" w:rsidRDefault="00316D6C" w:rsidP="00035AB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38B359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453659" w14:textId="32CF340E" w:rsidR="00316D6C" w:rsidRPr="00973AE9" w:rsidRDefault="00316D6C" w:rsidP="00035AB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031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80" w:type="dxa"/>
            <w:vAlign w:val="bottom"/>
          </w:tcPr>
          <w:p w14:paraId="3C42C614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B5CD9F" w14:textId="77777777" w:rsidR="00316D6C" w:rsidRPr="0081263D" w:rsidRDefault="00316D6C" w:rsidP="00D275D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316D6C" w:rsidRPr="005A6746" w14:paraId="394F8CAF" w14:textId="77777777" w:rsidTr="00161A0D">
        <w:trPr>
          <w:cantSplit/>
        </w:trPr>
        <w:tc>
          <w:tcPr>
            <w:tcW w:w="3504" w:type="dxa"/>
          </w:tcPr>
          <w:p w14:paraId="4E9FCC8F" w14:textId="77777777" w:rsidR="00316D6C" w:rsidRPr="005A6746" w:rsidRDefault="00316D6C" w:rsidP="00316D6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637778C4" w14:textId="51BB4166" w:rsidR="00316D6C" w:rsidRPr="00E93761" w:rsidRDefault="00316D6C" w:rsidP="00BC71C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937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960E9D7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5F7D9DD" w14:textId="77777777" w:rsidR="00316D6C" w:rsidRPr="0081263D" w:rsidRDefault="00316D6C" w:rsidP="00035A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80" w:type="dxa"/>
            <w:vAlign w:val="bottom"/>
          </w:tcPr>
          <w:p w14:paraId="606DB765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17BCD" w14:textId="4D17A7E3" w:rsidR="00316D6C" w:rsidRPr="00FD1736" w:rsidRDefault="00316D6C" w:rsidP="00035AB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9746B5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0627F" w14:textId="77777777" w:rsidR="00316D6C" w:rsidRPr="0081263D" w:rsidRDefault="00316D6C" w:rsidP="00D275D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316D6C" w:rsidRPr="005A6746" w14:paraId="59A5AEAC" w14:textId="77777777" w:rsidTr="00161A0D">
        <w:trPr>
          <w:cantSplit/>
        </w:trPr>
        <w:tc>
          <w:tcPr>
            <w:tcW w:w="3504" w:type="dxa"/>
          </w:tcPr>
          <w:p w14:paraId="3BD4FAA7" w14:textId="77777777" w:rsidR="00316D6C" w:rsidRPr="005A6746" w:rsidRDefault="00316D6C" w:rsidP="00316D6C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50" w:type="dxa"/>
          </w:tcPr>
          <w:p w14:paraId="74A0B3C7" w14:textId="6E65EE72" w:rsidR="00316D6C" w:rsidRPr="00E93761" w:rsidRDefault="007D6031" w:rsidP="00D275D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78" w:type="dxa"/>
            <w:vAlign w:val="bottom"/>
          </w:tcPr>
          <w:p w14:paraId="541DD4B3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75B72A" w14:textId="77777777" w:rsidR="00316D6C" w:rsidRPr="0081263D" w:rsidRDefault="00316D6C" w:rsidP="00035AB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5,665</w:t>
            </w:r>
          </w:p>
        </w:tc>
        <w:tc>
          <w:tcPr>
            <w:tcW w:w="180" w:type="dxa"/>
            <w:vAlign w:val="bottom"/>
          </w:tcPr>
          <w:p w14:paraId="1A007B76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D0FFF" w14:textId="2657562C" w:rsidR="00316D6C" w:rsidRPr="00FD1736" w:rsidRDefault="007D6031" w:rsidP="00035AB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80" w:right="-108" w:firstLine="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180" w:type="dxa"/>
            <w:vAlign w:val="bottom"/>
          </w:tcPr>
          <w:p w14:paraId="01AB70F9" w14:textId="77777777" w:rsidR="00316D6C" w:rsidRPr="0081263D" w:rsidRDefault="00316D6C" w:rsidP="00316D6C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19B0F0" w14:textId="77777777" w:rsidR="00316D6C" w:rsidRPr="0081263D" w:rsidRDefault="00316D6C" w:rsidP="00D275D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1263D">
              <w:rPr>
                <w:rFonts w:ascii="Angsana New" w:hAnsi="Angsana New"/>
                <w:sz w:val="30"/>
                <w:szCs w:val="30"/>
              </w:rPr>
              <w:t>4,501</w:t>
            </w:r>
          </w:p>
        </w:tc>
      </w:tr>
      <w:bookmarkEnd w:id="3"/>
    </w:tbl>
    <w:p w14:paraId="442AD1E7" w14:textId="77777777" w:rsidR="00AD239D" w:rsidRPr="005A6746" w:rsidRDefault="00AD239D" w:rsidP="00AD239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9C36775" w14:textId="0FEE97B0" w:rsidR="00AD239D" w:rsidRPr="00782609" w:rsidRDefault="00AD239D" w:rsidP="00AD2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785D83">
        <w:rPr>
          <w:rFonts w:ascii="Angsana New" w:hAnsi="Angsana New" w:hint="cs"/>
          <w:sz w:val="30"/>
          <w:szCs w:val="30"/>
          <w:cs/>
        </w:rPr>
        <w:t>ใน</w:t>
      </w:r>
      <w:r w:rsidRPr="00782609">
        <w:rPr>
          <w:rFonts w:ascii="Angsana New" w:hAnsi="Angsana New" w:hint="cs"/>
          <w:sz w:val="30"/>
          <w:szCs w:val="30"/>
          <w:cs/>
        </w:rPr>
        <w:t>ปี</w:t>
      </w:r>
      <w:r w:rsidR="00346472">
        <w:rPr>
          <w:rFonts w:ascii="Angsana New" w:hAnsi="Angsana New"/>
          <w:sz w:val="30"/>
          <w:szCs w:val="30"/>
        </w:rPr>
        <w:t xml:space="preserve"> 2564 </w:t>
      </w:r>
      <w:r w:rsidRPr="00782609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</w:t>
      </w:r>
      <w:r w:rsidRPr="00A65294">
        <w:rPr>
          <w:rFonts w:ascii="Angsana New" w:hAnsi="Angsana New" w:hint="cs"/>
          <w:sz w:val="30"/>
          <w:szCs w:val="30"/>
          <w:cs/>
        </w:rPr>
        <w:t xml:space="preserve">และบริษัทมีจำนวน </w:t>
      </w:r>
      <w:r w:rsidR="002D6FED">
        <w:rPr>
          <w:rFonts w:ascii="Angsana New" w:hAnsi="Angsana New"/>
          <w:sz w:val="30"/>
          <w:szCs w:val="30"/>
        </w:rPr>
        <w:t>8.4</w:t>
      </w:r>
      <w:r w:rsidR="00A82D83">
        <w:rPr>
          <w:rFonts w:ascii="Angsana New" w:hAnsi="Angsana New"/>
          <w:sz w:val="30"/>
          <w:szCs w:val="30"/>
        </w:rPr>
        <w:t>0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A65294">
        <w:rPr>
          <w:rFonts w:ascii="Angsana New" w:hAnsi="Angsana New" w:hint="cs"/>
          <w:sz w:val="30"/>
          <w:szCs w:val="30"/>
          <w:cs/>
        </w:rPr>
        <w:t>ล้านบาท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A65294">
        <w:rPr>
          <w:rFonts w:ascii="Angsana New" w:hAnsi="Angsana New" w:hint="cs"/>
          <w:sz w:val="30"/>
          <w:szCs w:val="30"/>
          <w:cs/>
        </w:rPr>
        <w:t>และ</w:t>
      </w:r>
      <w:r w:rsidRPr="00A65294">
        <w:rPr>
          <w:rFonts w:ascii="Angsana New" w:hAnsi="Angsana New"/>
          <w:sz w:val="30"/>
          <w:szCs w:val="30"/>
        </w:rPr>
        <w:t xml:space="preserve"> </w:t>
      </w:r>
      <w:r w:rsidR="002D6FED">
        <w:rPr>
          <w:rFonts w:ascii="Angsana New" w:hAnsi="Angsana New"/>
          <w:sz w:val="30"/>
          <w:szCs w:val="30"/>
        </w:rPr>
        <w:t>8.5</w:t>
      </w:r>
      <w:r w:rsidR="00BC71C4">
        <w:rPr>
          <w:rFonts w:ascii="Angsana New" w:hAnsi="Angsana New"/>
          <w:sz w:val="30"/>
          <w:szCs w:val="30"/>
        </w:rPr>
        <w:t>4</w:t>
      </w:r>
      <w:r w:rsidRPr="00A65294">
        <w:rPr>
          <w:rFonts w:ascii="Angsana New" w:hAnsi="Angsana New" w:hint="cs"/>
          <w:sz w:val="30"/>
          <w:szCs w:val="30"/>
        </w:rPr>
        <w:t xml:space="preserve"> </w:t>
      </w:r>
      <w:r w:rsidRPr="00A65294">
        <w:rPr>
          <w:rFonts w:ascii="Angsana New" w:hAnsi="Angsana New" w:hint="cs"/>
          <w:sz w:val="30"/>
          <w:szCs w:val="30"/>
          <w:cs/>
        </w:rPr>
        <w:t>ล้าน</w:t>
      </w:r>
      <w:r w:rsidRPr="00782609">
        <w:rPr>
          <w:rFonts w:ascii="Angsana New" w:hAnsi="Angsana New" w:hint="cs"/>
          <w:sz w:val="30"/>
          <w:szCs w:val="30"/>
          <w:cs/>
        </w:rPr>
        <w:t>บาท ตามลำดับ</w:t>
      </w:r>
      <w:r w:rsidRPr="00782609">
        <w:rPr>
          <w:rFonts w:ascii="Angsana New" w:hAnsi="Angsana New"/>
          <w:i/>
          <w:iCs/>
          <w:sz w:val="30"/>
          <w:szCs w:val="30"/>
        </w:rPr>
        <w:t xml:space="preserve"> (2563: </w:t>
      </w:r>
      <w:r>
        <w:rPr>
          <w:rFonts w:ascii="Angsana New" w:hAnsi="Angsana New"/>
          <w:i/>
          <w:iCs/>
          <w:sz w:val="30"/>
          <w:szCs w:val="30"/>
        </w:rPr>
        <w:t>8.5</w:t>
      </w:r>
      <w:r w:rsidR="00D41A32">
        <w:rPr>
          <w:rFonts w:ascii="Angsana New" w:hAnsi="Angsana New"/>
          <w:i/>
          <w:iCs/>
          <w:sz w:val="30"/>
          <w:szCs w:val="30"/>
        </w:rPr>
        <w:t>3</w:t>
      </w:r>
      <w:r w:rsidRPr="00782609">
        <w:rPr>
          <w:rFonts w:ascii="Angsana New" w:hAnsi="Angsana New"/>
          <w:i/>
          <w:iCs/>
          <w:sz w:val="30"/>
          <w:szCs w:val="30"/>
        </w:rPr>
        <w:t xml:space="preserve"> </w:t>
      </w:r>
      <w:r w:rsidRPr="0078260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>
        <w:rPr>
          <w:rFonts w:ascii="Angsana New" w:hAnsi="Angsana New"/>
          <w:i/>
          <w:iCs/>
          <w:sz w:val="30"/>
          <w:szCs w:val="30"/>
        </w:rPr>
        <w:t>8.60</w:t>
      </w:r>
      <w:r w:rsidRPr="00782609">
        <w:rPr>
          <w:rFonts w:ascii="Angsana New" w:hAnsi="Angsana New"/>
          <w:i/>
          <w:iCs/>
          <w:sz w:val="30"/>
          <w:szCs w:val="30"/>
        </w:rPr>
        <w:t xml:space="preserve"> </w:t>
      </w:r>
      <w:r w:rsidRPr="0078260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864B37F" w14:textId="77777777" w:rsidR="00AD239D" w:rsidRPr="00E10A6A" w:rsidRDefault="00AD239D" w:rsidP="00AD239D">
      <w:pPr>
        <w:rPr>
          <w:sz w:val="30"/>
          <w:szCs w:val="30"/>
        </w:rPr>
      </w:pPr>
    </w:p>
    <w:p w14:paraId="684CB88B" w14:textId="649EDD3F" w:rsidR="00A246BC" w:rsidRPr="00950A13" w:rsidRDefault="00A246B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หนี้สินที่มีภาระดอกเบี้ย  </w:t>
      </w:r>
    </w:p>
    <w:p w14:paraId="3F6E9266" w14:textId="0FF32F25" w:rsidR="00782609" w:rsidRDefault="00782609" w:rsidP="00FF75CC">
      <w:pPr>
        <w:pStyle w:val="block"/>
        <w:spacing w:after="0" w:line="240" w:lineRule="auto"/>
        <w:ind w:left="547" w:right="108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3"/>
        <w:gridCol w:w="1350"/>
        <w:gridCol w:w="178"/>
        <w:gridCol w:w="1262"/>
        <w:gridCol w:w="180"/>
        <w:gridCol w:w="1260"/>
        <w:gridCol w:w="180"/>
        <w:gridCol w:w="1261"/>
      </w:tblGrid>
      <w:tr w:rsidR="00161A0D" w:rsidRPr="005A6746" w14:paraId="4015D387" w14:textId="77777777" w:rsidTr="004420F5">
        <w:trPr>
          <w:cantSplit/>
          <w:tblHeader/>
        </w:trPr>
        <w:tc>
          <w:tcPr>
            <w:tcW w:w="3503" w:type="dxa"/>
            <w:shd w:val="clear" w:color="auto" w:fill="auto"/>
            <w:vAlign w:val="bottom"/>
          </w:tcPr>
          <w:p w14:paraId="02BF6E3F" w14:textId="77777777" w:rsidR="00161A0D" w:rsidRPr="005A6746" w:rsidRDefault="00161A0D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4F51755" w14:textId="77777777" w:rsidR="00161A0D" w:rsidRPr="005A6746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98CC8B2" w14:textId="77777777" w:rsidR="00161A0D" w:rsidRPr="005A6746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38FC3F51" w14:textId="77777777" w:rsidR="00161A0D" w:rsidRPr="005A6746" w:rsidRDefault="00161A0D" w:rsidP="003E0CE4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61A0D" w:rsidRPr="005A6746" w14:paraId="1FEB6D10" w14:textId="77777777" w:rsidTr="004420F5">
        <w:trPr>
          <w:cantSplit/>
          <w:tblHeader/>
        </w:trPr>
        <w:tc>
          <w:tcPr>
            <w:tcW w:w="3503" w:type="dxa"/>
          </w:tcPr>
          <w:p w14:paraId="2060B85D" w14:textId="4C0659ED" w:rsidR="00161A0D" w:rsidRPr="005A6746" w:rsidRDefault="00161A0D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98D84DA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52E7A76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1CBD7B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09E15DC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B994A1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987BA0F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6F9958F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C073F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161A0D" w:rsidRPr="005A6746" w14:paraId="0531C5DB" w14:textId="77777777" w:rsidTr="004420F5">
        <w:trPr>
          <w:cantSplit/>
          <w:tblHeader/>
        </w:trPr>
        <w:tc>
          <w:tcPr>
            <w:tcW w:w="3503" w:type="dxa"/>
          </w:tcPr>
          <w:p w14:paraId="6AB3747A" w14:textId="77777777" w:rsidR="00161A0D" w:rsidRPr="005A6746" w:rsidRDefault="00161A0D" w:rsidP="003E0C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18860D7" w14:textId="3947CD2D" w:rsidR="00161A0D" w:rsidRPr="00410615" w:rsidRDefault="004106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78" w:type="dxa"/>
          </w:tcPr>
          <w:p w14:paraId="67F7B686" w14:textId="77777777" w:rsidR="00161A0D" w:rsidRPr="00410615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5222925" w14:textId="74414862" w:rsidR="00161A0D" w:rsidRPr="00410615" w:rsidRDefault="004106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2A91360D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360C0" w14:textId="76D86413" w:rsidR="00161A0D" w:rsidRPr="00410615" w:rsidRDefault="004106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06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0B3358EE" w14:textId="77777777" w:rsidR="00161A0D" w:rsidRPr="00CC073F" w:rsidRDefault="00161A0D" w:rsidP="003E0CE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BE75842" w14:textId="53F6975D" w:rsidR="00161A0D" w:rsidRPr="00410615" w:rsidRDefault="00410615" w:rsidP="003E0CE4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ส่วนที่ไม่มีหลักประกัน</w:t>
            </w:r>
          </w:p>
        </w:tc>
      </w:tr>
      <w:tr w:rsidR="00161A0D" w:rsidRPr="005A6746" w14:paraId="721FF31A" w14:textId="77777777" w:rsidTr="004420F5">
        <w:trPr>
          <w:cantSplit/>
          <w:tblHeader/>
        </w:trPr>
        <w:tc>
          <w:tcPr>
            <w:tcW w:w="3503" w:type="dxa"/>
          </w:tcPr>
          <w:p w14:paraId="25C3B7AF" w14:textId="77777777" w:rsidR="00161A0D" w:rsidRPr="005A6746" w:rsidRDefault="00161A0D" w:rsidP="003E0CE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7"/>
          </w:tcPr>
          <w:p w14:paraId="606A893E" w14:textId="77777777" w:rsidR="00161A0D" w:rsidRPr="005A6746" w:rsidRDefault="00161A0D" w:rsidP="003E0CE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674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61A0D" w:rsidRPr="005A6746" w14:paraId="50B52476" w14:textId="77777777" w:rsidTr="004420F5">
        <w:trPr>
          <w:cantSplit/>
        </w:trPr>
        <w:tc>
          <w:tcPr>
            <w:tcW w:w="3503" w:type="dxa"/>
          </w:tcPr>
          <w:p w14:paraId="4EBE15A5" w14:textId="72A1557C" w:rsidR="00161A0D" w:rsidRPr="00410615" w:rsidRDefault="00410615" w:rsidP="003E0CE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</w:tcPr>
          <w:p w14:paraId="6D5135AD" w14:textId="5BB491CF" w:rsidR="00161A0D" w:rsidRPr="005A6746" w:rsidRDefault="00FF75CC" w:rsidP="00FF75CC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78" w:type="dxa"/>
          </w:tcPr>
          <w:p w14:paraId="5F852CC6" w14:textId="77777777" w:rsidR="00161A0D" w:rsidRPr="005A6746" w:rsidRDefault="00161A0D" w:rsidP="003E0CE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3139CBF" w14:textId="394A8D63" w:rsidR="00161A0D" w:rsidRPr="005A6746" w:rsidRDefault="00FF75CC" w:rsidP="004420F5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7105AE" w14:textId="77777777" w:rsidR="00161A0D" w:rsidRPr="005A6746" w:rsidRDefault="00161A0D" w:rsidP="003E0CE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F3CA2F" w14:textId="01CC6A04" w:rsidR="00161A0D" w:rsidRPr="005A6746" w:rsidRDefault="00410615" w:rsidP="004420F5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10615"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180" w:type="dxa"/>
          </w:tcPr>
          <w:p w14:paraId="47A07585" w14:textId="77777777" w:rsidR="00161A0D" w:rsidRPr="005A6746" w:rsidRDefault="00161A0D" w:rsidP="003E0CE4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C94050" w14:textId="1A0BD287" w:rsidR="00161A0D" w:rsidRPr="005A6746" w:rsidRDefault="00410615" w:rsidP="003E0C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A0D" w:rsidRPr="005A6746" w14:paraId="5DBF57CB" w14:textId="77777777" w:rsidTr="004420F5">
        <w:trPr>
          <w:cantSplit/>
        </w:trPr>
        <w:tc>
          <w:tcPr>
            <w:tcW w:w="3503" w:type="dxa"/>
          </w:tcPr>
          <w:p w14:paraId="5044B62E" w14:textId="51B0D920" w:rsidR="00161A0D" w:rsidRPr="00410615" w:rsidRDefault="00410615" w:rsidP="003E0CE4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1061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14:paraId="770DF174" w14:textId="3AA18D5A" w:rsidR="00161A0D" w:rsidRPr="005A6746" w:rsidRDefault="00FF75CC" w:rsidP="00FF75CC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2,876,080</w:t>
            </w:r>
          </w:p>
        </w:tc>
        <w:tc>
          <w:tcPr>
            <w:tcW w:w="178" w:type="dxa"/>
            <w:vAlign w:val="bottom"/>
          </w:tcPr>
          <w:p w14:paraId="6CF4DACF" w14:textId="77777777" w:rsidR="00161A0D" w:rsidRPr="005A6746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87B3828" w14:textId="090F0216" w:rsidR="00161A0D" w:rsidRPr="005A6746" w:rsidRDefault="00FF75CC" w:rsidP="00FF75C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1,945,762</w:t>
            </w:r>
          </w:p>
        </w:tc>
        <w:tc>
          <w:tcPr>
            <w:tcW w:w="180" w:type="dxa"/>
            <w:vAlign w:val="bottom"/>
          </w:tcPr>
          <w:p w14:paraId="7A25FADE" w14:textId="77777777" w:rsidR="00161A0D" w:rsidRPr="005A6746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161A86" w14:textId="6055F260" w:rsidR="00161A0D" w:rsidRPr="005A6746" w:rsidRDefault="00410615" w:rsidP="004420F5">
            <w:pPr>
              <w:pStyle w:val="acctfourfigures"/>
              <w:tabs>
                <w:tab w:val="clear" w:pos="765"/>
              </w:tabs>
              <w:spacing w:line="240" w:lineRule="atLeast"/>
              <w:ind w:right="104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615">
              <w:rPr>
                <w:rFonts w:ascii="Angsana New" w:hAnsi="Angsana New"/>
                <w:sz w:val="30"/>
                <w:szCs w:val="30"/>
                <w:lang w:val="en-US"/>
              </w:rPr>
              <w:t>2,876,08</w:t>
            </w:r>
            <w:r w:rsidR="00BD03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51045488" w14:textId="77777777" w:rsidR="00161A0D" w:rsidRPr="005A6746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E2BB4AF" w14:textId="45AF654A" w:rsidR="00161A0D" w:rsidRPr="005A6746" w:rsidRDefault="00FF75CC" w:rsidP="00FF75C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04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75CC">
              <w:rPr>
                <w:rFonts w:ascii="Angsana New" w:hAnsi="Angsana New"/>
                <w:sz w:val="30"/>
                <w:szCs w:val="30"/>
                <w:lang w:val="en-US"/>
              </w:rPr>
              <w:t>1,945,762</w:t>
            </w:r>
          </w:p>
        </w:tc>
      </w:tr>
      <w:tr w:rsidR="00161A0D" w:rsidRPr="005A6746" w14:paraId="408403B4" w14:textId="77777777" w:rsidTr="004420F5">
        <w:trPr>
          <w:cantSplit/>
        </w:trPr>
        <w:tc>
          <w:tcPr>
            <w:tcW w:w="3503" w:type="dxa"/>
          </w:tcPr>
          <w:p w14:paraId="1097E5C2" w14:textId="6422A800" w:rsidR="00161A0D" w:rsidRPr="00410615" w:rsidRDefault="00410615" w:rsidP="004106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6033E" w14:textId="3314337B" w:rsidR="00161A0D" w:rsidRPr="00FF75CC" w:rsidRDefault="00FF75CC" w:rsidP="00FF75CC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75CC"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178" w:type="dxa"/>
            <w:vAlign w:val="bottom"/>
          </w:tcPr>
          <w:p w14:paraId="34C72B1B" w14:textId="77777777" w:rsidR="00161A0D" w:rsidRPr="0081263D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7CD6C85" w14:textId="51ADD847" w:rsidR="00161A0D" w:rsidRPr="0081263D" w:rsidRDefault="00FF75CC" w:rsidP="00FF75C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22,590</w:t>
            </w:r>
          </w:p>
        </w:tc>
        <w:tc>
          <w:tcPr>
            <w:tcW w:w="180" w:type="dxa"/>
            <w:vAlign w:val="bottom"/>
          </w:tcPr>
          <w:p w14:paraId="7EC90F9E" w14:textId="77777777" w:rsidR="00161A0D" w:rsidRPr="0081263D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69106C" w14:textId="705892A6" w:rsidR="00161A0D" w:rsidRPr="00973AE9" w:rsidRDefault="00BD0349" w:rsidP="004420F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180" w:type="dxa"/>
            <w:vAlign w:val="bottom"/>
          </w:tcPr>
          <w:p w14:paraId="13A7A1A1" w14:textId="77777777" w:rsidR="00161A0D" w:rsidRPr="0081263D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0F05F48" w14:textId="3545EFB3" w:rsidR="00161A0D" w:rsidRPr="0081263D" w:rsidRDefault="004420F5" w:rsidP="004420F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23,23</w:t>
            </w:r>
            <w:r w:rsidR="004638E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1A0D" w:rsidRPr="005A6746" w14:paraId="5F9C9345" w14:textId="77777777" w:rsidTr="004420F5">
        <w:trPr>
          <w:cantSplit/>
        </w:trPr>
        <w:tc>
          <w:tcPr>
            <w:tcW w:w="3503" w:type="dxa"/>
          </w:tcPr>
          <w:p w14:paraId="238EF339" w14:textId="31B153EA" w:rsidR="00161A0D" w:rsidRPr="00410615" w:rsidRDefault="00410615" w:rsidP="00410615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4106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10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59B96" w14:textId="5D108133" w:rsidR="00161A0D" w:rsidRPr="004638E4" w:rsidRDefault="00FF75CC" w:rsidP="00FF75CC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8E4">
              <w:rPr>
                <w:rFonts w:ascii="Angsana New" w:hAnsi="Angsana New"/>
                <w:b/>
                <w:bCs/>
                <w:sz w:val="30"/>
                <w:szCs w:val="30"/>
              </w:rPr>
              <w:t>2,891,477</w:t>
            </w:r>
          </w:p>
        </w:tc>
        <w:tc>
          <w:tcPr>
            <w:tcW w:w="178" w:type="dxa"/>
            <w:vAlign w:val="bottom"/>
          </w:tcPr>
          <w:p w14:paraId="5DFEA713" w14:textId="77777777" w:rsidR="00161A0D" w:rsidRPr="004638E4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C7F16" w14:textId="202308C7" w:rsidR="00161A0D" w:rsidRPr="004638E4" w:rsidRDefault="00FF75CC" w:rsidP="003E0C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8E4">
              <w:rPr>
                <w:rFonts w:ascii="Angsana New" w:hAnsi="Angsana New"/>
                <w:b/>
                <w:bCs/>
                <w:sz w:val="30"/>
                <w:szCs w:val="30"/>
              </w:rPr>
              <w:t>1,968,352</w:t>
            </w:r>
          </w:p>
        </w:tc>
        <w:tc>
          <w:tcPr>
            <w:tcW w:w="180" w:type="dxa"/>
            <w:vAlign w:val="bottom"/>
          </w:tcPr>
          <w:p w14:paraId="30843A26" w14:textId="77777777" w:rsidR="00161A0D" w:rsidRPr="004638E4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77E66" w14:textId="03CA9825" w:rsidR="00161A0D" w:rsidRPr="004638E4" w:rsidRDefault="00BD0349" w:rsidP="004420F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638E4">
              <w:rPr>
                <w:rFonts w:ascii="Angsana New" w:hAnsi="Angsana New"/>
                <w:b/>
                <w:bCs/>
                <w:sz w:val="30"/>
                <w:szCs w:val="30"/>
              </w:rPr>
              <w:t>2,891,477</w:t>
            </w:r>
          </w:p>
        </w:tc>
        <w:tc>
          <w:tcPr>
            <w:tcW w:w="180" w:type="dxa"/>
            <w:vAlign w:val="bottom"/>
          </w:tcPr>
          <w:p w14:paraId="2978EA8B" w14:textId="77777777" w:rsidR="00161A0D" w:rsidRPr="004638E4" w:rsidRDefault="00161A0D" w:rsidP="003E0CE4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AA805" w14:textId="1FFFF5E7" w:rsidR="00161A0D" w:rsidRPr="004638E4" w:rsidRDefault="00FF75CC" w:rsidP="003E0CE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8E4">
              <w:rPr>
                <w:rFonts w:ascii="Angsana New" w:hAnsi="Angsana New"/>
                <w:b/>
                <w:bCs/>
                <w:sz w:val="30"/>
                <w:szCs w:val="30"/>
              </w:rPr>
              <w:t>1,968,99</w:t>
            </w:r>
            <w:r w:rsidR="004638E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7A405AF7" w14:textId="5428134B" w:rsidR="00931B18" w:rsidRPr="0051315A" w:rsidRDefault="0093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165" w:type="dxa"/>
        <w:tblInd w:w="450" w:type="dxa"/>
        <w:tblLook w:val="01E0" w:firstRow="1" w:lastRow="1" w:firstColumn="1" w:lastColumn="1" w:noHBand="0" w:noVBand="0"/>
      </w:tblPr>
      <w:tblGrid>
        <w:gridCol w:w="4493"/>
        <w:gridCol w:w="1000"/>
        <w:gridCol w:w="347"/>
        <w:gridCol w:w="1617"/>
        <w:gridCol w:w="269"/>
        <w:gridCol w:w="1439"/>
      </w:tblGrid>
      <w:tr w:rsidR="00600905" w:rsidRPr="0051315A" w14:paraId="63B04FDC" w14:textId="77777777" w:rsidTr="005F3DFA">
        <w:trPr>
          <w:trHeight w:val="448"/>
          <w:tblHeader/>
        </w:trPr>
        <w:tc>
          <w:tcPr>
            <w:tcW w:w="4493" w:type="dxa"/>
            <w:vMerge w:val="restart"/>
            <w:shd w:val="clear" w:color="auto" w:fill="auto"/>
          </w:tcPr>
          <w:p w14:paraId="3E29F380" w14:textId="77777777" w:rsidR="00600905" w:rsidRPr="0051315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31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6A6F43DF" w14:textId="77777777" w:rsidR="00600905" w:rsidRPr="0051315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131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5131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31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131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0" w:type="dxa"/>
          </w:tcPr>
          <w:p w14:paraId="498BC210" w14:textId="77777777" w:rsidR="00600905" w:rsidRPr="0051315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7" w:type="dxa"/>
          </w:tcPr>
          <w:p w14:paraId="2A1BD1F1" w14:textId="77777777" w:rsidR="00600905" w:rsidRPr="0051315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325" w:type="dxa"/>
            <w:gridSpan w:val="3"/>
          </w:tcPr>
          <w:p w14:paraId="11A0C9EA" w14:textId="31FF4C38" w:rsidR="00600905" w:rsidRPr="0051315A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131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1315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51315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905" w:rsidRPr="00950A13" w14:paraId="7A6A2656" w14:textId="77777777" w:rsidTr="005F3DFA">
        <w:trPr>
          <w:trHeight w:val="448"/>
          <w:tblHeader/>
        </w:trPr>
        <w:tc>
          <w:tcPr>
            <w:tcW w:w="4493" w:type="dxa"/>
            <w:vMerge/>
          </w:tcPr>
          <w:p w14:paraId="7DF4A01B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2CAF2F4F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7" w:type="dxa"/>
          </w:tcPr>
          <w:p w14:paraId="47970ECE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7" w:type="dxa"/>
            <w:shd w:val="clear" w:color="auto" w:fill="auto"/>
            <w:vAlign w:val="center"/>
          </w:tcPr>
          <w:p w14:paraId="57B6BB25" w14:textId="65D86799" w:rsidR="00600905" w:rsidRPr="00950A13" w:rsidRDefault="004B5E4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C073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836654B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79D8A278" w14:textId="5D4C0BDE" w:rsidR="00600905" w:rsidRPr="00950A13" w:rsidRDefault="004B5E40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C073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00905" w:rsidRPr="00950A13" w14:paraId="7BAB123A" w14:textId="77777777" w:rsidTr="005F3DFA">
        <w:trPr>
          <w:trHeight w:val="434"/>
          <w:tblHeader/>
        </w:trPr>
        <w:tc>
          <w:tcPr>
            <w:tcW w:w="4493" w:type="dxa"/>
          </w:tcPr>
          <w:p w14:paraId="11D0375F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7BE8FC84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7" w:type="dxa"/>
          </w:tcPr>
          <w:p w14:paraId="221DCD7B" w14:textId="77777777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4797C9FD" w14:textId="3754D2EB" w:rsidR="00600905" w:rsidRPr="00950A13" w:rsidRDefault="00600905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73F" w:rsidRPr="00950A13" w14:paraId="2AD2F6AD" w14:textId="77777777" w:rsidTr="005F3DFA">
        <w:trPr>
          <w:trHeight w:val="448"/>
        </w:trPr>
        <w:tc>
          <w:tcPr>
            <w:tcW w:w="4493" w:type="dxa"/>
          </w:tcPr>
          <w:p w14:paraId="4826050E" w14:textId="77777777" w:rsidR="00CC073F" w:rsidRPr="00950A13" w:rsidRDefault="00CC073F" w:rsidP="00CC073F">
            <w:pPr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0" w:type="dxa"/>
          </w:tcPr>
          <w:p w14:paraId="759CC280" w14:textId="1FC8593E" w:rsidR="00CC073F" w:rsidRPr="00950A13" w:rsidRDefault="00CC073F" w:rsidP="00CC07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6529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A65294" w:rsidRPr="00A6529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347" w:type="dxa"/>
          </w:tcPr>
          <w:p w14:paraId="5551F5D8" w14:textId="77777777" w:rsidR="00CC073F" w:rsidRPr="00950A13" w:rsidRDefault="00CC073F" w:rsidP="00CC07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double" w:sz="4" w:space="0" w:color="auto"/>
            </w:tcBorders>
          </w:tcPr>
          <w:p w14:paraId="19DE8F3B" w14:textId="5B34674B" w:rsidR="00CC073F" w:rsidRPr="00950A13" w:rsidRDefault="005F3DFA" w:rsidP="005F3DFA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A297F1D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-2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74FE233F" w14:textId="4B98FF5D" w:rsidR="00CC073F" w:rsidRPr="00950A13" w:rsidRDefault="00CC073F" w:rsidP="00CC073F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79" w:right="-20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950A1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29B24CDC" w14:textId="77777777" w:rsidR="00FB6C3C" w:rsidRDefault="00FB6C3C" w:rsidP="0017740E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9AEB60" w14:textId="5651EF45" w:rsidR="00A56F0D" w:rsidRPr="00A65294" w:rsidRDefault="00A56F0D" w:rsidP="001774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950A13">
        <w:rPr>
          <w:rFonts w:ascii="Angsana New" w:hAnsi="Angsana New"/>
          <w:spacing w:val="-2"/>
          <w:sz w:val="30"/>
          <w:szCs w:val="30"/>
        </w:rPr>
        <w:t xml:space="preserve">31 </w:t>
      </w:r>
      <w:r w:rsidRPr="00950A1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5E40" w:rsidRPr="00950A13">
        <w:rPr>
          <w:rFonts w:ascii="Angsana New" w:hAnsi="Angsana New"/>
          <w:spacing w:val="-2"/>
          <w:sz w:val="30"/>
          <w:szCs w:val="30"/>
        </w:rPr>
        <w:t>256</w:t>
      </w:r>
      <w:r w:rsidR="00CC073F">
        <w:rPr>
          <w:rFonts w:ascii="Angsana New" w:hAnsi="Angsana New"/>
          <w:spacing w:val="-2"/>
          <w:sz w:val="30"/>
          <w:szCs w:val="30"/>
        </w:rPr>
        <w:t xml:space="preserve">4 </w:t>
      </w:r>
      <w:r w:rsidRPr="00950A13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</w:t>
      </w:r>
      <w:r w:rsidRPr="00A65294">
        <w:rPr>
          <w:rFonts w:ascii="Angsana New" w:hAnsi="Angsana New"/>
          <w:spacing w:val="-2"/>
          <w:sz w:val="30"/>
          <w:szCs w:val="30"/>
          <w:cs/>
        </w:rPr>
        <w:t>เงินรวม</w:t>
      </w:r>
      <w:r w:rsidR="00B57EDC">
        <w:rPr>
          <w:rFonts w:ascii="Angsana New" w:hAnsi="Angsana New"/>
          <w:spacing w:val="-2"/>
          <w:sz w:val="30"/>
          <w:szCs w:val="30"/>
        </w:rPr>
        <w:t xml:space="preserve"> </w:t>
      </w:r>
      <w:r w:rsidR="003E511B" w:rsidRPr="00152AD6">
        <w:rPr>
          <w:rFonts w:ascii="Angsana New" w:hAnsi="Angsana New"/>
          <w:spacing w:val="-2"/>
          <w:sz w:val="30"/>
          <w:szCs w:val="30"/>
        </w:rPr>
        <w:t>7,</w:t>
      </w:r>
      <w:r w:rsidR="008F34AF">
        <w:rPr>
          <w:rFonts w:ascii="Angsana New" w:hAnsi="Angsana New"/>
          <w:spacing w:val="-2"/>
          <w:sz w:val="30"/>
          <w:szCs w:val="30"/>
        </w:rPr>
        <w:t>24</w:t>
      </w:r>
      <w:r w:rsidR="00B57EDC" w:rsidRPr="00152AD6">
        <w:rPr>
          <w:rFonts w:ascii="Angsana New" w:hAnsi="Angsana New"/>
          <w:spacing w:val="-2"/>
          <w:sz w:val="30"/>
          <w:szCs w:val="30"/>
        </w:rPr>
        <w:t>9</w:t>
      </w:r>
      <w:r w:rsidR="00B57EDC">
        <w:rPr>
          <w:rFonts w:ascii="Angsana New" w:hAnsi="Angsana New"/>
          <w:spacing w:val="-2"/>
          <w:sz w:val="30"/>
          <w:szCs w:val="30"/>
        </w:rPr>
        <w:t xml:space="preserve"> </w:t>
      </w:r>
      <w:r w:rsidRPr="00A65294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A65294">
        <w:rPr>
          <w:rFonts w:ascii="Angsana New" w:hAnsi="Angsana New"/>
          <w:sz w:val="30"/>
          <w:szCs w:val="30"/>
        </w:rPr>
        <w:t xml:space="preserve"> </w:t>
      </w:r>
      <w:r w:rsidR="00117F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117FF5">
        <w:rPr>
          <w:rFonts w:ascii="Angsana New" w:hAnsi="Angsana New"/>
          <w:sz w:val="30"/>
          <w:szCs w:val="30"/>
        </w:rPr>
        <w:t xml:space="preserve">7,139 </w:t>
      </w:r>
      <w:r w:rsidR="00117FF5">
        <w:rPr>
          <w:rFonts w:ascii="Angsana New" w:hAnsi="Angsana New" w:hint="cs"/>
          <w:sz w:val="30"/>
          <w:szCs w:val="30"/>
          <w:cs/>
        </w:rPr>
        <w:t xml:space="preserve">ล้านบาทตามลำดับ </w:t>
      </w:r>
      <w:r w:rsidRPr="00A65294">
        <w:rPr>
          <w:rFonts w:ascii="Angsana New" w:hAnsi="Angsana New"/>
          <w:i/>
          <w:iCs/>
          <w:sz w:val="30"/>
          <w:szCs w:val="30"/>
        </w:rPr>
        <w:t>(</w:t>
      </w:r>
      <w:r w:rsidR="004B5E40" w:rsidRPr="00A65294">
        <w:rPr>
          <w:rFonts w:ascii="Angsana New" w:hAnsi="Angsana New"/>
          <w:i/>
          <w:iCs/>
          <w:sz w:val="30"/>
          <w:szCs w:val="30"/>
        </w:rPr>
        <w:t>256</w:t>
      </w:r>
      <w:r w:rsidR="00CC073F" w:rsidRPr="00A65294">
        <w:rPr>
          <w:rFonts w:ascii="Angsana New" w:hAnsi="Angsana New"/>
          <w:i/>
          <w:iCs/>
          <w:sz w:val="30"/>
          <w:szCs w:val="30"/>
        </w:rPr>
        <w:t>3</w:t>
      </w:r>
      <w:r w:rsidRPr="00A65294">
        <w:rPr>
          <w:rFonts w:ascii="Angsana New" w:hAnsi="Angsana New"/>
          <w:i/>
          <w:iCs/>
          <w:sz w:val="30"/>
          <w:szCs w:val="30"/>
        </w:rPr>
        <w:t xml:space="preserve">: </w:t>
      </w:r>
      <w:r w:rsidR="00CC073F" w:rsidRPr="00A65294">
        <w:rPr>
          <w:rFonts w:ascii="Angsana New" w:hAnsi="Angsana New"/>
          <w:i/>
          <w:iCs/>
          <w:sz w:val="30"/>
          <w:szCs w:val="30"/>
        </w:rPr>
        <w:t>7,721</w:t>
      </w:r>
      <w:r w:rsidR="00B53B45" w:rsidRPr="00A6529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6529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65294">
        <w:rPr>
          <w:rFonts w:ascii="Angsana New" w:hAnsi="Angsana New"/>
          <w:i/>
          <w:iCs/>
          <w:sz w:val="30"/>
          <w:szCs w:val="30"/>
        </w:rPr>
        <w:t>)</w:t>
      </w:r>
    </w:p>
    <w:p w14:paraId="15448324" w14:textId="77777777" w:rsidR="0000293E" w:rsidRPr="00A65294" w:rsidRDefault="0000293E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0067B793" w14:textId="39896E58" w:rsidR="00087D01" w:rsidRPr="00A65294" w:rsidRDefault="00250A2A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A65294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ประกอบด้วยเจ้าหนี้ทรัสต์</w:t>
      </w:r>
      <w:r w:rsidR="009F3D95" w:rsidRPr="00A65294">
        <w:rPr>
          <w:rFonts w:ascii="Angsana New" w:hAnsi="Angsana New" w:hint="cs"/>
          <w:sz w:val="30"/>
          <w:szCs w:val="30"/>
          <w:cs/>
          <w:lang w:val="en-US" w:bidi="th-TH"/>
        </w:rPr>
        <w:t>รีซี</w:t>
      </w:r>
      <w:r w:rsidR="00FE1E8C" w:rsidRPr="00A65294">
        <w:rPr>
          <w:rFonts w:ascii="Angsana New" w:hAnsi="Angsana New"/>
          <w:sz w:val="30"/>
          <w:szCs w:val="30"/>
          <w:cs/>
          <w:lang w:val="en-US" w:bidi="th-TH"/>
        </w:rPr>
        <w:t>ท</w:t>
      </w:r>
      <w:r w:rsidR="00420896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E1E8C" w:rsidRPr="00A65294">
        <w:rPr>
          <w:rFonts w:ascii="Angsana New" w:hAnsi="Angsana New"/>
          <w:sz w:val="30"/>
          <w:szCs w:val="30"/>
          <w:cs/>
          <w:lang w:val="en-US" w:bidi="th-TH"/>
        </w:rPr>
        <w:t>และตั๋วสัญญาใช้เงินที่มีอายุ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A65294">
        <w:rPr>
          <w:rFonts w:ascii="Angsana New" w:hAnsi="Angsana New"/>
          <w:sz w:val="30"/>
          <w:szCs w:val="30"/>
          <w:lang w:val="en-US" w:bidi="th-TH"/>
        </w:rPr>
        <w:t>1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- </w:t>
      </w:r>
      <w:r w:rsidR="00842202" w:rsidRPr="00A65294">
        <w:rPr>
          <w:rFonts w:ascii="Angsana New" w:hAnsi="Angsana New"/>
          <w:sz w:val="30"/>
          <w:szCs w:val="30"/>
          <w:lang w:val="en-US" w:bidi="th-TH"/>
        </w:rPr>
        <w:t>6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53CC0" w:rsidRPr="00A65294">
        <w:rPr>
          <w:rFonts w:ascii="Angsana New" w:hAnsi="Angsana New"/>
          <w:sz w:val="30"/>
          <w:szCs w:val="30"/>
          <w:cs/>
          <w:lang w:val="en-US" w:bidi="th-TH"/>
        </w:rPr>
        <w:t>เดือ</w:t>
      </w:r>
      <w:r w:rsidR="00253CC0" w:rsidRPr="00A65294">
        <w:rPr>
          <w:rFonts w:ascii="Angsana New" w:hAnsi="Angsana New" w:hint="cs"/>
          <w:sz w:val="30"/>
          <w:szCs w:val="30"/>
          <w:cs/>
          <w:lang w:val="en-US" w:bidi="th-TH"/>
        </w:rPr>
        <w:t xml:space="preserve">น </w:t>
      </w:r>
      <w:r w:rsidR="002E399A" w:rsidRPr="00A65294">
        <w:rPr>
          <w:rFonts w:ascii="Angsana New" w:hAnsi="Angsana New"/>
          <w:sz w:val="30"/>
          <w:szCs w:val="30"/>
          <w:cs/>
          <w:lang w:val="en-US" w:bidi="th-TH"/>
        </w:rPr>
        <w:t>โดยมี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ดอกเบี้ย</w:t>
      </w:r>
      <w:r w:rsidR="002E399A" w:rsidRPr="00A65294">
        <w:rPr>
          <w:rFonts w:ascii="Angsana New" w:hAnsi="Angsana New"/>
          <w:sz w:val="30"/>
          <w:szCs w:val="30"/>
          <w:cs/>
          <w:lang w:val="en-US" w:bidi="th-TH"/>
        </w:rPr>
        <w:t>ในอัตรา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ร้อยละ</w:t>
      </w:r>
      <w:r w:rsidR="00A16941">
        <w:rPr>
          <w:rFonts w:ascii="Angsana New" w:hAnsi="Angsana New"/>
          <w:sz w:val="30"/>
          <w:szCs w:val="30"/>
          <w:lang w:val="en-US" w:bidi="th-TH"/>
        </w:rPr>
        <w:t xml:space="preserve"> 0.55 </w:t>
      </w:r>
      <w:r w:rsidR="00161A0D">
        <w:rPr>
          <w:rFonts w:ascii="Angsana New" w:hAnsi="Angsana New"/>
          <w:sz w:val="30"/>
          <w:szCs w:val="30"/>
          <w:lang w:val="en-US" w:bidi="th-TH"/>
        </w:rPr>
        <w:t>-</w:t>
      </w:r>
      <w:r w:rsidR="00A169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07435">
        <w:rPr>
          <w:rFonts w:ascii="Angsana New" w:hAnsi="Angsana New"/>
          <w:sz w:val="30"/>
          <w:szCs w:val="30"/>
          <w:lang w:val="en-US" w:bidi="th-TH"/>
        </w:rPr>
        <w:t xml:space="preserve">1.00 </w:t>
      </w:r>
      <w:r w:rsidR="00C25D8F" w:rsidRPr="00A65294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7E10FE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9B4964" w:rsidRPr="00A6529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(</w:t>
      </w:r>
      <w:r w:rsidR="009B4964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CC073F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9B4964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9B4964" w:rsidRPr="00A6529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ร้อยละ </w:t>
      </w:r>
      <w:r w:rsidR="00CC073F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>0.78</w:t>
      </w:r>
      <w:r w:rsidR="009B4964" w:rsidRPr="00A6529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CC073F" w:rsidRPr="00A65294">
        <w:rPr>
          <w:rFonts w:ascii="Angsana New" w:hAnsi="Angsana New"/>
          <w:i/>
          <w:iCs/>
          <w:sz w:val="30"/>
          <w:szCs w:val="30"/>
          <w:lang w:val="en-US" w:bidi="th-TH"/>
        </w:rPr>
        <w:t>- 2.9</w:t>
      </w:r>
      <w:r w:rsidR="004638E4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9B4964" w:rsidRPr="00A6529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</w:t>
      </w:r>
      <w:r w:rsidR="009B4964" w:rsidRPr="00A65294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)</w:t>
      </w:r>
    </w:p>
    <w:p w14:paraId="41BE775F" w14:textId="77777777" w:rsidR="00C67985" w:rsidRPr="00A65294" w:rsidRDefault="00C67985" w:rsidP="00EA4C3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0BCC71E" w14:textId="226F62FF" w:rsidR="005412FB" w:rsidRDefault="00931B18" w:rsidP="0051315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5294">
        <w:rPr>
          <w:rFonts w:ascii="Angsana New" w:hAnsi="Angsana New"/>
          <w:sz w:val="30"/>
          <w:szCs w:val="30"/>
          <w:cs/>
        </w:rPr>
        <w:t>ในเดือน</w:t>
      </w:r>
      <w:r w:rsidRPr="00A65294">
        <w:rPr>
          <w:rFonts w:ascii="Angsana New" w:hAnsi="Angsana New" w:hint="cs"/>
          <w:sz w:val="30"/>
          <w:szCs w:val="30"/>
          <w:cs/>
        </w:rPr>
        <w:t>ธันวาคม</w:t>
      </w:r>
      <w:r w:rsidRPr="00A65294">
        <w:rPr>
          <w:rFonts w:ascii="Angsana New" w:hAnsi="Angsana New"/>
          <w:sz w:val="30"/>
          <w:szCs w:val="30"/>
          <w:cs/>
        </w:rPr>
        <w:t xml:space="preserve"> </w:t>
      </w:r>
      <w:r w:rsidRPr="00A65294">
        <w:rPr>
          <w:rFonts w:ascii="Angsana New" w:hAnsi="Angsana New"/>
          <w:sz w:val="30"/>
          <w:szCs w:val="30"/>
        </w:rPr>
        <w:t xml:space="preserve">2563 </w:t>
      </w:r>
      <w:r w:rsidRPr="00A65294">
        <w:rPr>
          <w:rFonts w:ascii="Angsana New" w:hAnsi="Angsana New"/>
          <w:sz w:val="30"/>
          <w:szCs w:val="30"/>
          <w:cs/>
        </w:rPr>
        <w:t>บริษัทได้ทำ</w:t>
      </w:r>
      <w:r w:rsidRPr="00A65294">
        <w:rPr>
          <w:rFonts w:ascii="Angsana New" w:hAnsi="Angsana New" w:hint="cs"/>
          <w:sz w:val="30"/>
          <w:szCs w:val="30"/>
          <w:cs/>
        </w:rPr>
        <w:t>การชำระคืนเงินกู้ยืมระยะยาวดังกล่าวครบทั้งจำนวนแล้วและ</w:t>
      </w:r>
      <w:r w:rsidR="00A65294" w:rsidRPr="00A65294">
        <w:rPr>
          <w:rFonts w:ascii="Angsana New" w:hAnsi="Angsana New"/>
          <w:sz w:val="30"/>
          <w:szCs w:val="30"/>
          <w:cs/>
        </w:rPr>
        <w:t>ในเดือน</w:t>
      </w:r>
      <w:r w:rsidR="00A65294">
        <w:rPr>
          <w:rFonts w:ascii="Angsana New" w:hAnsi="Angsana New" w:hint="cs"/>
          <w:sz w:val="30"/>
          <w:szCs w:val="30"/>
          <w:cs/>
        </w:rPr>
        <w:t>มกราคม</w:t>
      </w:r>
      <w:r w:rsidR="00A65294" w:rsidRPr="00A65294">
        <w:rPr>
          <w:rFonts w:ascii="Angsana New" w:hAnsi="Angsana New"/>
          <w:sz w:val="30"/>
          <w:szCs w:val="30"/>
          <w:cs/>
        </w:rPr>
        <w:t xml:space="preserve"> </w:t>
      </w:r>
      <w:r w:rsidR="00A65294" w:rsidRPr="00A65294">
        <w:rPr>
          <w:rFonts w:ascii="Angsana New" w:hAnsi="Angsana New"/>
          <w:sz w:val="30"/>
          <w:szCs w:val="30"/>
        </w:rPr>
        <w:t>256</w:t>
      </w:r>
      <w:r w:rsidR="00A65294">
        <w:rPr>
          <w:rFonts w:ascii="Angsana New" w:hAnsi="Angsana New"/>
          <w:sz w:val="30"/>
          <w:szCs w:val="30"/>
        </w:rPr>
        <w:t>4</w:t>
      </w:r>
      <w:r w:rsidR="00A65294" w:rsidRPr="00A65294">
        <w:rPr>
          <w:rFonts w:ascii="Angsana New" w:hAnsi="Angsana New"/>
          <w:sz w:val="30"/>
          <w:szCs w:val="30"/>
        </w:rPr>
        <w:t xml:space="preserve"> </w:t>
      </w:r>
      <w:r w:rsidR="00A65294">
        <w:rPr>
          <w:rFonts w:ascii="Angsana New" w:hAnsi="Angsana New" w:hint="cs"/>
          <w:sz w:val="30"/>
          <w:szCs w:val="30"/>
          <w:cs/>
        </w:rPr>
        <w:t>บริษัทได้</w:t>
      </w:r>
      <w:r w:rsidRPr="00A65294">
        <w:rPr>
          <w:rFonts w:ascii="Angsana New" w:hAnsi="Angsana New" w:hint="cs"/>
          <w:sz w:val="30"/>
          <w:szCs w:val="30"/>
          <w:cs/>
        </w:rPr>
        <w:t>ไถ่ถอนสินทรัพย์ที่ใช้เป็นหลักประกัน</w:t>
      </w:r>
      <w:r w:rsidR="00DF494E" w:rsidRPr="00A65294"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p w14:paraId="38B2FF0E" w14:textId="77777777" w:rsidR="0051315A" w:rsidRPr="0051315A" w:rsidRDefault="0051315A" w:rsidP="0051315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182307" w14:textId="5836AF28" w:rsidR="003E6A5C" w:rsidRPr="00A65294" w:rsidRDefault="00152BD8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14:paraId="41581639" w14:textId="77777777" w:rsidR="0051315A" w:rsidRPr="0051315A" w:rsidRDefault="0051315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901"/>
        <w:gridCol w:w="1082"/>
        <w:gridCol w:w="272"/>
        <w:gridCol w:w="1081"/>
        <w:gridCol w:w="274"/>
        <w:gridCol w:w="1073"/>
        <w:gridCol w:w="265"/>
        <w:gridCol w:w="1084"/>
      </w:tblGrid>
      <w:tr w:rsidR="00E0351E" w:rsidRPr="00950A13" w14:paraId="25CB7710" w14:textId="77777777" w:rsidTr="0017740E">
        <w:tc>
          <w:tcPr>
            <w:tcW w:w="1745" w:type="pct"/>
          </w:tcPr>
          <w:p w14:paraId="52F15777" w14:textId="77777777" w:rsidR="00E0351E" w:rsidRPr="00950A13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14:paraId="0FB547FA" w14:textId="77777777" w:rsidR="00E0351E" w:rsidRPr="00950A13" w:rsidRDefault="00E0351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896E9D5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10956A12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4F12F846" w14:textId="77777777" w:rsidR="00E0351E" w:rsidRPr="00950A13" w:rsidRDefault="00E0351E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C073F" w:rsidRPr="00950A13" w14:paraId="488695C7" w14:textId="77777777" w:rsidTr="00CC073F">
        <w:tc>
          <w:tcPr>
            <w:tcW w:w="1745" w:type="pct"/>
          </w:tcPr>
          <w:p w14:paraId="09A36E4B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5DCADFAD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4AF3E509" w14:textId="366631C0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9A66769" w14:textId="77777777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D9D227" w14:textId="5D93768B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260060B" w14:textId="77777777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D4D911" w14:textId="5AC9E5FA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89851CB" w14:textId="3E525ACE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686B2D0" w14:textId="27C5EC57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75CA" w:rsidRPr="00950A13" w14:paraId="745F1A75" w14:textId="77777777" w:rsidTr="0017740E">
        <w:tc>
          <w:tcPr>
            <w:tcW w:w="1745" w:type="pct"/>
          </w:tcPr>
          <w:p w14:paraId="6E2CC051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5DAD923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14:paraId="77C8FB56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73F" w:rsidRPr="00950A13" w14:paraId="50833114" w14:textId="77777777" w:rsidTr="0017740E">
        <w:tc>
          <w:tcPr>
            <w:tcW w:w="1745" w:type="pct"/>
          </w:tcPr>
          <w:p w14:paraId="7F87036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799A347F" w14:textId="1DFDB590" w:rsidR="00CC073F" w:rsidRPr="00950A13" w:rsidRDefault="00117FF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4" w:type="pct"/>
            <w:vAlign w:val="bottom"/>
          </w:tcPr>
          <w:p w14:paraId="2BDCE140" w14:textId="1BA2C924" w:rsidR="00CC073F" w:rsidRPr="00950A13" w:rsidRDefault="006058E3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D0349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  <w:tc>
          <w:tcPr>
            <w:tcW w:w="147" w:type="pct"/>
          </w:tcPr>
          <w:p w14:paraId="53BA2A7E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7FD003D" w14:textId="7F0F4D61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22,257</w:t>
            </w:r>
          </w:p>
        </w:tc>
        <w:tc>
          <w:tcPr>
            <w:tcW w:w="148" w:type="pct"/>
          </w:tcPr>
          <w:p w14:paraId="2FFEDD2F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F781051" w14:textId="6D7D5C0B" w:rsidR="00CC073F" w:rsidRPr="00950A13" w:rsidRDefault="00BD0349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D0349">
              <w:rPr>
                <w:rFonts w:ascii="Angsana New" w:hAnsi="Angsana New"/>
                <w:sz w:val="30"/>
                <w:szCs w:val="30"/>
              </w:rPr>
              <w:t>15,452</w:t>
            </w:r>
          </w:p>
        </w:tc>
        <w:tc>
          <w:tcPr>
            <w:tcW w:w="143" w:type="pct"/>
          </w:tcPr>
          <w:p w14:paraId="1C16CEC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06F8CA" w14:textId="6B5953D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22,257</w:t>
            </w:r>
          </w:p>
        </w:tc>
      </w:tr>
      <w:tr w:rsidR="00CC073F" w:rsidRPr="00950A13" w14:paraId="6A4589B6" w14:textId="77777777" w:rsidTr="0017740E">
        <w:tc>
          <w:tcPr>
            <w:tcW w:w="1745" w:type="pct"/>
          </w:tcPr>
          <w:p w14:paraId="53FEA1F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6" w:type="pct"/>
          </w:tcPr>
          <w:p w14:paraId="6A991297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6B2717" w14:textId="4AA49C8D" w:rsidR="00CC073F" w:rsidRPr="00950A13" w:rsidRDefault="00EE67C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058E3">
              <w:rPr>
                <w:rFonts w:ascii="Angsana New" w:hAnsi="Angsana New"/>
                <w:sz w:val="30"/>
                <w:szCs w:val="30"/>
              </w:rPr>
              <w:t>3</w:t>
            </w:r>
            <w:r w:rsidR="00BD0349">
              <w:rPr>
                <w:rFonts w:ascii="Angsana New" w:hAnsi="Angsana New"/>
                <w:sz w:val="30"/>
                <w:szCs w:val="30"/>
              </w:rPr>
              <w:t>21,076</w:t>
            </w:r>
          </w:p>
        </w:tc>
        <w:tc>
          <w:tcPr>
            <w:tcW w:w="147" w:type="pct"/>
          </w:tcPr>
          <w:p w14:paraId="62C756F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608273" w14:textId="0ACFE30F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2,654,397</w:t>
            </w:r>
          </w:p>
        </w:tc>
        <w:tc>
          <w:tcPr>
            <w:tcW w:w="148" w:type="pct"/>
          </w:tcPr>
          <w:p w14:paraId="5579302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538E864" w14:textId="2E6B752E" w:rsidR="00CC073F" w:rsidRPr="00950A13" w:rsidRDefault="00EE67C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6058E3">
              <w:rPr>
                <w:rFonts w:ascii="Angsana New" w:hAnsi="Angsana New"/>
                <w:sz w:val="30"/>
                <w:szCs w:val="30"/>
              </w:rPr>
              <w:t>3</w:t>
            </w:r>
            <w:r w:rsidR="00BD0349">
              <w:rPr>
                <w:rFonts w:ascii="Angsana New" w:hAnsi="Angsana New"/>
                <w:sz w:val="30"/>
                <w:szCs w:val="30"/>
              </w:rPr>
              <w:t>21,015</w:t>
            </w:r>
          </w:p>
        </w:tc>
        <w:tc>
          <w:tcPr>
            <w:tcW w:w="143" w:type="pct"/>
          </w:tcPr>
          <w:p w14:paraId="1337FBD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5C5A486" w14:textId="58A9B22B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2,654,453</w:t>
            </w:r>
          </w:p>
        </w:tc>
      </w:tr>
      <w:tr w:rsidR="00CC073F" w:rsidRPr="00950A13" w14:paraId="24D62D13" w14:textId="77777777" w:rsidTr="0017740E">
        <w:tc>
          <w:tcPr>
            <w:tcW w:w="1745" w:type="pct"/>
          </w:tcPr>
          <w:p w14:paraId="08C0ED9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6" w:type="pct"/>
          </w:tcPr>
          <w:p w14:paraId="6C66EDCD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3BDC3AA" w14:textId="07F43762" w:rsidR="00CC073F" w:rsidRPr="00950A13" w:rsidRDefault="00EE67C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7C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D0349">
              <w:rPr>
                <w:rFonts w:ascii="Angsana New" w:hAnsi="Angsana New"/>
                <w:b/>
                <w:bCs/>
                <w:sz w:val="30"/>
                <w:szCs w:val="30"/>
              </w:rPr>
              <w:t>,336,528</w:t>
            </w:r>
          </w:p>
        </w:tc>
        <w:tc>
          <w:tcPr>
            <w:tcW w:w="147" w:type="pct"/>
          </w:tcPr>
          <w:p w14:paraId="620823B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D4E8D26" w14:textId="7D321111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2,676,654</w:t>
            </w:r>
          </w:p>
        </w:tc>
        <w:tc>
          <w:tcPr>
            <w:tcW w:w="148" w:type="pct"/>
          </w:tcPr>
          <w:p w14:paraId="7989E60F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A4BC602" w14:textId="180962B5" w:rsidR="00CC073F" w:rsidRPr="00950A13" w:rsidRDefault="00EE67C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7C5">
              <w:rPr>
                <w:rFonts w:ascii="Angsana New" w:hAnsi="Angsana New"/>
                <w:b/>
                <w:bCs/>
                <w:sz w:val="30"/>
                <w:szCs w:val="30"/>
              </w:rPr>
              <w:t>3,336,46</w:t>
            </w:r>
            <w:r w:rsidR="00BD034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7F81E9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4BAFF04" w14:textId="0641EF7E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2,676,710</w:t>
            </w:r>
          </w:p>
        </w:tc>
      </w:tr>
    </w:tbl>
    <w:p w14:paraId="3753367E" w14:textId="629A6333" w:rsidR="00E46D05" w:rsidRDefault="00E46D05" w:rsidP="00751FE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14:paraId="5CF42B85" w14:textId="2C7B358A" w:rsidR="00B15BAA" w:rsidRPr="00A65294" w:rsidRDefault="00B15B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เจ้าหนี้อื่น</w:t>
      </w:r>
    </w:p>
    <w:p w14:paraId="1E3680B5" w14:textId="77777777" w:rsidR="00B15BAA" w:rsidRPr="00950A13" w:rsidRDefault="00B15BAA" w:rsidP="00152BD8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7"/>
        <w:gridCol w:w="903"/>
        <w:gridCol w:w="1081"/>
        <w:gridCol w:w="237"/>
        <w:gridCol w:w="1112"/>
        <w:gridCol w:w="265"/>
        <w:gridCol w:w="1085"/>
        <w:gridCol w:w="265"/>
        <w:gridCol w:w="1085"/>
      </w:tblGrid>
      <w:tr w:rsidR="00B15BAA" w:rsidRPr="00950A13" w14:paraId="3D5F8FD2" w14:textId="77777777" w:rsidTr="001454A3">
        <w:tc>
          <w:tcPr>
            <w:tcW w:w="1746" w:type="pct"/>
          </w:tcPr>
          <w:p w14:paraId="2BF46F1B" w14:textId="77777777" w:rsidR="00B15BAA" w:rsidRPr="00950A13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5B571FFF" w14:textId="77777777" w:rsidR="00B15BAA" w:rsidRPr="00950A13" w:rsidRDefault="00B15BA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38735487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3B7E7F2F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EE1F421" w14:textId="77777777" w:rsidR="00B15BAA" w:rsidRPr="00950A13" w:rsidRDefault="00B15BAA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C073F" w:rsidRPr="00950A13" w14:paraId="3A8C83B9" w14:textId="77777777" w:rsidTr="00CC073F">
        <w:tc>
          <w:tcPr>
            <w:tcW w:w="1746" w:type="pct"/>
          </w:tcPr>
          <w:p w14:paraId="161D529E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7DF73D6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10FAA51B" w14:textId="3B992FB3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7A9CC1D0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6AC453ED" w14:textId="4CFC5425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8D4A59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0E2048C" w14:textId="16D19F35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59D55583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83E5695" w14:textId="504F7EBA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75CA" w:rsidRPr="00950A13" w14:paraId="5C93EC36" w14:textId="77777777" w:rsidTr="001454A3">
        <w:tc>
          <w:tcPr>
            <w:tcW w:w="1746" w:type="pct"/>
          </w:tcPr>
          <w:p w14:paraId="3BA611C5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D0489EE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622C67B8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73F" w:rsidRPr="00950A13" w14:paraId="48DF224C" w14:textId="77777777" w:rsidTr="001454A3">
        <w:tc>
          <w:tcPr>
            <w:tcW w:w="1746" w:type="pct"/>
          </w:tcPr>
          <w:p w14:paraId="31D9C2D0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14:paraId="0A136E52" w14:textId="764D0467" w:rsidR="00CC073F" w:rsidRPr="00950A13" w:rsidRDefault="00117FF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3" w:type="pct"/>
            <w:vAlign w:val="bottom"/>
          </w:tcPr>
          <w:p w14:paraId="267C0194" w14:textId="7CE4F87F" w:rsidR="00CC073F" w:rsidRPr="00950A13" w:rsidRDefault="00063490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4,752</w:t>
            </w:r>
          </w:p>
        </w:tc>
        <w:tc>
          <w:tcPr>
            <w:tcW w:w="128" w:type="pct"/>
          </w:tcPr>
          <w:p w14:paraId="7E5550A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A04C262" w14:textId="2C57BCF5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  <w:tc>
          <w:tcPr>
            <w:tcW w:w="143" w:type="pct"/>
          </w:tcPr>
          <w:p w14:paraId="13A1F2A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6E6F4B1" w14:textId="2A7EDFF9" w:rsidR="00CC073F" w:rsidRPr="00950A13" w:rsidRDefault="00D41A32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063490"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143" w:type="pct"/>
          </w:tcPr>
          <w:p w14:paraId="25460617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646764" w14:textId="06B9D911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4,292</w:t>
            </w:r>
          </w:p>
        </w:tc>
      </w:tr>
      <w:tr w:rsidR="00CC073F" w:rsidRPr="00950A13" w14:paraId="0641E826" w14:textId="77777777" w:rsidTr="001454A3">
        <w:tc>
          <w:tcPr>
            <w:tcW w:w="1746" w:type="pct"/>
          </w:tcPr>
          <w:p w14:paraId="3333959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7" w:type="pct"/>
          </w:tcPr>
          <w:p w14:paraId="5CFE0BAE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1305E7" w14:textId="3E085278" w:rsidR="00CC073F" w:rsidRPr="00950A13" w:rsidRDefault="00B57EDC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B57EDC">
              <w:rPr>
                <w:rFonts w:ascii="Angsana New" w:hAnsi="Angsana New"/>
                <w:sz w:val="30"/>
                <w:szCs w:val="30"/>
              </w:rPr>
              <w:t>344,</w:t>
            </w:r>
            <w:r w:rsidR="00B82845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8" w:type="pct"/>
          </w:tcPr>
          <w:p w14:paraId="09D633C8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8D305B" w14:textId="32A4977C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357,563</w:t>
            </w:r>
          </w:p>
        </w:tc>
        <w:tc>
          <w:tcPr>
            <w:tcW w:w="143" w:type="pct"/>
          </w:tcPr>
          <w:p w14:paraId="388515CF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4A27EB0" w14:textId="4038EBF5" w:rsidR="00CC073F" w:rsidRPr="00950A13" w:rsidRDefault="00375A25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375A25">
              <w:rPr>
                <w:rFonts w:ascii="Angsana New" w:hAnsi="Angsana New"/>
                <w:sz w:val="30"/>
                <w:szCs w:val="30"/>
              </w:rPr>
              <w:t>3</w:t>
            </w:r>
            <w:r w:rsidR="00D41A32">
              <w:rPr>
                <w:rFonts w:ascii="Angsana New" w:hAnsi="Angsana New"/>
                <w:sz w:val="30"/>
                <w:szCs w:val="30"/>
              </w:rPr>
              <w:t>40,</w:t>
            </w:r>
            <w:r w:rsidR="00B82845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43" w:type="pct"/>
          </w:tcPr>
          <w:p w14:paraId="48E313A2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A7504B1" w14:textId="188E8C4E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356,886</w:t>
            </w:r>
          </w:p>
        </w:tc>
      </w:tr>
      <w:tr w:rsidR="00CC073F" w:rsidRPr="00950A13" w14:paraId="7DEF4E50" w14:textId="77777777" w:rsidTr="001454A3">
        <w:tc>
          <w:tcPr>
            <w:tcW w:w="1746" w:type="pct"/>
          </w:tcPr>
          <w:p w14:paraId="2973B83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76F21F2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D762671" w14:textId="6589219D" w:rsidR="00CC073F" w:rsidRPr="00950A13" w:rsidRDefault="00B57EDC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EDC">
              <w:rPr>
                <w:rFonts w:ascii="Angsana New" w:hAnsi="Angsana New"/>
                <w:b/>
                <w:bCs/>
                <w:sz w:val="30"/>
                <w:szCs w:val="30"/>
              </w:rPr>
              <w:t>348,93</w:t>
            </w:r>
            <w:r w:rsidR="00117FF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8AD9B9D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737925A" w14:textId="1055931F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360,659</w:t>
            </w:r>
          </w:p>
        </w:tc>
        <w:tc>
          <w:tcPr>
            <w:tcW w:w="143" w:type="pct"/>
          </w:tcPr>
          <w:p w14:paraId="09F6690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D270AD4" w14:textId="2D1C39DA" w:rsidR="00CC073F" w:rsidRPr="00950A13" w:rsidRDefault="009D628A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28A">
              <w:rPr>
                <w:rFonts w:ascii="Angsana New" w:hAnsi="Angsana New"/>
                <w:b/>
                <w:bCs/>
                <w:sz w:val="30"/>
                <w:szCs w:val="30"/>
              </w:rPr>
              <w:t>343,834</w:t>
            </w:r>
          </w:p>
        </w:tc>
        <w:tc>
          <w:tcPr>
            <w:tcW w:w="143" w:type="pct"/>
          </w:tcPr>
          <w:p w14:paraId="6DD73B1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5028D30" w14:textId="0ED8F402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361,178</w:t>
            </w:r>
          </w:p>
        </w:tc>
      </w:tr>
      <w:tr w:rsidR="00CC073F" w:rsidRPr="00950A13" w14:paraId="7CDE2B54" w14:textId="77777777" w:rsidTr="001454A3">
        <w:tc>
          <w:tcPr>
            <w:tcW w:w="1746" w:type="pct"/>
          </w:tcPr>
          <w:p w14:paraId="609C583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68F0E0E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BF14DEA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3471333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8B87BD9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73F21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31B80C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270D28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309558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73F" w:rsidRPr="00950A13" w14:paraId="3E67C265" w14:textId="77777777" w:rsidTr="001454A3">
        <w:tc>
          <w:tcPr>
            <w:tcW w:w="1746" w:type="pct"/>
          </w:tcPr>
          <w:p w14:paraId="723137F7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7" w:type="pct"/>
          </w:tcPr>
          <w:p w14:paraId="653CE1B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ABDB01" w14:textId="6D8E693C" w:rsidR="00CC073F" w:rsidRPr="00950A13" w:rsidRDefault="005128BD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318,03</w:t>
            </w:r>
            <w:r w:rsidR="00122DF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</w:tcPr>
          <w:p w14:paraId="3AFDB80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328A2915" w14:textId="3320719B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330,844</w:t>
            </w:r>
          </w:p>
        </w:tc>
        <w:tc>
          <w:tcPr>
            <w:tcW w:w="143" w:type="pct"/>
          </w:tcPr>
          <w:p w14:paraId="7956CF1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546620" w14:textId="7B62D303" w:rsidR="00CC073F" w:rsidRPr="00950A13" w:rsidRDefault="005128BD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312,926</w:t>
            </w:r>
          </w:p>
        </w:tc>
        <w:tc>
          <w:tcPr>
            <w:tcW w:w="143" w:type="pct"/>
          </w:tcPr>
          <w:p w14:paraId="4ADEA45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A530806" w14:textId="3EB92002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331,363</w:t>
            </w:r>
          </w:p>
        </w:tc>
      </w:tr>
      <w:tr w:rsidR="00CC073F" w:rsidRPr="00950A13" w14:paraId="163935EC" w14:textId="77777777" w:rsidTr="001454A3">
        <w:tc>
          <w:tcPr>
            <w:tcW w:w="1746" w:type="pct"/>
          </w:tcPr>
          <w:p w14:paraId="2D996BF8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7" w:type="pct"/>
          </w:tcPr>
          <w:p w14:paraId="71CFC34F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84B312" w14:textId="132C549D" w:rsidR="00CC073F" w:rsidRPr="00950A13" w:rsidRDefault="005128BD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128BD">
              <w:rPr>
                <w:rFonts w:ascii="Angsana New" w:hAnsi="Angsana New"/>
                <w:sz w:val="30"/>
                <w:szCs w:val="30"/>
              </w:rPr>
              <w:t>30,908</w:t>
            </w:r>
          </w:p>
        </w:tc>
        <w:tc>
          <w:tcPr>
            <w:tcW w:w="128" w:type="pct"/>
          </w:tcPr>
          <w:p w14:paraId="5FD69FA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7B82CB3" w14:textId="38B5445B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29,815</w:t>
            </w:r>
          </w:p>
        </w:tc>
        <w:tc>
          <w:tcPr>
            <w:tcW w:w="143" w:type="pct"/>
          </w:tcPr>
          <w:p w14:paraId="7F97B71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A5845BF" w14:textId="586E8425" w:rsidR="00CC073F" w:rsidRPr="00950A13" w:rsidRDefault="005128BD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5128BD">
              <w:rPr>
                <w:rFonts w:ascii="Angsana New" w:hAnsi="Angsana New"/>
                <w:sz w:val="30"/>
                <w:szCs w:val="30"/>
              </w:rPr>
              <w:t>30,908</w:t>
            </w:r>
          </w:p>
        </w:tc>
        <w:tc>
          <w:tcPr>
            <w:tcW w:w="143" w:type="pct"/>
          </w:tcPr>
          <w:p w14:paraId="2778A068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AE7E89" w14:textId="2FE62A92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29,815</w:t>
            </w:r>
          </w:p>
        </w:tc>
      </w:tr>
      <w:tr w:rsidR="00CC073F" w:rsidRPr="00950A13" w14:paraId="04C43538" w14:textId="77777777" w:rsidTr="001454A3">
        <w:tc>
          <w:tcPr>
            <w:tcW w:w="1746" w:type="pct"/>
          </w:tcPr>
          <w:p w14:paraId="2BD664A5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14:paraId="5ADFD37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7C0B860" w14:textId="32FA00DB" w:rsidR="00CC073F" w:rsidRPr="00950A13" w:rsidRDefault="00471117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117">
              <w:rPr>
                <w:rFonts w:ascii="Angsana New" w:hAnsi="Angsana New"/>
                <w:b/>
                <w:bCs/>
                <w:sz w:val="30"/>
                <w:szCs w:val="30"/>
              </w:rPr>
              <w:t>348,93</w:t>
            </w:r>
            <w:r w:rsidR="00122DF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76E188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5B01B8E" w14:textId="78F32B42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360,659</w:t>
            </w:r>
          </w:p>
        </w:tc>
        <w:tc>
          <w:tcPr>
            <w:tcW w:w="143" w:type="pct"/>
          </w:tcPr>
          <w:p w14:paraId="001E03FC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A8B9585" w14:textId="1B566625" w:rsidR="00CC073F" w:rsidRPr="00950A13" w:rsidRDefault="00471117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117">
              <w:rPr>
                <w:rFonts w:ascii="Angsana New" w:hAnsi="Angsana New"/>
                <w:b/>
                <w:bCs/>
                <w:sz w:val="30"/>
                <w:szCs w:val="30"/>
              </w:rPr>
              <w:t>343,834</w:t>
            </w:r>
          </w:p>
        </w:tc>
        <w:tc>
          <w:tcPr>
            <w:tcW w:w="143" w:type="pct"/>
          </w:tcPr>
          <w:p w14:paraId="77F3C0EB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3CE904" w14:textId="7C749D2B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361,178</w:t>
            </w:r>
          </w:p>
        </w:tc>
      </w:tr>
    </w:tbl>
    <w:p w14:paraId="1703230A" w14:textId="77777777" w:rsidR="00A65294" w:rsidRDefault="00A65294" w:rsidP="00A6529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08FF5285" w14:textId="77777777" w:rsidR="00A65294" w:rsidRDefault="00A6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6DBA88F" w14:textId="6E63E2C3" w:rsidR="00B15BAA" w:rsidRPr="00A65294" w:rsidRDefault="00B15BAA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65294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ค่าใช้จ่ายค้างจ่าย</w:t>
      </w:r>
      <w:r w:rsidRPr="00A65294">
        <w:rPr>
          <w:rFonts w:ascii="Angsana New" w:hAnsi="Angsana New"/>
          <w:sz w:val="30"/>
          <w:szCs w:val="30"/>
          <w:u w:val="none"/>
          <w:lang w:val="th-TH"/>
        </w:rPr>
        <w:t xml:space="preserve">  </w:t>
      </w:r>
    </w:p>
    <w:p w14:paraId="23DE3B69" w14:textId="77777777" w:rsidR="00B15BAA" w:rsidRPr="004F45E6" w:rsidRDefault="00B15BAA" w:rsidP="000267B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6"/>
        <w:gridCol w:w="1085"/>
        <w:gridCol w:w="266"/>
        <w:gridCol w:w="993"/>
        <w:gridCol w:w="263"/>
        <w:gridCol w:w="1081"/>
        <w:gridCol w:w="277"/>
        <w:gridCol w:w="1075"/>
      </w:tblGrid>
      <w:tr w:rsidR="00F913CA" w:rsidRPr="004F45E6" w14:paraId="6D691488" w14:textId="77777777" w:rsidTr="007B3AAA">
        <w:tc>
          <w:tcPr>
            <w:tcW w:w="4136" w:type="dxa"/>
            <w:vMerge w:val="restart"/>
            <w:shd w:val="clear" w:color="auto" w:fill="auto"/>
          </w:tcPr>
          <w:p w14:paraId="1F99ED3C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6F2ED236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72436364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1E48E43F" w14:textId="77777777" w:rsidR="00F913CA" w:rsidRPr="004F45E6" w:rsidRDefault="00F913CA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C073F" w:rsidRPr="004F45E6" w14:paraId="509E3ED7" w14:textId="77777777" w:rsidTr="007B3AAA">
        <w:tc>
          <w:tcPr>
            <w:tcW w:w="4136" w:type="dxa"/>
            <w:vMerge/>
            <w:shd w:val="clear" w:color="auto" w:fill="auto"/>
          </w:tcPr>
          <w:p w14:paraId="7345A8D4" w14:textId="77777777" w:rsidR="00CC073F" w:rsidRPr="004F45E6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6ABDEF" w14:textId="7FAFCEAA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64054979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14:paraId="39E08405" w14:textId="696922E8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75357E38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20381259" w14:textId="4F828BE3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</w:tcPr>
          <w:p w14:paraId="2224984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F3B61C" w14:textId="727C3E9E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75CA" w:rsidRPr="004F45E6" w14:paraId="41B4E7EB" w14:textId="77777777" w:rsidTr="007B3AAA">
        <w:tc>
          <w:tcPr>
            <w:tcW w:w="4136" w:type="dxa"/>
          </w:tcPr>
          <w:p w14:paraId="61DDA2E2" w14:textId="77777777" w:rsidR="006B75CA" w:rsidRPr="004F45E6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EBE9DB5" w14:textId="77777777" w:rsidR="006B75CA" w:rsidRPr="004F45E6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073F" w:rsidRPr="004F45E6" w14:paraId="45EA7FA6" w14:textId="77777777" w:rsidTr="007B3AAA">
        <w:tc>
          <w:tcPr>
            <w:tcW w:w="4136" w:type="dxa"/>
          </w:tcPr>
          <w:p w14:paraId="543200E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085" w:type="dxa"/>
            <w:vAlign w:val="bottom"/>
          </w:tcPr>
          <w:p w14:paraId="1D5A8D25" w14:textId="4FA30A80" w:rsidR="00CC073F" w:rsidRPr="004F45E6" w:rsidRDefault="003933F5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5</w:t>
            </w:r>
            <w:r w:rsidR="00B57D15">
              <w:rPr>
                <w:rFonts w:ascii="Angsana New" w:hAnsi="Angsana New"/>
                <w:sz w:val="30"/>
                <w:szCs w:val="30"/>
              </w:rPr>
              <w:t>22</w:t>
            </w:r>
            <w:r w:rsidRPr="003933F5">
              <w:rPr>
                <w:rFonts w:ascii="Angsana New" w:hAnsi="Angsana New"/>
                <w:sz w:val="30"/>
                <w:szCs w:val="30"/>
              </w:rPr>
              <w:t>,</w:t>
            </w:r>
            <w:r w:rsidR="00B57D15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66" w:type="dxa"/>
          </w:tcPr>
          <w:p w14:paraId="35E58063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07B156E" w14:textId="63A0746B" w:rsidR="00CC073F" w:rsidRPr="004F45E6" w:rsidRDefault="00CC073F" w:rsidP="007B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192,459</w:t>
            </w:r>
          </w:p>
        </w:tc>
        <w:tc>
          <w:tcPr>
            <w:tcW w:w="263" w:type="dxa"/>
          </w:tcPr>
          <w:p w14:paraId="4CF1F108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8B89219" w14:textId="37663B59" w:rsidR="00CC073F" w:rsidRPr="004F45E6" w:rsidRDefault="00DF434E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434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57D1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DF434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57D15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277" w:type="dxa"/>
          </w:tcPr>
          <w:p w14:paraId="5BC9D340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8BA15FD" w14:textId="3DE0822A" w:rsidR="00CC073F" w:rsidRPr="004F45E6" w:rsidRDefault="00CC073F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sz w:val="30"/>
                <w:szCs w:val="30"/>
                <w:lang w:val="en-US" w:bidi="th-TH"/>
              </w:rPr>
              <w:t>193,289</w:t>
            </w:r>
          </w:p>
        </w:tc>
      </w:tr>
      <w:tr w:rsidR="00CC073F" w:rsidRPr="004F45E6" w14:paraId="54ADC79E" w14:textId="77777777" w:rsidTr="007B3AAA">
        <w:tc>
          <w:tcPr>
            <w:tcW w:w="4136" w:type="dxa"/>
          </w:tcPr>
          <w:p w14:paraId="502FDCF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085" w:type="dxa"/>
            <w:vAlign w:val="bottom"/>
          </w:tcPr>
          <w:p w14:paraId="573DE65F" w14:textId="38889D57" w:rsidR="00CC073F" w:rsidRPr="004F45E6" w:rsidRDefault="003933F5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98,935</w:t>
            </w:r>
          </w:p>
        </w:tc>
        <w:tc>
          <w:tcPr>
            <w:tcW w:w="266" w:type="dxa"/>
          </w:tcPr>
          <w:p w14:paraId="7CBBAC24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6C7D4EB" w14:textId="7DDBEBB8" w:rsidR="00CC073F" w:rsidRPr="004F45E6" w:rsidRDefault="00CC073F" w:rsidP="007B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102,794</w:t>
            </w:r>
          </w:p>
        </w:tc>
        <w:tc>
          <w:tcPr>
            <w:tcW w:w="263" w:type="dxa"/>
          </w:tcPr>
          <w:p w14:paraId="7B400E50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72162F" w14:textId="3A5FE69C" w:rsidR="00CC073F" w:rsidRPr="004F45E6" w:rsidRDefault="00DF434E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434E">
              <w:rPr>
                <w:rFonts w:ascii="Angsana New" w:hAnsi="Angsana New"/>
                <w:sz w:val="30"/>
                <w:szCs w:val="30"/>
              </w:rPr>
              <w:t>88,864</w:t>
            </w:r>
          </w:p>
        </w:tc>
        <w:tc>
          <w:tcPr>
            <w:tcW w:w="277" w:type="dxa"/>
          </w:tcPr>
          <w:p w14:paraId="2ACA047C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31AC2BE" w14:textId="1A646389" w:rsidR="00CC073F" w:rsidRPr="004F45E6" w:rsidRDefault="00CC073F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100,189</w:t>
            </w:r>
          </w:p>
        </w:tc>
      </w:tr>
      <w:tr w:rsidR="00CC073F" w:rsidRPr="004F45E6" w14:paraId="010A1534" w14:textId="77777777" w:rsidTr="007B3AAA">
        <w:tc>
          <w:tcPr>
            <w:tcW w:w="4136" w:type="dxa"/>
          </w:tcPr>
          <w:p w14:paraId="29CFD503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085" w:type="dxa"/>
            <w:vAlign w:val="bottom"/>
          </w:tcPr>
          <w:p w14:paraId="252B9B0D" w14:textId="27D5E26F" w:rsidR="00CC073F" w:rsidRPr="004F45E6" w:rsidRDefault="003933F5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29,742</w:t>
            </w:r>
          </w:p>
        </w:tc>
        <w:tc>
          <w:tcPr>
            <w:tcW w:w="266" w:type="dxa"/>
          </w:tcPr>
          <w:p w14:paraId="14E7F5BA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1CA964C" w14:textId="0061385A" w:rsidR="00CC073F" w:rsidRPr="004F45E6" w:rsidRDefault="00CC073F" w:rsidP="007B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16,492</w:t>
            </w:r>
          </w:p>
        </w:tc>
        <w:tc>
          <w:tcPr>
            <w:tcW w:w="263" w:type="dxa"/>
          </w:tcPr>
          <w:p w14:paraId="73F49E26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A640F05" w14:textId="4855996D" w:rsidR="00CC073F" w:rsidRPr="004F45E6" w:rsidRDefault="00DF434E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434E">
              <w:rPr>
                <w:rFonts w:ascii="Angsana New" w:hAnsi="Angsana New"/>
                <w:sz w:val="30"/>
                <w:szCs w:val="30"/>
              </w:rPr>
              <w:t>14,878</w:t>
            </w:r>
          </w:p>
        </w:tc>
        <w:tc>
          <w:tcPr>
            <w:tcW w:w="277" w:type="dxa"/>
          </w:tcPr>
          <w:p w14:paraId="3BA0E5F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A41D70" w14:textId="185D665B" w:rsidR="00CC073F" w:rsidRPr="004F45E6" w:rsidRDefault="00CC073F" w:rsidP="007B3A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16,318</w:t>
            </w:r>
          </w:p>
        </w:tc>
      </w:tr>
      <w:tr w:rsidR="00CC073F" w:rsidRPr="004F45E6" w14:paraId="14B1EFBC" w14:textId="77777777" w:rsidTr="007B3AAA">
        <w:tc>
          <w:tcPr>
            <w:tcW w:w="4136" w:type="dxa"/>
          </w:tcPr>
          <w:p w14:paraId="7ADC1240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7B52174" w14:textId="3799C537" w:rsidR="00CC073F" w:rsidRPr="004F45E6" w:rsidRDefault="003933F5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933F5"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266" w:type="dxa"/>
          </w:tcPr>
          <w:p w14:paraId="2AD13C6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0800E8" w14:textId="3021E025" w:rsidR="00CC073F" w:rsidRPr="004F45E6" w:rsidRDefault="00CC073F" w:rsidP="007B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2,579</w:t>
            </w:r>
          </w:p>
        </w:tc>
        <w:tc>
          <w:tcPr>
            <w:tcW w:w="263" w:type="dxa"/>
          </w:tcPr>
          <w:p w14:paraId="26179FEC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35ED9D4" w14:textId="18852AF7" w:rsidR="00CC073F" w:rsidRPr="004F45E6" w:rsidRDefault="00DF434E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434E">
              <w:rPr>
                <w:rFonts w:ascii="Angsana New" w:hAnsi="Angsana New"/>
                <w:sz w:val="30"/>
                <w:szCs w:val="30"/>
              </w:rPr>
              <w:t>1,91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18D78398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E00F26" w14:textId="0B227891" w:rsidR="00CC073F" w:rsidRPr="004F45E6" w:rsidRDefault="00CC073F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</w:tr>
      <w:tr w:rsidR="00CC073F" w:rsidRPr="004F45E6" w14:paraId="78E15D6E" w14:textId="77777777" w:rsidTr="007B3AAA">
        <w:tc>
          <w:tcPr>
            <w:tcW w:w="4136" w:type="dxa"/>
          </w:tcPr>
          <w:p w14:paraId="0946CB5A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3FD2E" w14:textId="7376D9C9" w:rsidR="00CC073F" w:rsidRPr="004F45E6" w:rsidRDefault="0016376D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B57D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57D15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66" w:type="dxa"/>
          </w:tcPr>
          <w:p w14:paraId="5A44C479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22C0D" w14:textId="154214EC" w:rsidR="00CC073F" w:rsidRPr="007B3AAA" w:rsidRDefault="00CC073F" w:rsidP="007B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AAA">
              <w:rPr>
                <w:rFonts w:ascii="Angsana New" w:hAnsi="Angsana New"/>
                <w:b/>
                <w:bCs/>
                <w:sz w:val="30"/>
                <w:szCs w:val="30"/>
              </w:rPr>
              <w:t>314,324</w:t>
            </w:r>
          </w:p>
        </w:tc>
        <w:tc>
          <w:tcPr>
            <w:tcW w:w="263" w:type="dxa"/>
          </w:tcPr>
          <w:p w14:paraId="6ED0BD3F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0183" w14:textId="1B6C32DA" w:rsidR="00CC073F" w:rsidRPr="004F45E6" w:rsidRDefault="00DF434E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F43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57D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DF43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57D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7" w:type="dxa"/>
          </w:tcPr>
          <w:p w14:paraId="63BBE085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137AB" w14:textId="4CDE48D6" w:rsidR="00CC073F" w:rsidRPr="004F45E6" w:rsidRDefault="00CC073F" w:rsidP="00CC07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312,212</w:t>
            </w:r>
          </w:p>
        </w:tc>
      </w:tr>
    </w:tbl>
    <w:p w14:paraId="748A25CE" w14:textId="77777777" w:rsidR="0030046A" w:rsidRPr="004F45E6" w:rsidRDefault="0030046A" w:rsidP="0030046A">
      <w:pPr>
        <w:rPr>
          <w:sz w:val="30"/>
          <w:szCs w:val="30"/>
        </w:rPr>
      </w:pPr>
    </w:p>
    <w:p w14:paraId="78CA3BA5" w14:textId="52237084" w:rsidR="00F1547B" w:rsidRPr="001C5760" w:rsidRDefault="00237643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1C5760">
        <w:rPr>
          <w:rFonts w:ascii="Angsana New" w:hAnsi="Angsana New"/>
          <w:sz w:val="30"/>
          <w:szCs w:val="30"/>
          <w:u w:val="none"/>
          <w:cs/>
          <w:lang w:val="th-TH"/>
        </w:rPr>
        <w:t>ประมาณการหนี้สินไม่หมุนเวียนสำหรับ</w:t>
      </w:r>
      <w:r w:rsidR="00F1547B" w:rsidRPr="001C5760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ผลประโยชน์พนักงาน </w:t>
      </w:r>
    </w:p>
    <w:p w14:paraId="2A787982" w14:textId="6ADA3276" w:rsidR="00CE45C8" w:rsidRDefault="00CE45C8" w:rsidP="00253CC0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4777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18"/>
        <w:gridCol w:w="1067"/>
        <w:gridCol w:w="279"/>
        <w:gridCol w:w="986"/>
        <w:gridCol w:w="267"/>
        <w:gridCol w:w="1074"/>
        <w:gridCol w:w="267"/>
        <w:gridCol w:w="1074"/>
      </w:tblGrid>
      <w:tr w:rsidR="00590E9F" w:rsidRPr="004F45E6" w14:paraId="1602B673" w14:textId="77777777" w:rsidTr="007B3AAA">
        <w:tc>
          <w:tcPr>
            <w:tcW w:w="2255" w:type="pct"/>
            <w:noWrap/>
          </w:tcPr>
          <w:p w14:paraId="391C54D0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EEE7B8B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4F45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6" w:type="pct"/>
          </w:tcPr>
          <w:p w14:paraId="6E06497A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023DC031" w14:textId="77777777" w:rsidR="00670F56" w:rsidRPr="004F45E6" w:rsidRDefault="00670F56" w:rsidP="00670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C073F" w:rsidRPr="004F45E6" w14:paraId="061A347B" w14:textId="77777777" w:rsidTr="007B3AAA">
        <w:tc>
          <w:tcPr>
            <w:tcW w:w="2255" w:type="pct"/>
            <w:noWrap/>
          </w:tcPr>
          <w:p w14:paraId="011E186D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9BAC04" w14:textId="46F007A6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" w:type="pct"/>
          </w:tcPr>
          <w:p w14:paraId="41230BEB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9" w:type="pct"/>
          </w:tcPr>
          <w:p w14:paraId="788CFC20" w14:textId="33D7F909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3B15BF3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56214AB9" w14:textId="763399DF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63C860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6AEFA1AC" w14:textId="6C9C8C1B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75CA" w:rsidRPr="004F45E6" w14:paraId="661E74E0" w14:textId="77777777" w:rsidTr="007B3AAA">
        <w:tc>
          <w:tcPr>
            <w:tcW w:w="2255" w:type="pct"/>
            <w:noWrap/>
          </w:tcPr>
          <w:p w14:paraId="365C02DD" w14:textId="77777777" w:rsidR="006B75CA" w:rsidRPr="004F45E6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pct"/>
            <w:gridSpan w:val="7"/>
          </w:tcPr>
          <w:p w14:paraId="02E6AA43" w14:textId="77777777" w:rsidR="006B75CA" w:rsidRPr="004F45E6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F45E6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C073F" w:rsidRPr="004F45E6" w14:paraId="1B1397B6" w14:textId="77777777" w:rsidTr="007B3AAA">
        <w:tc>
          <w:tcPr>
            <w:tcW w:w="2255" w:type="pct"/>
            <w:noWrap/>
            <w:vAlign w:val="bottom"/>
          </w:tcPr>
          <w:p w14:paraId="3976997B" w14:textId="4037CC0B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5EAE7F1" w14:textId="5106DD42" w:rsidR="00CC073F" w:rsidRPr="004F45E6" w:rsidRDefault="000968DD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44,851</w:t>
            </w:r>
          </w:p>
        </w:tc>
        <w:tc>
          <w:tcPr>
            <w:tcW w:w="153" w:type="pct"/>
            <w:vAlign w:val="bottom"/>
          </w:tcPr>
          <w:p w14:paraId="6FD0BD5F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vAlign w:val="bottom"/>
          </w:tcPr>
          <w:p w14:paraId="35FDE7E3" w14:textId="6EB26943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42,578</w:t>
            </w:r>
          </w:p>
        </w:tc>
        <w:tc>
          <w:tcPr>
            <w:tcW w:w="146" w:type="pct"/>
            <w:vAlign w:val="bottom"/>
          </w:tcPr>
          <w:p w14:paraId="68B5CB66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1490364" w14:textId="36CB08E7" w:rsidR="00CC073F" w:rsidRPr="004F45E6" w:rsidRDefault="000968DD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42,137</w:t>
            </w:r>
          </w:p>
        </w:tc>
        <w:tc>
          <w:tcPr>
            <w:tcW w:w="146" w:type="pct"/>
            <w:vAlign w:val="bottom"/>
          </w:tcPr>
          <w:p w14:paraId="0913C60F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56A1DFCD" w14:textId="75C7EE20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5" w:right="-111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41,344</w:t>
            </w:r>
          </w:p>
        </w:tc>
      </w:tr>
    </w:tbl>
    <w:p w14:paraId="37503858" w14:textId="6703F987" w:rsidR="00E46D05" w:rsidRDefault="00E46D05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4CEE1530" w14:textId="1614CEDA" w:rsidR="00133F11" w:rsidRPr="003F6A2B" w:rsidRDefault="00133F11" w:rsidP="00133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3F6A2B"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600905" w:rsidRPr="003F6A2B">
        <w:rPr>
          <w:rFonts w:ascii="Angsana New" w:hAnsi="Angsana New"/>
          <w:i/>
          <w:iCs/>
          <w:color w:val="000000"/>
          <w:sz w:val="30"/>
          <w:szCs w:val="30"/>
          <w:cs/>
          <w:lang w:val="en-GB"/>
        </w:rPr>
        <w:t>ผลประโยชน์ที่กำหนดไว้</w:t>
      </w:r>
    </w:p>
    <w:p w14:paraId="219CE20E" w14:textId="38304375" w:rsidR="00BB79AA" w:rsidRDefault="00796F3C" w:rsidP="0054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30"/>
          <w:szCs w:val="30"/>
        </w:rPr>
      </w:pPr>
      <w:r w:rsidRPr="00796F3C">
        <w:rPr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="00CE45C8">
        <w:rPr>
          <w:rFonts w:hint="cs"/>
          <w:sz w:val="30"/>
          <w:szCs w:val="30"/>
          <w:cs/>
        </w:rPr>
        <w:t xml:space="preserve"> </w:t>
      </w:r>
      <w:r w:rsidR="00CE45C8" w:rsidRPr="00CE45C8">
        <w:rPr>
          <w:rFonts w:ascii="Angsana New" w:hAnsi="Angsana New"/>
          <w:sz w:val="30"/>
          <w:szCs w:val="30"/>
        </w:rPr>
        <w:t>2541</w:t>
      </w:r>
      <w:r w:rsidRPr="00796F3C">
        <w:rPr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5B9C34BE" w14:textId="4DE65A41" w:rsidR="00897362" w:rsidRDefault="00897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4779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4126"/>
        <w:gridCol w:w="1087"/>
        <w:gridCol w:w="236"/>
        <w:gridCol w:w="1007"/>
        <w:gridCol w:w="280"/>
        <w:gridCol w:w="1043"/>
        <w:gridCol w:w="261"/>
        <w:gridCol w:w="1096"/>
      </w:tblGrid>
      <w:tr w:rsidR="005412FB" w:rsidRPr="004F45E6" w14:paraId="4C5478B7" w14:textId="77777777" w:rsidTr="00B42C12">
        <w:trPr>
          <w:trHeight w:val="420"/>
        </w:trPr>
        <w:tc>
          <w:tcPr>
            <w:tcW w:w="2258" w:type="pct"/>
            <w:noWrap/>
          </w:tcPr>
          <w:p w14:paraId="6F35A200" w14:textId="77777777" w:rsidR="00A74FBD" w:rsidRPr="004F45E6" w:rsidRDefault="006E2752" w:rsidP="008E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1275" w:type="pct"/>
            <w:gridSpan w:val="3"/>
          </w:tcPr>
          <w:p w14:paraId="7794BA81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4F45E6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3" w:type="pct"/>
          </w:tcPr>
          <w:p w14:paraId="1FC3E545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393F4C07" w14:textId="77777777" w:rsidR="00A74FBD" w:rsidRPr="004F45E6" w:rsidRDefault="00A74FBD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4F45E6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CC073F" w:rsidRPr="004F45E6" w14:paraId="44C02533" w14:textId="77777777" w:rsidTr="00CC073F">
        <w:trPr>
          <w:trHeight w:val="420"/>
        </w:trPr>
        <w:tc>
          <w:tcPr>
            <w:tcW w:w="2258" w:type="pct"/>
            <w:noWrap/>
          </w:tcPr>
          <w:p w14:paraId="5FA7EBF4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F4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95" w:type="pct"/>
          </w:tcPr>
          <w:p w14:paraId="4813E9EC" w14:textId="2E3AC836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3F01ED5C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1" w:type="pct"/>
          </w:tcPr>
          <w:p w14:paraId="47FBA81B" w14:textId="73C857C8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1C6CEAC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14:paraId="19788FE5" w14:textId="1283434B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4134FA5D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" w:type="pct"/>
          </w:tcPr>
          <w:p w14:paraId="2875A824" w14:textId="72AD4B96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27F73" w:rsidRPr="004F45E6" w14:paraId="10E23AF3" w14:textId="77777777" w:rsidTr="005412FB">
        <w:trPr>
          <w:trHeight w:val="420"/>
        </w:trPr>
        <w:tc>
          <w:tcPr>
            <w:tcW w:w="2258" w:type="pct"/>
          </w:tcPr>
          <w:p w14:paraId="1A5FF13E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6DB69796" w14:textId="77777777" w:rsidR="00827F73" w:rsidRPr="004F45E6" w:rsidRDefault="00827F73" w:rsidP="0082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F45E6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C073F" w:rsidRPr="004F45E6" w14:paraId="7CF4E2BC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51FC2DA8" w14:textId="77777777" w:rsidR="00CC073F" w:rsidRPr="004F45E6" w:rsidRDefault="00CC073F" w:rsidP="00CC07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45E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5" w:type="pct"/>
          </w:tcPr>
          <w:p w14:paraId="52705468" w14:textId="54190373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C073F">
              <w:rPr>
                <w:rFonts w:ascii="Angsana New" w:hAnsi="Angsana New"/>
                <w:color w:val="000000"/>
                <w:sz w:val="30"/>
                <w:szCs w:val="30"/>
              </w:rPr>
              <w:t>42,578</w:t>
            </w:r>
          </w:p>
        </w:tc>
        <w:tc>
          <w:tcPr>
            <w:tcW w:w="129" w:type="pct"/>
          </w:tcPr>
          <w:p w14:paraId="3A62F379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01232CB2" w14:textId="4155DDCD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39,362</w:t>
            </w:r>
          </w:p>
        </w:tc>
        <w:tc>
          <w:tcPr>
            <w:tcW w:w="153" w:type="pct"/>
          </w:tcPr>
          <w:p w14:paraId="3D7663EF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E4954E" w14:textId="1A0735DF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C073F">
              <w:rPr>
                <w:rFonts w:ascii="Angsana New" w:hAnsi="Angsana New"/>
                <w:color w:val="000000"/>
                <w:sz w:val="30"/>
                <w:szCs w:val="30"/>
              </w:rPr>
              <w:t>41,</w:t>
            </w:r>
            <w:r w:rsidR="00121FC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CC073F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3940893C" w14:textId="77777777" w:rsidR="00CC073F" w:rsidRPr="00CC073F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7BDD899A" w14:textId="55EF581E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38,158</w:t>
            </w:r>
          </w:p>
        </w:tc>
      </w:tr>
      <w:tr w:rsidR="00CC073F" w:rsidRPr="004F45E6" w14:paraId="0B0FBBCF" w14:textId="77777777" w:rsidTr="00827F73">
        <w:tblPrEx>
          <w:tblBorders>
            <w:bottom w:val="double" w:sz="4" w:space="0" w:color="auto"/>
          </w:tblBorders>
        </w:tblPrEx>
        <w:trPr>
          <w:trHeight w:val="218"/>
        </w:trPr>
        <w:tc>
          <w:tcPr>
            <w:tcW w:w="2258" w:type="pct"/>
          </w:tcPr>
          <w:p w14:paraId="59AB47FF" w14:textId="77777777" w:rsidR="00CC073F" w:rsidRPr="004F45E6" w:rsidRDefault="00CC073F" w:rsidP="00CC07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AF5EBAA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5E8D0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31564A0C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66380C8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504B01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5A30B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280CB886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073F" w:rsidRPr="004F45E6" w14:paraId="698D63D0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5A4A07B" w14:textId="77777777" w:rsidR="00CC073F" w:rsidRPr="003F6A2B" w:rsidRDefault="00CC073F" w:rsidP="00CC073F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3F6A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595" w:type="pct"/>
          </w:tcPr>
          <w:p w14:paraId="47AD75EF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92375A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58625641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4F93DE4B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C3C58D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7E980D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9BFED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C073F" w:rsidRPr="004F45E6" w14:paraId="7DC56C5F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703B023E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95" w:type="pct"/>
          </w:tcPr>
          <w:p w14:paraId="22D20301" w14:textId="606E4D6A" w:rsidR="00CC073F" w:rsidRPr="001C5760" w:rsidRDefault="001C5760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3,926</w:t>
            </w:r>
          </w:p>
        </w:tc>
        <w:tc>
          <w:tcPr>
            <w:tcW w:w="129" w:type="pct"/>
          </w:tcPr>
          <w:p w14:paraId="6DCA0837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</w:tcPr>
          <w:p w14:paraId="7AAA116D" w14:textId="060C93A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2,364</w:t>
            </w:r>
          </w:p>
        </w:tc>
        <w:tc>
          <w:tcPr>
            <w:tcW w:w="153" w:type="pct"/>
          </w:tcPr>
          <w:p w14:paraId="696B6EB8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598366E1" w14:textId="2F660F04" w:rsidR="00CC073F" w:rsidRPr="004F45E6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3</w:t>
            </w: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1D48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70</w:t>
            </w:r>
            <w:r w:rsidR="00B42C1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</w:t>
            </w:r>
          </w:p>
        </w:tc>
        <w:tc>
          <w:tcPr>
            <w:tcW w:w="143" w:type="pct"/>
          </w:tcPr>
          <w:p w14:paraId="210E9E02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8D06527" w14:textId="59D46409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2,277</w:t>
            </w:r>
          </w:p>
        </w:tc>
      </w:tr>
      <w:tr w:rsidR="00CC073F" w:rsidRPr="00950A13" w14:paraId="2981620F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34C5E251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688116C" w14:textId="4157CD5D" w:rsidR="00CC073F" w:rsidRPr="00950A13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  <w:r w:rsidR="001C576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</w:t>
            </w:r>
          </w:p>
        </w:tc>
        <w:tc>
          <w:tcPr>
            <w:tcW w:w="129" w:type="pct"/>
            <w:tcBorders>
              <w:bottom w:val="nil"/>
            </w:tcBorders>
          </w:tcPr>
          <w:p w14:paraId="4D112776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2623C1CB" w14:textId="4BA020C5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852</w:t>
            </w:r>
          </w:p>
        </w:tc>
        <w:tc>
          <w:tcPr>
            <w:tcW w:w="153" w:type="pct"/>
            <w:tcBorders>
              <w:bottom w:val="nil"/>
            </w:tcBorders>
          </w:tcPr>
          <w:p w14:paraId="44CE601D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4A0A6F" w14:textId="2CB1A1E2" w:rsidR="00CC073F" w:rsidRPr="00950A13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474</w:t>
            </w:r>
          </w:p>
        </w:tc>
        <w:tc>
          <w:tcPr>
            <w:tcW w:w="143" w:type="pct"/>
            <w:tcBorders>
              <w:bottom w:val="nil"/>
            </w:tcBorders>
          </w:tcPr>
          <w:p w14:paraId="7F7F0C40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0601D7" w14:textId="2D406E44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809</w:t>
            </w:r>
          </w:p>
        </w:tc>
      </w:tr>
      <w:tr w:rsidR="00CC073F" w:rsidRPr="00950A13" w14:paraId="24B92A11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4967A71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7BE423E1" w14:textId="42153DF4" w:rsidR="00CC073F" w:rsidRPr="00950A13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4,4</w:t>
            </w:r>
            <w:r w:rsidR="001C576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38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A415EFA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38E5A0EB" w14:textId="3BE88AF9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3,216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5B3A33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32D4A6C5" w14:textId="2BA40690" w:rsidR="00CC073F" w:rsidRPr="00950A13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D489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4,17</w:t>
            </w:r>
            <w:r w:rsidR="00B42C12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30EB127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AEF9FE" w14:textId="0602A61E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3,086</w:t>
            </w:r>
          </w:p>
        </w:tc>
      </w:tr>
      <w:tr w:rsidR="00CC073F" w:rsidRPr="00950A13" w14:paraId="57234F47" w14:textId="77777777" w:rsidTr="00827F73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1A19FC4D" w14:textId="77777777" w:rsidR="00CC073F" w:rsidRPr="00F43FB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71F0E804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201DDAF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5CA262B5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CB19551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3BA1CEB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5F42AB4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7317123B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CC073F" w:rsidRPr="00950A13" w14:paraId="7D8E26DB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0A53BBA" w14:textId="7B892951" w:rsidR="00CC073F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3F6A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3F6A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DF0F562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0028DE5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7D0A283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9B67FC9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3950F858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25415E4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ED8C870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3F6A2B" w:rsidRPr="00950A13" w14:paraId="510ED72D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4E62D11" w14:textId="051874D3" w:rsidR="003F6A2B" w:rsidRP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A2B">
              <w:rPr>
                <w:rFonts w:ascii="Angsana New" w:hAnsi="Angsana New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0D5B89F8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BC8A9B1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38570AB1" w14:textId="77777777" w:rsid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22A06D" w14:textId="6DFFF6EF" w:rsidR="00AD239D" w:rsidRPr="00950A13" w:rsidRDefault="00AD239D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771471F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5FC23BB7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979B1F3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0CAC8249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3F6A2B" w:rsidRPr="00950A13" w14:paraId="700F2DF3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0A0AD761" w14:textId="61AA6CBD" w:rsidR="003F6A2B" w:rsidRP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F6A2B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  <w:r w:rsidRPr="003F6A2B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5CF5498D" w14:textId="66B271C6" w:rsidR="003F6A2B" w:rsidRPr="00950A13" w:rsidRDefault="00B42C12" w:rsidP="00C3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421D2">
              <w:rPr>
                <w:rFonts w:ascii="Angsana New" w:hAnsi="Angsana New"/>
                <w:color w:val="000000"/>
                <w:sz w:val="30"/>
                <w:szCs w:val="30"/>
              </w:rPr>
              <w:t>133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9139198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0EC5593A" w14:textId="417C1D3D" w:rsidR="003F6A2B" w:rsidRPr="00950A13" w:rsidRDefault="00AD239D" w:rsidP="00AD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3FCB3DA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508C8B5C" w14:textId="43CBA734" w:rsidR="003F6A2B" w:rsidRPr="00AD239D" w:rsidRDefault="00B42C12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421D2"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="00BD034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ACB281B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1ECE6BED" w14:textId="0FB118ED" w:rsidR="003F6A2B" w:rsidRPr="00950A13" w:rsidRDefault="00AD239D" w:rsidP="00AD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F6A2B" w:rsidRPr="00950A13" w14:paraId="3FDB2A8B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1EED7AA2" w14:textId="465E170A" w:rsidR="003F6A2B" w:rsidRP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F6A2B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  <w:r w:rsidRPr="003F6A2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178654A6" w14:textId="1A3EB565" w:rsidR="003F6A2B" w:rsidRPr="00950A13" w:rsidRDefault="00C421D2" w:rsidP="00C3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5,401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76A15D6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5BD468B0" w14:textId="517A84E7" w:rsidR="003F6A2B" w:rsidRPr="00950A13" w:rsidRDefault="00AD239D" w:rsidP="00AD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EC11FBF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51EBCD3C" w14:textId="2D033053" w:rsidR="003F6A2B" w:rsidRPr="00950A13" w:rsidRDefault="00C421D2" w:rsidP="00B4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5,032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E2D5189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0B9DCD57" w14:textId="1815F75E" w:rsidR="003F6A2B" w:rsidRPr="00950A13" w:rsidRDefault="00AD239D" w:rsidP="00AD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F6A2B" w:rsidRPr="00950A13" w14:paraId="51FD78F0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2D7A9C54" w14:textId="7F5B6591" w:rsidR="003F6A2B" w:rsidRP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3F6A2B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53CBFF0F" w14:textId="7D1007BC" w:rsidR="003F6A2B" w:rsidRPr="00950A13" w:rsidRDefault="00B42C12" w:rsidP="00C35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421D2">
              <w:rPr>
                <w:rFonts w:ascii="Angsana New" w:hAnsi="Angsana New"/>
                <w:color w:val="000000"/>
                <w:sz w:val="30"/>
                <w:szCs w:val="30"/>
              </w:rPr>
              <w:t>5,300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404B34C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535F4413" w14:textId="6449604B" w:rsidR="003F6A2B" w:rsidRPr="00950A13" w:rsidRDefault="00AD239D" w:rsidP="00AD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8C36219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4A9720B7" w14:textId="6734F8B4" w:rsidR="003F6A2B" w:rsidRPr="00121FC0" w:rsidRDefault="00B42C12" w:rsidP="00B42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C421D2">
              <w:rPr>
                <w:rFonts w:ascii="Angsana New" w:hAnsi="Angsana New"/>
                <w:color w:val="000000"/>
                <w:sz w:val="30"/>
                <w:szCs w:val="30"/>
              </w:rPr>
              <w:t>5,728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22CED8D6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746140BD" w14:textId="1DBF9EA0" w:rsidR="003F6A2B" w:rsidRPr="00950A13" w:rsidRDefault="00AD239D" w:rsidP="00AD2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F6A2B" w:rsidRPr="00950A13" w14:paraId="0D83DCAD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6E2F829A" w14:textId="77777777" w:rsid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2FB237D2" w14:textId="0410A404" w:rsidR="003F6A2B" w:rsidRPr="00950A13" w:rsidRDefault="00B42C12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2454F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63144017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AEB932A" w14:textId="03D90566" w:rsidR="003F6A2B" w:rsidRPr="00950A13" w:rsidRDefault="003C1C49" w:rsidP="003C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A797FCF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022901F8" w14:textId="010926DD" w:rsidR="003F6A2B" w:rsidRPr="003C1C49" w:rsidRDefault="00121FC0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C1C49">
              <w:rPr>
                <w:rFonts w:ascii="Angsana New" w:hAnsi="Angsana New"/>
                <w:color w:val="000000"/>
                <w:sz w:val="30"/>
                <w:szCs w:val="30"/>
              </w:rPr>
              <w:t>1,1</w:t>
            </w:r>
            <w:r w:rsidR="00BD0349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 w:rsidR="00B42C1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A3D2B6E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7B81ED7" w14:textId="23801602" w:rsidR="003F6A2B" w:rsidRPr="00950A13" w:rsidRDefault="003C1C49" w:rsidP="003C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3F6A2B" w:rsidRPr="00950A13" w14:paraId="263934FB" w14:textId="77777777" w:rsidTr="003F6A2B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487931D6" w14:textId="77777777" w:rsidR="003F6A2B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6C79B62E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44F01F1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360A3E83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20CF7C3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0689DB52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1AF8658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75C1C897" w14:textId="77777777" w:rsidR="003F6A2B" w:rsidRPr="00950A13" w:rsidRDefault="003F6A2B" w:rsidP="003F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3F6A2B" w:rsidRPr="00950A13" w14:paraId="3A2872D7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18168319" w14:textId="14FC964E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32B0261B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AB2B359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497397F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88580A5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14A52D09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1FBD65BF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3FF5220F" w14:textId="77777777" w:rsidR="003F6A2B" w:rsidRPr="00950A13" w:rsidRDefault="003F6A2B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CC073F" w:rsidRPr="00950A13" w14:paraId="789B722F" w14:textId="77777777" w:rsidTr="00827F73">
        <w:tblPrEx>
          <w:tblBorders>
            <w:bottom w:val="double" w:sz="4" w:space="0" w:color="auto"/>
          </w:tblBorders>
        </w:tblPrEx>
        <w:trPr>
          <w:trHeight w:val="68"/>
        </w:trPr>
        <w:tc>
          <w:tcPr>
            <w:tcW w:w="2258" w:type="pct"/>
          </w:tcPr>
          <w:p w14:paraId="5175AC46" w14:textId="74A391A5" w:rsidR="00CC073F" w:rsidRPr="00950A13" w:rsidRDefault="00B42C1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CC073F" w:rsidRPr="00950A13">
              <w:rPr>
                <w:rFonts w:ascii="Angsana New" w:hAnsi="Angsana New"/>
                <w:sz w:val="30"/>
                <w:szCs w:val="30"/>
                <w:cs/>
              </w:rPr>
              <w:t>จากการโอน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ไปยัง</w:t>
            </w:r>
            <w:r w:rsidR="00CC073F" w:rsidRPr="00950A1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2A5ED811" w14:textId="3056A985" w:rsidR="00CC073F" w:rsidRPr="00950A13" w:rsidRDefault="0032454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393C777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14:paraId="2757D80E" w14:textId="18AB37D3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700850E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14:paraId="0A1564A6" w14:textId="0D84E535" w:rsidR="00CC073F" w:rsidRPr="00950A13" w:rsidRDefault="001C5760" w:rsidP="0012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21FC0">
              <w:rPr>
                <w:rFonts w:ascii="Angsana New" w:hAnsi="Angsana New"/>
                <w:color w:val="000000"/>
                <w:sz w:val="30"/>
                <w:szCs w:val="30"/>
              </w:rPr>
              <w:t>92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1C2F1F8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nil"/>
            </w:tcBorders>
          </w:tcPr>
          <w:p w14:paraId="5EC9A3BD" w14:textId="01A8743C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C073F" w:rsidRPr="00950A13" w14:paraId="410E915C" w14:textId="77777777" w:rsidTr="00827F73">
        <w:tblPrEx>
          <w:tblBorders>
            <w:bottom w:val="double" w:sz="4" w:space="0" w:color="auto"/>
          </w:tblBorders>
        </w:tblPrEx>
        <w:trPr>
          <w:trHeight w:val="56"/>
        </w:trPr>
        <w:tc>
          <w:tcPr>
            <w:tcW w:w="2258" w:type="pct"/>
          </w:tcPr>
          <w:p w14:paraId="7E785DD2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6AB43F17" w14:textId="40F47902" w:rsidR="00CC073F" w:rsidRPr="0032454F" w:rsidRDefault="001C5760" w:rsidP="00324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2454F" w:rsidRPr="0032454F">
              <w:rPr>
                <w:rFonts w:ascii="Angsana New" w:hAnsi="Angsana New"/>
                <w:color w:val="000000"/>
                <w:sz w:val="30"/>
                <w:szCs w:val="30"/>
              </w:rPr>
              <w:t>2,133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FE554A9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single" w:sz="4" w:space="0" w:color="auto"/>
            </w:tcBorders>
          </w:tcPr>
          <w:p w14:paraId="3BEDA22C" w14:textId="5D60BCA9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6735677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31C8DCF6" w14:textId="19AAFE9D" w:rsidR="00CC073F" w:rsidRPr="00121FC0" w:rsidRDefault="001C5760" w:rsidP="0012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21FC0" w:rsidRPr="00121FC0">
              <w:rPr>
                <w:rFonts w:ascii="Angsana New" w:hAnsi="Angsana New"/>
                <w:color w:val="000000"/>
                <w:sz w:val="30"/>
                <w:szCs w:val="30"/>
              </w:rPr>
              <w:t>2,133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01D19905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</w:tcPr>
          <w:p w14:paraId="60E80B83" w14:textId="62E8FBCC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CC073F" w:rsidRPr="00950A13" w14:paraId="7AA96C71" w14:textId="77777777" w:rsidTr="00827F73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2258" w:type="pct"/>
          </w:tcPr>
          <w:p w14:paraId="66EB4F0F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C44EE14" w14:textId="27E0AF52" w:rsidR="00CC073F" w:rsidRPr="00C352D7" w:rsidRDefault="001C5760" w:rsidP="00324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52D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2454F" w:rsidRPr="00C352D7">
              <w:rPr>
                <w:rFonts w:ascii="Angsana New" w:hAnsi="Angsana New"/>
                <w:color w:val="000000"/>
                <w:sz w:val="30"/>
                <w:szCs w:val="30"/>
              </w:rPr>
              <w:t>2,133</w:t>
            </w:r>
            <w:r w:rsidRPr="00C352D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2B6E6A3B" w14:textId="77777777" w:rsidR="00CC073F" w:rsidRPr="00C352D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5EE21BD" w14:textId="225644FD" w:rsidR="00CC073F" w:rsidRPr="00C352D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352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B91345D" w14:textId="77777777" w:rsidR="00CC073F" w:rsidRPr="00C352D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6C92B26B" w14:textId="4AC01225" w:rsidR="00CC073F" w:rsidRPr="00C352D7" w:rsidRDefault="00121FC0" w:rsidP="0012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352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(2,</w:t>
            </w:r>
            <w:r w:rsidRPr="00C352D7">
              <w:rPr>
                <w:rFonts w:ascii="Angsana New" w:hAnsi="Angsana New"/>
                <w:color w:val="000000"/>
                <w:sz w:val="30"/>
                <w:szCs w:val="30"/>
              </w:rPr>
              <w:t>225)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52D39C85" w14:textId="77777777" w:rsidR="00CC073F" w:rsidRPr="00C352D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B2878A7" w14:textId="5D821203" w:rsidR="00CC073F" w:rsidRPr="00C352D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352D7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CC073F" w:rsidRPr="00950A13" w14:paraId="77F647E6" w14:textId="77777777" w:rsidTr="00827F73">
        <w:tblPrEx>
          <w:tblBorders>
            <w:bottom w:val="double" w:sz="4" w:space="0" w:color="auto"/>
          </w:tblBorders>
        </w:tblPrEx>
        <w:trPr>
          <w:trHeight w:val="226"/>
        </w:trPr>
        <w:tc>
          <w:tcPr>
            <w:tcW w:w="2258" w:type="pct"/>
          </w:tcPr>
          <w:p w14:paraId="50B219B8" w14:textId="77777777" w:rsidR="00CC073F" w:rsidRPr="00F43FB7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</w:tcPr>
          <w:p w14:paraId="5B918C9F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9CC955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nil"/>
            </w:tcBorders>
          </w:tcPr>
          <w:p w14:paraId="388AF650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461839B2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2A6A4B51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4AD81A3F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nil"/>
            </w:tcBorders>
          </w:tcPr>
          <w:p w14:paraId="5F73C916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CC073F" w:rsidRPr="00950A13" w14:paraId="3DEDB8BA" w14:textId="77777777" w:rsidTr="00827F73">
        <w:trPr>
          <w:trHeight w:val="420"/>
        </w:trPr>
        <w:tc>
          <w:tcPr>
            <w:tcW w:w="2258" w:type="pct"/>
          </w:tcPr>
          <w:p w14:paraId="3E314CDF" w14:textId="77777777" w:rsidR="00CC073F" w:rsidRPr="00950A13" w:rsidRDefault="00CC073F" w:rsidP="00CC07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45EECD8" w14:textId="625D8030" w:rsidR="00CC073F" w:rsidRPr="00950A13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D489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44,851</w:t>
            </w:r>
          </w:p>
        </w:tc>
        <w:tc>
          <w:tcPr>
            <w:tcW w:w="129" w:type="pct"/>
          </w:tcPr>
          <w:p w14:paraId="48B0C82D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40FC388B" w14:textId="642338F6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42,578</w:t>
            </w:r>
          </w:p>
        </w:tc>
        <w:tc>
          <w:tcPr>
            <w:tcW w:w="153" w:type="pct"/>
          </w:tcPr>
          <w:p w14:paraId="2712104D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B0831B6" w14:textId="2EF1C352" w:rsidR="00CC073F" w:rsidRPr="00950A13" w:rsidRDefault="001D4892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489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42,137</w:t>
            </w:r>
          </w:p>
        </w:tc>
        <w:tc>
          <w:tcPr>
            <w:tcW w:w="143" w:type="pct"/>
          </w:tcPr>
          <w:p w14:paraId="046807D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6023666" w14:textId="4D3AC625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41,244</w:t>
            </w:r>
          </w:p>
        </w:tc>
      </w:tr>
    </w:tbl>
    <w:p w14:paraId="7EACE7E0" w14:textId="60D7A55A" w:rsidR="006C4F32" w:rsidRDefault="006C4F32" w:rsidP="004F4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BEF52FF" w14:textId="77777777" w:rsidR="006C4F32" w:rsidRDefault="006C4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01" w:type="dxa"/>
        <w:tblInd w:w="450" w:type="dxa"/>
        <w:tblLook w:val="01E0" w:firstRow="1" w:lastRow="1" w:firstColumn="1" w:lastColumn="1" w:noHBand="0" w:noVBand="0"/>
      </w:tblPr>
      <w:tblGrid>
        <w:gridCol w:w="4140"/>
        <w:gridCol w:w="990"/>
        <w:gridCol w:w="326"/>
        <w:gridCol w:w="1024"/>
        <w:gridCol w:w="270"/>
        <w:gridCol w:w="990"/>
        <w:gridCol w:w="270"/>
        <w:gridCol w:w="1091"/>
      </w:tblGrid>
      <w:tr w:rsidR="00694C23" w:rsidRPr="00CB63F6" w14:paraId="7A175AC6" w14:textId="77777777" w:rsidTr="006C4F32">
        <w:tc>
          <w:tcPr>
            <w:tcW w:w="4140" w:type="dxa"/>
          </w:tcPr>
          <w:p w14:paraId="1BC5C1F9" w14:textId="77777777" w:rsidR="00694C23" w:rsidRPr="00CB63F6" w:rsidRDefault="003763E9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ข้อสมมติในการประมาณการตาม</w:t>
            </w:r>
          </w:p>
        </w:tc>
        <w:tc>
          <w:tcPr>
            <w:tcW w:w="2340" w:type="dxa"/>
            <w:gridSpan w:val="3"/>
          </w:tcPr>
          <w:p w14:paraId="0CAF3983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B63F6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3E1814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1E2E87AB" w14:textId="77777777" w:rsidR="00694C23" w:rsidRPr="00CB63F6" w:rsidRDefault="00694C23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63F6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CC073F" w:rsidRPr="00CB63F6" w14:paraId="6EA1BCF3" w14:textId="77777777" w:rsidTr="006C4F32">
        <w:trPr>
          <w:trHeight w:val="326"/>
        </w:trPr>
        <w:tc>
          <w:tcPr>
            <w:tcW w:w="4140" w:type="dxa"/>
          </w:tcPr>
          <w:p w14:paraId="6D024BD9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Cs/>
                <w:sz w:val="30"/>
                <w:szCs w:val="30"/>
              </w:rPr>
              <w:t xml:space="preserve">    </w:t>
            </w:r>
            <w:r w:rsidRPr="00CB63F6">
              <w:rPr>
                <w:rFonts w:ascii="Angsana New" w:hAnsi="Angsana New" w:hint="cs"/>
                <w:b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0C24AFA8" w14:textId="0C566DF9" w:rsidR="00CC073F" w:rsidRPr="00CB63F6" w:rsidRDefault="00CC073F" w:rsidP="00E7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6" w:type="dxa"/>
          </w:tcPr>
          <w:p w14:paraId="76738231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8567A8D" w14:textId="3CC8AFFA" w:rsidR="00CC073F" w:rsidRPr="00CB63F6" w:rsidRDefault="00CC073F" w:rsidP="00E7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A84AAA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534A0" w14:textId="6600B3DC" w:rsidR="00CC073F" w:rsidRPr="00CB63F6" w:rsidRDefault="00CC073F" w:rsidP="00E7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900A1F0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851366D" w14:textId="73E3D055" w:rsidR="00CC073F" w:rsidRPr="00CB63F6" w:rsidRDefault="00CC073F" w:rsidP="00E7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75CA" w:rsidRPr="00CB63F6" w14:paraId="259691EC" w14:textId="77777777" w:rsidTr="006C4F32">
        <w:trPr>
          <w:trHeight w:val="344"/>
        </w:trPr>
        <w:tc>
          <w:tcPr>
            <w:tcW w:w="4140" w:type="dxa"/>
          </w:tcPr>
          <w:p w14:paraId="4DDAAFCF" w14:textId="77777777" w:rsidR="006B75CA" w:rsidRPr="00CB63F6" w:rsidRDefault="006B75CA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</w:tcPr>
          <w:p w14:paraId="59978A04" w14:textId="77777777" w:rsidR="006B75CA" w:rsidRPr="00CB63F6" w:rsidRDefault="006B75CA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C073F" w:rsidRPr="00CB63F6" w14:paraId="018613D0" w14:textId="77777777" w:rsidTr="006C4F32">
        <w:tc>
          <w:tcPr>
            <w:tcW w:w="4140" w:type="dxa"/>
          </w:tcPr>
          <w:p w14:paraId="1C68D5BD" w14:textId="77777777" w:rsidR="00CC073F" w:rsidRPr="00CB63F6" w:rsidRDefault="00CC073F" w:rsidP="00CC073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7CDC86AD" w14:textId="06339CEE" w:rsidR="00CC073F" w:rsidRPr="00CB63F6" w:rsidRDefault="00E705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10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1.59 - 2.09</w:t>
            </w:r>
          </w:p>
        </w:tc>
        <w:tc>
          <w:tcPr>
            <w:tcW w:w="326" w:type="dxa"/>
          </w:tcPr>
          <w:p w14:paraId="3327A4F1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EF8267" w14:textId="0066126F" w:rsidR="00CC073F" w:rsidRPr="00CB63F6" w:rsidRDefault="00CC07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3.13 </w:t>
            </w:r>
            <w:r w:rsidRPr="00CB63F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3.17</w:t>
            </w:r>
          </w:p>
        </w:tc>
        <w:tc>
          <w:tcPr>
            <w:tcW w:w="270" w:type="dxa"/>
          </w:tcPr>
          <w:p w14:paraId="096A5C86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C2F82" w14:textId="4DA124F1" w:rsidR="00CC073F" w:rsidRPr="00CB63F6" w:rsidRDefault="00E705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1.59</w:t>
            </w:r>
          </w:p>
        </w:tc>
        <w:tc>
          <w:tcPr>
            <w:tcW w:w="270" w:type="dxa"/>
          </w:tcPr>
          <w:p w14:paraId="61677C38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A15630F" w14:textId="780D5DC6" w:rsidR="00CC073F" w:rsidRPr="00CB63F6" w:rsidRDefault="00CC07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3.13</w:t>
            </w:r>
          </w:p>
        </w:tc>
      </w:tr>
      <w:tr w:rsidR="00CC073F" w:rsidRPr="00CB63F6" w14:paraId="7324E887" w14:textId="77777777" w:rsidTr="006C4F32">
        <w:tc>
          <w:tcPr>
            <w:tcW w:w="4140" w:type="dxa"/>
          </w:tcPr>
          <w:p w14:paraId="0FB2D27B" w14:textId="77777777" w:rsidR="00CC073F" w:rsidRPr="00CB63F6" w:rsidRDefault="00CC073F" w:rsidP="00CC073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14:paraId="5A4169D6" w14:textId="7229478C" w:rsidR="00CC073F" w:rsidRPr="00CB63F6" w:rsidRDefault="00655758" w:rsidP="006C4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26" w:type="dxa"/>
          </w:tcPr>
          <w:p w14:paraId="1A862214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627A4" w14:textId="67C8B9B0" w:rsidR="00CC073F" w:rsidRPr="00CB63F6" w:rsidRDefault="00CC07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6.08 - 6.46</w:t>
            </w:r>
          </w:p>
        </w:tc>
        <w:tc>
          <w:tcPr>
            <w:tcW w:w="270" w:type="dxa"/>
          </w:tcPr>
          <w:p w14:paraId="00BB9845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D52CD" w14:textId="3F44320D" w:rsidR="00CC073F" w:rsidRPr="00CB63F6" w:rsidRDefault="00655758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AEE641B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8338C1" w14:textId="4E8FC11C" w:rsidR="00CC073F" w:rsidRPr="00CB63F6" w:rsidRDefault="00CC07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6.46</w:t>
            </w:r>
          </w:p>
        </w:tc>
      </w:tr>
      <w:tr w:rsidR="00CC073F" w:rsidRPr="00CB63F6" w14:paraId="716602C5" w14:textId="77777777" w:rsidTr="006C4F32">
        <w:tc>
          <w:tcPr>
            <w:tcW w:w="4140" w:type="dxa"/>
          </w:tcPr>
          <w:p w14:paraId="69F96785" w14:textId="77777777" w:rsidR="00CC073F" w:rsidRPr="00CB63F6" w:rsidRDefault="00CC073F" w:rsidP="00CC073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2005497D" w14:textId="2C0EEA8F" w:rsidR="00CC073F" w:rsidRPr="00CB63F6" w:rsidRDefault="003F593A" w:rsidP="006C4F32">
            <w:pPr>
              <w:pStyle w:val="acctfourfigures"/>
              <w:tabs>
                <w:tab w:val="clear" w:pos="765"/>
                <w:tab w:val="decimal" w:pos="-110"/>
              </w:tabs>
              <w:spacing w:line="380" w:lineRule="exact"/>
              <w:ind w:left="-110" w:right="-110" w:firstLine="11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26" w:type="dxa"/>
          </w:tcPr>
          <w:p w14:paraId="05E0F0AB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7D82B3" w14:textId="53493B8D" w:rsidR="00CC073F" w:rsidRPr="00CB63F6" w:rsidRDefault="00CC07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08" w:right="-110" w:hanging="5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0 - 65</w:t>
            </w:r>
          </w:p>
        </w:tc>
        <w:tc>
          <w:tcPr>
            <w:tcW w:w="270" w:type="dxa"/>
          </w:tcPr>
          <w:p w14:paraId="670BD7CE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2DE50" w14:textId="3B7E74A1" w:rsidR="00CC073F" w:rsidRPr="00CB63F6" w:rsidRDefault="003F593A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0 -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7F79329" w14:textId="77777777" w:rsidR="00CC073F" w:rsidRPr="00CB63F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198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D5352E" w14:textId="7D4D073F" w:rsidR="00CC073F" w:rsidRPr="00CB63F6" w:rsidRDefault="00CC073F" w:rsidP="006C4F32">
            <w:pPr>
              <w:pStyle w:val="acctfourfigures"/>
              <w:tabs>
                <w:tab w:val="clear" w:pos="765"/>
              </w:tabs>
              <w:spacing w:line="380" w:lineRule="exact"/>
              <w:ind w:left="-110" w:right="-108" w:hanging="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63F6">
              <w:rPr>
                <w:rFonts w:ascii="Angsana New" w:hAnsi="Angsana New" w:hint="cs"/>
                <w:sz w:val="30"/>
                <w:szCs w:val="30"/>
                <w:lang w:val="en-US" w:bidi="th-TH"/>
              </w:rPr>
              <w:t>0 - 65</w:t>
            </w:r>
          </w:p>
        </w:tc>
      </w:tr>
    </w:tbl>
    <w:p w14:paraId="1BFF483E" w14:textId="77777777" w:rsidR="00E81DF2" w:rsidRDefault="00E81DF2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1D9C14F5" w14:textId="35A1D1ED" w:rsidR="00D02D87" w:rsidRPr="004F45E6" w:rsidRDefault="00D02D87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F45E6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7DCBA06" w14:textId="77777777" w:rsidR="00D02D87" w:rsidRPr="004F45E6" w:rsidRDefault="00D02D87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7"/>
          <w:sz w:val="30"/>
          <w:szCs w:val="30"/>
        </w:rPr>
      </w:pPr>
    </w:p>
    <w:p w14:paraId="39D92271" w14:textId="7F573D80" w:rsidR="00694C23" w:rsidRPr="00897362" w:rsidRDefault="00694C23" w:rsidP="005E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7"/>
          <w:sz w:val="30"/>
          <w:szCs w:val="30"/>
        </w:rPr>
      </w:pP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ณ วันที่ </w:t>
      </w:r>
      <w:r w:rsidRPr="004F45E6">
        <w:rPr>
          <w:rFonts w:ascii="Angsana New" w:hAnsi="Angsana New" w:hint="cs"/>
          <w:spacing w:val="-7"/>
          <w:sz w:val="30"/>
          <w:szCs w:val="30"/>
        </w:rPr>
        <w:t xml:space="preserve">31 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 xml:space="preserve">ธันวาคม </w:t>
      </w:r>
      <w:r w:rsidRPr="004F45E6">
        <w:rPr>
          <w:rFonts w:ascii="Angsana New" w:hAnsi="Angsana New" w:hint="cs"/>
          <w:spacing w:val="-7"/>
          <w:sz w:val="30"/>
          <w:szCs w:val="30"/>
        </w:rPr>
        <w:t>25</w:t>
      </w:r>
      <w:r w:rsidR="00DE3CD5" w:rsidRPr="004F45E6">
        <w:rPr>
          <w:rFonts w:ascii="Angsana New" w:hAnsi="Angsana New" w:hint="cs"/>
          <w:spacing w:val="-7"/>
          <w:sz w:val="30"/>
          <w:szCs w:val="30"/>
        </w:rPr>
        <w:t>6</w:t>
      </w:r>
      <w:r w:rsidR="00CC073F">
        <w:rPr>
          <w:rFonts w:ascii="Angsana New" w:hAnsi="Angsana New"/>
          <w:spacing w:val="-7"/>
          <w:sz w:val="30"/>
          <w:szCs w:val="30"/>
        </w:rPr>
        <w:t xml:space="preserve">4 </w:t>
      </w:r>
      <w:r w:rsidRPr="004F45E6">
        <w:rPr>
          <w:rFonts w:ascii="Angsana New" w:hAnsi="Angsana New" w:hint="cs"/>
          <w:spacing w:val="-7"/>
          <w:sz w:val="30"/>
          <w:szCs w:val="30"/>
          <w:cs/>
        </w:rPr>
        <w:t>ระยะเวลาถัวเฉลี่ยถ่วงน้ำหนักของภาระ</w:t>
      </w:r>
      <w:r w:rsidR="00E94663" w:rsidRPr="004F45E6">
        <w:rPr>
          <w:rFonts w:ascii="Angsana New" w:hAnsi="Angsana New" w:hint="cs"/>
          <w:spacing w:val="-7"/>
          <w:sz w:val="30"/>
          <w:szCs w:val="30"/>
          <w:cs/>
        </w:rPr>
        <w:t>ผูกพันผลประโยชน์ที่กำหนดไว้</w:t>
      </w:r>
      <w:r w:rsidR="00E94663" w:rsidRPr="00897362">
        <w:rPr>
          <w:rFonts w:ascii="Angsana New" w:hAnsi="Angsana New" w:hint="cs"/>
          <w:spacing w:val="-7"/>
          <w:sz w:val="30"/>
          <w:szCs w:val="30"/>
          <w:cs/>
        </w:rPr>
        <w:t>เป็น</w:t>
      </w:r>
      <w:r w:rsidR="00533D34" w:rsidRPr="00897362">
        <w:rPr>
          <w:rFonts w:ascii="Angsana New" w:hAnsi="Angsana New" w:hint="cs"/>
          <w:spacing w:val="-7"/>
          <w:sz w:val="30"/>
          <w:szCs w:val="30"/>
        </w:rPr>
        <w:t xml:space="preserve"> </w:t>
      </w:r>
      <w:r w:rsidR="00EE67C5">
        <w:rPr>
          <w:rFonts w:ascii="Angsana New" w:hAnsi="Angsana New"/>
          <w:spacing w:val="-7"/>
          <w:sz w:val="30"/>
          <w:szCs w:val="30"/>
        </w:rPr>
        <w:t xml:space="preserve">13.86 </w:t>
      </w:r>
      <w:r w:rsidR="005E342A" w:rsidRPr="00897362">
        <w:rPr>
          <w:rFonts w:ascii="Angsana New" w:hAnsi="Angsana New" w:hint="cs"/>
          <w:spacing w:val="-7"/>
          <w:sz w:val="30"/>
          <w:szCs w:val="30"/>
        </w:rPr>
        <w:t xml:space="preserve"> </w:t>
      </w:r>
      <w:r w:rsidR="00D26E15" w:rsidRPr="00897362">
        <w:rPr>
          <w:rFonts w:ascii="Angsana New" w:hAnsi="Angsana New" w:hint="cs"/>
          <w:spacing w:val="-7"/>
          <w:sz w:val="30"/>
          <w:szCs w:val="30"/>
          <w:cs/>
        </w:rPr>
        <w:t>ปี</w:t>
      </w:r>
      <w:r w:rsidRPr="00897362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EE67C5">
        <w:rPr>
          <w:rFonts w:ascii="Angsana New" w:hAnsi="Angsana New"/>
          <w:spacing w:val="-7"/>
          <w:sz w:val="30"/>
          <w:szCs w:val="30"/>
        </w:rPr>
        <w:t xml:space="preserve">                  </w:t>
      </w:r>
      <w:r w:rsidRPr="00897362">
        <w:rPr>
          <w:rFonts w:ascii="Angsana New" w:hAnsi="Angsana New" w:hint="cs"/>
          <w:i/>
          <w:iCs/>
          <w:spacing w:val="-7"/>
          <w:sz w:val="30"/>
          <w:szCs w:val="30"/>
          <w:cs/>
        </w:rPr>
        <w:t>(</w:t>
      </w:r>
      <w:r w:rsidR="003D51A2" w:rsidRPr="00897362">
        <w:rPr>
          <w:rFonts w:ascii="Angsana New" w:hAnsi="Angsana New" w:hint="cs"/>
          <w:i/>
          <w:iCs/>
          <w:spacing w:val="-7"/>
          <w:sz w:val="30"/>
          <w:szCs w:val="30"/>
        </w:rPr>
        <w:t>2</w:t>
      </w:r>
      <w:r w:rsidR="0035533A" w:rsidRPr="00897362">
        <w:rPr>
          <w:rFonts w:ascii="Angsana New" w:hAnsi="Angsana New" w:hint="cs"/>
          <w:i/>
          <w:iCs/>
          <w:spacing w:val="-7"/>
          <w:sz w:val="30"/>
          <w:szCs w:val="30"/>
        </w:rPr>
        <w:t>5</w:t>
      </w:r>
      <w:r w:rsidR="0035533A" w:rsidRPr="00897362">
        <w:rPr>
          <w:rFonts w:ascii="Angsana New" w:hAnsi="Angsana New" w:hint="cs"/>
          <w:i/>
          <w:iCs/>
          <w:spacing w:val="-7"/>
          <w:sz w:val="30"/>
          <w:szCs w:val="30"/>
          <w:cs/>
        </w:rPr>
        <w:t>6</w:t>
      </w:r>
      <w:r w:rsidR="00CC073F" w:rsidRPr="00897362">
        <w:rPr>
          <w:rFonts w:ascii="Angsana New" w:hAnsi="Angsana New"/>
          <w:i/>
          <w:iCs/>
          <w:spacing w:val="-7"/>
          <w:sz w:val="30"/>
          <w:szCs w:val="30"/>
        </w:rPr>
        <w:t>3</w:t>
      </w:r>
      <w:r w:rsidR="003D51A2" w:rsidRPr="00897362">
        <w:rPr>
          <w:rFonts w:ascii="Angsana New" w:hAnsi="Angsana New" w:hint="cs"/>
          <w:i/>
          <w:iCs/>
          <w:spacing w:val="-7"/>
          <w:sz w:val="30"/>
          <w:szCs w:val="30"/>
        </w:rPr>
        <w:t xml:space="preserve">: </w:t>
      </w:r>
      <w:r w:rsidR="008A24B1" w:rsidRPr="00897362">
        <w:rPr>
          <w:rFonts w:ascii="Angsana New" w:hAnsi="Angsana New" w:hint="cs"/>
          <w:i/>
          <w:iCs/>
          <w:spacing w:val="-7"/>
          <w:sz w:val="30"/>
          <w:szCs w:val="30"/>
        </w:rPr>
        <w:t>1</w:t>
      </w:r>
      <w:r w:rsidR="00CC073F" w:rsidRPr="00897362">
        <w:rPr>
          <w:rFonts w:ascii="Angsana New" w:hAnsi="Angsana New"/>
          <w:i/>
          <w:iCs/>
          <w:spacing w:val="-7"/>
          <w:sz w:val="30"/>
          <w:szCs w:val="30"/>
        </w:rPr>
        <w:t>4</w:t>
      </w:r>
      <w:r w:rsidRPr="00897362">
        <w:rPr>
          <w:rFonts w:ascii="Angsana New" w:hAnsi="Angsana New" w:hint="cs"/>
          <w:i/>
          <w:iCs/>
          <w:spacing w:val="-7"/>
          <w:sz w:val="30"/>
          <w:szCs w:val="30"/>
        </w:rPr>
        <w:t xml:space="preserve"> </w:t>
      </w:r>
      <w:r w:rsidRPr="00897362">
        <w:rPr>
          <w:rFonts w:ascii="Angsana New" w:hAnsi="Angsana New" w:hint="cs"/>
          <w:i/>
          <w:iCs/>
          <w:spacing w:val="-7"/>
          <w:sz w:val="30"/>
          <w:szCs w:val="30"/>
          <w:cs/>
        </w:rPr>
        <w:t>ปี)</w:t>
      </w:r>
    </w:p>
    <w:p w14:paraId="5A0B0D9C" w14:textId="77777777" w:rsidR="00D02D87" w:rsidRPr="00897362" w:rsidRDefault="00D02D87" w:rsidP="0011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15FB3A" w14:textId="77777777" w:rsidR="00694C23" w:rsidRPr="00897362" w:rsidRDefault="00694C23" w:rsidP="00A15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A194E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14EA108C" w14:textId="2F9B1B54" w:rsidR="00373514" w:rsidRDefault="00842648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97362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694C23" w:rsidRPr="00897362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97362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694C23" w:rsidRPr="00897362">
        <w:rPr>
          <w:rFonts w:ascii="Angsana New" w:hAnsi="Angsana New" w:hint="cs"/>
          <w:sz w:val="30"/>
          <w:szCs w:val="30"/>
          <w:cs/>
        </w:rPr>
        <w:t xml:space="preserve">อื่นๆ คงที่ </w:t>
      </w:r>
    </w:p>
    <w:p w14:paraId="6C742C05" w14:textId="77777777" w:rsidR="00897362" w:rsidRPr="00897362" w:rsidRDefault="00897362" w:rsidP="00694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897362" w14:paraId="63DE472F" w14:textId="77777777" w:rsidTr="005E342A">
        <w:trPr>
          <w:trHeight w:val="389"/>
        </w:trPr>
        <w:tc>
          <w:tcPr>
            <w:tcW w:w="4392" w:type="dxa"/>
          </w:tcPr>
          <w:p w14:paraId="1F16E28C" w14:textId="77777777" w:rsidR="00716398" w:rsidRPr="00897362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4BFDD4EC" w14:textId="77777777" w:rsidR="00716398" w:rsidRPr="00897362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5B87" w:rsidRPr="00897362" w14:paraId="2CAD9298" w14:textId="77777777" w:rsidTr="005E342A">
        <w:trPr>
          <w:trHeight w:val="389"/>
        </w:trPr>
        <w:tc>
          <w:tcPr>
            <w:tcW w:w="4392" w:type="dxa"/>
          </w:tcPr>
          <w:p w14:paraId="615DD407" w14:textId="77777777" w:rsidR="00DA5B87" w:rsidRPr="00897362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79BF758" w14:textId="4215C80F" w:rsidR="00DA5B87" w:rsidRPr="00897362" w:rsidRDefault="00716398" w:rsidP="00716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81DF2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  <w:tc>
          <w:tcPr>
            <w:tcW w:w="268" w:type="dxa"/>
          </w:tcPr>
          <w:p w14:paraId="656CCCE6" w14:textId="77777777" w:rsidR="00DA5B87" w:rsidRPr="00897362" w:rsidRDefault="00DA5B87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19FD7CE8" w14:textId="46EECB8F" w:rsidR="00DA5B87" w:rsidRPr="00897362" w:rsidRDefault="00716398" w:rsidP="000F4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ข้อสมมติลดลงร้อยละ </w:t>
            </w:r>
            <w:r w:rsidR="00E81DF2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</w:tr>
      <w:tr w:rsidR="00CC073F" w:rsidRPr="00897362" w14:paraId="3EFA0291" w14:textId="77777777" w:rsidTr="00CC073F">
        <w:tc>
          <w:tcPr>
            <w:tcW w:w="4392" w:type="dxa"/>
          </w:tcPr>
          <w:p w14:paraId="19DDA18B" w14:textId="77777777" w:rsidR="00CC073F" w:rsidRPr="00897362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736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89736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68B208B" w14:textId="17C91016" w:rsidR="00CC073F" w:rsidRPr="00897362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26C668B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68125" w14:textId="61A07049" w:rsidR="00CC073F" w:rsidRPr="00897362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75B52715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41A93BC7" w14:textId="2529442C" w:rsidR="00CC073F" w:rsidRPr="00897362" w:rsidRDefault="00CC073F" w:rsidP="00035ABC">
            <w:pPr>
              <w:pStyle w:val="acctfourfigures"/>
              <w:tabs>
                <w:tab w:val="clear" w:pos="765"/>
              </w:tabs>
              <w:spacing w:line="380" w:lineRule="exact"/>
              <w:ind w:left="-79" w:right="-13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467118B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18C994" w14:textId="322D1D64" w:rsidR="00CC073F" w:rsidRPr="00897362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736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77AF1" w:rsidRPr="00897362" w14:paraId="58B79775" w14:textId="77777777" w:rsidTr="005E342A">
        <w:trPr>
          <w:trHeight w:val="236"/>
        </w:trPr>
        <w:tc>
          <w:tcPr>
            <w:tcW w:w="4392" w:type="dxa"/>
          </w:tcPr>
          <w:p w14:paraId="18413950" w14:textId="77777777" w:rsidR="00677AF1" w:rsidRPr="00897362" w:rsidRDefault="00677AF1" w:rsidP="000F4D5A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1940743A" w14:textId="77777777" w:rsidR="00677AF1" w:rsidRPr="00897362" w:rsidRDefault="00677AF1" w:rsidP="000F4D5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73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973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C073F" w:rsidRPr="00897362" w14:paraId="4BAF13A4" w14:textId="77777777" w:rsidTr="005E342A">
        <w:tc>
          <w:tcPr>
            <w:tcW w:w="4392" w:type="dxa"/>
          </w:tcPr>
          <w:p w14:paraId="163A3ACC" w14:textId="77777777" w:rsidR="00CC073F" w:rsidRPr="00897362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Pr="008973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2EE6F09" w14:textId="4AC18D25" w:rsidR="00CC073F" w:rsidRPr="002A194E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</w:rPr>
              <w:t>(2,245)</w:t>
            </w:r>
          </w:p>
        </w:tc>
        <w:tc>
          <w:tcPr>
            <w:tcW w:w="270" w:type="dxa"/>
            <w:shd w:val="clear" w:color="auto" w:fill="auto"/>
          </w:tcPr>
          <w:p w14:paraId="20269EB0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A2876E" w14:textId="30D2BAA1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97362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(1,613)</w:t>
            </w:r>
          </w:p>
        </w:tc>
        <w:tc>
          <w:tcPr>
            <w:tcW w:w="268" w:type="dxa"/>
          </w:tcPr>
          <w:p w14:paraId="6A3230FE" w14:textId="77777777" w:rsidR="00CC073F" w:rsidRPr="00897362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228E7CA8" w14:textId="0CCCCBB7" w:rsidR="00CC073F" w:rsidRPr="00897362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2,430</w:t>
            </w:r>
          </w:p>
        </w:tc>
        <w:tc>
          <w:tcPr>
            <w:tcW w:w="268" w:type="dxa"/>
          </w:tcPr>
          <w:p w14:paraId="4F510096" w14:textId="77777777" w:rsidR="00CC073F" w:rsidRPr="00897362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7190663D" w14:textId="2D7771DF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97362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1,752</w:t>
            </w:r>
          </w:p>
        </w:tc>
      </w:tr>
      <w:tr w:rsidR="00CC073F" w:rsidRPr="00897362" w14:paraId="7E66579D" w14:textId="77777777" w:rsidTr="005E342A">
        <w:tc>
          <w:tcPr>
            <w:tcW w:w="4392" w:type="dxa"/>
          </w:tcPr>
          <w:p w14:paraId="1691608F" w14:textId="77777777" w:rsidR="00CC073F" w:rsidRPr="00897362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736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2320997" w14:textId="1FBA3FAF" w:rsidR="00CC073F" w:rsidRPr="00897362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</w:rPr>
              <w:t>2,134</w:t>
            </w:r>
          </w:p>
        </w:tc>
        <w:tc>
          <w:tcPr>
            <w:tcW w:w="270" w:type="dxa"/>
            <w:shd w:val="clear" w:color="auto" w:fill="auto"/>
          </w:tcPr>
          <w:p w14:paraId="34A6D62D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733A89" w14:textId="213C9D4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color w:val="000000"/>
                <w:sz w:val="30"/>
                <w:szCs w:val="30"/>
              </w:rPr>
              <w:t>1,818</w:t>
            </w:r>
          </w:p>
        </w:tc>
        <w:tc>
          <w:tcPr>
            <w:tcW w:w="268" w:type="dxa"/>
          </w:tcPr>
          <w:p w14:paraId="029990D6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85606FB" w14:textId="330A8620" w:rsidR="00CC073F" w:rsidRPr="00897362" w:rsidRDefault="002A194E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194E">
              <w:rPr>
                <w:rFonts w:ascii="Angsana New" w:hAnsi="Angsana New"/>
                <w:sz w:val="30"/>
                <w:szCs w:val="30"/>
                <w:lang w:bidi="th-TH"/>
              </w:rPr>
              <w:t>(1,999)</w:t>
            </w:r>
          </w:p>
        </w:tc>
        <w:tc>
          <w:tcPr>
            <w:tcW w:w="268" w:type="dxa"/>
          </w:tcPr>
          <w:p w14:paraId="7756AF96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539B0D9E" w14:textId="0723E292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sz w:val="30"/>
                <w:szCs w:val="30"/>
              </w:rPr>
              <w:t>(1,682)</w:t>
            </w:r>
          </w:p>
        </w:tc>
      </w:tr>
      <w:tr w:rsidR="00CC073F" w:rsidRPr="00897362" w14:paraId="6B8F78A2" w14:textId="77777777" w:rsidTr="005E342A">
        <w:tc>
          <w:tcPr>
            <w:tcW w:w="4392" w:type="dxa"/>
          </w:tcPr>
          <w:p w14:paraId="373C0D7C" w14:textId="77777777" w:rsidR="00CC073F" w:rsidRPr="00897362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9736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15DE13CF" w14:textId="76E0997A" w:rsidR="00CC073F" w:rsidRPr="00897362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</w:rPr>
              <w:t>(259)</w:t>
            </w:r>
          </w:p>
        </w:tc>
        <w:tc>
          <w:tcPr>
            <w:tcW w:w="270" w:type="dxa"/>
            <w:shd w:val="clear" w:color="auto" w:fill="auto"/>
          </w:tcPr>
          <w:p w14:paraId="03AAA3CD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A9A68" w14:textId="69BED1E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362">
              <w:rPr>
                <w:rFonts w:ascii="Angsana New" w:hAnsi="Angsana New" w:hint="cs"/>
                <w:color w:val="000000"/>
                <w:sz w:val="30"/>
                <w:szCs w:val="30"/>
              </w:rPr>
              <w:t>(2,144)</w:t>
            </w:r>
          </w:p>
        </w:tc>
        <w:tc>
          <w:tcPr>
            <w:tcW w:w="268" w:type="dxa"/>
          </w:tcPr>
          <w:p w14:paraId="62E264B1" w14:textId="77777777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23DBD22" w14:textId="2C51C922" w:rsidR="00CC073F" w:rsidRPr="00897362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261</w:t>
            </w:r>
          </w:p>
        </w:tc>
        <w:tc>
          <w:tcPr>
            <w:tcW w:w="268" w:type="dxa"/>
          </w:tcPr>
          <w:p w14:paraId="358D8B3B" w14:textId="77777777" w:rsidR="00CC073F" w:rsidRPr="00897362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2233406" w14:textId="52974E21" w:rsidR="00CC073F" w:rsidRPr="00897362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97362">
              <w:rPr>
                <w:rFonts w:ascii="Angsana New" w:hAnsi="Angsana New" w:hint="cs"/>
                <w:color w:val="000000"/>
                <w:sz w:val="30"/>
                <w:szCs w:val="30"/>
                <w:lang w:val="en-GB"/>
              </w:rPr>
              <w:t>2,351</w:t>
            </w:r>
          </w:p>
        </w:tc>
      </w:tr>
    </w:tbl>
    <w:p w14:paraId="4B91D3AD" w14:textId="77777777" w:rsidR="005412FB" w:rsidRPr="00897362" w:rsidRDefault="005412FB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70"/>
        <w:gridCol w:w="990"/>
        <w:gridCol w:w="268"/>
        <w:gridCol w:w="893"/>
        <w:gridCol w:w="268"/>
        <w:gridCol w:w="1001"/>
      </w:tblGrid>
      <w:tr w:rsidR="00716398" w:rsidRPr="00897362" w14:paraId="0380940E" w14:textId="77777777" w:rsidTr="00436F9B">
        <w:trPr>
          <w:trHeight w:val="389"/>
        </w:trPr>
        <w:tc>
          <w:tcPr>
            <w:tcW w:w="4392" w:type="dxa"/>
          </w:tcPr>
          <w:p w14:paraId="0FE169B1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55A058EE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736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897362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6398" w:rsidRPr="004F45E6" w14:paraId="031B4191" w14:textId="77777777" w:rsidTr="00436F9B">
        <w:trPr>
          <w:trHeight w:val="389"/>
        </w:trPr>
        <w:tc>
          <w:tcPr>
            <w:tcW w:w="4392" w:type="dxa"/>
          </w:tcPr>
          <w:p w14:paraId="76BC9EA5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9736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3D1F1DAC" w14:textId="2DAC88FD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9736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81DF2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  <w:tc>
          <w:tcPr>
            <w:tcW w:w="268" w:type="dxa"/>
          </w:tcPr>
          <w:p w14:paraId="6DC22187" w14:textId="77777777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4B8D3446" w14:textId="47B11998" w:rsidR="00716398" w:rsidRPr="00897362" w:rsidRDefault="00716398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97362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</w:t>
            </w:r>
            <w:r w:rsidRPr="00897362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Pr="0089736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E81DF2">
              <w:rPr>
                <w:rFonts w:ascii="Angsana New" w:hAnsi="Angsana New"/>
                <w:bCs/>
                <w:sz w:val="30"/>
                <w:szCs w:val="30"/>
              </w:rPr>
              <w:t>0.5</w:t>
            </w:r>
          </w:p>
        </w:tc>
      </w:tr>
      <w:tr w:rsidR="00CC073F" w:rsidRPr="004F45E6" w14:paraId="1853C4B9" w14:textId="77777777" w:rsidTr="00CC073F">
        <w:tc>
          <w:tcPr>
            <w:tcW w:w="4392" w:type="dxa"/>
          </w:tcPr>
          <w:p w14:paraId="47AF0CE0" w14:textId="77777777" w:rsidR="00CC073F" w:rsidRPr="004F45E6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F45E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18DC5DF" w14:textId="7B32D066" w:rsidR="00CC073F" w:rsidRPr="004F45E6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6ECB3FB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19852" w14:textId="13ABC1B1" w:rsidR="00CC073F" w:rsidRPr="004F45E6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0AFD7076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3" w:type="dxa"/>
          </w:tcPr>
          <w:p w14:paraId="37D01D35" w14:textId="0B5169C9" w:rsidR="00CC073F" w:rsidRPr="004F45E6" w:rsidRDefault="00CC073F" w:rsidP="00035ABC">
            <w:pPr>
              <w:pStyle w:val="acctfourfigures"/>
              <w:tabs>
                <w:tab w:val="clear" w:pos="765"/>
              </w:tabs>
              <w:spacing w:line="380" w:lineRule="exact"/>
              <w:ind w:left="-79" w:right="-13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45FD58E3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2347E61E" w14:textId="28B7FB68" w:rsidR="00CC073F" w:rsidRPr="004F45E6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16398" w:rsidRPr="004F45E6" w14:paraId="0C85293D" w14:textId="77777777" w:rsidTr="00436F9B">
        <w:trPr>
          <w:trHeight w:val="236"/>
        </w:trPr>
        <w:tc>
          <w:tcPr>
            <w:tcW w:w="4392" w:type="dxa"/>
          </w:tcPr>
          <w:p w14:paraId="60AEAD0B" w14:textId="77777777" w:rsidR="00716398" w:rsidRPr="004F45E6" w:rsidRDefault="00716398" w:rsidP="005A00D0">
            <w:pPr>
              <w:spacing w:line="380" w:lineRule="exact"/>
              <w:ind w:left="234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14:paraId="283175E9" w14:textId="77777777" w:rsidR="00716398" w:rsidRPr="004F45E6" w:rsidRDefault="00716398" w:rsidP="005A00D0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F45E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F45E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073F" w:rsidRPr="004F45E6" w14:paraId="7EAAB10C" w14:textId="77777777" w:rsidTr="00436F9B">
        <w:tc>
          <w:tcPr>
            <w:tcW w:w="4392" w:type="dxa"/>
          </w:tcPr>
          <w:p w14:paraId="6B8BC879" w14:textId="77777777" w:rsidR="00CC073F" w:rsidRPr="004F45E6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C96B673" w14:textId="0E013BEE" w:rsidR="00CC073F" w:rsidRPr="004F45E6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(2,063)</w:t>
            </w:r>
          </w:p>
        </w:tc>
        <w:tc>
          <w:tcPr>
            <w:tcW w:w="270" w:type="dxa"/>
            <w:shd w:val="clear" w:color="auto" w:fill="auto"/>
          </w:tcPr>
          <w:p w14:paraId="6CE25A94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B9C2E5" w14:textId="48B81B7E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(1,601)</w:t>
            </w:r>
          </w:p>
        </w:tc>
        <w:tc>
          <w:tcPr>
            <w:tcW w:w="268" w:type="dxa"/>
          </w:tcPr>
          <w:p w14:paraId="6B76B104" w14:textId="77777777" w:rsidR="00CC073F" w:rsidRPr="004F45E6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3" w:type="dxa"/>
          </w:tcPr>
          <w:p w14:paraId="4371E0E3" w14:textId="3EEDC3AA" w:rsidR="00CC073F" w:rsidRPr="004F45E6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2,231</w:t>
            </w:r>
          </w:p>
        </w:tc>
        <w:tc>
          <w:tcPr>
            <w:tcW w:w="268" w:type="dxa"/>
          </w:tcPr>
          <w:p w14:paraId="02CD36D1" w14:textId="77777777" w:rsidR="00CC073F" w:rsidRPr="004F45E6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15BC94F1" w14:textId="3901DF2D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1,739</w:t>
            </w:r>
          </w:p>
        </w:tc>
      </w:tr>
      <w:tr w:rsidR="00CC073F" w:rsidRPr="004F45E6" w14:paraId="6C1AFBE8" w14:textId="77777777" w:rsidTr="00436F9B">
        <w:tc>
          <w:tcPr>
            <w:tcW w:w="4392" w:type="dxa"/>
          </w:tcPr>
          <w:p w14:paraId="755725D9" w14:textId="77777777" w:rsidR="00CC073F" w:rsidRPr="004F45E6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4F45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B53E5DA" w14:textId="2CB155BF" w:rsidR="00CC073F" w:rsidRPr="004F45E6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</w:rPr>
              <w:t>1,950</w:t>
            </w:r>
          </w:p>
        </w:tc>
        <w:tc>
          <w:tcPr>
            <w:tcW w:w="270" w:type="dxa"/>
            <w:shd w:val="clear" w:color="auto" w:fill="auto"/>
          </w:tcPr>
          <w:p w14:paraId="4CA5A4F3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5E66E" w14:textId="52573852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</w:rPr>
              <w:t>1,804</w:t>
            </w:r>
          </w:p>
        </w:tc>
        <w:tc>
          <w:tcPr>
            <w:tcW w:w="268" w:type="dxa"/>
          </w:tcPr>
          <w:p w14:paraId="2255CFDF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5114638B" w14:textId="078BE331" w:rsidR="00CC073F" w:rsidRPr="004F45E6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A194E">
              <w:rPr>
                <w:rFonts w:ascii="Angsana New" w:hAnsi="Angsana New"/>
                <w:sz w:val="30"/>
                <w:szCs w:val="30"/>
              </w:rPr>
              <w:t>(1,828)</w:t>
            </w:r>
          </w:p>
        </w:tc>
        <w:tc>
          <w:tcPr>
            <w:tcW w:w="268" w:type="dxa"/>
          </w:tcPr>
          <w:p w14:paraId="163BBAEB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7E80AC" w14:textId="5BB59673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sz w:val="30"/>
                <w:szCs w:val="30"/>
              </w:rPr>
              <w:t>(1,668)</w:t>
            </w:r>
          </w:p>
        </w:tc>
      </w:tr>
      <w:tr w:rsidR="00CC073F" w:rsidRPr="004F45E6" w14:paraId="0A5FA00C" w14:textId="77777777" w:rsidTr="00436F9B">
        <w:tc>
          <w:tcPr>
            <w:tcW w:w="4392" w:type="dxa"/>
          </w:tcPr>
          <w:p w14:paraId="623EE0AD" w14:textId="77777777" w:rsidR="00CC073F" w:rsidRPr="004F45E6" w:rsidRDefault="00CC073F" w:rsidP="00CC073F">
            <w:pPr>
              <w:spacing w:line="380" w:lineRule="exact"/>
              <w:ind w:left="234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F45E6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  <w:shd w:val="clear" w:color="auto" w:fill="auto"/>
          </w:tcPr>
          <w:p w14:paraId="213E2E2F" w14:textId="286F1195" w:rsidR="00CC073F" w:rsidRPr="004F45E6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</w:rPr>
              <w:t>(237)</w:t>
            </w:r>
          </w:p>
        </w:tc>
        <w:tc>
          <w:tcPr>
            <w:tcW w:w="270" w:type="dxa"/>
            <w:shd w:val="clear" w:color="auto" w:fill="auto"/>
          </w:tcPr>
          <w:p w14:paraId="697E72AD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023A21" w14:textId="04ACDA3D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</w:rPr>
              <w:t>(2,137)</w:t>
            </w:r>
          </w:p>
        </w:tc>
        <w:tc>
          <w:tcPr>
            <w:tcW w:w="268" w:type="dxa"/>
          </w:tcPr>
          <w:p w14:paraId="777CD150" w14:textId="77777777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0A76D54A" w14:textId="01CC048F" w:rsidR="00CC073F" w:rsidRPr="004F45E6" w:rsidRDefault="002A194E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A194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239</w:t>
            </w:r>
          </w:p>
        </w:tc>
        <w:tc>
          <w:tcPr>
            <w:tcW w:w="268" w:type="dxa"/>
          </w:tcPr>
          <w:p w14:paraId="0BE128AA" w14:textId="77777777" w:rsidR="00CC073F" w:rsidRPr="004F45E6" w:rsidRDefault="00CC073F" w:rsidP="00CC073F">
            <w:pPr>
              <w:pStyle w:val="acctfourfigures"/>
              <w:tabs>
                <w:tab w:val="clear" w:pos="765"/>
              </w:tabs>
              <w:spacing w:line="380" w:lineRule="exact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01" w:type="dxa"/>
          </w:tcPr>
          <w:p w14:paraId="57E1BEC0" w14:textId="6880BA8F" w:rsidR="00CC073F" w:rsidRPr="004F45E6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4F45E6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2,344</w:t>
            </w:r>
          </w:p>
        </w:tc>
      </w:tr>
    </w:tbl>
    <w:p w14:paraId="118BAD1A" w14:textId="0593A5A5" w:rsidR="004F45E6" w:rsidRPr="004F45E6" w:rsidRDefault="004F45E6" w:rsidP="003D3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ECB56" w14:textId="1EDB94B3" w:rsidR="00A512D9" w:rsidRPr="00897362" w:rsidRDefault="00A512D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897362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สำรอง</w:t>
      </w:r>
      <w:r w:rsidR="00B849E3" w:rsidRPr="00897362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2E0B7530" w14:textId="77777777" w:rsidR="004428D3" w:rsidRPr="00095ADE" w:rsidRDefault="004428D3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7737283C" w14:textId="77777777" w:rsidR="00A512D9" w:rsidRPr="00095ADE" w:rsidRDefault="00A512D9" w:rsidP="00897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5AD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95ADE">
        <w:rPr>
          <w:rFonts w:ascii="Angsana New" w:hAnsi="Angsana New"/>
          <w:sz w:val="30"/>
          <w:szCs w:val="30"/>
        </w:rPr>
        <w:t>2535</w:t>
      </w:r>
      <w:r w:rsidRPr="00095ADE">
        <w:rPr>
          <w:rFonts w:ascii="Angsana New" w:hAnsi="Angsana New"/>
          <w:sz w:val="30"/>
          <w:szCs w:val="30"/>
          <w:cs/>
        </w:rPr>
        <w:t xml:space="preserve"> มาตรา </w:t>
      </w:r>
      <w:r w:rsidRPr="00095ADE">
        <w:rPr>
          <w:rFonts w:ascii="Angsana New" w:hAnsi="Angsana New"/>
          <w:sz w:val="30"/>
          <w:szCs w:val="30"/>
        </w:rPr>
        <w:t>116</w:t>
      </w:r>
      <w:r w:rsidRPr="00095AD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095ADE">
        <w:rPr>
          <w:rFonts w:ascii="Angsana New" w:hAnsi="Angsana New"/>
          <w:sz w:val="30"/>
          <w:szCs w:val="30"/>
        </w:rPr>
        <w:t>“</w:t>
      </w:r>
      <w:r w:rsidRPr="00095AD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095ADE">
        <w:rPr>
          <w:rFonts w:ascii="Angsana New" w:hAnsi="Angsana New"/>
          <w:sz w:val="30"/>
          <w:szCs w:val="30"/>
        </w:rPr>
        <w:t>”</w:t>
      </w:r>
      <w:r w:rsidRPr="00095AD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095ADE">
        <w:rPr>
          <w:rFonts w:ascii="Angsana New" w:hAnsi="Angsana New"/>
          <w:sz w:val="30"/>
          <w:szCs w:val="30"/>
        </w:rPr>
        <w:t xml:space="preserve">5 </w:t>
      </w:r>
      <w:r w:rsidRPr="00095AD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95ADE">
        <w:rPr>
          <w:rFonts w:ascii="Angsana New" w:hAnsi="Angsana New"/>
          <w:sz w:val="30"/>
          <w:szCs w:val="30"/>
        </w:rPr>
        <w:t xml:space="preserve">10 </w:t>
      </w:r>
      <w:r w:rsidRPr="00095AD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B87671A" w14:textId="639C24D7" w:rsidR="00A2544E" w:rsidRDefault="00A2544E" w:rsidP="0009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B91CAF" w14:textId="68E462ED" w:rsidR="00B96FE1" w:rsidRPr="00897362" w:rsidRDefault="0042089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67985">
        <w:rPr>
          <w:rFonts w:ascii="Angsana New" w:hAnsi="Angsana New"/>
          <w:sz w:val="30"/>
          <w:szCs w:val="30"/>
          <w:u w:val="none"/>
          <w:cs/>
        </w:rPr>
        <w:t>ส่วนงานดำเนินงาน</w:t>
      </w:r>
      <w:r w:rsidR="002132D6" w:rsidRPr="00C67985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05ECE6A" w14:textId="77777777" w:rsidR="00AE4790" w:rsidRDefault="00AE479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7D6135" w14:textId="3322100C" w:rsidR="00B96FE1" w:rsidRDefault="0065103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B96FE1" w:rsidRPr="00950A13">
        <w:rPr>
          <w:rFonts w:ascii="Angsana New" w:hAnsi="Angsana New"/>
          <w:sz w:val="30"/>
          <w:szCs w:val="30"/>
          <w:cs/>
        </w:rPr>
        <w:t>กลุ่มบริษัทมี</w:t>
      </w:r>
      <w:r w:rsidR="00994EC2">
        <w:rPr>
          <w:rFonts w:ascii="Angsana New" w:hAnsi="Angsana New"/>
          <w:sz w:val="30"/>
          <w:szCs w:val="30"/>
        </w:rPr>
        <w:t xml:space="preserve"> </w:t>
      </w:r>
      <w:r w:rsidR="00745EAC">
        <w:rPr>
          <w:rFonts w:ascii="Angsana New" w:hAnsi="Angsana New"/>
          <w:sz w:val="30"/>
          <w:szCs w:val="30"/>
        </w:rPr>
        <w:t>2</w:t>
      </w:r>
      <w:r w:rsidR="00934A67" w:rsidRPr="00950A13">
        <w:rPr>
          <w:rFonts w:ascii="Angsana New" w:hAnsi="Angsana New"/>
          <w:sz w:val="30"/>
          <w:szCs w:val="30"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>ส่วนงานที่รายงาน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ซึ่งเป็นหน่วยงานธุรกิจที่สำคัญของกลุ่มบริษ</w:t>
      </w:r>
      <w:r w:rsidR="002517B5" w:rsidRPr="00950A13">
        <w:rPr>
          <w:rFonts w:ascii="Angsana New" w:hAnsi="Angsana New"/>
          <w:sz w:val="30"/>
          <w:szCs w:val="30"/>
          <w:cs/>
        </w:rPr>
        <w:t>ัทที่</w:t>
      </w:r>
      <w:r w:rsidRPr="00950A13">
        <w:rPr>
          <w:rFonts w:ascii="Angsana New" w:hAnsi="Angsana New" w:hint="cs"/>
          <w:sz w:val="30"/>
          <w:szCs w:val="30"/>
          <w:cs/>
        </w:rPr>
        <w:t>มี</w:t>
      </w:r>
      <w:r w:rsidR="00B96FE1" w:rsidRPr="00950A13">
        <w:rPr>
          <w:rFonts w:ascii="Angsana New" w:hAnsi="Angsana New"/>
          <w:sz w:val="30"/>
          <w:szCs w:val="30"/>
          <w:cs/>
        </w:rPr>
        <w:t>สินค้าและ</w:t>
      </w:r>
      <w:r w:rsidRPr="00950A13">
        <w:rPr>
          <w:rFonts w:ascii="Angsana New" w:hAnsi="Angsana New" w:hint="cs"/>
          <w:sz w:val="30"/>
          <w:szCs w:val="30"/>
          <w:cs/>
        </w:rPr>
        <w:t>การ</w:t>
      </w:r>
      <w:r w:rsidR="00B96FE1" w:rsidRPr="00950A13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B96FE1" w:rsidRPr="00950A13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2DA8701E" w14:textId="77777777" w:rsidR="00897362" w:rsidRPr="00950A13" w:rsidRDefault="00897362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FB76C6" w14:textId="48F8633B" w:rsidR="00B96FE1" w:rsidRPr="00E96C75" w:rsidRDefault="00B96FE1" w:rsidP="00C45563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1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="00420897" w:rsidRPr="00E96C75">
        <w:rPr>
          <w:rFonts w:ascii="Angsana New" w:hAnsi="Angsana New"/>
          <w:sz w:val="30"/>
          <w:szCs w:val="30"/>
          <w:cs/>
        </w:rPr>
        <w:t>ขายอุปกรณ์คอมพิวเตอร์</w:t>
      </w:r>
      <w:r w:rsidR="00A80181" w:rsidRPr="00E96C75">
        <w:rPr>
          <w:rFonts w:ascii="Angsana New" w:hAnsi="Angsana New" w:hint="cs"/>
          <w:sz w:val="30"/>
          <w:szCs w:val="30"/>
          <w:cs/>
        </w:rPr>
        <w:t xml:space="preserve"> </w:t>
      </w:r>
      <w:r w:rsidR="00A131F2" w:rsidRPr="00E96C75">
        <w:rPr>
          <w:rFonts w:ascii="Angsana New" w:hAnsi="Angsana New" w:hint="cs"/>
          <w:sz w:val="30"/>
          <w:szCs w:val="30"/>
          <w:cs/>
        </w:rPr>
        <w:t>อุปกรณ์สื่อสาร</w:t>
      </w:r>
      <w:r w:rsidR="00A80181" w:rsidRPr="00E96C75">
        <w:rPr>
          <w:rFonts w:ascii="Angsana New" w:hAnsi="Angsana New" w:hint="cs"/>
          <w:sz w:val="30"/>
          <w:szCs w:val="30"/>
          <w:cs/>
        </w:rPr>
        <w:t xml:space="preserve"> และให้บริการ</w:t>
      </w:r>
    </w:p>
    <w:p w14:paraId="61084F50" w14:textId="7A2BAA4B" w:rsidR="00420897" w:rsidRPr="00E96C75" w:rsidRDefault="00B96FE1" w:rsidP="00C45563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96C7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E96C75">
        <w:rPr>
          <w:rFonts w:ascii="Angsana New" w:hAnsi="Angsana New"/>
          <w:sz w:val="30"/>
          <w:szCs w:val="30"/>
        </w:rPr>
        <w:t>2</w:t>
      </w:r>
      <w:r w:rsidRPr="00E96C75">
        <w:rPr>
          <w:rFonts w:ascii="Angsana New" w:hAnsi="Angsana New"/>
          <w:sz w:val="30"/>
          <w:szCs w:val="30"/>
          <w:cs/>
        </w:rPr>
        <w:t xml:space="preserve"> </w:t>
      </w:r>
      <w:r w:rsidR="00420897" w:rsidRPr="00E96C75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</w:t>
      </w:r>
      <w:r w:rsidR="00E96C75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อื่นๆ การค้าปลีกและการให้บริการเช่าพื้นที่ค้าปลีกผ่านช่องทางอิเล็กทรอนิกส์</w:t>
      </w:r>
    </w:p>
    <w:p w14:paraId="16D7918C" w14:textId="77777777" w:rsidR="000267B0" w:rsidRPr="00950A13" w:rsidRDefault="000267B0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  <w:cs/>
        </w:rPr>
      </w:pPr>
    </w:p>
    <w:p w14:paraId="736F2B44" w14:textId="4A605E6B" w:rsidR="00B96FE1" w:rsidRDefault="00B96FE1" w:rsidP="0098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ผลการดำเนินงาน</w:t>
      </w:r>
      <w:r w:rsidR="00651030" w:rsidRPr="00950A13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950A13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</w:t>
      </w:r>
      <w:r w:rsidRPr="00950A13">
        <w:rPr>
          <w:rFonts w:ascii="Angsana New" w:hAnsi="Angsana New" w:hint="cs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ภายในและสอบทานโดยผู้มีอำนาจตัดสินใจสูงสุดด้านการดำเนินงานของกลุ่มบริษัท</w:t>
      </w:r>
      <w:r w:rsidR="00630330" w:rsidRPr="00950A13">
        <w:rPr>
          <w:rFonts w:ascii="Angsana New" w:hAnsi="Angsana New" w:hint="cs"/>
          <w:sz w:val="30"/>
          <w:szCs w:val="30"/>
        </w:rPr>
        <w:t xml:space="preserve"> </w:t>
      </w:r>
      <w:r w:rsidRPr="00950A13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50A13">
        <w:rPr>
          <w:rFonts w:ascii="Angsana New" w:hAnsi="Angsana New" w:hint="cs"/>
          <w:sz w:val="30"/>
          <w:szCs w:val="30"/>
        </w:rPr>
        <w:t xml:space="preserve"> </w:t>
      </w:r>
      <w:r w:rsidR="00651030" w:rsidRPr="00950A13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98539EA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2B58861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EDEBB64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85C8EDC" w14:textId="77777777" w:rsidR="00CE45C8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F76766" w14:textId="31C7C851" w:rsidR="00CE45C8" w:rsidRPr="00950A13" w:rsidRDefault="00CE45C8" w:rsidP="00651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  <w:sectPr w:rsidR="00CE45C8" w:rsidRPr="00950A13" w:rsidSect="00897362">
          <w:footerReference w:type="default" r:id="rId19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548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AE7502" w:rsidRPr="00950A13" w14:paraId="6BC64599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D2E7E2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4" w:name="_Hlk96272280"/>
          </w:p>
        </w:tc>
        <w:tc>
          <w:tcPr>
            <w:tcW w:w="10548" w:type="dxa"/>
            <w:gridSpan w:val="11"/>
            <w:tcBorders>
              <w:top w:val="nil"/>
              <w:left w:val="nil"/>
              <w:right w:val="nil"/>
            </w:tcBorders>
          </w:tcPr>
          <w:p w14:paraId="5C16A50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E7502" w:rsidRPr="00950A13" w14:paraId="5B2519D1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068FE0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top w:val="nil"/>
              <w:left w:val="nil"/>
              <w:right w:val="nil"/>
            </w:tcBorders>
          </w:tcPr>
          <w:p w14:paraId="1298BAA8" w14:textId="0D85643D" w:rsidR="00AE7502" w:rsidRPr="00745EAC" w:rsidRDefault="00745EAC" w:rsidP="00745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14:paraId="083D8565" w14:textId="0CAF1FC2" w:rsidR="00AE7502" w:rsidRPr="00745EAC" w:rsidRDefault="00745EAC" w:rsidP="00745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33164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391AFB3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AE7502" w:rsidRPr="00950A13" w14:paraId="6B4DB14D" w14:textId="77777777" w:rsidTr="00246E3A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14:paraId="395C4BC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950A1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</w:tcBorders>
          </w:tcPr>
          <w:p w14:paraId="24D3FDD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73BEE8B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DF1AD3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3B8FB60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4725A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2B7C3BD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810FF4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1F1DFB8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47D88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</w:tcPr>
          <w:p w14:paraId="4B4B063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395A6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AE7502" w:rsidRPr="00950A13" w14:paraId="532E5BA1" w14:textId="77777777" w:rsidTr="00246E3A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14:paraId="1E97C44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8" w:type="dxa"/>
            <w:gridSpan w:val="11"/>
            <w:shd w:val="clear" w:color="auto" w:fill="auto"/>
          </w:tcPr>
          <w:p w14:paraId="3F524BA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50A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E7502" w:rsidRPr="00950A13" w14:paraId="2180309D" w14:textId="77777777" w:rsidTr="00246E3A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14:paraId="347E0E4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548" w:type="dxa"/>
            <w:gridSpan w:val="11"/>
            <w:shd w:val="clear" w:color="auto" w:fill="auto"/>
          </w:tcPr>
          <w:p w14:paraId="62F664A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E7502" w:rsidRPr="00950A13" w14:paraId="5BADEDE8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4DD5B79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548" w:type="dxa"/>
            <w:tcBorders>
              <w:top w:val="nil"/>
            </w:tcBorders>
            <w:vAlign w:val="bottom"/>
          </w:tcPr>
          <w:p w14:paraId="1AF23EA2" w14:textId="40DAF318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37,0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59879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7B3BBA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532723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B54C0E8" w14:textId="70925B15" w:rsidR="00AE7502" w:rsidRPr="00950A13" w:rsidRDefault="00E916A1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AE7502"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  <w:r w:rsidR="00254C0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797A1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384CCCB2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559F8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0D505B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748D5A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03A67D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32,148,703</w:t>
            </w:r>
          </w:p>
        </w:tc>
      </w:tr>
      <w:tr w:rsidR="00AE7502" w:rsidRPr="00950A13" w14:paraId="6871A4A8" w14:textId="77777777" w:rsidTr="00246E3A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8CB87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BDFE" w14:textId="02E7C028" w:rsidR="00AE7502" w:rsidRPr="00950A13" w:rsidRDefault="00E916A1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AE7502"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BE906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715D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164,708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CE939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007BDE" w14:textId="2C223B60" w:rsidR="00AE7502" w:rsidRPr="00950A13" w:rsidRDefault="00E916A1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AE7502"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254C0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39CCB1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80A3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16,301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1CF08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3E08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40,649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C0A70F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BA0B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181,009</w:t>
            </w:r>
          </w:p>
        </w:tc>
      </w:tr>
      <w:tr w:rsidR="00AE7502" w:rsidRPr="00950A13" w14:paraId="069CD15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C6BDD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6E9249" w14:textId="5907BC3E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F3F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A88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32,311,440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7C2F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F76F8" w14:textId="6E65A12B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69,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B7A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A287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18,272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1A3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FAAE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37,126,036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6FB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63C1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32,329,712</w:t>
            </w:r>
          </w:p>
        </w:tc>
      </w:tr>
      <w:tr w:rsidR="00AE7502" w:rsidRPr="00950A13" w14:paraId="4449870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917E84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68DF6" w14:textId="2CD7F82C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,8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E99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3EFE4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(164,708)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11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FEC2CB" w14:textId="52B16B04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916A1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  <w:r w:rsidR="00254C0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B47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0424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(16,301)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C7FD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F0CB8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(40,649)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8F8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BCCB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(181,009)</w:t>
            </w:r>
          </w:p>
        </w:tc>
      </w:tr>
      <w:tr w:rsidR="00AE7502" w:rsidRPr="00950A13" w14:paraId="738D5F63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3617" w14:textId="7F285CA1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ของส่วนงานที่รายงาน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DF7AF" w14:textId="553AD6A5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</w:t>
            </w:r>
            <w:r w:rsidR="00E916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E916A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13BA8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8CC7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1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20DEF" w14:textId="7E8F64E4" w:rsidR="00AE7502" w:rsidRPr="00950A13" w:rsidRDefault="00E916A1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="00AE7502"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="00254C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4D887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8A31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15276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5A542" w14:textId="77777777" w:rsidR="00AE7502" w:rsidRPr="00582F88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F1C52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F31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</w:tr>
      <w:tr w:rsidR="00AE7502" w:rsidRPr="00950A13" w14:paraId="28DC84F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914A1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D4D27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9EA5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C06C7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0DEF0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983C5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50543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B7DB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D20CF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7B51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FB4C5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AD3BD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219570F9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A88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B7E669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32366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05EB45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391EA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65AF87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AF9CAD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8428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84CD80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708A47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994E5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15FC1A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4650EF25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1BCE9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ED1FB7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A887C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6CBF3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EFB0F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64B85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01B05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D5AF7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8A61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C7CB7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BD586A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9B4FC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916A1" w:rsidRPr="00950A13" w14:paraId="4465D72C" w14:textId="77777777" w:rsidTr="00E916A1">
        <w:trPr>
          <w:trHeight w:val="299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F33476" w14:textId="77777777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305A6C" w14:textId="7CD7D8DB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37,035,380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9CCFB" w14:textId="77777777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099AD1" w14:textId="50B144FB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851167" w14:textId="77777777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96F37" w14:textId="1EDE365D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50,00</w:t>
            </w:r>
            <w:r w:rsidR="00254C0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2C5FCF" w14:textId="77777777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643EF9" w14:textId="459F0882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D0A7D6" w14:textId="77777777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35F66" w14:textId="4BB3380C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2F930D" w14:textId="77777777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92464" w14:textId="25AF156E" w:rsidR="00E916A1" w:rsidRPr="00E916A1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16A1">
              <w:rPr>
                <w:rFonts w:ascii="Angsana New" w:hAnsi="Angsana New"/>
                <w:color w:val="000000"/>
                <w:sz w:val="30"/>
                <w:szCs w:val="30"/>
              </w:rPr>
              <w:t>32,148,703</w:t>
            </w:r>
          </w:p>
        </w:tc>
      </w:tr>
      <w:tr w:rsidR="00E916A1" w:rsidRPr="00950A13" w14:paraId="433FD5AC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9615" w14:textId="405F3B4A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ของส่วนงานที่รายงาน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164C64" w14:textId="514D8075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C7D6AF9" w14:textId="77777777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7DB9B6" w14:textId="06174F7D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4A3A22" w14:textId="77777777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4FAFA" w14:textId="2A828124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  <w:r w:rsidR="00254C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3D2461" w14:textId="77777777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99C18" w14:textId="76A3B1AD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BD60C20" w14:textId="77777777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9C0570" w14:textId="4D466579" w:rsidR="00E916A1" w:rsidRPr="00E65D90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895D0D" w14:textId="77777777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C37A84" w14:textId="0C65A3B1" w:rsidR="00E916A1" w:rsidRPr="00950A13" w:rsidRDefault="00E916A1" w:rsidP="00E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</w:tr>
      <w:tr w:rsidR="00AE7502" w:rsidRPr="00950A13" w14:paraId="13E91FE7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2F4F86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EAA53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11D5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5FE58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4F61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916AA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B57F8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E954F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EB272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0AA4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50A6E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20C31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29BAC2B4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798C8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5F10E5F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5232B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A71042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B92C4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6E5618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DB9D4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2CDAA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CDCF5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97910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26B6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FFA71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32DF2" w:rsidRPr="00950A13" w14:paraId="4D400055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A8BB99C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4D5C5ECD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DC319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422941E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98E418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D73321B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55F0EE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70899FF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08CD0A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CAEC6C9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0CD1CE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ED99BF0" w14:textId="77777777" w:rsidR="00E32DF2" w:rsidRPr="00950A13" w:rsidRDefault="00E32DF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13BC94FD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CC2B9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FB0FC2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C7065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54C0A9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3EC61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041BFD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9550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4EFB0C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5CB35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5887D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60134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D0724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4FEFDFCF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AC722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26A4C7A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8CC21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4FFA7F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DB182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63B5CB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601DA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85EC60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6E0722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8934E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BFC58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D0ABC8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31536F6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69F4C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3BE00AF9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36,979,273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11D165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9AC87D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32,043,736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0A311D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0AE6E0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47E1D7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BAFBAA4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97EEA2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2AA9A83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36,979,273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F66F61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A1BA346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32,043,736</w:t>
            </w:r>
          </w:p>
        </w:tc>
      </w:tr>
      <w:tr w:rsidR="00AE7502" w:rsidRPr="00950A13" w14:paraId="75CCBA9B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8E5740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0C719" w14:textId="22B6EF55" w:rsidR="00AE7502" w:rsidRPr="002558B9" w:rsidRDefault="002558B9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AE7502" w:rsidRPr="002558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02D768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0E9C01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102,996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83A96F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7BD59" w14:textId="6C7A08CC" w:rsidR="00AE7502" w:rsidRPr="002558B9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50,00</w:t>
            </w:r>
            <w:r w:rsidR="00254C0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F7D7C0" w14:textId="77777777" w:rsidR="00AE7502" w:rsidRPr="002558B9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1CA11E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85DB07F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48E59C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106,114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9D539D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D5B83" w14:textId="77777777" w:rsidR="00AE7502" w:rsidRPr="002558B9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58B9">
              <w:rPr>
                <w:rFonts w:ascii="Angsana New" w:hAnsi="Angsana New"/>
                <w:color w:val="000000"/>
                <w:sz w:val="30"/>
                <w:szCs w:val="30"/>
              </w:rPr>
              <w:t>104,967</w:t>
            </w:r>
          </w:p>
        </w:tc>
      </w:tr>
      <w:tr w:rsidR="00246E3A" w:rsidRPr="00950A13" w14:paraId="15EC5E80" w14:textId="77777777" w:rsidTr="00246E3A">
        <w:trPr>
          <w:trHeight w:val="4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BCA0" w14:textId="207266D8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950A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ของส่วนงานที่รายงาน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42AC1" w14:textId="70BBD245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</w:t>
            </w:r>
            <w:r w:rsidRPr="00E721D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3905C7" w14:textId="7777777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F9111" w14:textId="413AB110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8CF0A0" w14:textId="7777777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7ED7D" w14:textId="06969025" w:rsidR="00246E3A" w:rsidRPr="00A61B0A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50,00</w:t>
            </w:r>
            <w:r w:rsidR="00254C06"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5E9333" w14:textId="77777777" w:rsidR="00246E3A" w:rsidRPr="00254C06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1ED9C" w14:textId="6866B06D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5454A97" w14:textId="7777777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B89A6" w14:textId="667AACBB" w:rsidR="00246E3A" w:rsidRPr="00582F88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EC9CD1" w14:textId="7777777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48CCFA" w14:textId="68DA250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</w:tr>
      <w:tr w:rsidR="00AE7502" w:rsidRPr="00950A13" w14:paraId="067F5E81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7F2198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C9753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32C9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F202E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67442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AE179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CAAAC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07833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41C1C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B3BF3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C801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8AF90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0D055746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5924B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9E3A1D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C4382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EAC016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BF555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23AB56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4E7B2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AD834E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726DA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7E5F43E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D7AE1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C3D76D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46E3A" w:rsidRPr="00950A13" w14:paraId="04928CE3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0F1D666" w14:textId="7777777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48" w:type="dxa"/>
            <w:tcBorders>
              <w:left w:val="nil"/>
              <w:right w:val="nil"/>
            </w:tcBorders>
            <w:vAlign w:val="bottom"/>
          </w:tcPr>
          <w:p w14:paraId="78BAC2D8" w14:textId="3FD14B19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37,035,380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FD1D6B9" w14:textId="77777777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0275399" w14:textId="7C54C093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BEC6A3" w14:textId="77777777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4D71B93" w14:textId="3EC7ED2B" w:rsidR="00246E3A" w:rsidRPr="00246E3A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50,00</w:t>
            </w:r>
            <w:r w:rsidR="00254C0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B49D7BA" w14:textId="77777777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AE5E830" w14:textId="24717145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1096FC0" w14:textId="77777777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210EB53" w14:textId="0FADE54B" w:rsidR="00246E3A" w:rsidRPr="00246E3A" w:rsidRDefault="00246E3A" w:rsidP="0025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208912" w14:textId="77777777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137610A" w14:textId="0E875733" w:rsidR="00246E3A" w:rsidRPr="00246E3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E3A">
              <w:rPr>
                <w:rFonts w:ascii="Angsana New" w:hAnsi="Angsana New"/>
                <w:color w:val="000000"/>
                <w:sz w:val="30"/>
                <w:szCs w:val="30"/>
              </w:rPr>
              <w:t>32,148,703</w:t>
            </w:r>
          </w:p>
        </w:tc>
      </w:tr>
      <w:tr w:rsidR="00246E3A" w:rsidRPr="00950A13" w14:paraId="3020DE75" w14:textId="77777777" w:rsidTr="00A61B0A">
        <w:trPr>
          <w:trHeight w:val="316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338230" w14:textId="5FE0219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ของส่วนงานที่รายงาน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1614E0" w14:textId="75AB4E61" w:rsidR="00246E3A" w:rsidRPr="00A61B0A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37,035,380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2B9A01" w14:textId="77777777" w:rsidR="00246E3A" w:rsidRPr="00A61B0A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02740" w14:textId="1743128B" w:rsidR="00246E3A" w:rsidRPr="00A61B0A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32,146,732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AEAB14" w14:textId="77777777" w:rsidR="00246E3A" w:rsidRPr="00950A13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5D629" w14:textId="0DEB17BE" w:rsidR="00246E3A" w:rsidRPr="00A61B0A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50,00</w:t>
            </w:r>
            <w:r w:rsidR="00254C06" w:rsidRPr="00A61B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55D010" w14:textId="77777777" w:rsidR="00246E3A" w:rsidRPr="00A61B0A" w:rsidRDefault="00246E3A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BE89A" w14:textId="46C8EFA8" w:rsidR="00246E3A" w:rsidRPr="00950A13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B74046" w14:textId="77777777" w:rsidR="00246E3A" w:rsidRPr="00950A13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99F95" w14:textId="59331C07" w:rsidR="00246E3A" w:rsidRPr="00E65D90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82F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37,085,387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2DC1562" w14:textId="77777777" w:rsidR="00246E3A" w:rsidRPr="00950A13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2D2CEB" w14:textId="2B71A4BC" w:rsidR="00246E3A" w:rsidRPr="00950A13" w:rsidRDefault="00246E3A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32,148,703</w:t>
            </w:r>
          </w:p>
        </w:tc>
      </w:tr>
      <w:tr w:rsidR="00AE7502" w:rsidRPr="00950A13" w14:paraId="63E83647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02F2FC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30AE8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A32F3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56BB6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602C4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F225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25443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B5C47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3E2F8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B2B114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7400DFA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5151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415CC954" w14:textId="77777777" w:rsidTr="00246E3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730E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950A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950A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548" w:type="dxa"/>
            <w:tcBorders>
              <w:left w:val="nil"/>
              <w:bottom w:val="double" w:sz="6" w:space="0" w:color="auto"/>
              <w:right w:val="nil"/>
            </w:tcBorders>
          </w:tcPr>
          <w:p w14:paraId="1D9C42CC" w14:textId="4D461392" w:rsidR="00AE7502" w:rsidRPr="00950A13" w:rsidRDefault="00E916A1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6E37AA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="00AE75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E37AA">
              <w:rPr>
                <w:rFonts w:ascii="Angsana New" w:hAnsi="Angsana New"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520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3464F5A" w14:textId="2D998501" w:rsidR="00AE7502" w:rsidRPr="00950A13" w:rsidRDefault="00254C06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676</w:t>
            </w:r>
            <w:r w:rsidR="00AE75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F8B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</w:tcPr>
          <w:p w14:paraId="0579BB6A" w14:textId="5E883EA9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6E37AA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E37AA"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8715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3A60599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(8,565)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197A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0947A33" w14:textId="438A6ABB" w:rsidR="00AE7502" w:rsidRPr="00950A13" w:rsidRDefault="00E916A1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972</w:t>
            </w:r>
            <w:r w:rsidR="00AE7502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D2C3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54273AE" w14:textId="51E9D88A" w:rsidR="00AE7502" w:rsidRPr="00950A13" w:rsidRDefault="00254C06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668</w:t>
            </w:r>
            <w:r w:rsidR="00AE75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</w:p>
        </w:tc>
      </w:tr>
      <w:tr w:rsidR="00AE7502" w:rsidRPr="00950A13" w14:paraId="29303AF2" w14:textId="77777777" w:rsidTr="00A61B0A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FA483A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055BFD08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06E17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403751B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B06A77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1F15961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ECBB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3D9C70D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B637EF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D8C8930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77ED92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E1F2E6" w14:textId="77777777" w:rsidR="00AE7502" w:rsidRPr="00950A13" w:rsidRDefault="00AE7502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E7502" w:rsidRPr="00950A13" w14:paraId="75009144" w14:textId="77777777" w:rsidTr="00A61B0A">
        <w:trPr>
          <w:trHeight w:val="7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4EDB8338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5645D628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9,2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0359C10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3B1025B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318,811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8B43028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3A832DE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47,012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6B43B4E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B53CBD8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1,122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8BFF342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26E42A5B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9,285,728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A39B6CF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326DD32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7,319,933</w:t>
            </w:r>
          </w:p>
        </w:tc>
      </w:tr>
      <w:tr w:rsidR="00AE7502" w:rsidRPr="00950A13" w14:paraId="653B974D" w14:textId="77777777" w:rsidTr="00A61B0A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2A149CEF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center"/>
          </w:tcPr>
          <w:p w14:paraId="73D5486D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6,9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74</w:t>
            </w: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8486200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6BE4831F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5,074,950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8873665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63E9D87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4790">
              <w:rPr>
                <w:rFonts w:ascii="Angsana New" w:hAnsi="Angsana New"/>
                <w:color w:val="000000"/>
                <w:sz w:val="30"/>
                <w:szCs w:val="30"/>
              </w:rPr>
              <w:t>5,985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B2E1FE8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538AD548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025085F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77BED67C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6,980,239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F37592A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3964A5DB" w14:textId="77777777" w:rsidR="00AE7502" w:rsidRPr="00950A13" w:rsidRDefault="00AE7502" w:rsidP="00A6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A13">
              <w:rPr>
                <w:rFonts w:ascii="Angsana New" w:hAnsi="Angsana New"/>
                <w:color w:val="000000"/>
                <w:sz w:val="30"/>
                <w:szCs w:val="30"/>
              </w:rPr>
              <w:t>5,074,950</w:t>
            </w:r>
          </w:p>
        </w:tc>
      </w:tr>
      <w:bookmarkEnd w:id="4"/>
    </w:tbl>
    <w:p w14:paraId="5F08FEBE" w14:textId="77777777" w:rsidR="00AE7502" w:rsidRPr="00950A13" w:rsidRDefault="00AE7502" w:rsidP="00AE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rPr>
          <w:rFonts w:ascii="Angsana New" w:hAnsi="Angsana New"/>
          <w:sz w:val="24"/>
          <w:szCs w:val="24"/>
        </w:rPr>
      </w:pPr>
    </w:p>
    <w:p w14:paraId="34B0DC2C" w14:textId="77777777" w:rsidR="00722B8B" w:rsidRPr="00950A13" w:rsidRDefault="00722B8B" w:rsidP="0072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  <w:sectPr w:rsidR="00722B8B" w:rsidRPr="00950A13" w:rsidSect="009418B1"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5FD2F8F" w14:textId="77777777" w:rsidR="002558B9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สินทรัพย์และหนี้สินของส่วนงานที่รายงาน</w:t>
      </w:r>
    </w:p>
    <w:p w14:paraId="4D164655" w14:textId="77777777" w:rsidR="002558B9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060"/>
        <w:gridCol w:w="540"/>
        <w:gridCol w:w="1242"/>
        <w:gridCol w:w="242"/>
        <w:gridCol w:w="1242"/>
        <w:gridCol w:w="242"/>
        <w:gridCol w:w="1242"/>
        <w:gridCol w:w="242"/>
        <w:gridCol w:w="1177"/>
      </w:tblGrid>
      <w:tr w:rsidR="002558B9" w:rsidRPr="00950A13" w14:paraId="2AD607F4" w14:textId="77777777" w:rsidTr="00B40DA0">
        <w:trPr>
          <w:tblHeader/>
        </w:trPr>
        <w:tc>
          <w:tcPr>
            <w:tcW w:w="3060" w:type="dxa"/>
            <w:shd w:val="clear" w:color="auto" w:fill="auto"/>
          </w:tcPr>
          <w:p w14:paraId="6A950C5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73080B52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16A74A31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558B9" w:rsidRPr="00950A13" w14:paraId="318B6B5F" w14:textId="77777777" w:rsidTr="00B40DA0">
        <w:trPr>
          <w:tblHeader/>
        </w:trPr>
        <w:tc>
          <w:tcPr>
            <w:tcW w:w="3060" w:type="dxa"/>
            <w:shd w:val="clear" w:color="auto" w:fill="auto"/>
          </w:tcPr>
          <w:p w14:paraId="6FFBE06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2CDD85B3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495EDE3F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42" w:type="dxa"/>
          </w:tcPr>
          <w:p w14:paraId="5780F5E5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</w:tcPr>
          <w:p w14:paraId="09663853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558B9" w:rsidRPr="00950A13" w14:paraId="70B1BDB8" w14:textId="77777777" w:rsidTr="00B40DA0">
        <w:trPr>
          <w:tblHeader/>
        </w:trPr>
        <w:tc>
          <w:tcPr>
            <w:tcW w:w="3060" w:type="dxa"/>
          </w:tcPr>
          <w:p w14:paraId="4CA2DD39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1F0DB903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C7F71BE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703B7511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06EE82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08F8C945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B4E1FF3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0F2C9CD9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89F611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558B9" w:rsidRPr="00950A13" w14:paraId="399BFA9F" w14:textId="77777777" w:rsidTr="00B40DA0">
        <w:trPr>
          <w:tblHeader/>
        </w:trPr>
        <w:tc>
          <w:tcPr>
            <w:tcW w:w="3060" w:type="dxa"/>
          </w:tcPr>
          <w:p w14:paraId="6DC829F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32FFA95A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9" w:type="dxa"/>
            <w:gridSpan w:val="7"/>
          </w:tcPr>
          <w:p w14:paraId="15109E77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58B9" w:rsidRPr="00950A13" w14:paraId="788A4A0C" w14:textId="77777777" w:rsidTr="00B40DA0">
        <w:trPr>
          <w:trHeight w:val="227"/>
        </w:trPr>
        <w:tc>
          <w:tcPr>
            <w:tcW w:w="3060" w:type="dxa"/>
          </w:tcPr>
          <w:p w14:paraId="2FEA72DD" w14:textId="77777777" w:rsidR="002558B9" w:rsidRPr="00950A13" w:rsidRDefault="002558B9" w:rsidP="00B40D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540" w:type="dxa"/>
          </w:tcPr>
          <w:p w14:paraId="50455E9A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4B1D61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5D3A4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,126,036</w:t>
            </w:r>
          </w:p>
        </w:tc>
        <w:tc>
          <w:tcPr>
            <w:tcW w:w="242" w:type="dxa"/>
            <w:shd w:val="clear" w:color="auto" w:fill="auto"/>
          </w:tcPr>
          <w:p w14:paraId="2CB2C724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18E6CB2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32,329,712</w:t>
            </w:r>
          </w:p>
        </w:tc>
        <w:tc>
          <w:tcPr>
            <w:tcW w:w="242" w:type="dxa"/>
            <w:shd w:val="clear" w:color="auto" w:fill="auto"/>
          </w:tcPr>
          <w:p w14:paraId="2FECC07B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8A10407" w14:textId="5AEB13D0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972,05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2" w:type="dxa"/>
          </w:tcPr>
          <w:p w14:paraId="4424561C" w14:textId="77777777" w:rsidR="002558B9" w:rsidRPr="000E4084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1085AA5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668,111</w:t>
            </w:r>
          </w:p>
        </w:tc>
      </w:tr>
      <w:tr w:rsidR="002558B9" w:rsidRPr="00950A13" w14:paraId="18D2FD50" w14:textId="77777777" w:rsidTr="00B40DA0">
        <w:trPr>
          <w:trHeight w:val="182"/>
        </w:trPr>
        <w:tc>
          <w:tcPr>
            <w:tcW w:w="3060" w:type="dxa"/>
          </w:tcPr>
          <w:p w14:paraId="6C47B3F4" w14:textId="77777777" w:rsidR="002558B9" w:rsidRPr="00950A13" w:rsidRDefault="002558B9" w:rsidP="00B40D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40" w:type="dxa"/>
          </w:tcPr>
          <w:p w14:paraId="15CF92C0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73D9402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063FCC5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46E50EEC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7A493A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A581993" w14:textId="1FE6D7CA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(57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5D3A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0D9FEA3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60A6BB6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8B9" w:rsidRPr="00950A13" w14:paraId="590146FF" w14:textId="77777777" w:rsidTr="00B40DA0">
        <w:trPr>
          <w:trHeight w:val="299"/>
        </w:trPr>
        <w:tc>
          <w:tcPr>
            <w:tcW w:w="3060" w:type="dxa"/>
          </w:tcPr>
          <w:p w14:paraId="714C9CFB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540" w:type="dxa"/>
          </w:tcPr>
          <w:p w14:paraId="232F4EDC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8F10332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(40,649)</w:t>
            </w:r>
          </w:p>
        </w:tc>
        <w:tc>
          <w:tcPr>
            <w:tcW w:w="242" w:type="dxa"/>
          </w:tcPr>
          <w:p w14:paraId="011474A0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08CAE157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(181,009)</w:t>
            </w:r>
          </w:p>
        </w:tc>
        <w:tc>
          <w:tcPr>
            <w:tcW w:w="242" w:type="dxa"/>
          </w:tcPr>
          <w:p w14:paraId="6A337775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37AB954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624AA60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</w:tcPr>
          <w:p w14:paraId="67A8FD10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8B9" w:rsidRPr="00950A13" w14:paraId="00174BD3" w14:textId="77777777" w:rsidTr="00B40DA0">
        <w:trPr>
          <w:trHeight w:val="281"/>
        </w:trPr>
        <w:tc>
          <w:tcPr>
            <w:tcW w:w="3060" w:type="dxa"/>
          </w:tcPr>
          <w:p w14:paraId="210D8BF7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540" w:type="dxa"/>
          </w:tcPr>
          <w:p w14:paraId="1FBF48B7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085560FC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4E76687B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F9314B8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388EAF1C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4E09DF6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</w:tcPr>
          <w:p w14:paraId="4818C992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7" w:type="dxa"/>
          </w:tcPr>
          <w:p w14:paraId="79F9D2C2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558B9" w:rsidRPr="00950A13" w14:paraId="38472387" w14:textId="77777777" w:rsidTr="00B40DA0">
        <w:trPr>
          <w:trHeight w:val="227"/>
        </w:trPr>
        <w:tc>
          <w:tcPr>
            <w:tcW w:w="3060" w:type="dxa"/>
          </w:tcPr>
          <w:p w14:paraId="18C48E22" w14:textId="77777777" w:rsidR="002558B9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747B">
              <w:rPr>
                <w:rFonts w:ascii="Angsana New" w:hAnsi="Angsana New"/>
                <w:sz w:val="30"/>
                <w:szCs w:val="30"/>
                <w:cs/>
              </w:rPr>
              <w:t>- ส่วนแบ่งกำไรในเงินลงทุนใน</w:t>
            </w:r>
          </w:p>
          <w:p w14:paraId="478D75D6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747B"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40" w:type="dxa"/>
          </w:tcPr>
          <w:p w14:paraId="18EE5ED1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BB8318D" w14:textId="77777777" w:rsidR="002558B9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451957C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8E096C8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1B053D3E" w14:textId="77777777" w:rsidR="002558B9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330B2B0C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7F35B0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013B81F9" w14:textId="77777777" w:rsidR="002558B9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62F5E98C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76,550</w:t>
            </w:r>
          </w:p>
        </w:tc>
        <w:tc>
          <w:tcPr>
            <w:tcW w:w="242" w:type="dxa"/>
          </w:tcPr>
          <w:p w14:paraId="0F0D93A1" w14:textId="77777777" w:rsidR="002558B9" w:rsidRPr="000E4084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6E5386B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B22BCC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101,874</w:t>
            </w:r>
          </w:p>
        </w:tc>
      </w:tr>
      <w:tr w:rsidR="002558B9" w:rsidRPr="00950A13" w14:paraId="66FE6E25" w14:textId="77777777" w:rsidTr="00B40DA0">
        <w:tc>
          <w:tcPr>
            <w:tcW w:w="3060" w:type="dxa"/>
          </w:tcPr>
          <w:p w14:paraId="1C2AB39C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D3918AD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476C0" w14:textId="77777777" w:rsidR="002558B9" w:rsidRPr="00CE6499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085,387</w:t>
            </w:r>
          </w:p>
        </w:tc>
        <w:tc>
          <w:tcPr>
            <w:tcW w:w="242" w:type="dxa"/>
            <w:shd w:val="clear" w:color="auto" w:fill="auto"/>
          </w:tcPr>
          <w:p w14:paraId="48FC4551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C1CA8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148,703</w:t>
            </w:r>
          </w:p>
        </w:tc>
        <w:tc>
          <w:tcPr>
            <w:tcW w:w="242" w:type="dxa"/>
            <w:shd w:val="clear" w:color="auto" w:fill="auto"/>
          </w:tcPr>
          <w:p w14:paraId="32E4168C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D791" w14:textId="77777777" w:rsidR="002558B9" w:rsidRPr="00CE6499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048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42" w:type="dxa"/>
          </w:tcPr>
          <w:p w14:paraId="3FF7C64B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F7F0563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769,985</w:t>
            </w:r>
          </w:p>
        </w:tc>
      </w:tr>
    </w:tbl>
    <w:p w14:paraId="49D470B6" w14:textId="77777777" w:rsidR="002558B9" w:rsidRDefault="002558B9" w:rsidP="00255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1242"/>
        <w:gridCol w:w="242"/>
        <w:gridCol w:w="1242"/>
        <w:gridCol w:w="242"/>
        <w:gridCol w:w="1242"/>
        <w:gridCol w:w="242"/>
        <w:gridCol w:w="1176"/>
      </w:tblGrid>
      <w:tr w:rsidR="002558B9" w:rsidRPr="00950A13" w14:paraId="0C2047E3" w14:textId="77777777" w:rsidTr="00B40DA0">
        <w:trPr>
          <w:tblHeader/>
        </w:trPr>
        <w:tc>
          <w:tcPr>
            <w:tcW w:w="2880" w:type="dxa"/>
            <w:shd w:val="clear" w:color="auto" w:fill="auto"/>
          </w:tcPr>
          <w:p w14:paraId="75F4C5D7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56AD22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7A3CDE12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558B9" w:rsidRPr="00950A13" w14:paraId="095BB5DD" w14:textId="77777777" w:rsidTr="00B40DA0">
        <w:trPr>
          <w:tblHeader/>
        </w:trPr>
        <w:tc>
          <w:tcPr>
            <w:tcW w:w="2880" w:type="dxa"/>
            <w:shd w:val="clear" w:color="auto" w:fill="auto"/>
          </w:tcPr>
          <w:p w14:paraId="4D727FF1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" w:type="dxa"/>
          </w:tcPr>
          <w:p w14:paraId="3CA32E65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5B37BD78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</w:tcPr>
          <w:p w14:paraId="046C8A33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52FE85B1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558B9" w:rsidRPr="00950A13" w14:paraId="4B6705FD" w14:textId="77777777" w:rsidTr="00B40DA0">
        <w:trPr>
          <w:tblHeader/>
        </w:trPr>
        <w:tc>
          <w:tcPr>
            <w:tcW w:w="2880" w:type="dxa"/>
          </w:tcPr>
          <w:p w14:paraId="1E5C9B9B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61CA4540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7CF8E14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608A6955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F7DA70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1783DE7F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FB5F84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1E8C1955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FB48534" w14:textId="77777777" w:rsidR="002558B9" w:rsidRPr="00950A13" w:rsidRDefault="002558B9" w:rsidP="00B40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558B9" w:rsidRPr="00950A13" w14:paraId="5777B870" w14:textId="77777777" w:rsidTr="00B40DA0">
        <w:trPr>
          <w:tblHeader/>
        </w:trPr>
        <w:tc>
          <w:tcPr>
            <w:tcW w:w="2880" w:type="dxa"/>
          </w:tcPr>
          <w:p w14:paraId="4A5D9C8B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044B4DFA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8" w:type="dxa"/>
            <w:gridSpan w:val="7"/>
          </w:tcPr>
          <w:p w14:paraId="57FB1C40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58B9" w:rsidRPr="00950A13" w14:paraId="684E4CE1" w14:textId="77777777" w:rsidTr="00B40DA0">
        <w:trPr>
          <w:trHeight w:val="227"/>
        </w:trPr>
        <w:tc>
          <w:tcPr>
            <w:tcW w:w="2880" w:type="dxa"/>
          </w:tcPr>
          <w:p w14:paraId="26EB7DD3" w14:textId="77777777" w:rsidR="002558B9" w:rsidRPr="00950A13" w:rsidRDefault="002558B9" w:rsidP="00B40D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0" w:type="dxa"/>
          </w:tcPr>
          <w:p w14:paraId="3346D907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009F0F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285</w:t>
            </w:r>
            <w:r w:rsidRPr="005D3A4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42" w:type="dxa"/>
            <w:shd w:val="clear" w:color="auto" w:fill="auto"/>
          </w:tcPr>
          <w:p w14:paraId="72E2E128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4E4AC27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D3A41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D3A41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42" w:type="dxa"/>
            <w:shd w:val="clear" w:color="auto" w:fill="auto"/>
          </w:tcPr>
          <w:p w14:paraId="53AD07F1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30169619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Pr="000E4084">
              <w:rPr>
                <w:rFonts w:ascii="Angsana New" w:hAnsi="Angsana New"/>
                <w:sz w:val="30"/>
                <w:szCs w:val="30"/>
                <w:lang w:val="en-US" w:bidi="th-TH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42" w:type="dxa"/>
          </w:tcPr>
          <w:p w14:paraId="6D8905FC" w14:textId="77777777" w:rsidR="002558B9" w:rsidRPr="000E4084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CB78AA2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5,074,950</w:t>
            </w:r>
          </w:p>
        </w:tc>
      </w:tr>
      <w:tr w:rsidR="002558B9" w:rsidRPr="00950A13" w14:paraId="6169F145" w14:textId="77777777" w:rsidTr="00B40DA0">
        <w:trPr>
          <w:trHeight w:val="182"/>
        </w:trPr>
        <w:tc>
          <w:tcPr>
            <w:tcW w:w="2880" w:type="dxa"/>
          </w:tcPr>
          <w:p w14:paraId="1EE84063" w14:textId="77777777" w:rsidR="002558B9" w:rsidRPr="00950A13" w:rsidRDefault="002558B9" w:rsidP="00B40DA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0" w:type="dxa"/>
          </w:tcPr>
          <w:p w14:paraId="4EFAD7FA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3C6CA3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4,996</w:t>
            </w:r>
          </w:p>
        </w:tc>
        <w:tc>
          <w:tcPr>
            <w:tcW w:w="242" w:type="dxa"/>
            <w:shd w:val="clear" w:color="auto" w:fill="auto"/>
          </w:tcPr>
          <w:p w14:paraId="11206263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shd w:val="clear" w:color="auto" w:fill="auto"/>
          </w:tcPr>
          <w:p w14:paraId="226B3A25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6A2708A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20C42278" w14:textId="77777777" w:rsidR="002558B9" w:rsidRPr="00F03365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F0336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2" w:type="dxa"/>
          </w:tcPr>
          <w:p w14:paraId="1F6B223F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0D9DC1" w14:textId="77777777" w:rsidR="002558B9" w:rsidRPr="005D3A41" w:rsidRDefault="002558B9" w:rsidP="00B40DA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5D3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58B9" w:rsidRPr="00950A13" w14:paraId="5313D234" w14:textId="77777777" w:rsidTr="00B40DA0">
        <w:trPr>
          <w:trHeight w:val="281"/>
        </w:trPr>
        <w:tc>
          <w:tcPr>
            <w:tcW w:w="2880" w:type="dxa"/>
          </w:tcPr>
          <w:p w14:paraId="3859BD28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</w:tcPr>
          <w:p w14:paraId="65BA803F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3ED6CD20" w14:textId="77777777" w:rsidR="002558B9" w:rsidRPr="000E4084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1,996,109</w:t>
            </w:r>
          </w:p>
        </w:tc>
        <w:tc>
          <w:tcPr>
            <w:tcW w:w="242" w:type="dxa"/>
            <w:shd w:val="clear" w:color="auto" w:fill="auto"/>
          </w:tcPr>
          <w:p w14:paraId="51880F1A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6BB84769" w14:textId="77777777" w:rsidR="002558B9" w:rsidRPr="00F03365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365">
              <w:rPr>
                <w:rFonts w:ascii="Angsana New" w:hAnsi="Angsana New"/>
                <w:sz w:val="30"/>
                <w:szCs w:val="30"/>
                <w:lang w:val="en-US" w:bidi="th-TH"/>
              </w:rPr>
              <w:t>1,564,904</w:t>
            </w:r>
          </w:p>
        </w:tc>
        <w:tc>
          <w:tcPr>
            <w:tcW w:w="242" w:type="dxa"/>
            <w:shd w:val="clear" w:color="auto" w:fill="auto"/>
          </w:tcPr>
          <w:p w14:paraId="179887B9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</w:tcPr>
          <w:p w14:paraId="519B925B" w14:textId="77777777" w:rsidR="002558B9" w:rsidRPr="00F03365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365">
              <w:rPr>
                <w:rFonts w:ascii="Angsana New" w:hAnsi="Angsana New"/>
                <w:sz w:val="30"/>
                <w:szCs w:val="30"/>
                <w:lang w:val="en-US" w:bidi="th-TH"/>
              </w:rPr>
              <w:t>365,037</w:t>
            </w:r>
          </w:p>
        </w:tc>
        <w:tc>
          <w:tcPr>
            <w:tcW w:w="242" w:type="dxa"/>
          </w:tcPr>
          <w:p w14:paraId="584A9834" w14:textId="77777777" w:rsidR="002558B9" w:rsidRPr="005D3A41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6" w:type="dxa"/>
          </w:tcPr>
          <w:p w14:paraId="40BDF95A" w14:textId="77777777" w:rsidR="002558B9" w:rsidRPr="00F03365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03365">
              <w:rPr>
                <w:rFonts w:ascii="Angsana New" w:hAnsi="Angsana New"/>
                <w:sz w:val="30"/>
                <w:szCs w:val="30"/>
                <w:lang w:val="en-US" w:bidi="th-TH"/>
              </w:rPr>
              <w:t>339,143</w:t>
            </w:r>
          </w:p>
        </w:tc>
      </w:tr>
      <w:tr w:rsidR="002558B9" w:rsidRPr="00950A13" w14:paraId="2326C294" w14:textId="77777777" w:rsidTr="00B40DA0">
        <w:tc>
          <w:tcPr>
            <w:tcW w:w="2880" w:type="dxa"/>
          </w:tcPr>
          <w:p w14:paraId="3A73ECEF" w14:textId="77777777" w:rsidR="002558B9" w:rsidRPr="00950A13" w:rsidRDefault="002558B9" w:rsidP="00B40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C5550B6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61F53" w14:textId="77777777" w:rsidR="002558B9" w:rsidRPr="00CE6499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286,833</w:t>
            </w:r>
          </w:p>
        </w:tc>
        <w:tc>
          <w:tcPr>
            <w:tcW w:w="242" w:type="dxa"/>
            <w:shd w:val="clear" w:color="auto" w:fill="auto"/>
          </w:tcPr>
          <w:p w14:paraId="45EC7863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4183" w14:textId="77777777" w:rsidR="002558B9" w:rsidRPr="00F03365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365">
              <w:rPr>
                <w:rFonts w:ascii="Angsana New" w:hAnsi="Angsana New"/>
                <w:b/>
                <w:bCs/>
                <w:sz w:val="30"/>
                <w:szCs w:val="30"/>
              </w:rPr>
              <w:t>8,884,837</w:t>
            </w:r>
          </w:p>
        </w:tc>
        <w:tc>
          <w:tcPr>
            <w:tcW w:w="242" w:type="dxa"/>
            <w:shd w:val="clear" w:color="auto" w:fill="auto"/>
          </w:tcPr>
          <w:p w14:paraId="12850660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244CE" w14:textId="77777777" w:rsidR="002558B9" w:rsidRPr="00CE6499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242" w:type="dxa"/>
          </w:tcPr>
          <w:p w14:paraId="33264198" w14:textId="77777777" w:rsidR="002558B9" w:rsidRPr="00950A13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DAF24E1" w14:textId="77777777" w:rsidR="002558B9" w:rsidRPr="00F03365" w:rsidRDefault="002558B9" w:rsidP="00B40DA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365">
              <w:rPr>
                <w:rFonts w:ascii="Angsana New" w:hAnsi="Angsana New"/>
                <w:b/>
                <w:bCs/>
                <w:sz w:val="30"/>
                <w:szCs w:val="30"/>
              </w:rPr>
              <w:t>5,414,093</w:t>
            </w:r>
          </w:p>
        </w:tc>
      </w:tr>
    </w:tbl>
    <w:p w14:paraId="1FB61202" w14:textId="77777777" w:rsidR="00752599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DD88A1" w14:textId="77777777" w:rsidR="00752599" w:rsidRPr="00984120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84120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1BCF6148" w14:textId="77777777" w:rsidR="00752599" w:rsidRPr="00950A13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D3C3FF" w14:textId="77777777" w:rsidR="00752599" w:rsidRPr="00950A13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012FA5C" w14:textId="77777777" w:rsidR="00752599" w:rsidRPr="00984120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84120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331B647A" w14:textId="77777777" w:rsidR="00752599" w:rsidRDefault="00752599" w:rsidP="0075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</w:t>
      </w:r>
      <w:r w:rsidRPr="00950A13">
        <w:rPr>
          <w:rFonts w:ascii="Angsana New" w:hAnsi="Angsana New"/>
          <w:color w:val="000000"/>
          <w:sz w:val="30"/>
          <w:szCs w:val="30"/>
          <w:cs/>
          <w:lang w:val="en-GB"/>
        </w:rPr>
        <w:t>จากลูกค้าภายนอก</w:t>
      </w:r>
      <w:r w:rsidRPr="00950A13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รายใหญ่จากรายได้รวมของกลุ่มบริษัท</w:t>
      </w:r>
      <w:r w:rsidRPr="00950A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3400EF7" w14:textId="50E9122E" w:rsidR="00752599" w:rsidRDefault="00752599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6B5045" w14:textId="67F33909" w:rsidR="00752599" w:rsidRDefault="00752599" w:rsidP="00026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C4A3B9" w14:textId="6F01E9D8" w:rsidR="007D4077" w:rsidRPr="00CE6499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E6499">
        <w:rPr>
          <w:rFonts w:ascii="Angsana New" w:hAnsi="Angsana New"/>
          <w:sz w:val="30"/>
          <w:szCs w:val="30"/>
          <w:u w:val="none"/>
          <w:cs/>
        </w:rPr>
        <w:lastRenderedPageBreak/>
        <w:t>ค่าใช้จ่ายตามลักษณะ</w:t>
      </w:r>
      <w:r w:rsidRPr="00CE6499">
        <w:rPr>
          <w:rFonts w:ascii="Angsana New" w:hAnsi="Angsana New"/>
          <w:sz w:val="30"/>
          <w:szCs w:val="30"/>
          <w:u w:val="none"/>
        </w:rPr>
        <w:t xml:space="preserve"> </w:t>
      </w:r>
    </w:p>
    <w:p w14:paraId="2C58ACD6" w14:textId="5F056C1F" w:rsidR="00B42EA5" w:rsidRPr="00950A13" w:rsidRDefault="00B42EA5" w:rsidP="0071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654" w:type="dxa"/>
        <w:tblInd w:w="450" w:type="dxa"/>
        <w:tblLook w:val="01E0" w:firstRow="1" w:lastRow="1" w:firstColumn="1" w:lastColumn="1" w:noHBand="0" w:noVBand="0"/>
      </w:tblPr>
      <w:tblGrid>
        <w:gridCol w:w="3060"/>
        <w:gridCol w:w="900"/>
        <w:gridCol w:w="1242"/>
        <w:gridCol w:w="242"/>
        <w:gridCol w:w="1242"/>
        <w:gridCol w:w="242"/>
        <w:gridCol w:w="1242"/>
        <w:gridCol w:w="242"/>
        <w:gridCol w:w="1242"/>
      </w:tblGrid>
      <w:tr w:rsidR="006B1CEE" w:rsidRPr="00950A13" w14:paraId="78339DDA" w14:textId="77777777" w:rsidTr="00F331B4">
        <w:trPr>
          <w:tblHeader/>
        </w:trPr>
        <w:tc>
          <w:tcPr>
            <w:tcW w:w="3060" w:type="dxa"/>
            <w:shd w:val="clear" w:color="auto" w:fill="auto"/>
          </w:tcPr>
          <w:p w14:paraId="60EB51ED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B2D62D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</w:tcPr>
          <w:p w14:paraId="6DCF5775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2" w:type="dxa"/>
          </w:tcPr>
          <w:p w14:paraId="465B1EE9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</w:tcPr>
          <w:p w14:paraId="30BDB0C7" w14:textId="77777777" w:rsidR="006B1CEE" w:rsidRPr="00950A13" w:rsidRDefault="006B1CEE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C073F" w:rsidRPr="00950A13" w14:paraId="123C2CB9" w14:textId="77777777" w:rsidTr="00CC073F">
        <w:trPr>
          <w:tblHeader/>
        </w:trPr>
        <w:tc>
          <w:tcPr>
            <w:tcW w:w="3060" w:type="dxa"/>
          </w:tcPr>
          <w:p w14:paraId="6F3BB30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050C12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</w:tcPr>
          <w:p w14:paraId="150DECE0" w14:textId="26DE63D8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524517B4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AB356C" w14:textId="3EB17C1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262D52B1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3CA1DB4" w14:textId="22229CD8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6BE24E37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DF8D4A" w14:textId="6E5CA5CF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1CEE" w:rsidRPr="00950A13" w14:paraId="2CFD747F" w14:textId="77777777" w:rsidTr="00F331B4">
        <w:trPr>
          <w:tblHeader/>
        </w:trPr>
        <w:tc>
          <w:tcPr>
            <w:tcW w:w="3060" w:type="dxa"/>
          </w:tcPr>
          <w:p w14:paraId="298C6AB5" w14:textId="77777777" w:rsidR="006B1CEE" w:rsidRPr="00950A13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AE66FC2" w14:textId="77777777" w:rsidR="006B1CEE" w:rsidRPr="00950A13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4" w:type="dxa"/>
            <w:gridSpan w:val="7"/>
          </w:tcPr>
          <w:p w14:paraId="455A1C53" w14:textId="77777777" w:rsidR="006B1CEE" w:rsidRPr="00950A13" w:rsidRDefault="006B1CEE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0B6" w:rsidRPr="00950A13" w14:paraId="7865D60A" w14:textId="77777777" w:rsidTr="00F331B4">
        <w:trPr>
          <w:trHeight w:val="227"/>
        </w:trPr>
        <w:tc>
          <w:tcPr>
            <w:tcW w:w="3060" w:type="dxa"/>
          </w:tcPr>
          <w:p w14:paraId="126AE589" w14:textId="77777777" w:rsidR="00C120B6" w:rsidRPr="00950A13" w:rsidRDefault="00C120B6" w:rsidP="00C120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29F4717E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B2B582" w14:textId="42FDB645" w:rsidR="00C120B6" w:rsidRPr="00950A13" w:rsidRDefault="00CE6499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34,</w:t>
            </w:r>
            <w:r w:rsidR="00AA1D9A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  <w:r w:rsidR="00E430F8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  <w:lang w:bidi="th-TH"/>
              </w:rPr>
              <w:t>696</w:t>
            </w:r>
          </w:p>
        </w:tc>
        <w:tc>
          <w:tcPr>
            <w:tcW w:w="242" w:type="dxa"/>
            <w:shd w:val="clear" w:color="auto" w:fill="auto"/>
          </w:tcPr>
          <w:p w14:paraId="5FEA01A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4F7F07" w14:textId="254E69F3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31,771</w:t>
            </w:r>
            <w:r>
              <w:rPr>
                <w:rFonts w:ascii="Angsana New" w:hAnsi="Angsana New"/>
                <w:sz w:val="30"/>
                <w:szCs w:val="30"/>
              </w:rPr>
              <w:t>,697</w:t>
            </w:r>
          </w:p>
        </w:tc>
        <w:tc>
          <w:tcPr>
            <w:tcW w:w="242" w:type="dxa"/>
            <w:shd w:val="clear" w:color="auto" w:fill="auto"/>
          </w:tcPr>
          <w:p w14:paraId="17C8EAF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ABAC8" w14:textId="4A578882" w:rsidR="00C120B6" w:rsidRPr="00950A13" w:rsidRDefault="00CE6499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34,</w:t>
            </w:r>
            <w:r w:rsidR="00AA1D9A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42" w:type="dxa"/>
          </w:tcPr>
          <w:p w14:paraId="750C553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2DC830" w14:textId="103FB083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31,767,760</w:t>
            </w:r>
          </w:p>
        </w:tc>
      </w:tr>
      <w:tr w:rsidR="00C120B6" w:rsidRPr="00950A13" w14:paraId="176138D8" w14:textId="77777777" w:rsidTr="00F331B4">
        <w:trPr>
          <w:trHeight w:val="182"/>
        </w:trPr>
        <w:tc>
          <w:tcPr>
            <w:tcW w:w="3060" w:type="dxa"/>
          </w:tcPr>
          <w:p w14:paraId="75D14088" w14:textId="77777777" w:rsidR="00C120B6" w:rsidRPr="00950A13" w:rsidRDefault="00C120B6" w:rsidP="00C120B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00" w:type="dxa"/>
          </w:tcPr>
          <w:p w14:paraId="77A587D5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458DBE9" w14:textId="16A6FE69" w:rsidR="00C120B6" w:rsidRPr="00950A13" w:rsidRDefault="00CE6499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1,</w:t>
            </w:r>
            <w:r w:rsidR="00AA1D9A">
              <w:rPr>
                <w:rFonts w:ascii="Angsana New" w:hAnsi="Angsana New"/>
                <w:sz w:val="30"/>
                <w:szCs w:val="30"/>
              </w:rPr>
              <w:t>096</w:t>
            </w:r>
            <w:r w:rsidR="00E430F8">
              <w:rPr>
                <w:rFonts w:ascii="Angsana New" w:hAnsi="Angsana New"/>
                <w:sz w:val="30"/>
                <w:szCs w:val="30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42" w:type="dxa"/>
            <w:shd w:val="clear" w:color="auto" w:fill="auto"/>
          </w:tcPr>
          <w:p w14:paraId="7FF931E9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5FCC7A9" w14:textId="4E671520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(1,139,387)</w:t>
            </w:r>
          </w:p>
        </w:tc>
        <w:tc>
          <w:tcPr>
            <w:tcW w:w="242" w:type="dxa"/>
            <w:shd w:val="clear" w:color="auto" w:fill="auto"/>
          </w:tcPr>
          <w:p w14:paraId="1D84565E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F221EC" w14:textId="7715E4FD" w:rsidR="00C120B6" w:rsidRPr="00950A13" w:rsidRDefault="00CE6499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1,</w:t>
            </w:r>
            <w:r w:rsidR="00AA1D9A">
              <w:rPr>
                <w:rFonts w:ascii="Angsana New" w:hAnsi="Angsana New"/>
                <w:sz w:val="30"/>
                <w:szCs w:val="30"/>
              </w:rPr>
              <w:t>097</w:t>
            </w:r>
            <w:r w:rsidRPr="00CE6499">
              <w:rPr>
                <w:rFonts w:ascii="Angsana New" w:hAnsi="Angsana New"/>
                <w:sz w:val="30"/>
                <w:szCs w:val="30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42" w:type="dxa"/>
          </w:tcPr>
          <w:p w14:paraId="7C0C496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E68D931" w14:textId="5A9830AF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(1,136,195)</w:t>
            </w:r>
          </w:p>
        </w:tc>
      </w:tr>
      <w:tr w:rsidR="00C120B6" w:rsidRPr="00950A13" w14:paraId="765B6EB1" w14:textId="77777777" w:rsidTr="00F331B4">
        <w:trPr>
          <w:trHeight w:val="299"/>
        </w:trPr>
        <w:tc>
          <w:tcPr>
            <w:tcW w:w="3060" w:type="dxa"/>
          </w:tcPr>
          <w:p w14:paraId="615CE6BA" w14:textId="3492F143" w:rsidR="00C120B6" w:rsidRDefault="00A845CE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F068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120B6" w:rsidRPr="00950A13">
              <w:rPr>
                <w:rFonts w:ascii="Angsana New" w:hAnsi="Angsana New" w:hint="cs"/>
                <w:sz w:val="30"/>
                <w:szCs w:val="30"/>
                <w:cs/>
              </w:rPr>
              <w:t>ขาดทุนจากค่าเผื่อ</w:t>
            </w:r>
          </w:p>
          <w:p w14:paraId="07CE7CAE" w14:textId="47FEEEC3" w:rsidR="00A845CE" w:rsidRPr="00950A13" w:rsidRDefault="00A845CE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900" w:type="dxa"/>
          </w:tcPr>
          <w:p w14:paraId="6BD49FB5" w14:textId="77777777" w:rsidR="00C120B6" w:rsidRDefault="00C120B6" w:rsidP="00C120B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791DA42" w14:textId="56FFCB0E" w:rsidR="00FE067C" w:rsidRPr="00FE067C" w:rsidRDefault="00FE067C" w:rsidP="00C120B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067C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242" w:type="dxa"/>
            <w:shd w:val="clear" w:color="auto" w:fill="auto"/>
          </w:tcPr>
          <w:p w14:paraId="32992314" w14:textId="77777777" w:rsidR="003C3AC0" w:rsidRDefault="003C3AC0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6ECE8C" w14:textId="5ACC232C" w:rsidR="00C120B6" w:rsidRPr="00950A13" w:rsidRDefault="00F068D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C3AC0">
              <w:rPr>
                <w:rFonts w:ascii="Angsana New" w:hAnsi="Angsana New"/>
                <w:sz w:val="30"/>
                <w:szCs w:val="30"/>
                <w:lang w:val="en-US" w:bidi="th-TH"/>
              </w:rPr>
              <w:t>41,</w:t>
            </w:r>
            <w:r w:rsidR="00A845CE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22F6B00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CAAB7D5" w14:textId="77777777" w:rsidR="003C3AC0" w:rsidRDefault="003C3AC0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CB7D84" w14:textId="6447418D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39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011</w:t>
            </w:r>
          </w:p>
        </w:tc>
        <w:tc>
          <w:tcPr>
            <w:tcW w:w="242" w:type="dxa"/>
            <w:shd w:val="clear" w:color="auto" w:fill="auto"/>
          </w:tcPr>
          <w:p w14:paraId="559B18A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347BE4" w14:textId="77777777" w:rsidR="003C3AC0" w:rsidRDefault="003C3AC0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0DA77E" w14:textId="4AB15A12" w:rsidR="00C120B6" w:rsidRPr="00950A13" w:rsidRDefault="00A845CE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C3AC0">
              <w:rPr>
                <w:rFonts w:ascii="Angsana New" w:hAnsi="Angsana New"/>
                <w:sz w:val="30"/>
                <w:szCs w:val="30"/>
                <w:lang w:val="en-US" w:bidi="th-TH"/>
              </w:rPr>
              <w:t>41,361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38DF6B09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B600BD" w14:textId="77777777" w:rsidR="003C3AC0" w:rsidRDefault="003C3AC0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19FF13" w14:textId="1081D430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39,010</w:t>
            </w:r>
          </w:p>
        </w:tc>
      </w:tr>
      <w:tr w:rsidR="00C120B6" w:rsidRPr="00950A13" w14:paraId="6B775C8D" w14:textId="77777777" w:rsidTr="00F331B4">
        <w:tc>
          <w:tcPr>
            <w:tcW w:w="3060" w:type="dxa"/>
          </w:tcPr>
          <w:p w14:paraId="2CB260A2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900" w:type="dxa"/>
          </w:tcPr>
          <w:p w14:paraId="5231E2B8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ED38BB4" w14:textId="283D0C2F" w:rsidR="00C120B6" w:rsidRPr="00950A13" w:rsidRDefault="00CE6499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41,369</w:t>
            </w:r>
          </w:p>
        </w:tc>
        <w:tc>
          <w:tcPr>
            <w:tcW w:w="242" w:type="dxa"/>
          </w:tcPr>
          <w:p w14:paraId="74A3509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5735F4" w14:textId="07E2889C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69,670</w:t>
            </w:r>
          </w:p>
        </w:tc>
        <w:tc>
          <w:tcPr>
            <w:tcW w:w="242" w:type="dxa"/>
          </w:tcPr>
          <w:p w14:paraId="04BD929B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AE0A4A" w14:textId="5A67D4F2" w:rsidR="00C120B6" w:rsidRPr="00950A13" w:rsidRDefault="00CE6499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E6499">
              <w:rPr>
                <w:rFonts w:ascii="Angsana New" w:hAnsi="Angsana New"/>
                <w:sz w:val="30"/>
                <w:szCs w:val="30"/>
              </w:rPr>
              <w:t>37,527</w:t>
            </w:r>
          </w:p>
        </w:tc>
        <w:tc>
          <w:tcPr>
            <w:tcW w:w="242" w:type="dxa"/>
          </w:tcPr>
          <w:p w14:paraId="6ACDABB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42A9C2" w14:textId="59ED2819" w:rsidR="00C120B6" w:rsidRPr="00950A13" w:rsidRDefault="00C120B6" w:rsidP="00C120B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61,394</w:t>
            </w:r>
          </w:p>
        </w:tc>
      </w:tr>
      <w:tr w:rsidR="00827AB0" w:rsidRPr="00950A13" w14:paraId="162A6142" w14:textId="77777777" w:rsidTr="00F331B4">
        <w:trPr>
          <w:trHeight w:val="281"/>
        </w:trPr>
        <w:tc>
          <w:tcPr>
            <w:tcW w:w="3060" w:type="dxa"/>
          </w:tcPr>
          <w:p w14:paraId="5D268EC6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0" w:type="dxa"/>
          </w:tcPr>
          <w:p w14:paraId="2B401E05" w14:textId="63F4558E" w:rsidR="00827AB0" w:rsidRPr="00950A13" w:rsidRDefault="00827AB0" w:rsidP="00827AB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2" w:type="dxa"/>
            <w:shd w:val="clear" w:color="auto" w:fill="auto"/>
          </w:tcPr>
          <w:p w14:paraId="55CC625C" w14:textId="5F271CD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473,</w:t>
            </w:r>
            <w:r w:rsidR="00AA1D9A">
              <w:rPr>
                <w:rFonts w:ascii="Angsana New" w:hAnsi="Angsana New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42" w:type="dxa"/>
            <w:shd w:val="clear" w:color="auto" w:fill="auto"/>
          </w:tcPr>
          <w:p w14:paraId="1CE63446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6701488" w14:textId="3AF73DA1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670</w:t>
            </w:r>
          </w:p>
        </w:tc>
        <w:tc>
          <w:tcPr>
            <w:tcW w:w="242" w:type="dxa"/>
            <w:shd w:val="clear" w:color="auto" w:fill="auto"/>
          </w:tcPr>
          <w:p w14:paraId="54D07A99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CFC2D93" w14:textId="658436F0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438,</w:t>
            </w:r>
            <w:r w:rsidR="00AA1D9A">
              <w:rPr>
                <w:rFonts w:ascii="Angsana New" w:hAnsi="Angsana New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42" w:type="dxa"/>
          </w:tcPr>
          <w:p w14:paraId="516D531E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1A8342" w14:textId="734CAF55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449,582</w:t>
            </w:r>
          </w:p>
        </w:tc>
      </w:tr>
      <w:tr w:rsidR="00827AB0" w:rsidRPr="00950A13" w14:paraId="1BF5DB94" w14:textId="77777777" w:rsidTr="00F331B4">
        <w:trPr>
          <w:trHeight w:val="227"/>
        </w:trPr>
        <w:tc>
          <w:tcPr>
            <w:tcW w:w="3060" w:type="dxa"/>
          </w:tcPr>
          <w:p w14:paraId="72E1D220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00" w:type="dxa"/>
          </w:tcPr>
          <w:p w14:paraId="5C471BD2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032D6B" w14:textId="4CD887D6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193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42" w:type="dxa"/>
            <w:shd w:val="clear" w:color="auto" w:fill="auto"/>
          </w:tcPr>
          <w:p w14:paraId="27F22B74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079C2DB" w14:textId="4CBD9453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567</w:t>
            </w:r>
          </w:p>
        </w:tc>
        <w:tc>
          <w:tcPr>
            <w:tcW w:w="242" w:type="dxa"/>
            <w:shd w:val="clear" w:color="auto" w:fill="auto"/>
          </w:tcPr>
          <w:p w14:paraId="2A350A80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09A27" w14:textId="56250C03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42" w:type="dxa"/>
          </w:tcPr>
          <w:p w14:paraId="7686B935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97C2DCD" w14:textId="7725B24F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93,567</w:t>
            </w:r>
          </w:p>
        </w:tc>
      </w:tr>
      <w:tr w:rsidR="00827AB0" w:rsidRPr="00950A13" w14:paraId="2198E642" w14:textId="77777777" w:rsidTr="00F331B4">
        <w:tc>
          <w:tcPr>
            <w:tcW w:w="3060" w:type="dxa"/>
          </w:tcPr>
          <w:p w14:paraId="41F588E5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00" w:type="dxa"/>
          </w:tcPr>
          <w:p w14:paraId="039181A7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0278996" w14:textId="27FDD5FB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F22E8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</w:rPr>
              <w:t>40</w:t>
            </w:r>
            <w:r w:rsidR="00AA1D9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shd w:val="clear" w:color="auto" w:fill="auto"/>
          </w:tcPr>
          <w:p w14:paraId="07D5EF86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552ABB8" w14:textId="5721DD46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77,639</w:t>
            </w:r>
          </w:p>
        </w:tc>
        <w:tc>
          <w:tcPr>
            <w:tcW w:w="242" w:type="dxa"/>
            <w:shd w:val="clear" w:color="auto" w:fill="auto"/>
          </w:tcPr>
          <w:p w14:paraId="3F927100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005DC4F" w14:textId="664AA99A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F22E8">
              <w:rPr>
                <w:rFonts w:ascii="Angsana New" w:hAnsi="Angsana New"/>
                <w:sz w:val="30"/>
                <w:szCs w:val="30"/>
              </w:rPr>
              <w:t>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42" w:type="dxa"/>
          </w:tcPr>
          <w:p w14:paraId="2BE1B9FD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0DA8D8FC" w14:textId="51079ABB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77,528</w:t>
            </w:r>
          </w:p>
        </w:tc>
      </w:tr>
      <w:tr w:rsidR="00827AB0" w:rsidRPr="00950A13" w14:paraId="28BEF640" w14:textId="77777777" w:rsidTr="00F331B4">
        <w:tc>
          <w:tcPr>
            <w:tcW w:w="3060" w:type="dxa"/>
          </w:tcPr>
          <w:p w14:paraId="01C639FD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0" w:type="dxa"/>
          </w:tcPr>
          <w:p w14:paraId="2CAB4161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0F7EEFF" w14:textId="40D07B5B" w:rsidR="00827AB0" w:rsidRPr="00CE6499" w:rsidRDefault="00CE6499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AA1D9A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CE64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  <w:lang w:bidi="th-TH"/>
              </w:rPr>
              <w:t>676</w:t>
            </w:r>
          </w:p>
        </w:tc>
        <w:tc>
          <w:tcPr>
            <w:tcW w:w="242" w:type="dxa"/>
            <w:shd w:val="clear" w:color="auto" w:fill="auto"/>
          </w:tcPr>
          <w:p w14:paraId="0298856E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04389CE" w14:textId="35C84DEA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51,408</w:t>
            </w:r>
          </w:p>
        </w:tc>
        <w:tc>
          <w:tcPr>
            <w:tcW w:w="242" w:type="dxa"/>
            <w:shd w:val="clear" w:color="auto" w:fill="auto"/>
          </w:tcPr>
          <w:p w14:paraId="2A0A6A33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C98E025" w14:textId="34367FF7" w:rsidR="00827AB0" w:rsidRPr="00950A13" w:rsidRDefault="00AA1D9A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  <w:r w:rsidR="00CE6499" w:rsidRPr="00CE64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42" w:type="dxa"/>
          </w:tcPr>
          <w:p w14:paraId="3FDBDF6E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175FB1" w14:textId="2E904A88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50,631</w:t>
            </w:r>
          </w:p>
        </w:tc>
      </w:tr>
      <w:tr w:rsidR="00827AB0" w:rsidRPr="00950A13" w14:paraId="385F8287" w14:textId="77777777" w:rsidTr="00F331B4">
        <w:trPr>
          <w:trHeight w:val="101"/>
        </w:trPr>
        <w:tc>
          <w:tcPr>
            <w:tcW w:w="3060" w:type="dxa"/>
          </w:tcPr>
          <w:p w14:paraId="40F9ACEC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ค่าใช้จ่ายบริจาค</w:t>
            </w:r>
          </w:p>
        </w:tc>
        <w:tc>
          <w:tcPr>
            <w:tcW w:w="900" w:type="dxa"/>
          </w:tcPr>
          <w:p w14:paraId="456BB200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9882CA" w14:textId="1009438C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42" w:type="dxa"/>
            <w:shd w:val="clear" w:color="auto" w:fill="auto"/>
          </w:tcPr>
          <w:p w14:paraId="28DE6297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6790136" w14:textId="2252BCD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053</w:t>
            </w:r>
          </w:p>
        </w:tc>
        <w:tc>
          <w:tcPr>
            <w:tcW w:w="242" w:type="dxa"/>
            <w:shd w:val="clear" w:color="auto" w:fill="auto"/>
          </w:tcPr>
          <w:p w14:paraId="1B3063F7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77AB36" w14:textId="595962F8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7F22E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F22E8"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242" w:type="dxa"/>
          </w:tcPr>
          <w:p w14:paraId="4BEFFE19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F3E9DC" w14:textId="2D16B6C1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15,053</w:t>
            </w:r>
          </w:p>
        </w:tc>
      </w:tr>
      <w:tr w:rsidR="00827AB0" w:rsidRPr="00950A13" w14:paraId="0CCBAFC9" w14:textId="77777777" w:rsidTr="00F331B4">
        <w:trPr>
          <w:trHeight w:val="101"/>
        </w:trPr>
        <w:tc>
          <w:tcPr>
            <w:tcW w:w="3060" w:type="dxa"/>
          </w:tcPr>
          <w:p w14:paraId="0729B226" w14:textId="646E400D" w:rsidR="00CE6499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4384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  <w:p w14:paraId="431F3435" w14:textId="4F4210FF" w:rsidR="00827AB0" w:rsidRPr="00CE6499" w:rsidRDefault="00CE6499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68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7AB0">
              <w:rPr>
                <w:rFonts w:ascii="Angsana New" w:hAnsi="Angsana New" w:hint="cs"/>
                <w:sz w:val="30"/>
                <w:szCs w:val="30"/>
                <w:cs/>
              </w:rPr>
              <w:t>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827AB0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900" w:type="dxa"/>
          </w:tcPr>
          <w:p w14:paraId="28828915" w14:textId="77777777" w:rsidR="00827AB0" w:rsidRDefault="00827AB0" w:rsidP="00827A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1F22B3D1" w14:textId="2CD7E7CD" w:rsidR="00827AB0" w:rsidRPr="0007004A" w:rsidRDefault="00827AB0" w:rsidP="00E430F8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6, 2</w:t>
            </w:r>
            <w:r w:rsidR="004764E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0A76967C" w14:textId="77777777" w:rsidR="00CE6499" w:rsidRDefault="00CE6499" w:rsidP="00CE649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59153F" w14:textId="3BD73BD0" w:rsidR="00827AB0" w:rsidRPr="00950A13" w:rsidRDefault="00A845CE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54,9</w:t>
            </w:r>
            <w:r w:rsidR="00AA1D9A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42" w:type="dxa"/>
            <w:shd w:val="clear" w:color="auto" w:fill="auto"/>
          </w:tcPr>
          <w:p w14:paraId="2190CDD5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897B8CD" w14:textId="77777777" w:rsidR="00827AB0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14:paraId="4B3523D8" w14:textId="6F99993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29,216</w:t>
            </w:r>
          </w:p>
        </w:tc>
        <w:tc>
          <w:tcPr>
            <w:tcW w:w="242" w:type="dxa"/>
            <w:shd w:val="clear" w:color="auto" w:fill="auto"/>
          </w:tcPr>
          <w:p w14:paraId="50ACE98A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1C6E6B2" w14:textId="77777777" w:rsidR="00827AB0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4882555" w14:textId="781346A4" w:rsidR="00CE6499" w:rsidRPr="00950A13" w:rsidRDefault="00A845CE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56,013</w:t>
            </w:r>
          </w:p>
        </w:tc>
        <w:tc>
          <w:tcPr>
            <w:tcW w:w="242" w:type="dxa"/>
          </w:tcPr>
          <w:p w14:paraId="460CEB52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BF8AE3" w14:textId="77777777" w:rsidR="00827AB0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AC8087" w14:textId="6B400193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29,194</w:t>
            </w:r>
          </w:p>
        </w:tc>
      </w:tr>
      <w:tr w:rsidR="00827AB0" w:rsidRPr="00950A13" w14:paraId="2494751C" w14:textId="77777777" w:rsidTr="00F331B4">
        <w:trPr>
          <w:trHeight w:val="128"/>
        </w:trPr>
        <w:tc>
          <w:tcPr>
            <w:tcW w:w="3060" w:type="dxa"/>
          </w:tcPr>
          <w:p w14:paraId="7D23657E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51F98ACF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D4F00BC" w14:textId="4D243A7F" w:rsidR="00827AB0" w:rsidRPr="00CE6499" w:rsidRDefault="00CE6499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E649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1D9A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CE64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42" w:type="dxa"/>
            <w:shd w:val="clear" w:color="auto" w:fill="auto"/>
          </w:tcPr>
          <w:p w14:paraId="0ADC2ED3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BFD1850" w14:textId="42A7E530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118,178</w:t>
            </w:r>
          </w:p>
        </w:tc>
        <w:tc>
          <w:tcPr>
            <w:tcW w:w="242" w:type="dxa"/>
            <w:shd w:val="clear" w:color="auto" w:fill="auto"/>
          </w:tcPr>
          <w:p w14:paraId="779A8FB9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F88A42A" w14:textId="22EE74C9" w:rsidR="00827AB0" w:rsidRPr="00CE6499" w:rsidRDefault="00CE6499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B2F3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A1D9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E64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A1D9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430F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B2F3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2" w:type="dxa"/>
          </w:tcPr>
          <w:p w14:paraId="380ED81E" w14:textId="77777777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2C85D04A" w14:textId="5E2D6855" w:rsidR="00827AB0" w:rsidRPr="00950A13" w:rsidRDefault="00827AB0" w:rsidP="00AA1D9A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115,261</w:t>
            </w:r>
          </w:p>
        </w:tc>
      </w:tr>
      <w:tr w:rsidR="00827AB0" w:rsidRPr="00950A13" w14:paraId="161D0A8D" w14:textId="77777777" w:rsidTr="00F331B4">
        <w:tc>
          <w:tcPr>
            <w:tcW w:w="3060" w:type="dxa"/>
          </w:tcPr>
          <w:p w14:paraId="56EAB7EF" w14:textId="114A19A5" w:rsidR="00827AB0" w:rsidRPr="00950A13" w:rsidRDefault="00827AB0" w:rsidP="00827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9F2E49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BCF3D" w14:textId="709FAB5A" w:rsidR="00827AB0" w:rsidRPr="00CE6499" w:rsidRDefault="00CE6499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="00E430F8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  <w:r w:rsidR="00A84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81501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42" w:type="dxa"/>
            <w:shd w:val="clear" w:color="auto" w:fill="auto"/>
          </w:tcPr>
          <w:p w14:paraId="33EA33EC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86882" w14:textId="7ED0B539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591,722</w:t>
            </w:r>
          </w:p>
        </w:tc>
        <w:tc>
          <w:tcPr>
            <w:tcW w:w="242" w:type="dxa"/>
            <w:shd w:val="clear" w:color="auto" w:fill="auto"/>
          </w:tcPr>
          <w:p w14:paraId="5EBE1F16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88A68" w14:textId="0A94D988" w:rsidR="00827AB0" w:rsidRPr="00CE6499" w:rsidRDefault="00CE6499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36,2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CE64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42" w:type="dxa"/>
          </w:tcPr>
          <w:p w14:paraId="6CD2978A" w14:textId="77777777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6AAEB98" w14:textId="28DA09DC" w:rsidR="00827AB0" w:rsidRPr="00950A13" w:rsidRDefault="00827AB0" w:rsidP="00827AB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31,562,785</w:t>
            </w:r>
          </w:p>
        </w:tc>
      </w:tr>
    </w:tbl>
    <w:p w14:paraId="090466E4" w14:textId="77777777" w:rsidR="00943845" w:rsidRDefault="00943845" w:rsidP="007D13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br w:type="page"/>
      </w:r>
    </w:p>
    <w:p w14:paraId="0DC4DD33" w14:textId="62C6851D" w:rsidR="007D4077" w:rsidRPr="00C07996" w:rsidRDefault="007D4077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07996">
        <w:rPr>
          <w:rFonts w:ascii="Angsana New" w:hAnsi="Angsana New"/>
          <w:sz w:val="30"/>
          <w:szCs w:val="30"/>
          <w:u w:val="none"/>
          <w:cs/>
        </w:rPr>
        <w:lastRenderedPageBreak/>
        <w:t>ภาษีเงินได้</w:t>
      </w:r>
    </w:p>
    <w:p w14:paraId="0FAD42D9" w14:textId="3BA60ABB" w:rsidR="000E69B6" w:rsidRDefault="000E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901"/>
        <w:gridCol w:w="990"/>
        <w:gridCol w:w="237"/>
        <w:gridCol w:w="1054"/>
        <w:gridCol w:w="242"/>
        <w:gridCol w:w="1080"/>
        <w:gridCol w:w="270"/>
        <w:gridCol w:w="1080"/>
      </w:tblGrid>
      <w:tr w:rsidR="00634C76" w:rsidRPr="00950A13" w14:paraId="422223B6" w14:textId="77777777" w:rsidTr="00385576">
        <w:tc>
          <w:tcPr>
            <w:tcW w:w="1812" w:type="pct"/>
          </w:tcPr>
          <w:p w14:paraId="01D3A2AD" w14:textId="77777777" w:rsidR="00634C76" w:rsidRPr="00950A13" w:rsidRDefault="00894ED7" w:rsidP="0089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91" w:type="pct"/>
          </w:tcPr>
          <w:p w14:paraId="2F147022" w14:textId="77777777" w:rsidR="00634C76" w:rsidRPr="00950A13" w:rsidRDefault="00634C76" w:rsidP="00B77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14:paraId="3E1EA56A" w14:textId="77777777" w:rsidR="00634C76" w:rsidRPr="00950A1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8BCB4EA" w14:textId="77777777" w:rsidR="00634C76" w:rsidRPr="00950A13" w:rsidRDefault="00634C76" w:rsidP="00B77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A7553F1" w14:textId="77777777" w:rsidR="00634C76" w:rsidRPr="00950A13" w:rsidRDefault="00634C76" w:rsidP="006318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73F" w:rsidRPr="00950A13" w14:paraId="452B4CFE" w14:textId="77777777" w:rsidTr="00CC073F">
        <w:tc>
          <w:tcPr>
            <w:tcW w:w="1812" w:type="pct"/>
          </w:tcPr>
          <w:p w14:paraId="32C0CAD2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9319BA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F2C31F2" w14:textId="5ABE49C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0D85158A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981617" w14:textId="018C1559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76944AB7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" w:type="pct"/>
          </w:tcPr>
          <w:p w14:paraId="320350EF" w14:textId="1C1BD3E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4449D71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58CFDF" w14:textId="0F365B39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75CA" w:rsidRPr="00950A13" w14:paraId="1EE8A69C" w14:textId="77777777" w:rsidTr="00385576">
        <w:tc>
          <w:tcPr>
            <w:tcW w:w="1812" w:type="pct"/>
          </w:tcPr>
          <w:p w14:paraId="293581D8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04C2FF95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8" w:type="pct"/>
            <w:gridSpan w:val="7"/>
          </w:tcPr>
          <w:p w14:paraId="47D3AEE0" w14:textId="77777777" w:rsidR="006B75CA" w:rsidRPr="00950A13" w:rsidRDefault="006B75CA" w:rsidP="006B75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3" w:rsidRPr="00950A13" w14:paraId="6B2DA7D6" w14:textId="77777777" w:rsidTr="00631813">
        <w:tc>
          <w:tcPr>
            <w:tcW w:w="1812" w:type="pct"/>
          </w:tcPr>
          <w:p w14:paraId="5E4C8357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" w:type="pct"/>
          </w:tcPr>
          <w:p w14:paraId="38578430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076E847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CB9A02B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426A30" w14:textId="77777777" w:rsidR="006B75CA" w:rsidRPr="00950A1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6F081BC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3AE0262" w14:textId="77777777" w:rsidR="006B75CA" w:rsidRPr="00950A1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9E3175" w14:textId="77777777" w:rsidR="006B75CA" w:rsidRPr="00950A13" w:rsidRDefault="006B75CA" w:rsidP="006B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0DC36C4" w14:textId="77777777" w:rsidR="006B75CA" w:rsidRPr="00950A13" w:rsidRDefault="006B75CA" w:rsidP="006B75CA">
            <w:pPr>
              <w:pStyle w:val="acctfourfigures"/>
              <w:tabs>
                <w:tab w:val="clear" w:pos="765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20B6" w:rsidRPr="00950A13" w14:paraId="4547B943" w14:textId="77777777" w:rsidTr="00631813">
        <w:tc>
          <w:tcPr>
            <w:tcW w:w="1812" w:type="pct"/>
          </w:tcPr>
          <w:p w14:paraId="518CA42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4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50A1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491" w:type="pct"/>
          </w:tcPr>
          <w:p w14:paraId="1B81EC6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6256A712" w14:textId="54FE4119" w:rsidR="00C120B6" w:rsidRPr="007670BB" w:rsidRDefault="00B072E7" w:rsidP="00C120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EB2F3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670B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B2F3B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29" w:type="pct"/>
          </w:tcPr>
          <w:p w14:paraId="3154493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897722" w14:textId="1147BC1A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138,29</w:t>
            </w:r>
            <w:r w:rsidR="002068C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79AC1702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9FBA8C0" w14:textId="5F90D0CA" w:rsidR="00C120B6" w:rsidRPr="00950A13" w:rsidRDefault="00B072E7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EB2F3B">
              <w:rPr>
                <w:rFonts w:ascii="Angsana New" w:hAnsi="Angsana New"/>
                <w:sz w:val="30"/>
                <w:szCs w:val="30"/>
              </w:rPr>
              <w:t>4</w:t>
            </w:r>
            <w:r w:rsidR="007670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EB2F3B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7" w:type="pct"/>
          </w:tcPr>
          <w:p w14:paraId="2685C5DD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5046947" w14:textId="25E5B624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138,293</w:t>
            </w:r>
          </w:p>
        </w:tc>
      </w:tr>
      <w:tr w:rsidR="00C120B6" w:rsidRPr="00950A13" w14:paraId="0709515B" w14:textId="77777777" w:rsidTr="00631813">
        <w:tc>
          <w:tcPr>
            <w:tcW w:w="1812" w:type="pct"/>
          </w:tcPr>
          <w:p w14:paraId="6B9B0B8A" w14:textId="77777777" w:rsidR="00C120B6" w:rsidRPr="003C5044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616A2E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FFE5" w14:textId="1FD4D2D2" w:rsidR="00C120B6" w:rsidRPr="00187EB3" w:rsidRDefault="00B072E7" w:rsidP="00C120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187EB3" w:rsidRPr="00187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29" w:type="pct"/>
          </w:tcPr>
          <w:p w14:paraId="2C89A499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4219" w14:textId="319E26A4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38,29</w:t>
            </w:r>
            <w:r w:rsidR="002068C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35007B9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341A0" w14:textId="7EE60A73" w:rsidR="00C120B6" w:rsidRPr="007670BB" w:rsidRDefault="00B072E7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47" w:type="pct"/>
          </w:tcPr>
          <w:p w14:paraId="2249802D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70B4C" w14:textId="43A56FC2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138,293</w:t>
            </w:r>
          </w:p>
        </w:tc>
      </w:tr>
      <w:tr w:rsidR="00C120B6" w:rsidRPr="00950A13" w14:paraId="1DC3D8AC" w14:textId="77777777" w:rsidTr="00631813">
        <w:tc>
          <w:tcPr>
            <w:tcW w:w="1812" w:type="pct"/>
          </w:tcPr>
          <w:p w14:paraId="0B82D585" w14:textId="77777777" w:rsidR="00C120B6" w:rsidRPr="003C5044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0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91" w:type="pct"/>
          </w:tcPr>
          <w:p w14:paraId="3546116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vAlign w:val="bottom"/>
          </w:tcPr>
          <w:p w14:paraId="5C167E3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F445F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672BF91A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D00506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01895B2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339C31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8FBC510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20B6" w:rsidRPr="00950A13" w14:paraId="17A097FE" w14:textId="77777777" w:rsidTr="00631813">
        <w:tc>
          <w:tcPr>
            <w:tcW w:w="1812" w:type="pct"/>
          </w:tcPr>
          <w:p w14:paraId="7D5BFA80" w14:textId="77777777" w:rsidR="00C120B6" w:rsidRPr="003C5044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91" w:type="pct"/>
          </w:tcPr>
          <w:p w14:paraId="4CA5ED4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14:paraId="148D4C90" w14:textId="26DBFE21" w:rsidR="00C120B6" w:rsidRPr="00950A13" w:rsidRDefault="007670BB" w:rsidP="00C120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072E7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72E7">
              <w:rPr>
                <w:rFonts w:ascii="Angsana New" w:hAnsi="Angsana New"/>
                <w:sz w:val="30"/>
                <w:szCs w:val="30"/>
              </w:rPr>
              <w:t>28</w:t>
            </w:r>
            <w:r w:rsidR="002068C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BBEDC8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41EBA9A" w14:textId="0B33AAD5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068C6">
              <w:rPr>
                <w:rFonts w:ascii="Angsana New" w:hAnsi="Angsana New"/>
                <w:sz w:val="30"/>
                <w:szCs w:val="30"/>
              </w:rPr>
              <w:t>60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19E9691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A711AE1" w14:textId="0FB66422" w:rsidR="00C120B6" w:rsidRPr="00950A13" w:rsidRDefault="007670BB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072E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072E7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020F1D2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AE9D517" w14:textId="41CE6822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10,455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120B6" w:rsidRPr="00950A13" w14:paraId="4FDD73FE" w14:textId="77777777" w:rsidTr="00E721D8">
        <w:tc>
          <w:tcPr>
            <w:tcW w:w="1812" w:type="pct"/>
          </w:tcPr>
          <w:p w14:paraId="06F3AD70" w14:textId="77777777" w:rsidR="00C120B6" w:rsidRPr="003C5044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D51641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0432" w14:textId="7FFDD21D" w:rsidR="00C120B6" w:rsidRPr="00907032" w:rsidRDefault="00187EB3" w:rsidP="00C120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072E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00B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72E7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2068C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BA2BD18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0DC6" w14:textId="5C924406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068C6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4A46266B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CA746" w14:textId="2AD9505F" w:rsidR="00C120B6" w:rsidRPr="007670BB" w:rsidRDefault="007670BB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767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</w:t>
            </w:r>
            <w:r w:rsidRPr="007670B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1E9D81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8B8C" w14:textId="4222E70A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0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10,455</w:t>
            </w:r>
            <w:r w:rsidRPr="009070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E69B6" w:rsidRPr="00950A13" w14:paraId="59DCDD5A" w14:textId="77777777" w:rsidTr="00E721D8">
        <w:tc>
          <w:tcPr>
            <w:tcW w:w="1812" w:type="pct"/>
          </w:tcPr>
          <w:p w14:paraId="4A634D4A" w14:textId="77777777" w:rsidR="000E69B6" w:rsidRPr="003C5044" w:rsidRDefault="000E69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E98DC88" w14:textId="77777777" w:rsidR="000E69B6" w:rsidRPr="00950A13" w:rsidRDefault="000E69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146A4" w14:textId="77777777" w:rsidR="000E69B6" w:rsidRPr="00907032" w:rsidRDefault="000E69B6" w:rsidP="00C120B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E0FD75F" w14:textId="77777777" w:rsidR="000E69B6" w:rsidRPr="00950A13" w:rsidRDefault="000E69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63087" w14:textId="77777777" w:rsidR="000E69B6" w:rsidRPr="00907032" w:rsidRDefault="000E69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E407CCA" w14:textId="77777777" w:rsidR="000E69B6" w:rsidRPr="00950A13" w:rsidRDefault="000E69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031BE" w14:textId="77777777" w:rsidR="000E69B6" w:rsidRPr="00907032" w:rsidRDefault="000E69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1811020" w14:textId="77777777" w:rsidR="000E69B6" w:rsidRPr="00950A13" w:rsidRDefault="000E69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48E1E" w14:textId="77777777" w:rsidR="000E69B6" w:rsidRPr="00907032" w:rsidRDefault="000E69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120B6" w:rsidRPr="00950A13" w14:paraId="396F54B3" w14:textId="77777777" w:rsidTr="00E721D8">
        <w:tc>
          <w:tcPr>
            <w:tcW w:w="1812" w:type="pct"/>
          </w:tcPr>
          <w:p w14:paraId="7DB7B41B" w14:textId="6CD3E660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91" w:type="pct"/>
          </w:tcPr>
          <w:p w14:paraId="0B85720A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4916C" w14:textId="31CF4207" w:rsidR="00C120B6" w:rsidRPr="00950A13" w:rsidRDefault="007670BB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129" w:type="pct"/>
          </w:tcPr>
          <w:p w14:paraId="27FBA10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D0CE9" w14:textId="0E889D7F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128,034</w:t>
            </w:r>
          </w:p>
        </w:tc>
        <w:tc>
          <w:tcPr>
            <w:tcW w:w="132" w:type="pct"/>
          </w:tcPr>
          <w:p w14:paraId="3BC54D8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B98FF" w14:textId="689C098F" w:rsidR="00C120B6" w:rsidRPr="00950A13" w:rsidRDefault="007670BB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47" w:type="pct"/>
          </w:tcPr>
          <w:p w14:paraId="5869328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407E2" w14:textId="1B94A699" w:rsidR="00C120B6" w:rsidRPr="00950A13" w:rsidRDefault="00C120B6" w:rsidP="00C120B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</w:tr>
    </w:tbl>
    <w:p w14:paraId="7F112A92" w14:textId="1719EBE6" w:rsidR="00345FD9" w:rsidRPr="000E69B6" w:rsidRDefault="00345FD9" w:rsidP="00D60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77"/>
      </w:tblGrid>
      <w:tr w:rsidR="00D60464" w:rsidRPr="00950A13" w14:paraId="59A60EA5" w14:textId="77777777" w:rsidTr="00A05B7C">
        <w:trPr>
          <w:trHeight w:val="20"/>
        </w:trPr>
        <w:tc>
          <w:tcPr>
            <w:tcW w:w="2860" w:type="dxa"/>
          </w:tcPr>
          <w:p w14:paraId="509B112F" w14:textId="77777777" w:rsidR="00D60464" w:rsidRPr="00950A13" w:rsidRDefault="00D60464" w:rsidP="0064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67EF1283" w14:textId="36EE741F" w:rsidR="00D60464" w:rsidRPr="001321DE" w:rsidRDefault="00D60464" w:rsidP="005A00D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60464" w:rsidRPr="00950A13" w14:paraId="2FF4C935" w14:textId="77777777" w:rsidTr="00A05B7C">
        <w:trPr>
          <w:trHeight w:val="20"/>
        </w:trPr>
        <w:tc>
          <w:tcPr>
            <w:tcW w:w="2860" w:type="dxa"/>
            <w:vMerge w:val="restart"/>
            <w:vAlign w:val="bottom"/>
          </w:tcPr>
          <w:p w14:paraId="528CAEBA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7A17E6CA" w14:textId="01E89B97" w:rsidR="00D60464" w:rsidRPr="00950A13" w:rsidRDefault="00EF5143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120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1FDCFB1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011579F8" w14:textId="13E24C48" w:rsidR="00D60464" w:rsidRPr="00950A13" w:rsidRDefault="00EF5143" w:rsidP="00647726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120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60464" w:rsidRPr="00950A13" w14:paraId="69CDA37E" w14:textId="77777777" w:rsidTr="00A05B7C">
        <w:trPr>
          <w:trHeight w:val="20"/>
        </w:trPr>
        <w:tc>
          <w:tcPr>
            <w:tcW w:w="2860" w:type="dxa"/>
            <w:vMerge/>
          </w:tcPr>
          <w:p w14:paraId="5CD7C3DF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C8235F6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A5D0EC3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0C1400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D681093" w14:textId="7868366E" w:rsidR="002E3BCD" w:rsidRPr="00950A13" w:rsidRDefault="00A845CE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1C50C9AC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557F1C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4FA34C9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0DC7ADCF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6386D0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5379E46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1BFAC90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4BCE94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440DB6F" w14:textId="77777777" w:rsidR="00345FD9" w:rsidRPr="00950A13" w:rsidRDefault="00D07D83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072F0FBD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7B740B" w14:textId="77777777" w:rsidR="00D60464" w:rsidRPr="00950A13" w:rsidRDefault="00D60464" w:rsidP="005A00D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21F8E2F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F9E5FCA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64" w:rsidRPr="00950A13" w14:paraId="26FA422A" w14:textId="77777777" w:rsidTr="00A05B7C">
        <w:trPr>
          <w:trHeight w:val="20"/>
        </w:trPr>
        <w:tc>
          <w:tcPr>
            <w:tcW w:w="2860" w:type="dxa"/>
          </w:tcPr>
          <w:p w14:paraId="1106142F" w14:textId="77777777" w:rsidR="00D60464" w:rsidRPr="00950A13" w:rsidRDefault="00D60464" w:rsidP="005A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0" w:type="dxa"/>
            <w:gridSpan w:val="11"/>
          </w:tcPr>
          <w:p w14:paraId="314108C5" w14:textId="77777777" w:rsidR="00D60464" w:rsidRPr="00950A13" w:rsidRDefault="00D60464" w:rsidP="005A00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60464" w:rsidRPr="00950A13" w14:paraId="1CC6F6A8" w14:textId="77777777" w:rsidTr="00A05B7C">
        <w:trPr>
          <w:trHeight w:val="20"/>
        </w:trPr>
        <w:tc>
          <w:tcPr>
            <w:tcW w:w="2860" w:type="dxa"/>
          </w:tcPr>
          <w:p w14:paraId="69C8FB81" w14:textId="77777777" w:rsidR="00D60464" w:rsidRPr="00950A13" w:rsidRDefault="00D60464" w:rsidP="005A00D0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E6571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B3F26F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688EC6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3A24E8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5A6D676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7E4237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BEE7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B7E08C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E38F8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4C6154" w14:textId="77777777" w:rsidR="00D60464" w:rsidRPr="00950A13" w:rsidRDefault="00D60464" w:rsidP="005A00D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363EA82F" w14:textId="77777777" w:rsidR="00D60464" w:rsidRPr="00950A13" w:rsidRDefault="00D60464" w:rsidP="005A00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766F9" w:rsidRPr="00950A13" w14:paraId="6A4A4901" w14:textId="77777777" w:rsidTr="00A05B7C">
        <w:trPr>
          <w:trHeight w:val="20"/>
        </w:trPr>
        <w:tc>
          <w:tcPr>
            <w:tcW w:w="2860" w:type="dxa"/>
          </w:tcPr>
          <w:p w14:paraId="5D28BDCE" w14:textId="77777777" w:rsidR="003766F9" w:rsidRPr="003C5044" w:rsidRDefault="003766F9" w:rsidP="003766F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  <w:p w14:paraId="7F067D3F" w14:textId="77777777" w:rsidR="003766F9" w:rsidRPr="003C5044" w:rsidRDefault="003766F9" w:rsidP="003766F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013F145A" w14:textId="5AE969D0" w:rsidR="003766F9" w:rsidRPr="003C5044" w:rsidRDefault="003766F9" w:rsidP="003766F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C5044"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BFC72E5" w14:textId="5A30BC19" w:rsidR="003766F9" w:rsidRPr="00950A13" w:rsidRDefault="003766F9" w:rsidP="003766F9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104,304</w:t>
            </w:r>
          </w:p>
        </w:tc>
        <w:tc>
          <w:tcPr>
            <w:tcW w:w="180" w:type="dxa"/>
            <w:vAlign w:val="bottom"/>
          </w:tcPr>
          <w:p w14:paraId="4ED0AFDB" w14:textId="77777777" w:rsidR="003766F9" w:rsidRPr="00950A13" w:rsidRDefault="003766F9" w:rsidP="003766F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F742E5" w14:textId="6E68E11A" w:rsidR="003766F9" w:rsidRPr="00950A13" w:rsidRDefault="003766F9" w:rsidP="00376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6CE18F8" w14:textId="77777777" w:rsidR="003766F9" w:rsidRPr="00950A13" w:rsidRDefault="003766F9" w:rsidP="003766F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BA0AA66" w14:textId="64BB7E19" w:rsidR="003766F9" w:rsidRPr="00950A13" w:rsidRDefault="003766F9" w:rsidP="00376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180" w:type="dxa"/>
            <w:vAlign w:val="bottom"/>
          </w:tcPr>
          <w:p w14:paraId="0DB5EFC3" w14:textId="77777777" w:rsidR="003766F9" w:rsidRPr="00950A13" w:rsidRDefault="003766F9" w:rsidP="003766F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BBC41D" w14:textId="00921431" w:rsidR="003766F9" w:rsidRPr="00950A13" w:rsidRDefault="003766F9" w:rsidP="00B57D1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  <w:vAlign w:val="bottom"/>
          </w:tcPr>
          <w:p w14:paraId="195F4FD3" w14:textId="77777777" w:rsidR="003766F9" w:rsidRPr="00950A13" w:rsidRDefault="003766F9" w:rsidP="00376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8860979" w14:textId="28EC5657" w:rsidR="003766F9" w:rsidRPr="00950A13" w:rsidRDefault="003766F9" w:rsidP="00376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(7,618)</w:t>
            </w:r>
          </w:p>
        </w:tc>
        <w:tc>
          <w:tcPr>
            <w:tcW w:w="180" w:type="dxa"/>
            <w:vAlign w:val="bottom"/>
          </w:tcPr>
          <w:p w14:paraId="49264D29" w14:textId="77777777" w:rsidR="003766F9" w:rsidRPr="00950A13" w:rsidRDefault="003766F9" w:rsidP="003766F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D6AEE71" w14:textId="6AD27420" w:rsidR="003766F9" w:rsidRPr="00950A13" w:rsidRDefault="003766F9" w:rsidP="003766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981</w:t>
            </w:r>
          </w:p>
        </w:tc>
      </w:tr>
      <w:tr w:rsidR="00C120B6" w:rsidRPr="00950A13" w14:paraId="3305C954" w14:textId="77777777" w:rsidTr="00A05B7C">
        <w:trPr>
          <w:trHeight w:val="20"/>
        </w:trPr>
        <w:tc>
          <w:tcPr>
            <w:tcW w:w="2860" w:type="dxa"/>
          </w:tcPr>
          <w:p w14:paraId="4AEB2265" w14:textId="01DE4949" w:rsidR="000E69B6" w:rsidRPr="003C5044" w:rsidRDefault="000E69B6" w:rsidP="00C00BBB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</w:t>
            </w:r>
          </w:p>
          <w:p w14:paraId="19BED0E1" w14:textId="103B3BB3" w:rsidR="00C120B6" w:rsidRPr="003C5044" w:rsidRDefault="000E69B6" w:rsidP="000E69B6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C504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485FF572" w14:textId="486689DF" w:rsidR="00C120B6" w:rsidRPr="00950A13" w:rsidRDefault="00BD1F6A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2457E89D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B838C7A" w14:textId="31B1B332" w:rsidR="00C120B6" w:rsidRPr="00950A13" w:rsidRDefault="00BD1F6A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766F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B0FC0F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C2C031" w14:textId="3CEBB7D6" w:rsidR="00C120B6" w:rsidRPr="00950A13" w:rsidRDefault="00BD1F6A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766F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A53CB20" w14:textId="77777777" w:rsidR="00C120B6" w:rsidRPr="00950A13" w:rsidRDefault="00C120B6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A474BA" w14:textId="3D131DF9" w:rsidR="00C120B6" w:rsidRPr="0007004A" w:rsidRDefault="000E69B6" w:rsidP="00B57D1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1ECA4E" w14:textId="77777777" w:rsidR="00C120B6" w:rsidRPr="0007004A" w:rsidRDefault="00C120B6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B43D7CC" w14:textId="21719D32" w:rsidR="00C120B6" w:rsidRPr="0007004A" w:rsidRDefault="000E69B6" w:rsidP="001370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BA6F33" w14:textId="77777777" w:rsidR="00C120B6" w:rsidRPr="0007004A" w:rsidRDefault="00C120B6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4F48B2F2" w14:textId="1EA8426F" w:rsidR="00C120B6" w:rsidRPr="0007004A" w:rsidRDefault="000E69B6" w:rsidP="000E69B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20B6" w:rsidRPr="00950A13" w14:paraId="279981F6" w14:textId="77777777" w:rsidTr="00A05B7C">
        <w:trPr>
          <w:trHeight w:val="20"/>
        </w:trPr>
        <w:tc>
          <w:tcPr>
            <w:tcW w:w="2860" w:type="dxa"/>
          </w:tcPr>
          <w:p w14:paraId="02145DE9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36BEA" w14:textId="01F21AB2" w:rsidR="00C120B6" w:rsidRPr="003A6F1B" w:rsidRDefault="004764EF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104,336</w:t>
            </w:r>
          </w:p>
        </w:tc>
        <w:tc>
          <w:tcPr>
            <w:tcW w:w="180" w:type="dxa"/>
            <w:vAlign w:val="bottom"/>
          </w:tcPr>
          <w:p w14:paraId="1B2FD9A9" w14:textId="77777777" w:rsidR="00C120B6" w:rsidRPr="003A6F1B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F739" w14:textId="04F9A50A" w:rsidR="00C120B6" w:rsidRPr="003A6F1B" w:rsidRDefault="004764EF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C1FC7B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CC0F" w14:textId="208287C9" w:rsidR="00C120B6" w:rsidRPr="00950A13" w:rsidRDefault="004764EF" w:rsidP="00C120B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180" w:type="dxa"/>
            <w:vAlign w:val="bottom"/>
          </w:tcPr>
          <w:p w14:paraId="774418F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9A72" w14:textId="3348D4DE" w:rsidR="00C120B6" w:rsidRPr="000E69B6" w:rsidRDefault="004764EF" w:rsidP="00B57D1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39,599</w:t>
            </w:r>
          </w:p>
        </w:tc>
        <w:tc>
          <w:tcPr>
            <w:tcW w:w="180" w:type="dxa"/>
            <w:vAlign w:val="bottom"/>
          </w:tcPr>
          <w:p w14:paraId="35F7AB4E" w14:textId="77777777" w:rsidR="00C120B6" w:rsidRPr="000E69B6" w:rsidRDefault="00C120B6" w:rsidP="000E69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3A966" w14:textId="7ABC0B60" w:rsidR="00C120B6" w:rsidRPr="000E69B6" w:rsidRDefault="004764EF" w:rsidP="000E69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(7,618)</w:t>
            </w:r>
          </w:p>
        </w:tc>
        <w:tc>
          <w:tcPr>
            <w:tcW w:w="180" w:type="dxa"/>
            <w:vAlign w:val="bottom"/>
          </w:tcPr>
          <w:p w14:paraId="653694A1" w14:textId="77777777" w:rsidR="00C120B6" w:rsidRPr="000E69B6" w:rsidRDefault="00C120B6" w:rsidP="000E6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0D7F3" w14:textId="73CC56DF" w:rsidR="00C120B6" w:rsidRPr="000E69B6" w:rsidRDefault="004764EF" w:rsidP="000E69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31,981</w:t>
            </w:r>
          </w:p>
        </w:tc>
      </w:tr>
    </w:tbl>
    <w:p w14:paraId="0E764F4D" w14:textId="1C49BB29" w:rsidR="0070610F" w:rsidRDefault="0070610F"/>
    <w:p w14:paraId="539DC81E" w14:textId="671317E3" w:rsidR="00F07117" w:rsidRDefault="00F07117"/>
    <w:p w14:paraId="62885C5E" w14:textId="7AD9F2C7" w:rsidR="00F07117" w:rsidRDefault="00F07117"/>
    <w:p w14:paraId="1643C33E" w14:textId="4E938643" w:rsidR="00104284" w:rsidRDefault="00104284">
      <w:r>
        <w:br w:type="page"/>
      </w:r>
    </w:p>
    <w:tbl>
      <w:tblPr>
        <w:tblW w:w="93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180"/>
        <w:gridCol w:w="957"/>
        <w:gridCol w:w="180"/>
        <w:gridCol w:w="870"/>
        <w:gridCol w:w="180"/>
        <w:gridCol w:w="873"/>
        <w:gridCol w:w="180"/>
        <w:gridCol w:w="873"/>
        <w:gridCol w:w="180"/>
        <w:gridCol w:w="977"/>
      </w:tblGrid>
      <w:tr w:rsidR="00F07117" w:rsidRPr="00950A13" w14:paraId="09546E42" w14:textId="77777777" w:rsidTr="00B072E7">
        <w:trPr>
          <w:trHeight w:val="20"/>
        </w:trPr>
        <w:tc>
          <w:tcPr>
            <w:tcW w:w="2880" w:type="dxa"/>
          </w:tcPr>
          <w:p w14:paraId="567412D1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3E02B7DD" w14:textId="74E9A5F2" w:rsidR="00F07117" w:rsidRPr="001321DE" w:rsidRDefault="00F07117" w:rsidP="007D150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งบเฉพาะกิจการ</w:t>
            </w:r>
          </w:p>
        </w:tc>
      </w:tr>
      <w:tr w:rsidR="00F07117" w:rsidRPr="00950A13" w14:paraId="02DF0CB7" w14:textId="77777777" w:rsidTr="00B072E7">
        <w:trPr>
          <w:trHeight w:val="20"/>
        </w:trPr>
        <w:tc>
          <w:tcPr>
            <w:tcW w:w="2880" w:type="dxa"/>
            <w:vMerge w:val="restart"/>
            <w:vAlign w:val="bottom"/>
          </w:tcPr>
          <w:p w14:paraId="07168CB5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77" w:type="dxa"/>
            <w:gridSpan w:val="5"/>
          </w:tcPr>
          <w:p w14:paraId="0720AE1C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BC41E0D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3" w:type="dxa"/>
            <w:gridSpan w:val="5"/>
          </w:tcPr>
          <w:p w14:paraId="7DC17CD6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07117" w:rsidRPr="00950A13" w14:paraId="528CCC8C" w14:textId="77777777" w:rsidTr="00104284">
        <w:trPr>
          <w:trHeight w:val="20"/>
        </w:trPr>
        <w:tc>
          <w:tcPr>
            <w:tcW w:w="2880" w:type="dxa"/>
            <w:vMerge/>
          </w:tcPr>
          <w:p w14:paraId="41F77C68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C76E7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1A5396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70568E6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5961D5D" w14:textId="75D50E54" w:rsidR="00F07117" w:rsidRPr="00950A13" w:rsidRDefault="0024624E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AF16282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5CFA62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EFE3D51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A8343B7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C97D8E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4E25B4C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AD53A9D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136883B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4150830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65E80196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91C3EB" w14:textId="77777777" w:rsidR="00F07117" w:rsidRPr="00950A13" w:rsidRDefault="00F07117" w:rsidP="007D150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315BB7A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33C61E7F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07117" w:rsidRPr="00950A13" w14:paraId="43659000" w14:textId="77777777" w:rsidTr="00B072E7">
        <w:trPr>
          <w:trHeight w:val="20"/>
        </w:trPr>
        <w:tc>
          <w:tcPr>
            <w:tcW w:w="2880" w:type="dxa"/>
          </w:tcPr>
          <w:p w14:paraId="7E8FEB9A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0" w:type="dxa"/>
            <w:gridSpan w:val="11"/>
          </w:tcPr>
          <w:p w14:paraId="724E5D7E" w14:textId="77777777" w:rsidR="00F07117" w:rsidRPr="00950A13" w:rsidRDefault="00F07117" w:rsidP="007D15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07117" w:rsidRPr="00950A13" w14:paraId="7AF850D9" w14:textId="77777777" w:rsidTr="00104284">
        <w:trPr>
          <w:trHeight w:val="20"/>
        </w:trPr>
        <w:tc>
          <w:tcPr>
            <w:tcW w:w="2880" w:type="dxa"/>
          </w:tcPr>
          <w:p w14:paraId="2A523920" w14:textId="77777777" w:rsidR="00F07117" w:rsidRPr="00950A13" w:rsidRDefault="00F07117" w:rsidP="007D150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2F665465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C08362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B7CEE2B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C99780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AC5E5F7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13EDC0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894C15B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CA9B65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B85BA4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A07645" w14:textId="77777777" w:rsidR="00F07117" w:rsidRPr="00950A13" w:rsidRDefault="00F07117" w:rsidP="007D150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5E63126" w14:textId="77777777" w:rsidR="00F07117" w:rsidRPr="00950A13" w:rsidRDefault="00F07117" w:rsidP="007D150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72E7" w:rsidRPr="00950A13" w14:paraId="0F90FF92" w14:textId="77777777" w:rsidTr="00104284">
        <w:trPr>
          <w:trHeight w:val="20"/>
        </w:trPr>
        <w:tc>
          <w:tcPr>
            <w:tcW w:w="2880" w:type="dxa"/>
          </w:tcPr>
          <w:p w14:paraId="23429111" w14:textId="77777777" w:rsidR="00B072E7" w:rsidRDefault="00B072E7" w:rsidP="00B072E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</w:t>
            </w:r>
          </w:p>
          <w:p w14:paraId="4BC3F2F2" w14:textId="77777777" w:rsidR="00B072E7" w:rsidRDefault="00B072E7" w:rsidP="00B072E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ด้วยมูลค่ายุติธรรมผ่านกำไร</w:t>
            </w:r>
          </w:p>
          <w:p w14:paraId="374C097A" w14:textId="77777777" w:rsidR="00B072E7" w:rsidRPr="000E69B6" w:rsidRDefault="00B072E7" w:rsidP="00B072E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B1465CF" w14:textId="341771B2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104,304</w:t>
            </w:r>
          </w:p>
        </w:tc>
        <w:tc>
          <w:tcPr>
            <w:tcW w:w="180" w:type="dxa"/>
            <w:vAlign w:val="bottom"/>
          </w:tcPr>
          <w:p w14:paraId="5892A3E5" w14:textId="77777777" w:rsidR="00B072E7" w:rsidRPr="00950A13" w:rsidRDefault="00B072E7" w:rsidP="00B072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CA65F09" w14:textId="0A0D9EB6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98A3C0" w14:textId="77777777" w:rsidR="00B072E7" w:rsidRPr="00950A13" w:rsidRDefault="00B072E7" w:rsidP="00B072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2BCEE188" w14:textId="5C33BEAF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0B0EA2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3AAEDDA5" w14:textId="77777777" w:rsidR="00B072E7" w:rsidRPr="00950A13" w:rsidRDefault="00B072E7" w:rsidP="00B072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179E878" w14:textId="39A028D7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  <w:vAlign w:val="bottom"/>
          </w:tcPr>
          <w:p w14:paraId="1CD82228" w14:textId="77777777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AA314DA" w14:textId="7F71C9AD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(7,618)</w:t>
            </w:r>
          </w:p>
        </w:tc>
        <w:tc>
          <w:tcPr>
            <w:tcW w:w="180" w:type="dxa"/>
            <w:vAlign w:val="bottom"/>
          </w:tcPr>
          <w:p w14:paraId="4D63AB23" w14:textId="77777777" w:rsidR="00B072E7" w:rsidRPr="00950A13" w:rsidRDefault="00B072E7" w:rsidP="00B072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03A9438C" w14:textId="49787EBF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950A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981</w:t>
            </w:r>
          </w:p>
        </w:tc>
      </w:tr>
      <w:tr w:rsidR="00B072E7" w:rsidRPr="00950A13" w14:paraId="7DBD1E89" w14:textId="77777777" w:rsidTr="00104284">
        <w:trPr>
          <w:trHeight w:val="20"/>
        </w:trPr>
        <w:tc>
          <w:tcPr>
            <w:tcW w:w="2880" w:type="dxa"/>
          </w:tcPr>
          <w:p w14:paraId="48A92FDF" w14:textId="6A6BDBA3" w:rsidR="00B072E7" w:rsidRPr="003C5044" w:rsidRDefault="00B072E7" w:rsidP="00B072E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3C5044">
              <w:rPr>
                <w:rFonts w:ascii="Angsana New" w:hAnsi="Angsana New"/>
                <w:sz w:val="30"/>
                <w:szCs w:val="30"/>
                <w:cs/>
              </w:rPr>
              <w:t>กำไรจากการประมาณ</w:t>
            </w:r>
          </w:p>
          <w:p w14:paraId="1D9E61D2" w14:textId="77777777" w:rsidR="00B072E7" w:rsidRPr="000E69B6" w:rsidRDefault="00B072E7" w:rsidP="00B072E7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C504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50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601B66AA" w14:textId="36BEBACF" w:rsidR="00B072E7" w:rsidRPr="00950A13" w:rsidRDefault="00B072E7" w:rsidP="00B072E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6A">
              <w:rPr>
                <w:rFonts w:ascii="Angsana New" w:hAnsi="Angsana New"/>
                <w:sz w:val="30"/>
                <w:szCs w:val="30"/>
                <w:lang w:val="en-US" w:bidi="th-TH"/>
              </w:rPr>
              <w:t>1,160</w:t>
            </w:r>
          </w:p>
        </w:tc>
        <w:tc>
          <w:tcPr>
            <w:tcW w:w="180" w:type="dxa"/>
            <w:vAlign w:val="bottom"/>
          </w:tcPr>
          <w:p w14:paraId="163E7C80" w14:textId="77777777" w:rsidR="00B072E7" w:rsidRPr="00950A13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63AEDD3" w14:textId="2C7819A0" w:rsidR="00B072E7" w:rsidRPr="00950A13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1F6A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Pr="00BD1F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C2A1C0" w14:textId="77777777" w:rsidR="00B072E7" w:rsidRPr="00950A13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3EC42462" w14:textId="25A5F6F4" w:rsidR="00B072E7" w:rsidRPr="00950A13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180" w:type="dxa"/>
            <w:vAlign w:val="bottom"/>
          </w:tcPr>
          <w:p w14:paraId="05B49115" w14:textId="77777777" w:rsidR="00B072E7" w:rsidRPr="00950A13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B2E7F0F" w14:textId="47AF0663" w:rsidR="00B072E7" w:rsidRPr="0007004A" w:rsidRDefault="00B072E7" w:rsidP="00B072E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CD57A3" w14:textId="77777777" w:rsidR="00B072E7" w:rsidRPr="0007004A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A7E559" w14:textId="0D1336B9" w:rsidR="00B072E7" w:rsidRPr="0007004A" w:rsidRDefault="00B072E7" w:rsidP="00B072E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167F12" w14:textId="77777777" w:rsidR="00B072E7" w:rsidRPr="0007004A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53159334" w14:textId="3658C72B" w:rsidR="00B072E7" w:rsidRPr="0007004A" w:rsidRDefault="00B072E7" w:rsidP="00B072E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72E7" w:rsidRPr="00F07117" w14:paraId="704C3732" w14:textId="77777777" w:rsidTr="00104284">
        <w:trPr>
          <w:trHeight w:val="20"/>
        </w:trPr>
        <w:tc>
          <w:tcPr>
            <w:tcW w:w="2880" w:type="dxa"/>
          </w:tcPr>
          <w:p w14:paraId="5B495625" w14:textId="77777777" w:rsidR="00B072E7" w:rsidRPr="00F07117" w:rsidRDefault="00B072E7" w:rsidP="00B0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AA455" w14:textId="45D29B44" w:rsidR="00B072E7" w:rsidRPr="00B072E7" w:rsidRDefault="00B072E7" w:rsidP="00B072E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B072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6FF1105" w14:textId="77777777" w:rsidR="00B072E7" w:rsidRPr="00F07117" w:rsidRDefault="00B072E7" w:rsidP="00B0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CB2E0" w14:textId="007508FE" w:rsidR="00B072E7" w:rsidRPr="00F07117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</w:t>
            </w:r>
            <w:r w:rsidR="009606A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A70ED9" w14:textId="77777777" w:rsidR="00B072E7" w:rsidRPr="00F07117" w:rsidRDefault="00B072E7" w:rsidP="00B0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15BA5" w14:textId="10344AC2" w:rsidR="00B072E7" w:rsidRPr="00F07117" w:rsidRDefault="00B072E7" w:rsidP="00B072E7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0B0E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255A75A" w14:textId="77777777" w:rsidR="00B072E7" w:rsidRPr="00F07117" w:rsidRDefault="00B072E7" w:rsidP="00B0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1FC71" w14:textId="7D88E28B" w:rsidR="00B072E7" w:rsidRPr="00F07117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6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0E6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180" w:type="dxa"/>
            <w:vAlign w:val="bottom"/>
          </w:tcPr>
          <w:p w14:paraId="363E3F3D" w14:textId="77777777" w:rsidR="00B072E7" w:rsidRPr="00F07117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CC5E1" w14:textId="3B11A5C5" w:rsidR="00B072E7" w:rsidRPr="00F07117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6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(7,618)</w:t>
            </w:r>
          </w:p>
        </w:tc>
        <w:tc>
          <w:tcPr>
            <w:tcW w:w="180" w:type="dxa"/>
            <w:vAlign w:val="bottom"/>
          </w:tcPr>
          <w:p w14:paraId="3E0FFD7D" w14:textId="77777777" w:rsidR="00B072E7" w:rsidRPr="00F07117" w:rsidRDefault="00B072E7" w:rsidP="00B0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C7975" w14:textId="455DA1EE" w:rsidR="00B072E7" w:rsidRPr="00F07117" w:rsidRDefault="00B072E7" w:rsidP="00B072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E6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0E69B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</w:t>
            </w:r>
          </w:p>
        </w:tc>
      </w:tr>
    </w:tbl>
    <w:p w14:paraId="69254925" w14:textId="77777777" w:rsidR="00F07117" w:rsidRPr="00F07117" w:rsidRDefault="00F07117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34"/>
        <w:gridCol w:w="1016"/>
        <w:gridCol w:w="238"/>
        <w:gridCol w:w="1053"/>
        <w:gridCol w:w="265"/>
        <w:gridCol w:w="1026"/>
        <w:gridCol w:w="265"/>
        <w:gridCol w:w="1110"/>
      </w:tblGrid>
      <w:tr w:rsidR="00C56FBD" w:rsidRPr="00950A13" w14:paraId="229265F1" w14:textId="77777777" w:rsidTr="00A65C20">
        <w:tc>
          <w:tcPr>
            <w:tcW w:w="2299" w:type="pct"/>
          </w:tcPr>
          <w:p w14:paraId="2B030F30" w14:textId="453D9569" w:rsidR="00C56FBD" w:rsidRPr="00950A13" w:rsidRDefault="00EC46A9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F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1" w:type="pct"/>
            <w:gridSpan w:val="7"/>
          </w:tcPr>
          <w:p w14:paraId="2F6A7835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6FBD" w:rsidRPr="00950A13" w14:paraId="112540AC" w14:textId="77777777" w:rsidTr="00A65C20">
        <w:tc>
          <w:tcPr>
            <w:tcW w:w="2299" w:type="pct"/>
          </w:tcPr>
          <w:p w14:paraId="655D9C79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5348CA90" w14:textId="1F04E5A8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120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A8FD2C7" w14:textId="77777777" w:rsidR="00C56FBD" w:rsidRPr="00950A13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A95D550" w14:textId="6E38C9C9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120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56FBD" w:rsidRPr="00950A13" w14:paraId="0E48C290" w14:textId="77777777" w:rsidTr="0022213D">
        <w:tc>
          <w:tcPr>
            <w:tcW w:w="2299" w:type="pct"/>
          </w:tcPr>
          <w:p w14:paraId="5D2EBB75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A6173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8D972D6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9175176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4E9CEDEA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FFFDF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4" w:type="pct"/>
          </w:tcPr>
          <w:p w14:paraId="7EE8145B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pct"/>
          </w:tcPr>
          <w:p w14:paraId="2861DB20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D201C09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4" w:type="pct"/>
          </w:tcPr>
          <w:p w14:paraId="63E07510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" w:type="pct"/>
          </w:tcPr>
          <w:p w14:paraId="34F7C0F4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B217D3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0B6" w:rsidRPr="00950A13" w14:paraId="001FE5C3" w14:textId="77777777" w:rsidTr="0022213D">
        <w:tc>
          <w:tcPr>
            <w:tcW w:w="2299" w:type="pct"/>
          </w:tcPr>
          <w:p w14:paraId="185CB7AD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2" w:type="pct"/>
            <w:vAlign w:val="bottom"/>
          </w:tcPr>
          <w:p w14:paraId="37FF2584" w14:textId="77777777" w:rsidR="00C120B6" w:rsidRPr="00606F35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EFF3C" w14:textId="77777777" w:rsidR="00C120B6" w:rsidRPr="00606F35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BA2892C" w14:textId="42784FA0" w:rsidR="00C120B6" w:rsidRPr="0024624E" w:rsidRDefault="00BD1F6A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</w:t>
            </w:r>
            <w:r w:rsidR="00EB2F3B">
              <w:rPr>
                <w:rFonts w:ascii="Angsana New" w:hAnsi="Angsana New"/>
                <w:sz w:val="30"/>
                <w:szCs w:val="30"/>
                <w:lang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B2F3B">
              <w:rPr>
                <w:rFonts w:ascii="Angsana New" w:hAnsi="Angsana New"/>
                <w:sz w:val="30"/>
                <w:szCs w:val="30"/>
                <w:lang w:bidi="th-TH"/>
              </w:rPr>
              <w:t>031</w:t>
            </w:r>
          </w:p>
        </w:tc>
        <w:tc>
          <w:tcPr>
            <w:tcW w:w="144" w:type="pct"/>
          </w:tcPr>
          <w:p w14:paraId="657537C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5CEA6CA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856C01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2315385C" w14:textId="2F1135F2" w:rsidR="00C120B6" w:rsidRPr="00950A13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769,985</w:t>
            </w:r>
          </w:p>
        </w:tc>
      </w:tr>
      <w:tr w:rsidR="00C120B6" w:rsidRPr="00950A13" w14:paraId="037EFDCF" w14:textId="77777777" w:rsidTr="0022213D">
        <w:tc>
          <w:tcPr>
            <w:tcW w:w="2299" w:type="pct"/>
          </w:tcPr>
          <w:p w14:paraId="62BE102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2" w:type="pct"/>
            <w:vAlign w:val="bottom"/>
          </w:tcPr>
          <w:p w14:paraId="307D94DD" w14:textId="4E199ECD" w:rsidR="00C120B6" w:rsidRPr="00606F35" w:rsidRDefault="00C7304B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5CC4A019" w14:textId="77777777" w:rsidR="00C120B6" w:rsidRPr="00606F35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3ED9A9" w14:textId="75373206" w:rsidR="00C120B6" w:rsidRPr="00606F35" w:rsidRDefault="00BD1F6A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EB2F3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B2F3B">
              <w:rPr>
                <w:rFonts w:ascii="Angsana New" w:hAnsi="Angsana New"/>
                <w:sz w:val="30"/>
                <w:szCs w:val="30"/>
              </w:rPr>
              <w:t>6</w:t>
            </w:r>
            <w:r w:rsidR="000B72B1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144" w:type="pct"/>
          </w:tcPr>
          <w:p w14:paraId="4C312EE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5E0BC78" w14:textId="7940ABCD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AB00B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0464983" w14:textId="7C5870DF" w:rsidR="00C120B6" w:rsidRPr="00950A13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153,997</w:t>
            </w:r>
          </w:p>
        </w:tc>
      </w:tr>
      <w:tr w:rsidR="00BD1F6A" w:rsidRPr="00950A13" w14:paraId="398FE5C0" w14:textId="77777777" w:rsidTr="0022213D">
        <w:tc>
          <w:tcPr>
            <w:tcW w:w="2299" w:type="pct"/>
          </w:tcPr>
          <w:p w14:paraId="39DBB229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2" w:type="pct"/>
            <w:vAlign w:val="bottom"/>
          </w:tcPr>
          <w:p w14:paraId="3C4E9F11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3936A7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0F27897" w14:textId="6D63B8F4" w:rsidR="00BD1F6A" w:rsidRPr="000B72B1" w:rsidRDefault="000B72B1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0B72B1">
              <w:rPr>
                <w:rFonts w:ascii="Angsana New" w:hAnsi="Angsana New"/>
                <w:sz w:val="30"/>
                <w:szCs w:val="30"/>
              </w:rPr>
              <w:t>(2,441)</w:t>
            </w:r>
          </w:p>
        </w:tc>
        <w:tc>
          <w:tcPr>
            <w:tcW w:w="144" w:type="pct"/>
          </w:tcPr>
          <w:p w14:paraId="3108FD1E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40E32D95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8841E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CD16EAD" w14:textId="581C9F85" w:rsidR="00BD1F6A" w:rsidRPr="00950A13" w:rsidRDefault="00BD1F6A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</w:rPr>
              <w:t>(14,898)</w:t>
            </w:r>
          </w:p>
        </w:tc>
      </w:tr>
      <w:tr w:rsidR="00BD1F6A" w:rsidRPr="00950A13" w14:paraId="142AD3D8" w14:textId="77777777" w:rsidTr="0022213D">
        <w:tc>
          <w:tcPr>
            <w:tcW w:w="2299" w:type="pct"/>
          </w:tcPr>
          <w:p w14:paraId="606DB6D0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2" w:type="pct"/>
            <w:vAlign w:val="bottom"/>
          </w:tcPr>
          <w:p w14:paraId="6C0B2F03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17840C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53180E0" w14:textId="7564C518" w:rsidR="00BD1F6A" w:rsidRPr="000B72B1" w:rsidRDefault="000B72B1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B72B1">
              <w:rPr>
                <w:rFonts w:ascii="Angsana New" w:hAnsi="Angsana New"/>
                <w:sz w:val="30"/>
                <w:szCs w:val="30"/>
                <w:lang w:bidi="th-TH"/>
              </w:rPr>
              <w:t>171</w:t>
            </w:r>
          </w:p>
        </w:tc>
        <w:tc>
          <w:tcPr>
            <w:tcW w:w="144" w:type="pct"/>
          </w:tcPr>
          <w:p w14:paraId="2729D3EA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AB376E0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43210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4A615C9D" w14:textId="47924C28" w:rsidR="00BD1F6A" w:rsidRPr="00950A13" w:rsidRDefault="00BD1F6A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6F3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BD1F6A" w:rsidRPr="00950A13" w14:paraId="4D22A643" w14:textId="77777777" w:rsidTr="0022213D">
        <w:tc>
          <w:tcPr>
            <w:tcW w:w="2299" w:type="pct"/>
          </w:tcPr>
          <w:p w14:paraId="4A0DD305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2" w:type="pct"/>
            <w:vAlign w:val="bottom"/>
          </w:tcPr>
          <w:p w14:paraId="0F654095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6B5ED5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421EEE4" w14:textId="77EE75C9" w:rsidR="00BD1F6A" w:rsidRPr="000B72B1" w:rsidRDefault="000B72B1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0B72B1">
              <w:rPr>
                <w:rFonts w:ascii="Angsana New" w:hAnsi="Angsana New"/>
                <w:sz w:val="30"/>
                <w:szCs w:val="30"/>
              </w:rPr>
              <w:t>(3,513)</w:t>
            </w:r>
          </w:p>
        </w:tc>
        <w:tc>
          <w:tcPr>
            <w:tcW w:w="144" w:type="pct"/>
          </w:tcPr>
          <w:p w14:paraId="64D66EAD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1160D87D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5DEDA1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72187F" w14:textId="24481A55" w:rsidR="00BD1F6A" w:rsidRPr="00950A13" w:rsidRDefault="00BD1F6A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606F3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5,605</w:t>
            </w:r>
            <w:r w:rsidRPr="00606F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1F6A" w:rsidRPr="00950A13" w14:paraId="30AA1361" w14:textId="77777777" w:rsidTr="0022213D">
        <w:tc>
          <w:tcPr>
            <w:tcW w:w="2299" w:type="pct"/>
          </w:tcPr>
          <w:p w14:paraId="41D14919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52" w:type="pct"/>
            <w:vAlign w:val="bottom"/>
          </w:tcPr>
          <w:p w14:paraId="14EE2052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5AB445" w14:textId="77777777" w:rsidR="00BD1F6A" w:rsidRPr="00606F35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C283AC" w14:textId="5F452DB5" w:rsidR="00BD1F6A" w:rsidRPr="000B72B1" w:rsidRDefault="000B72B1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B72B1">
              <w:rPr>
                <w:rFonts w:ascii="Angsana New" w:hAnsi="Angsana New"/>
                <w:sz w:val="30"/>
                <w:szCs w:val="30"/>
              </w:rPr>
              <w:t>12,32</w:t>
            </w:r>
            <w:r w:rsidR="007B48A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94237B2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C5F9C2E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AF7557E" w14:textId="77777777" w:rsidR="00BD1F6A" w:rsidRPr="00950A13" w:rsidRDefault="00BD1F6A" w:rsidP="00BD1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D97B93D" w14:textId="2BEC34FB" w:rsidR="00BD1F6A" w:rsidRPr="00950A13" w:rsidRDefault="00BD1F6A" w:rsidP="00BD1F6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(5,8</w:t>
            </w:r>
            <w:r w:rsidR="000B72B1">
              <w:rPr>
                <w:rFonts w:ascii="Angsana New" w:hAnsi="Angsana New"/>
                <w:sz w:val="30"/>
                <w:szCs w:val="30"/>
              </w:rPr>
              <w:t>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0B6" w:rsidRPr="00F07117" w14:paraId="64FAB0DD" w14:textId="77777777" w:rsidTr="0022213D">
        <w:tc>
          <w:tcPr>
            <w:tcW w:w="2299" w:type="pct"/>
          </w:tcPr>
          <w:p w14:paraId="07B64F40" w14:textId="77777777" w:rsidR="00C120B6" w:rsidRPr="00F07117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B0A03" w14:textId="6CB9E529" w:rsidR="00C120B6" w:rsidRPr="00F07117" w:rsidRDefault="00500EFF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29" w:type="pct"/>
          </w:tcPr>
          <w:p w14:paraId="5A8C0508" w14:textId="77777777" w:rsidR="00C120B6" w:rsidRPr="00F07117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A9EC22" w14:textId="5E1E8412" w:rsidR="00C120B6" w:rsidRPr="00F07117" w:rsidRDefault="00500EFF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B2F3B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2068C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9D4A13B" w14:textId="77777777" w:rsidR="00C120B6" w:rsidRPr="00F07117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A15D9" w14:textId="55319BD3" w:rsidR="00C120B6" w:rsidRPr="00F07117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</w:rPr>
              <w:t>16.6</w:t>
            </w:r>
            <w:r w:rsidR="004764E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2864EF43" w14:textId="77777777" w:rsidR="00C120B6" w:rsidRPr="00F07117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33BB77B" w14:textId="30DD3951" w:rsidR="00C120B6" w:rsidRPr="00F0711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</w:rPr>
              <w:t>128,034</w:t>
            </w:r>
          </w:p>
        </w:tc>
      </w:tr>
    </w:tbl>
    <w:p w14:paraId="1758D6AB" w14:textId="32A1B565" w:rsidR="00A05B7C" w:rsidRDefault="00A05B7C">
      <w:pPr>
        <w:rPr>
          <w:rFonts w:ascii="Angsana New" w:hAnsi="Angsana New"/>
          <w:sz w:val="30"/>
          <w:szCs w:val="30"/>
        </w:rPr>
      </w:pPr>
    </w:p>
    <w:p w14:paraId="49AC4BA7" w14:textId="439309A1" w:rsidR="00F07117" w:rsidRDefault="00F07117">
      <w:pPr>
        <w:rPr>
          <w:rFonts w:ascii="Angsana New" w:hAnsi="Angsana New"/>
          <w:sz w:val="30"/>
          <w:szCs w:val="30"/>
        </w:rPr>
      </w:pPr>
    </w:p>
    <w:p w14:paraId="7AE5355C" w14:textId="77777777" w:rsidR="002068C6" w:rsidRDefault="002068C6">
      <w:pPr>
        <w:rPr>
          <w:rFonts w:ascii="Angsana New" w:hAnsi="Angsana New"/>
          <w:sz w:val="30"/>
          <w:szCs w:val="30"/>
        </w:rPr>
      </w:pPr>
    </w:p>
    <w:p w14:paraId="4979CD4E" w14:textId="7BF76552" w:rsidR="003B2448" w:rsidRDefault="003B2448">
      <w:pPr>
        <w:rPr>
          <w:rFonts w:ascii="Angsana New" w:hAnsi="Angsana New"/>
          <w:sz w:val="30"/>
          <w:szCs w:val="30"/>
        </w:rPr>
      </w:pPr>
    </w:p>
    <w:p w14:paraId="5CF7028F" w14:textId="4C155399" w:rsidR="001928E6" w:rsidRDefault="00192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15"/>
        <w:gridCol w:w="237"/>
        <w:gridCol w:w="1050"/>
        <w:gridCol w:w="263"/>
        <w:gridCol w:w="1032"/>
        <w:gridCol w:w="266"/>
        <w:gridCol w:w="1083"/>
      </w:tblGrid>
      <w:tr w:rsidR="00C56FBD" w:rsidRPr="00F07117" w14:paraId="02E1137A" w14:textId="77777777" w:rsidTr="00A65C20">
        <w:tc>
          <w:tcPr>
            <w:tcW w:w="2306" w:type="pct"/>
          </w:tcPr>
          <w:p w14:paraId="720BBABA" w14:textId="4CB304F7" w:rsidR="00C56FBD" w:rsidRPr="00F07117" w:rsidRDefault="00D21FBB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1F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0A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94" w:type="pct"/>
            <w:gridSpan w:val="7"/>
          </w:tcPr>
          <w:p w14:paraId="47076CAD" w14:textId="77777777" w:rsidR="00C56FBD" w:rsidRPr="00F07117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0711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6FBD" w:rsidRPr="00950A13" w14:paraId="6130396B" w14:textId="77777777" w:rsidTr="00A65C20">
        <w:tc>
          <w:tcPr>
            <w:tcW w:w="2306" w:type="pct"/>
          </w:tcPr>
          <w:p w14:paraId="0FB4CEA5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26684093" w14:textId="3B88D1D4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120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08820D77" w14:textId="77777777" w:rsidR="00C56FBD" w:rsidRPr="00950A13" w:rsidRDefault="00C56FBD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04B3B57" w14:textId="4A64D8A9" w:rsidR="00C56FBD" w:rsidRPr="00950A13" w:rsidRDefault="00EF5143" w:rsidP="00B57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256</w:t>
            </w:r>
            <w:r w:rsidR="00C120B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255F7" w:rsidRPr="00950A13" w14:paraId="5358EC40" w14:textId="77777777" w:rsidTr="00A65C20">
        <w:tc>
          <w:tcPr>
            <w:tcW w:w="2306" w:type="pct"/>
          </w:tcPr>
          <w:p w14:paraId="12179C49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D3594A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152B45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</w:tcPr>
          <w:p w14:paraId="3029E988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</w:tcPr>
          <w:p w14:paraId="52F0DCCC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536881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</w:tcPr>
          <w:p w14:paraId="03DD1A5F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2" w:type="pct"/>
          </w:tcPr>
          <w:p w14:paraId="54496B94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FB0E808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5" w:type="pct"/>
          </w:tcPr>
          <w:p w14:paraId="60C23786" w14:textId="77777777" w:rsidR="00C56FBD" w:rsidRPr="00950A13" w:rsidRDefault="00C56FBD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15D8E780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35C87B" w14:textId="77777777" w:rsidR="00C56FBD" w:rsidRPr="00950A13" w:rsidRDefault="00C56FBD" w:rsidP="00B5712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20B6" w:rsidRPr="00950A13" w14:paraId="0C1311EB" w14:textId="77777777" w:rsidTr="00A65C20">
        <w:tc>
          <w:tcPr>
            <w:tcW w:w="2306" w:type="pct"/>
          </w:tcPr>
          <w:p w14:paraId="156C3DBA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53" w:type="pct"/>
            <w:vAlign w:val="bottom"/>
          </w:tcPr>
          <w:p w14:paraId="7488C05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D46C2A9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5EA6A223" w14:textId="562FBB2C" w:rsidR="00C120B6" w:rsidRPr="00B53298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B48A0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B48A0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43" w:type="pct"/>
          </w:tcPr>
          <w:p w14:paraId="39A7034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735066B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4411F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672C597" w14:textId="1C071611" w:rsidR="00C120B6" w:rsidRPr="001255F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738,777</w:t>
            </w:r>
          </w:p>
        </w:tc>
      </w:tr>
      <w:tr w:rsidR="00C120B6" w:rsidRPr="00950A13" w14:paraId="6361F525" w14:textId="77777777" w:rsidTr="00A65C20">
        <w:tc>
          <w:tcPr>
            <w:tcW w:w="2306" w:type="pct"/>
          </w:tcPr>
          <w:p w14:paraId="52A3129A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3" w:type="pct"/>
            <w:vAlign w:val="bottom"/>
          </w:tcPr>
          <w:p w14:paraId="550D7A8E" w14:textId="0EEBCBC8" w:rsidR="00C120B6" w:rsidRPr="00950A13" w:rsidRDefault="00C7304B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9" w:type="pct"/>
          </w:tcPr>
          <w:p w14:paraId="012386E9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AFB4CA5" w14:textId="6726D20F" w:rsidR="00C120B6" w:rsidRPr="00EF6DA0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7B48A0">
              <w:rPr>
                <w:rFonts w:ascii="Angsana New" w:hAnsi="Angsana New"/>
                <w:sz w:val="30"/>
                <w:szCs w:val="30"/>
              </w:rPr>
              <w:t>6,669</w:t>
            </w:r>
          </w:p>
        </w:tc>
        <w:tc>
          <w:tcPr>
            <w:tcW w:w="143" w:type="pct"/>
          </w:tcPr>
          <w:p w14:paraId="25B83208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6424EA" w14:textId="5D981625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AE8EDD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4F919DD" w14:textId="5B0C8B96" w:rsidR="00C120B6" w:rsidRPr="001255F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147,755</w:t>
            </w:r>
          </w:p>
        </w:tc>
      </w:tr>
      <w:tr w:rsidR="00C120B6" w:rsidRPr="00950A13" w14:paraId="10B0A611" w14:textId="77777777" w:rsidTr="00A65C20">
        <w:tc>
          <w:tcPr>
            <w:tcW w:w="2306" w:type="pct"/>
          </w:tcPr>
          <w:p w14:paraId="40067FAE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3" w:type="pct"/>
            <w:vAlign w:val="bottom"/>
          </w:tcPr>
          <w:p w14:paraId="545D1DF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43C58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19BAFBF" w14:textId="6168E909" w:rsidR="00C120B6" w:rsidRPr="00EF6DA0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(2,441)</w:t>
            </w:r>
          </w:p>
        </w:tc>
        <w:tc>
          <w:tcPr>
            <w:tcW w:w="143" w:type="pct"/>
          </w:tcPr>
          <w:p w14:paraId="6CB1F991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2C01EF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6FF9B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5CBA61E" w14:textId="29B6F75D" w:rsidR="00C120B6" w:rsidRPr="001255F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F6DA0">
              <w:rPr>
                <w:rFonts w:ascii="Angsana New" w:hAnsi="Angsana New"/>
                <w:sz w:val="30"/>
                <w:szCs w:val="30"/>
              </w:rPr>
              <w:t>(14,898)</w:t>
            </w:r>
          </w:p>
        </w:tc>
      </w:tr>
      <w:tr w:rsidR="00C120B6" w:rsidRPr="00950A13" w14:paraId="4184C6AF" w14:textId="77777777" w:rsidTr="00A65C20">
        <w:tc>
          <w:tcPr>
            <w:tcW w:w="2306" w:type="pct"/>
          </w:tcPr>
          <w:p w14:paraId="63DF937E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3" w:type="pct"/>
            <w:vAlign w:val="bottom"/>
          </w:tcPr>
          <w:p w14:paraId="132A4741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FC537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61AE7AE" w14:textId="7C56E702" w:rsidR="00C120B6" w:rsidRPr="00EF6DA0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3" w:type="pct"/>
          </w:tcPr>
          <w:p w14:paraId="5136C3D2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D031F5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D5199A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4051B" w14:textId="08CD616D" w:rsidR="00C120B6" w:rsidRPr="001255F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F6DA0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C120B6" w:rsidRPr="00950A13" w14:paraId="1E802A2D" w14:textId="77777777" w:rsidTr="00A65C20">
        <w:tc>
          <w:tcPr>
            <w:tcW w:w="2306" w:type="pct"/>
          </w:tcPr>
          <w:p w14:paraId="1DC6F461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ค่าใช้จ่ายที่ได้รับยกเว้น</w:t>
            </w:r>
          </w:p>
        </w:tc>
        <w:tc>
          <w:tcPr>
            <w:tcW w:w="553" w:type="pct"/>
            <w:vAlign w:val="bottom"/>
          </w:tcPr>
          <w:p w14:paraId="7499E7AE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59F22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8AA8F77" w14:textId="30D79D5A" w:rsidR="00C120B6" w:rsidRPr="00EF6DA0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(2,900)</w:t>
            </w:r>
          </w:p>
        </w:tc>
        <w:tc>
          <w:tcPr>
            <w:tcW w:w="143" w:type="pct"/>
          </w:tcPr>
          <w:p w14:paraId="524E99E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C730C4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AC00E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C4FD9" w14:textId="2C5D1DC0" w:rsidR="00C120B6" w:rsidRPr="001255F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 w:rsidRPr="00EF6DA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5,423</w:t>
            </w:r>
            <w:r w:rsidRPr="00EF6DA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0B6" w:rsidRPr="00950A13" w14:paraId="3A4B451F" w14:textId="77777777" w:rsidTr="00A65C20">
        <w:tc>
          <w:tcPr>
            <w:tcW w:w="2306" w:type="pct"/>
          </w:tcPr>
          <w:p w14:paraId="35DEBADE" w14:textId="3C97F6AA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24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553" w:type="pct"/>
            <w:vAlign w:val="bottom"/>
          </w:tcPr>
          <w:p w14:paraId="3CB3AB2B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BA664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0F209C8" w14:textId="3202342E" w:rsidR="00C120B6" w:rsidRPr="00485740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B48A0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506E17A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DF48D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EB965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F4897C" w14:textId="5944E9DC" w:rsidR="00C120B6" w:rsidRPr="001255F7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C120B6" w:rsidRPr="00950A13" w14:paraId="2E34E804" w14:textId="77777777" w:rsidTr="00A65C20">
        <w:tc>
          <w:tcPr>
            <w:tcW w:w="2306" w:type="pct"/>
          </w:tcPr>
          <w:p w14:paraId="74A77F6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03F5" w14:textId="6D18C61C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19.4</w:t>
            </w:r>
            <w:r w:rsidR="001928E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8D7A5B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E5EC4" w14:textId="47BBFBDE" w:rsidR="00C120B6" w:rsidRPr="00EF6DA0" w:rsidRDefault="00485740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48A0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48A0">
              <w:rPr>
                <w:rFonts w:ascii="Angsana New" w:hAnsi="Angsana New"/>
                <w:b/>
                <w:bCs/>
                <w:sz w:val="30"/>
                <w:szCs w:val="30"/>
              </w:rPr>
              <w:t>461</w:t>
            </w:r>
          </w:p>
        </w:tc>
        <w:tc>
          <w:tcPr>
            <w:tcW w:w="143" w:type="pct"/>
          </w:tcPr>
          <w:p w14:paraId="70863887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37D24" w14:textId="41B98E18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17.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00EF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A54AFB6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5A698" w14:textId="6F2DC50A" w:rsidR="00C120B6" w:rsidRPr="00950A13" w:rsidRDefault="00C120B6" w:rsidP="00C120B6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DA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7,838</w:t>
            </w:r>
          </w:p>
        </w:tc>
      </w:tr>
    </w:tbl>
    <w:p w14:paraId="3EB5B047" w14:textId="71DF2DBE" w:rsidR="001255F7" w:rsidRDefault="001255F7" w:rsidP="00C56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991B8B0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950A13">
        <w:rPr>
          <w:rFonts w:ascii="Angsana New" w:hAnsi="Angsana New"/>
          <w:sz w:val="30"/>
          <w:szCs w:val="30"/>
        </w:rPr>
        <w:t xml:space="preserve">31 </w:t>
      </w:r>
      <w:r w:rsidRPr="00950A1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มีดังนี้</w:t>
      </w:r>
    </w:p>
    <w:p w14:paraId="26670231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950A13" w14:paraId="6917E24F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58CBEBD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22463D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90E5C" w:rsidRPr="00950A13" w14:paraId="079124A2" w14:textId="77777777" w:rsidTr="00B57128">
        <w:trPr>
          <w:cantSplit/>
          <w:trHeight w:val="328"/>
          <w:tblHeader/>
        </w:trPr>
        <w:tc>
          <w:tcPr>
            <w:tcW w:w="4050" w:type="dxa"/>
          </w:tcPr>
          <w:p w14:paraId="5451E669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0131B2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9DC548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4A48BBA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073F" w:rsidRPr="00950A13" w14:paraId="451041C0" w14:textId="77777777" w:rsidTr="00B57128">
        <w:trPr>
          <w:cantSplit/>
          <w:trHeight w:val="315"/>
          <w:tblHeader/>
        </w:trPr>
        <w:tc>
          <w:tcPr>
            <w:tcW w:w="4050" w:type="dxa"/>
          </w:tcPr>
          <w:p w14:paraId="663707F5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6839292E" w14:textId="0D08ED49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EDA81E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78201" w14:textId="1DB9747F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B234AF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0091AA" w14:textId="7BE93675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E12B15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E9613" w14:textId="3EB93BE1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90E5C" w:rsidRPr="00950A13" w14:paraId="56D7BD57" w14:textId="77777777" w:rsidTr="00B57128">
        <w:trPr>
          <w:cantSplit/>
          <w:trHeight w:val="315"/>
        </w:trPr>
        <w:tc>
          <w:tcPr>
            <w:tcW w:w="4050" w:type="dxa"/>
          </w:tcPr>
          <w:p w14:paraId="1BB73D57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FB8FD3C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120B6" w:rsidRPr="00950A13" w14:paraId="18F2DEB9" w14:textId="77777777" w:rsidTr="00B57128">
        <w:trPr>
          <w:cantSplit/>
          <w:trHeight w:val="315"/>
        </w:trPr>
        <w:tc>
          <w:tcPr>
            <w:tcW w:w="4050" w:type="dxa"/>
          </w:tcPr>
          <w:p w14:paraId="2D878494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2F5F0AA" w14:textId="4D9207E9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77,</w:t>
            </w:r>
            <w:r w:rsidR="00266271">
              <w:rPr>
                <w:rFonts w:ascii="Angsana New" w:eastAsia="Cordia New" w:hAnsi="Angsana New"/>
                <w:sz w:val="30"/>
                <w:szCs w:val="30"/>
              </w:rPr>
              <w:t>805</w:t>
            </w:r>
          </w:p>
        </w:tc>
        <w:tc>
          <w:tcPr>
            <w:tcW w:w="270" w:type="dxa"/>
            <w:vAlign w:val="bottom"/>
          </w:tcPr>
          <w:p w14:paraId="701E8DDC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52489" w14:textId="5E0B8F86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7</w:t>
            </w: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14C7801A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213D" w14:textId="7C67712C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0229F90E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44409" w14:textId="2D724F2B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(11,404)</w:t>
            </w:r>
          </w:p>
        </w:tc>
      </w:tr>
      <w:tr w:rsidR="00C120B6" w:rsidRPr="00950A13" w14:paraId="64CA2EF1" w14:textId="77777777" w:rsidTr="00B57128">
        <w:trPr>
          <w:cantSplit/>
          <w:trHeight w:val="315"/>
        </w:trPr>
        <w:tc>
          <w:tcPr>
            <w:tcW w:w="4050" w:type="dxa"/>
          </w:tcPr>
          <w:p w14:paraId="38571455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B3D266" w14:textId="6272DBBE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  <w:vAlign w:val="bottom"/>
          </w:tcPr>
          <w:p w14:paraId="309B84D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5358D" w14:textId="6BDA886C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4F245A8F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2EED9" w14:textId="7D46FA0A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31,359</w:t>
            </w:r>
          </w:p>
        </w:tc>
        <w:tc>
          <w:tcPr>
            <w:tcW w:w="270" w:type="dxa"/>
          </w:tcPr>
          <w:p w14:paraId="2B81DEF0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526A71" w14:textId="50D777BD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</w:p>
        </w:tc>
      </w:tr>
      <w:tr w:rsidR="00C120B6" w:rsidRPr="00950A13" w14:paraId="37EE72F4" w14:textId="77777777" w:rsidTr="00832518">
        <w:trPr>
          <w:cantSplit/>
          <w:trHeight w:val="328"/>
        </w:trPr>
        <w:tc>
          <w:tcPr>
            <w:tcW w:w="4050" w:type="dxa"/>
          </w:tcPr>
          <w:p w14:paraId="3B77AEBD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950A1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7764AB" w14:textId="3C653391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46,4</w:t>
            </w:r>
            <w:r w:rsidR="00266271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745DF66B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C36247" w14:textId="462A3B62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63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,125</w:t>
            </w:r>
          </w:p>
        </w:tc>
        <w:tc>
          <w:tcPr>
            <w:tcW w:w="270" w:type="dxa"/>
          </w:tcPr>
          <w:p w14:paraId="099E1DEE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EEE8AA" w14:textId="26F35F40" w:rsidR="00C120B6" w:rsidRPr="00950A13" w:rsidRDefault="00485740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073E3" w14:textId="77777777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4A92CC" w14:textId="2D4853D2" w:rsidR="00C120B6" w:rsidRPr="00950A13" w:rsidRDefault="00C120B6" w:rsidP="00C1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BCC21F" w14:textId="77777777" w:rsidR="00990E5C" w:rsidRPr="00950A13" w:rsidRDefault="00990E5C" w:rsidP="00990E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990E5C" w:rsidRPr="00950A13" w14:paraId="3235B853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70040A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5157D93C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2"/>
                <w:szCs w:val="20"/>
                <w:lang w:val="en-GB" w:bidi="ar-SA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90E5C" w:rsidRPr="00950A13" w14:paraId="1BEF4150" w14:textId="77777777" w:rsidTr="00B57128">
        <w:trPr>
          <w:cantSplit/>
          <w:trHeight w:val="396"/>
          <w:tblHeader/>
        </w:trPr>
        <w:tc>
          <w:tcPr>
            <w:tcW w:w="4050" w:type="dxa"/>
          </w:tcPr>
          <w:p w14:paraId="51ED26B6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1F2F6CD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0F2D26B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7F1255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C073F" w:rsidRPr="00950A13" w14:paraId="566CCCEB" w14:textId="77777777" w:rsidTr="00B57128">
        <w:trPr>
          <w:cantSplit/>
          <w:trHeight w:val="380"/>
          <w:tblHeader/>
        </w:trPr>
        <w:tc>
          <w:tcPr>
            <w:tcW w:w="4050" w:type="dxa"/>
          </w:tcPr>
          <w:p w14:paraId="44A96C69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2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32B0C386" w14:textId="0127DF42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49BB2E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EA2D6" w14:textId="0709F62B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D9BE63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9C338" w14:textId="35A2545B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72FA5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B6C0B" w14:textId="01F65182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90E5C" w:rsidRPr="00950A13" w14:paraId="42658503" w14:textId="77777777" w:rsidTr="00B57128">
        <w:trPr>
          <w:cantSplit/>
          <w:trHeight w:val="380"/>
        </w:trPr>
        <w:tc>
          <w:tcPr>
            <w:tcW w:w="4050" w:type="dxa"/>
          </w:tcPr>
          <w:p w14:paraId="26FE34EE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ordi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14154F9" w14:textId="77777777" w:rsidR="00990E5C" w:rsidRPr="00950A13" w:rsidRDefault="00990E5C" w:rsidP="00B57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22"/>
                <w:szCs w:val="20"/>
                <w:lang w:val="en-GB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85740" w:rsidRPr="00950A13" w14:paraId="49D48ECF" w14:textId="77777777" w:rsidTr="00B57128">
        <w:trPr>
          <w:cantSplit/>
          <w:trHeight w:val="380"/>
        </w:trPr>
        <w:tc>
          <w:tcPr>
            <w:tcW w:w="4050" w:type="dxa"/>
          </w:tcPr>
          <w:p w14:paraId="4BAC928A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67EA441" w14:textId="04938F6E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75,816</w:t>
            </w:r>
          </w:p>
        </w:tc>
        <w:tc>
          <w:tcPr>
            <w:tcW w:w="270" w:type="dxa"/>
            <w:vAlign w:val="bottom"/>
          </w:tcPr>
          <w:p w14:paraId="33702F93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DEBB2" w14:textId="5D18CECC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7</w:t>
            </w:r>
            <w:r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Pr="00950A13">
              <w:rPr>
                <w:rFonts w:ascii="Angsana New" w:eastAsia="Cordia New" w:hAnsi="Angsana New"/>
                <w:sz w:val="30"/>
                <w:szCs w:val="30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</w:tcPr>
          <w:p w14:paraId="69A80EF0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F004" w14:textId="076C6FC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</w:tcPr>
          <w:p w14:paraId="3571B9B2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EDBF66" w14:textId="65808343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(11,404)</w:t>
            </w:r>
          </w:p>
        </w:tc>
      </w:tr>
      <w:tr w:rsidR="00485740" w:rsidRPr="00950A13" w14:paraId="4C6868CE" w14:textId="77777777" w:rsidTr="00B57128">
        <w:trPr>
          <w:cantSplit/>
          <w:trHeight w:val="380"/>
        </w:trPr>
        <w:tc>
          <w:tcPr>
            <w:tcW w:w="4050" w:type="dxa"/>
          </w:tcPr>
          <w:p w14:paraId="7A778478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21F7AA" w14:textId="032E53B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(31,359)</w:t>
            </w:r>
          </w:p>
        </w:tc>
        <w:tc>
          <w:tcPr>
            <w:tcW w:w="270" w:type="dxa"/>
            <w:vAlign w:val="bottom"/>
          </w:tcPr>
          <w:p w14:paraId="70270933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8DE91" w14:textId="05E49EE7" w:rsidR="00485740" w:rsidRPr="00950A13" w:rsidRDefault="00485740" w:rsidP="008A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179F3007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1"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23DBB" w14:textId="6608CAAE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31,359</w:t>
            </w:r>
          </w:p>
        </w:tc>
        <w:tc>
          <w:tcPr>
            <w:tcW w:w="270" w:type="dxa"/>
          </w:tcPr>
          <w:p w14:paraId="5E0709D2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10A3CA" w14:textId="29A370D2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sz w:val="30"/>
                <w:szCs w:val="30"/>
              </w:rPr>
              <w:t>11,404</w:t>
            </w:r>
          </w:p>
        </w:tc>
      </w:tr>
      <w:tr w:rsidR="00485740" w:rsidRPr="00950A13" w14:paraId="2BA9C64D" w14:textId="77777777" w:rsidTr="00B57128">
        <w:trPr>
          <w:cantSplit/>
          <w:trHeight w:val="387"/>
        </w:trPr>
        <w:tc>
          <w:tcPr>
            <w:tcW w:w="4050" w:type="dxa"/>
          </w:tcPr>
          <w:p w14:paraId="5C897A4E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19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950A13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25E984" w14:textId="2C88E005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44,457</w:t>
            </w:r>
          </w:p>
        </w:tc>
        <w:tc>
          <w:tcPr>
            <w:tcW w:w="270" w:type="dxa"/>
          </w:tcPr>
          <w:p w14:paraId="467C2500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445BF" w14:textId="4C10F405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1</w:t>
            </w: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70147492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C8EA1E" w14:textId="7A54678C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A5C16" w14:textId="77777777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3B9400" w14:textId="6F279E93" w:rsidR="00485740" w:rsidRPr="00950A13" w:rsidRDefault="00485740" w:rsidP="0048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Cordia New" w:hAnsi="Angsana New"/>
                <w:sz w:val="30"/>
                <w:szCs w:val="30"/>
              </w:rPr>
            </w:pPr>
            <w:r w:rsidRPr="00950A13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7D5469" w14:textId="60C60306" w:rsidR="00DB1413" w:rsidRDefault="00DB1413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6EE748" w14:textId="64AB706C" w:rsidR="003B2448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04D313" w14:textId="77777777" w:rsidR="003B2448" w:rsidRDefault="003B2448" w:rsidP="00F0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450"/>
        <w:gridCol w:w="3420"/>
        <w:gridCol w:w="810"/>
        <w:gridCol w:w="450"/>
        <w:gridCol w:w="270"/>
        <w:gridCol w:w="379"/>
        <w:gridCol w:w="269"/>
        <w:gridCol w:w="612"/>
        <w:gridCol w:w="270"/>
        <w:gridCol w:w="219"/>
        <w:gridCol w:w="270"/>
        <w:gridCol w:w="861"/>
        <w:gridCol w:w="180"/>
        <w:gridCol w:w="90"/>
        <w:gridCol w:w="180"/>
        <w:gridCol w:w="1080"/>
      </w:tblGrid>
      <w:tr w:rsidR="00F07117" w:rsidRPr="00950A13" w14:paraId="486ABB2E" w14:textId="77777777" w:rsidTr="00104284">
        <w:tc>
          <w:tcPr>
            <w:tcW w:w="3870" w:type="dxa"/>
            <w:gridSpan w:val="2"/>
          </w:tcPr>
          <w:p w14:paraId="353406A9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8" w:type="dxa"/>
            <w:gridSpan w:val="14"/>
          </w:tcPr>
          <w:p w14:paraId="27F04A9A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07117" w:rsidRPr="00950A13" w14:paraId="347B7E0B" w14:textId="77777777" w:rsidTr="00104284">
        <w:tc>
          <w:tcPr>
            <w:tcW w:w="3870" w:type="dxa"/>
            <w:gridSpan w:val="2"/>
          </w:tcPr>
          <w:p w14:paraId="419BA742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0B6C56C3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92AC4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7"/>
            <w:tcBorders>
              <w:bottom w:val="single" w:sz="4" w:space="0" w:color="auto"/>
            </w:tcBorders>
          </w:tcPr>
          <w:p w14:paraId="4FFA765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  <w:gridSpan w:val="2"/>
          </w:tcPr>
          <w:p w14:paraId="569A0ED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6F373865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117" w:rsidRPr="00950A13" w14:paraId="2D35290E" w14:textId="77777777" w:rsidTr="00104284">
        <w:tc>
          <w:tcPr>
            <w:tcW w:w="3870" w:type="dxa"/>
            <w:gridSpan w:val="2"/>
          </w:tcPr>
          <w:p w14:paraId="009F2F83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54241C7B" w14:textId="6C457095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392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6577F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2D599B8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B10D11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F0928DD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6D716765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7E594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07117" w:rsidRPr="00950A13" w14:paraId="2075BB1C" w14:textId="77777777" w:rsidTr="00104284">
        <w:tc>
          <w:tcPr>
            <w:tcW w:w="3870" w:type="dxa"/>
            <w:gridSpan w:val="2"/>
          </w:tcPr>
          <w:p w14:paraId="6B74D394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7BE5B844" w14:textId="5AE9916A" w:rsidR="00F07117" w:rsidRPr="00950A13" w:rsidRDefault="00EE392D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DB114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D336F8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94B06A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E4B28B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446675A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29BBB0AE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07117" w:rsidRPr="00950A13" w14:paraId="04D9C901" w14:textId="77777777" w:rsidTr="00104284">
        <w:tc>
          <w:tcPr>
            <w:tcW w:w="3870" w:type="dxa"/>
            <w:gridSpan w:val="2"/>
          </w:tcPr>
          <w:p w14:paraId="5F97E7FA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38" w:type="dxa"/>
            <w:gridSpan w:val="14"/>
          </w:tcPr>
          <w:p w14:paraId="61AB549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117" w:rsidRPr="00950A13" w14:paraId="23272373" w14:textId="77777777" w:rsidTr="00104284">
        <w:tc>
          <w:tcPr>
            <w:tcW w:w="3870" w:type="dxa"/>
            <w:gridSpan w:val="2"/>
          </w:tcPr>
          <w:p w14:paraId="3200E728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60" w:type="dxa"/>
            <w:gridSpan w:val="2"/>
          </w:tcPr>
          <w:p w14:paraId="67B0C16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9288D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B95544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D01F3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D493FAA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E1C44A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D83C4F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117" w:rsidRPr="00950A13" w14:paraId="6D4B3A2F" w14:textId="77777777" w:rsidTr="00104284">
        <w:tc>
          <w:tcPr>
            <w:tcW w:w="3870" w:type="dxa"/>
            <w:gridSpan w:val="2"/>
          </w:tcPr>
          <w:p w14:paraId="2F87BAB6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051299F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9FF10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5AACA3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1CDC81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243F4A4" w14:textId="7481B71B" w:rsidR="00F07117" w:rsidRPr="00950A13" w:rsidRDefault="00F07117" w:rsidP="008B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0CFEC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319647BF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117" w:rsidRPr="00950A13" w14:paraId="60354FF7" w14:textId="77777777" w:rsidTr="00104284">
        <w:tc>
          <w:tcPr>
            <w:tcW w:w="3870" w:type="dxa"/>
            <w:gridSpan w:val="2"/>
          </w:tcPr>
          <w:p w14:paraId="7A040812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07B68311" w14:textId="0A6AEDD5" w:rsidR="00F07117" w:rsidRPr="00950A13" w:rsidRDefault="008B5996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38,012</w:t>
            </w:r>
          </w:p>
        </w:tc>
        <w:tc>
          <w:tcPr>
            <w:tcW w:w="270" w:type="dxa"/>
          </w:tcPr>
          <w:p w14:paraId="7FCEE5A2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F4C7C7A" w14:textId="56E84540" w:rsidR="00F07117" w:rsidRPr="009E66AF" w:rsidRDefault="001F4363" w:rsidP="008A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1</w:t>
            </w:r>
            <w:r w:rsidR="00F76D42">
              <w:rPr>
                <w:rFonts w:ascii="Angsana New" w:hAnsi="Angsana New"/>
                <w:sz w:val="30"/>
                <w:szCs w:val="30"/>
              </w:rPr>
              <w:t>1</w:t>
            </w:r>
            <w:r w:rsidRPr="009E66AF">
              <w:rPr>
                <w:rFonts w:ascii="Angsana New" w:hAnsi="Angsana New"/>
                <w:sz w:val="30"/>
                <w:szCs w:val="30"/>
              </w:rPr>
              <w:t>,</w:t>
            </w:r>
            <w:r w:rsidR="00F76D42">
              <w:rPr>
                <w:rFonts w:ascii="Angsana New" w:hAnsi="Angsana New"/>
                <w:sz w:val="30"/>
                <w:szCs w:val="30"/>
              </w:rPr>
              <w:t>1</w:t>
            </w:r>
            <w:r w:rsidRPr="009E66AF">
              <w:rPr>
                <w:rFonts w:ascii="Angsana New" w:hAnsi="Angsana New"/>
                <w:sz w:val="30"/>
                <w:szCs w:val="30"/>
              </w:rPr>
              <w:t>9</w:t>
            </w:r>
            <w:r w:rsidR="00F76D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501B46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0334D28" w14:textId="686A5AAB" w:rsidR="00F07117" w:rsidRPr="009E66AF" w:rsidRDefault="008B5996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B23D3C6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87FF70B" w14:textId="75786C14" w:rsidR="00F07117" w:rsidRPr="009E66AF" w:rsidRDefault="0059196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49,</w:t>
            </w:r>
            <w:r w:rsidR="00F76D42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F07117" w:rsidRPr="00950A13" w14:paraId="29394309" w14:textId="77777777" w:rsidTr="00104284">
        <w:tc>
          <w:tcPr>
            <w:tcW w:w="3870" w:type="dxa"/>
            <w:gridSpan w:val="2"/>
          </w:tcPr>
          <w:p w14:paraId="78499104" w14:textId="77777777" w:rsidR="00F07117" w:rsidRPr="00950A13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394D41F0" w14:textId="14F06D15" w:rsidR="00F07117" w:rsidRPr="00950A13" w:rsidRDefault="008B5996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28,001</w:t>
            </w:r>
          </w:p>
        </w:tc>
        <w:tc>
          <w:tcPr>
            <w:tcW w:w="270" w:type="dxa"/>
          </w:tcPr>
          <w:p w14:paraId="63E754D9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CAEFFAB" w14:textId="500EED72" w:rsidR="00F07117" w:rsidRPr="009E66AF" w:rsidRDefault="001F4363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(</w:t>
            </w:r>
            <w:r w:rsidR="008B5996" w:rsidRPr="009E66AF">
              <w:rPr>
                <w:rFonts w:ascii="Angsana New" w:hAnsi="Angsana New"/>
                <w:sz w:val="30"/>
                <w:szCs w:val="30"/>
              </w:rPr>
              <w:t>8,</w:t>
            </w:r>
            <w:r w:rsidRPr="009E66AF">
              <w:rPr>
                <w:rFonts w:ascii="Angsana New" w:hAnsi="Angsana New"/>
                <w:sz w:val="30"/>
                <w:szCs w:val="30"/>
              </w:rPr>
              <w:t>37</w:t>
            </w:r>
            <w:r w:rsidR="00F76D42">
              <w:rPr>
                <w:rFonts w:ascii="Angsana New" w:hAnsi="Angsana New"/>
                <w:sz w:val="30"/>
                <w:szCs w:val="30"/>
              </w:rPr>
              <w:t>6</w:t>
            </w:r>
            <w:r w:rsidRPr="009E66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93201C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743959B" w14:textId="27C26A07" w:rsidR="00F07117" w:rsidRPr="009E66AF" w:rsidRDefault="008B5996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CF476F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8F424EB" w14:textId="112CE380" w:rsidR="00F07117" w:rsidRPr="009E66AF" w:rsidRDefault="00591965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19,62</w:t>
            </w:r>
            <w:r w:rsidR="00F76D4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07117" w:rsidRPr="00950A13" w14:paraId="04A77543" w14:textId="77777777" w:rsidTr="00104284">
        <w:tc>
          <w:tcPr>
            <w:tcW w:w="3870" w:type="dxa"/>
            <w:gridSpan w:val="2"/>
          </w:tcPr>
          <w:p w14:paraId="05057966" w14:textId="77777777" w:rsidR="00D468AB" w:rsidRDefault="00F07117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14CD66D2" w14:textId="565CDE6A" w:rsidR="00F07117" w:rsidRPr="00950A13" w:rsidRDefault="00D468AB" w:rsidP="007D1509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F07117"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F5B3B12" w14:textId="77777777" w:rsidR="00F07117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6EE42C2" w14:textId="10F02BB7" w:rsidR="008B5996" w:rsidRPr="00950A13" w:rsidRDefault="008B5996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  <w:tc>
          <w:tcPr>
            <w:tcW w:w="270" w:type="dxa"/>
          </w:tcPr>
          <w:p w14:paraId="1D83D65C" w14:textId="77777777" w:rsidR="00F07117" w:rsidRPr="00950A13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7601BC2E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C33EA4" w14:textId="7DEC149F" w:rsidR="00A249A7" w:rsidRPr="009E66AF" w:rsidRDefault="001F4363" w:rsidP="008A1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4</w:t>
            </w:r>
            <w:r w:rsidR="00F76D42">
              <w:rPr>
                <w:rFonts w:ascii="Angsana New" w:hAnsi="Angsana New"/>
                <w:sz w:val="30"/>
                <w:szCs w:val="30"/>
              </w:rPr>
              <w:t>6</w:t>
            </w:r>
            <w:r w:rsidR="0026627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E4714C3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898C599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7F447FE" w14:textId="22317AD5" w:rsidR="008B5996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gridSpan w:val="2"/>
          </w:tcPr>
          <w:p w14:paraId="517ABC3B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6DFE9A2E" w14:textId="77777777" w:rsidR="00F07117" w:rsidRPr="009E66AF" w:rsidRDefault="00F07117" w:rsidP="007D1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C93FEEB" w14:textId="79400FB3" w:rsidR="00A249A7" w:rsidRPr="009E66AF" w:rsidRDefault="001F4363" w:rsidP="00A24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E66AF">
              <w:rPr>
                <w:rFonts w:ascii="Angsana New" w:hAnsi="Angsana New"/>
                <w:sz w:val="30"/>
                <w:szCs w:val="30"/>
              </w:rPr>
              <w:t>8,</w:t>
            </w:r>
            <w:r w:rsidR="009E66AF" w:rsidRPr="009E66AF">
              <w:rPr>
                <w:rFonts w:ascii="Angsana New" w:hAnsi="Angsana New"/>
                <w:sz w:val="30"/>
                <w:szCs w:val="30"/>
              </w:rPr>
              <w:t>97</w:t>
            </w:r>
            <w:r w:rsidR="00F76D42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76D42" w:rsidRPr="00950A13" w14:paraId="05461878" w14:textId="77777777" w:rsidTr="00104284">
        <w:tc>
          <w:tcPr>
            <w:tcW w:w="3870" w:type="dxa"/>
            <w:gridSpan w:val="2"/>
          </w:tcPr>
          <w:p w14:paraId="274A306E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0C26D" w14:textId="66C19E54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74,529</w:t>
            </w:r>
          </w:p>
        </w:tc>
        <w:tc>
          <w:tcPr>
            <w:tcW w:w="270" w:type="dxa"/>
          </w:tcPr>
          <w:p w14:paraId="3D9FC0F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BA96C1" w14:textId="232720A9" w:rsidR="00F76D42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6AF">
              <w:rPr>
                <w:rFonts w:ascii="Angsana New" w:hAnsi="Angsana New"/>
                <w:b/>
                <w:bCs/>
                <w:sz w:val="30"/>
                <w:szCs w:val="30"/>
              </w:rPr>
              <w:t>3,2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6627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36277A" w14:textId="77777777" w:rsidR="00F76D42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956A75" w14:textId="1D7AA985" w:rsidR="00F76D42" w:rsidRP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6D42">
              <w:rPr>
                <w:rFonts w:ascii="Angsana New" w:hAnsi="Angsana New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270" w:type="dxa"/>
            <w:gridSpan w:val="2"/>
          </w:tcPr>
          <w:p w14:paraId="3421DD27" w14:textId="77777777" w:rsidR="00F76D42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DE20F" w14:textId="503901D6" w:rsidR="00F76D42" w:rsidRPr="009E66AF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66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E66A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</w:tr>
      <w:tr w:rsidR="00F76D42" w:rsidRPr="00950A13" w14:paraId="6B3C1DC4" w14:textId="77777777" w:rsidTr="00104284">
        <w:tc>
          <w:tcPr>
            <w:tcW w:w="3870" w:type="dxa"/>
            <w:gridSpan w:val="2"/>
          </w:tcPr>
          <w:p w14:paraId="6D255DDA" w14:textId="77777777" w:rsidR="00F76D42" w:rsidRPr="00DB14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4D8E5F1E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3E387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69CA5E1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94A1E6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3B13C361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03B3D61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7BAE5D3E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76D42" w:rsidRPr="00950A13" w14:paraId="76495D2A" w14:textId="77777777" w:rsidTr="00104284">
        <w:tc>
          <w:tcPr>
            <w:tcW w:w="3870" w:type="dxa"/>
            <w:gridSpan w:val="2"/>
          </w:tcPr>
          <w:p w14:paraId="7C4ED55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775C906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B9E4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F92BBF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1CDD8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682AC8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20FDA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2AF9DE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42" w:rsidRPr="00950A13" w14:paraId="6E57AD35" w14:textId="77777777" w:rsidTr="00104284">
        <w:tc>
          <w:tcPr>
            <w:tcW w:w="3870" w:type="dxa"/>
            <w:gridSpan w:val="2"/>
          </w:tcPr>
          <w:p w14:paraId="589ADA6F" w14:textId="77777777" w:rsidR="00F76D42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7B16534" w14:textId="4306FA0B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BE82FA1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B845F06" w14:textId="010909E4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103E289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F265CE1" w14:textId="77777777" w:rsidR="00F76D42" w:rsidRPr="008B5996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A73624" w14:textId="1DC5E035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4D96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7164B4B3" w14:textId="77777777" w:rsidR="00F76D42" w:rsidRPr="008B5996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A4DB1F" w14:textId="69112C5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B5996">
              <w:rPr>
                <w:rFonts w:ascii="Angsana New" w:hAnsi="Angsana New"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27770F8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1269898A" w14:textId="77777777" w:rsidR="00F76D42" w:rsidRPr="008B5996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9B6AAA" w14:textId="799B4DDB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(31,359)</w:t>
            </w:r>
          </w:p>
        </w:tc>
      </w:tr>
      <w:tr w:rsidR="00F76D42" w:rsidRPr="00950A13" w14:paraId="033C26E0" w14:textId="77777777" w:rsidTr="00104284">
        <w:tc>
          <w:tcPr>
            <w:tcW w:w="3870" w:type="dxa"/>
            <w:gridSpan w:val="2"/>
          </w:tcPr>
          <w:p w14:paraId="349CC5F6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34402" w14:textId="250C3F46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6434F22B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3B35C2" w14:textId="4B371B22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A410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ED4C15" w14:textId="5D319AA5" w:rsidR="00F76D42" w:rsidRPr="00A249A7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249A7">
              <w:rPr>
                <w:rFonts w:ascii="Angsana New" w:hAnsi="Angsana New"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48CB7B8" w14:textId="77777777" w:rsidR="00F76D42" w:rsidRPr="00A249A7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0CB82" w14:textId="5A7B7098" w:rsidR="00F76D42" w:rsidRPr="00A249A7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(31,359)</w:t>
            </w:r>
          </w:p>
        </w:tc>
      </w:tr>
      <w:tr w:rsidR="00F76D42" w:rsidRPr="00950A13" w14:paraId="6E7C31CF" w14:textId="77777777" w:rsidTr="00104284">
        <w:tc>
          <w:tcPr>
            <w:tcW w:w="3870" w:type="dxa"/>
            <w:gridSpan w:val="2"/>
          </w:tcPr>
          <w:p w14:paraId="034AC5A5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68CF726" w14:textId="35F68D30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63,125</w:t>
            </w:r>
          </w:p>
        </w:tc>
        <w:tc>
          <w:tcPr>
            <w:tcW w:w="270" w:type="dxa"/>
          </w:tcPr>
          <w:p w14:paraId="48F24D1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1284457F" w14:textId="1D9C8F32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3,282</w:t>
            </w:r>
          </w:p>
        </w:tc>
        <w:tc>
          <w:tcPr>
            <w:tcW w:w="270" w:type="dxa"/>
          </w:tcPr>
          <w:p w14:paraId="776AE05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5A2C72B1" w14:textId="51193523" w:rsidR="00F76D42" w:rsidRPr="00A249A7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249A7">
              <w:rPr>
                <w:rFonts w:ascii="Angsana New" w:hAnsi="Angsana New"/>
                <w:b/>
                <w:bCs/>
                <w:sz w:val="30"/>
                <w:szCs w:val="30"/>
              </w:rPr>
              <w:t>19,9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61)</w:t>
            </w:r>
          </w:p>
        </w:tc>
        <w:tc>
          <w:tcPr>
            <w:tcW w:w="270" w:type="dxa"/>
            <w:gridSpan w:val="2"/>
          </w:tcPr>
          <w:p w14:paraId="7638E676" w14:textId="77777777" w:rsidR="00F76D42" w:rsidRPr="00A249A7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</w:tcPr>
          <w:p w14:paraId="7FEE27DC" w14:textId="21E59C06" w:rsidR="00F76D42" w:rsidRPr="00A249A7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46,446</w:t>
            </w:r>
          </w:p>
        </w:tc>
      </w:tr>
      <w:tr w:rsidR="00F76D42" w:rsidRPr="00950A13" w14:paraId="040ACC54" w14:textId="77777777" w:rsidTr="00104284">
        <w:tc>
          <w:tcPr>
            <w:tcW w:w="3870" w:type="dxa"/>
            <w:gridSpan w:val="2"/>
          </w:tcPr>
          <w:p w14:paraId="42504CA1" w14:textId="77777777" w:rsidR="00F76D42" w:rsidRPr="00DB14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938" w:type="dxa"/>
            <w:gridSpan w:val="14"/>
          </w:tcPr>
          <w:p w14:paraId="1D98A551" w14:textId="15171D9F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76D42" w:rsidRPr="00950A13" w14:paraId="422875F3" w14:textId="77777777" w:rsidTr="00104284">
        <w:tc>
          <w:tcPr>
            <w:tcW w:w="3870" w:type="dxa"/>
            <w:gridSpan w:val="2"/>
          </w:tcPr>
          <w:p w14:paraId="11CDC6AA" w14:textId="11F23CE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260" w:type="dxa"/>
            <w:gridSpan w:val="2"/>
          </w:tcPr>
          <w:p w14:paraId="1E4B284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4C7F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38833F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3E270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A6D10E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52DB54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45900BFB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6D42" w:rsidRPr="00950A13" w14:paraId="4AD9B948" w14:textId="77777777" w:rsidTr="00104284">
        <w:tc>
          <w:tcPr>
            <w:tcW w:w="3870" w:type="dxa"/>
            <w:gridSpan w:val="2"/>
          </w:tcPr>
          <w:p w14:paraId="2541B5FC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64EF3BB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1E98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7F83C3A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B5DA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FB4AEA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9E08F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6CB286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42" w:rsidRPr="00950A13" w14:paraId="5D4F19C5" w14:textId="77777777" w:rsidTr="00104284">
        <w:tc>
          <w:tcPr>
            <w:tcW w:w="3870" w:type="dxa"/>
            <w:gridSpan w:val="2"/>
          </w:tcPr>
          <w:p w14:paraId="1DA5CC09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7C9136AE" w14:textId="4FEAA7B0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36,197</w:t>
            </w:r>
          </w:p>
        </w:tc>
        <w:tc>
          <w:tcPr>
            <w:tcW w:w="270" w:type="dxa"/>
          </w:tcPr>
          <w:p w14:paraId="69EBA10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F8C7D81" w14:textId="782FF51C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1,815</w:t>
            </w:r>
          </w:p>
        </w:tc>
        <w:tc>
          <w:tcPr>
            <w:tcW w:w="270" w:type="dxa"/>
          </w:tcPr>
          <w:p w14:paraId="1BB7850C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A77E643" w14:textId="62DB1BC5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4C98E6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369CFA1" w14:textId="0AC5444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38,012</w:t>
            </w:r>
          </w:p>
        </w:tc>
      </w:tr>
      <w:tr w:rsidR="00F76D42" w:rsidRPr="00950A13" w14:paraId="64778D58" w14:textId="77777777" w:rsidTr="00104284">
        <w:tc>
          <w:tcPr>
            <w:tcW w:w="3870" w:type="dxa"/>
            <w:gridSpan w:val="2"/>
          </w:tcPr>
          <w:p w14:paraId="3E9C82F1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1558325E" w14:textId="4CD977B1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199</w:t>
            </w:r>
          </w:p>
        </w:tc>
        <w:tc>
          <w:tcPr>
            <w:tcW w:w="270" w:type="dxa"/>
          </w:tcPr>
          <w:p w14:paraId="7390F95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BB988F8" w14:textId="4DD18C9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70" w:type="dxa"/>
          </w:tcPr>
          <w:p w14:paraId="37C8655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DE48CE1" w14:textId="7B0BDED6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3FD5825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092B7D6E" w14:textId="1170B15B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28,001</w:t>
            </w:r>
          </w:p>
        </w:tc>
      </w:tr>
      <w:tr w:rsidR="00F76D42" w:rsidRPr="00950A13" w14:paraId="0033AC05" w14:textId="77777777" w:rsidTr="00104284">
        <w:tc>
          <w:tcPr>
            <w:tcW w:w="3870" w:type="dxa"/>
            <w:gridSpan w:val="2"/>
          </w:tcPr>
          <w:p w14:paraId="59766580" w14:textId="77777777" w:rsidR="00F76D42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2E20B4F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7B2B7D9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7CC57C7" w14:textId="01F7BA4C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873</w:t>
            </w:r>
          </w:p>
        </w:tc>
        <w:tc>
          <w:tcPr>
            <w:tcW w:w="270" w:type="dxa"/>
          </w:tcPr>
          <w:p w14:paraId="35504F8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98A209C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507A689" w14:textId="3E43C931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718CD452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712EEBC8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2BA45F9" w14:textId="5311E945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1B48C8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2FEF9041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C40D00" w14:textId="30185131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</w:tr>
      <w:tr w:rsidR="00F76D42" w:rsidRPr="00950A13" w14:paraId="16062D0E" w14:textId="77777777" w:rsidTr="00104284">
        <w:tc>
          <w:tcPr>
            <w:tcW w:w="3870" w:type="dxa"/>
            <w:gridSpan w:val="2"/>
          </w:tcPr>
          <w:p w14:paraId="595AE853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F8DF3" w14:textId="65C1CFA5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64,269</w:t>
            </w:r>
          </w:p>
        </w:tc>
        <w:tc>
          <w:tcPr>
            <w:tcW w:w="270" w:type="dxa"/>
          </w:tcPr>
          <w:p w14:paraId="1145645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64461" w14:textId="5747D431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0,260</w:t>
            </w:r>
          </w:p>
        </w:tc>
        <w:tc>
          <w:tcPr>
            <w:tcW w:w="270" w:type="dxa"/>
          </w:tcPr>
          <w:p w14:paraId="0D1A059F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566A12" w14:textId="79A4412D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0300F0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BE4FBE" w14:textId="2D655256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4,529</w:t>
            </w:r>
          </w:p>
        </w:tc>
      </w:tr>
      <w:tr w:rsidR="00F76D42" w:rsidRPr="00DB1413" w14:paraId="53DA4206" w14:textId="77777777" w:rsidTr="00104284">
        <w:tc>
          <w:tcPr>
            <w:tcW w:w="3870" w:type="dxa"/>
            <w:gridSpan w:val="2"/>
          </w:tcPr>
          <w:p w14:paraId="05FB1D79" w14:textId="77777777" w:rsidR="00F76D42" w:rsidRPr="00DB14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DA664F4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7BAEBF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7AEBA183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00D69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32F417F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6F08280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73CB2869" w14:textId="77777777" w:rsidR="00F76D42" w:rsidRPr="00DB14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76D42" w:rsidRPr="00950A13" w14:paraId="5A6549DA" w14:textId="77777777" w:rsidTr="00104284">
        <w:tc>
          <w:tcPr>
            <w:tcW w:w="3870" w:type="dxa"/>
            <w:gridSpan w:val="2"/>
          </w:tcPr>
          <w:p w14:paraId="7723C003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318A1925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36335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93195AA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511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0FE608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CAFDD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B788A7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42" w:rsidRPr="00950A13" w14:paraId="2F885D78" w14:textId="77777777" w:rsidTr="00104284">
        <w:trPr>
          <w:trHeight w:val="803"/>
        </w:trPr>
        <w:tc>
          <w:tcPr>
            <w:tcW w:w="3870" w:type="dxa"/>
            <w:gridSpan w:val="2"/>
          </w:tcPr>
          <w:p w14:paraId="7ACF20CF" w14:textId="77777777" w:rsidR="00F76D42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72AA5A0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31471CE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A20D1DA" w14:textId="625EA70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181F733C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43AA469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099492E0" w14:textId="38C24D6D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3593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1211D0D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7E118104" w14:textId="3E643604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(7,618)</w:t>
            </w:r>
          </w:p>
        </w:tc>
        <w:tc>
          <w:tcPr>
            <w:tcW w:w="270" w:type="dxa"/>
            <w:gridSpan w:val="2"/>
          </w:tcPr>
          <w:p w14:paraId="008F7CF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25791D6F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1BB951EB" w14:textId="326AE6F8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(11,404)</w:t>
            </w:r>
          </w:p>
        </w:tc>
      </w:tr>
      <w:tr w:rsidR="00F76D42" w:rsidRPr="00950A13" w14:paraId="7D076739" w14:textId="77777777" w:rsidTr="00104284">
        <w:tc>
          <w:tcPr>
            <w:tcW w:w="3870" w:type="dxa"/>
            <w:gridSpan w:val="2"/>
          </w:tcPr>
          <w:p w14:paraId="1D76934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DFD33" w14:textId="4A2B820C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72E7784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FD85B2" w14:textId="0228EAEB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ED21B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CF4AD8" w14:textId="76C8E3B4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(7,618)</w:t>
            </w:r>
          </w:p>
        </w:tc>
        <w:tc>
          <w:tcPr>
            <w:tcW w:w="270" w:type="dxa"/>
            <w:gridSpan w:val="2"/>
          </w:tcPr>
          <w:p w14:paraId="6977362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66A44" w14:textId="13D46249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(11,404)</w:t>
            </w:r>
          </w:p>
        </w:tc>
      </w:tr>
      <w:tr w:rsidR="00F76D42" w:rsidRPr="00950A13" w14:paraId="366E31B2" w14:textId="77777777" w:rsidTr="00104284">
        <w:tc>
          <w:tcPr>
            <w:tcW w:w="3870" w:type="dxa"/>
            <w:gridSpan w:val="2"/>
          </w:tcPr>
          <w:p w14:paraId="7761CAB3" w14:textId="70285C7E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DAA3DD8" w14:textId="5771404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60,483</w:t>
            </w:r>
          </w:p>
        </w:tc>
        <w:tc>
          <w:tcPr>
            <w:tcW w:w="270" w:type="dxa"/>
          </w:tcPr>
          <w:p w14:paraId="07137B63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11713872" w14:textId="2EBC4D32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0,260</w:t>
            </w:r>
          </w:p>
        </w:tc>
        <w:tc>
          <w:tcPr>
            <w:tcW w:w="270" w:type="dxa"/>
          </w:tcPr>
          <w:p w14:paraId="3F8F18B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6FB44A98" w14:textId="08EA49BD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(7,618)</w:t>
            </w:r>
          </w:p>
        </w:tc>
        <w:tc>
          <w:tcPr>
            <w:tcW w:w="270" w:type="dxa"/>
            <w:gridSpan w:val="2"/>
          </w:tcPr>
          <w:p w14:paraId="729E9DC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</w:tcPr>
          <w:p w14:paraId="4A18D9F4" w14:textId="1F1B9195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</w:tr>
      <w:tr w:rsidR="00F76D42" w:rsidRPr="00950A13" w14:paraId="1F4EAD81" w14:textId="77777777" w:rsidTr="00104284">
        <w:tc>
          <w:tcPr>
            <w:tcW w:w="3870" w:type="dxa"/>
            <w:gridSpan w:val="2"/>
          </w:tcPr>
          <w:p w14:paraId="048B9C4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38" w:type="dxa"/>
            <w:gridSpan w:val="14"/>
          </w:tcPr>
          <w:p w14:paraId="7AF83679" w14:textId="7677CD4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</w:t>
            </w:r>
          </w:p>
        </w:tc>
      </w:tr>
      <w:tr w:rsidR="00F76D42" w:rsidRPr="00950A13" w14:paraId="43AFA052" w14:textId="77777777" w:rsidTr="00104284">
        <w:tc>
          <w:tcPr>
            <w:tcW w:w="3870" w:type="dxa"/>
            <w:gridSpan w:val="2"/>
          </w:tcPr>
          <w:p w14:paraId="2862F6EC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77A7730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4D5B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7"/>
            <w:tcBorders>
              <w:bottom w:val="single" w:sz="4" w:space="0" w:color="auto"/>
            </w:tcBorders>
          </w:tcPr>
          <w:p w14:paraId="64B6D4C5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950A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/รายได้ใน</w:t>
            </w:r>
          </w:p>
        </w:tc>
        <w:tc>
          <w:tcPr>
            <w:tcW w:w="270" w:type="dxa"/>
            <w:gridSpan w:val="2"/>
          </w:tcPr>
          <w:p w14:paraId="550D71F1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FD9055C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6D42" w:rsidRPr="00950A13" w14:paraId="79296EBA" w14:textId="77777777" w:rsidTr="00104284">
        <w:tc>
          <w:tcPr>
            <w:tcW w:w="3870" w:type="dxa"/>
            <w:gridSpan w:val="2"/>
          </w:tcPr>
          <w:p w14:paraId="43A6340B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5A27640F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367A0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28F42B92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84F6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1D4A7085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</w:tcPr>
          <w:p w14:paraId="4BCB52D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235E89B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F76D42" w:rsidRPr="00950A13" w14:paraId="47D72A7F" w14:textId="77777777" w:rsidTr="00104284">
        <w:tc>
          <w:tcPr>
            <w:tcW w:w="3870" w:type="dxa"/>
            <w:gridSpan w:val="2"/>
          </w:tcPr>
          <w:p w14:paraId="4589CF67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52E689B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13F2A5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494B0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9CF9D7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CD89CE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6D06EB2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3D7836B2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F76D42" w:rsidRPr="00950A13" w14:paraId="7C11CA56" w14:textId="77777777" w:rsidTr="00104284">
        <w:tc>
          <w:tcPr>
            <w:tcW w:w="3870" w:type="dxa"/>
            <w:gridSpan w:val="2"/>
          </w:tcPr>
          <w:p w14:paraId="24863031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938" w:type="dxa"/>
            <w:gridSpan w:val="14"/>
          </w:tcPr>
          <w:p w14:paraId="4AF38A6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D42" w:rsidRPr="00950A13" w14:paraId="65412832" w14:textId="77777777" w:rsidTr="00104284">
        <w:tc>
          <w:tcPr>
            <w:tcW w:w="3870" w:type="dxa"/>
            <w:gridSpan w:val="2"/>
          </w:tcPr>
          <w:p w14:paraId="518C5088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260" w:type="dxa"/>
            <w:gridSpan w:val="2"/>
          </w:tcPr>
          <w:p w14:paraId="0EFA650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25512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F866EB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52B196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6737D10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791CA2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2F04C688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6D42" w:rsidRPr="00950A13" w14:paraId="1BFD8927" w14:textId="77777777" w:rsidTr="00104284">
        <w:tc>
          <w:tcPr>
            <w:tcW w:w="3870" w:type="dxa"/>
            <w:gridSpan w:val="2"/>
          </w:tcPr>
          <w:p w14:paraId="0FAFE95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6A98A7DE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CDEFD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4B38CF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3BFB8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74E9D1B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DEDF58A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3CF19C1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D42" w:rsidRPr="00950A13" w14:paraId="7FB67C87" w14:textId="77777777" w:rsidTr="00104284">
        <w:tc>
          <w:tcPr>
            <w:tcW w:w="3870" w:type="dxa"/>
            <w:gridSpan w:val="2"/>
          </w:tcPr>
          <w:p w14:paraId="6883677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1426542C" w14:textId="40602AE5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36,561</w:t>
            </w:r>
          </w:p>
        </w:tc>
        <w:tc>
          <w:tcPr>
            <w:tcW w:w="270" w:type="dxa"/>
          </w:tcPr>
          <w:p w14:paraId="1D77D81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9A944AB" w14:textId="2638D6B0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11,203</w:t>
            </w:r>
          </w:p>
        </w:tc>
        <w:tc>
          <w:tcPr>
            <w:tcW w:w="270" w:type="dxa"/>
          </w:tcPr>
          <w:p w14:paraId="0DBC1FF4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522803A" w14:textId="0DF00E76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9DE77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FC5BB7D" w14:textId="6EFFDCE3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47,764</w:t>
            </w:r>
          </w:p>
        </w:tc>
      </w:tr>
      <w:tr w:rsidR="00F76D42" w:rsidRPr="00950A13" w14:paraId="65234FE1" w14:textId="77777777" w:rsidTr="00104284">
        <w:tc>
          <w:tcPr>
            <w:tcW w:w="3870" w:type="dxa"/>
            <w:gridSpan w:val="2"/>
          </w:tcPr>
          <w:p w14:paraId="16D44A3F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69310875" w14:textId="42DC6818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27,897</w:t>
            </w:r>
          </w:p>
        </w:tc>
        <w:tc>
          <w:tcPr>
            <w:tcW w:w="270" w:type="dxa"/>
          </w:tcPr>
          <w:p w14:paraId="191E6BD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F1BC9D5" w14:textId="1F34F19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(8,272)</w:t>
            </w:r>
          </w:p>
        </w:tc>
        <w:tc>
          <w:tcPr>
            <w:tcW w:w="270" w:type="dxa"/>
          </w:tcPr>
          <w:p w14:paraId="281AC919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6A179F5" w14:textId="4D676E61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BD0767C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275E3BA7" w14:textId="36EE064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19,625</w:t>
            </w:r>
          </w:p>
        </w:tc>
      </w:tr>
      <w:tr w:rsidR="00F76D42" w:rsidRPr="00950A13" w14:paraId="43C80A30" w14:textId="77777777" w:rsidTr="00104284">
        <w:tc>
          <w:tcPr>
            <w:tcW w:w="3870" w:type="dxa"/>
            <w:gridSpan w:val="2"/>
          </w:tcPr>
          <w:p w14:paraId="16BC5F41" w14:textId="77777777" w:rsidR="00F76D42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539F0566" w14:textId="77777777" w:rsidR="00F76D42" w:rsidRPr="00950A13" w:rsidRDefault="00F76D42" w:rsidP="00F76D42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9F4AC6B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69EEA28" w14:textId="6A980DD4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8,269</w:t>
            </w:r>
          </w:p>
        </w:tc>
        <w:tc>
          <w:tcPr>
            <w:tcW w:w="270" w:type="dxa"/>
          </w:tcPr>
          <w:p w14:paraId="6989BAAC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4D050EE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3CB56E3" w14:textId="4B81DFED" w:rsidR="00F76D42" w:rsidRPr="00950A13" w:rsidRDefault="00266271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0AD12CB7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7D8E1214" w14:textId="77777777" w:rsidR="00F76D42" w:rsidRDefault="00F76D42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5AD31B0" w14:textId="035BF118" w:rsidR="00F76D42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  <w:tc>
          <w:tcPr>
            <w:tcW w:w="270" w:type="dxa"/>
            <w:gridSpan w:val="2"/>
          </w:tcPr>
          <w:p w14:paraId="3057F22C" w14:textId="77777777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7A3FF814" w14:textId="77777777" w:rsidR="00F76D42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F25588" w14:textId="72DCC2BA" w:rsidR="00F76D42" w:rsidRPr="00950A13" w:rsidRDefault="00F76D42" w:rsidP="00F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8,427</w:t>
            </w:r>
          </w:p>
        </w:tc>
      </w:tr>
      <w:tr w:rsidR="00266271" w:rsidRPr="00950A13" w14:paraId="42A308DD" w14:textId="77777777" w:rsidTr="00104284">
        <w:tc>
          <w:tcPr>
            <w:tcW w:w="3870" w:type="dxa"/>
            <w:gridSpan w:val="2"/>
          </w:tcPr>
          <w:p w14:paraId="6C3BADB9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48DB0" w14:textId="177B9F36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72,727</w:t>
            </w:r>
          </w:p>
        </w:tc>
        <w:tc>
          <w:tcPr>
            <w:tcW w:w="270" w:type="dxa"/>
          </w:tcPr>
          <w:p w14:paraId="203C7FF7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05F734" w14:textId="4540DCB3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3,321</w:t>
            </w:r>
          </w:p>
        </w:tc>
        <w:tc>
          <w:tcPr>
            <w:tcW w:w="270" w:type="dxa"/>
          </w:tcPr>
          <w:p w14:paraId="1BE962E1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83152C" w14:textId="5E547FC5" w:rsidR="00266271" w:rsidRP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271">
              <w:rPr>
                <w:rFonts w:ascii="Angsana New" w:hAnsi="Angsana New"/>
                <w:b/>
                <w:bCs/>
                <w:sz w:val="30"/>
                <w:szCs w:val="30"/>
              </w:rPr>
              <w:t>(232)</w:t>
            </w:r>
          </w:p>
        </w:tc>
        <w:tc>
          <w:tcPr>
            <w:tcW w:w="270" w:type="dxa"/>
            <w:gridSpan w:val="2"/>
          </w:tcPr>
          <w:p w14:paraId="36D0251B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C5AC4" w14:textId="15C80496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75,816</w:t>
            </w:r>
          </w:p>
        </w:tc>
      </w:tr>
      <w:tr w:rsidR="00266271" w:rsidRPr="00950A13" w14:paraId="18770C13" w14:textId="77777777" w:rsidTr="00104284">
        <w:tc>
          <w:tcPr>
            <w:tcW w:w="3870" w:type="dxa"/>
            <w:gridSpan w:val="2"/>
          </w:tcPr>
          <w:p w14:paraId="0397E333" w14:textId="77777777" w:rsidR="00266271" w:rsidRPr="00DB14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4F3D7FE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9B21B84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50D674B0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E4766B1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243B7D94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194D521D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4653D09E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66271" w:rsidRPr="00950A13" w14:paraId="06C3915E" w14:textId="77777777" w:rsidTr="00104284">
        <w:tc>
          <w:tcPr>
            <w:tcW w:w="3870" w:type="dxa"/>
            <w:gridSpan w:val="2"/>
          </w:tcPr>
          <w:p w14:paraId="2A17041A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5005330F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4A994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66A7884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E5392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5DF8C5EE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CE16A6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C47BA52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271" w:rsidRPr="00950A13" w14:paraId="567F058C" w14:textId="77777777" w:rsidTr="00104284">
        <w:tc>
          <w:tcPr>
            <w:tcW w:w="3870" w:type="dxa"/>
            <w:gridSpan w:val="2"/>
          </w:tcPr>
          <w:p w14:paraId="15E0BB01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6972C338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81B7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C02F2E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CA0BE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31F6E4B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7D701DA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E6EAA10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271" w:rsidRPr="00950A13" w14:paraId="4718E482" w14:textId="77777777" w:rsidTr="00104284">
        <w:tc>
          <w:tcPr>
            <w:tcW w:w="3870" w:type="dxa"/>
            <w:gridSpan w:val="2"/>
          </w:tcPr>
          <w:p w14:paraId="17AC71C2" w14:textId="77777777" w:rsidR="00266271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D94D234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4B41614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150ED9B" w14:textId="0BBFABE0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78B82F8B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1F2766C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04D856" w14:textId="7A9FC90B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4A5C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4AFC6DC7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CED9392" w14:textId="77C0490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B5996">
              <w:rPr>
                <w:rFonts w:ascii="Angsana New" w:hAnsi="Angsana New"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1433450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34F21A1A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3AA6AC" w14:textId="69D379AC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599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31,359</w:t>
            </w:r>
            <w:r w:rsidRPr="008B59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6271" w:rsidRPr="00950A13" w14:paraId="51DB2536" w14:textId="77777777" w:rsidTr="00104284">
        <w:tc>
          <w:tcPr>
            <w:tcW w:w="3870" w:type="dxa"/>
            <w:gridSpan w:val="2"/>
          </w:tcPr>
          <w:p w14:paraId="210328C5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FC35E" w14:textId="1139C222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(11,404)</w:t>
            </w:r>
          </w:p>
        </w:tc>
        <w:tc>
          <w:tcPr>
            <w:tcW w:w="270" w:type="dxa"/>
          </w:tcPr>
          <w:p w14:paraId="5636B0A8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241020" w14:textId="78B00ABC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B4F1B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666A1E" w14:textId="793D4EDF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19,955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C01DA49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02293" w14:textId="2E9AAF64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31,359</w:t>
            </w: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266271" w:rsidRPr="00950A13" w14:paraId="6CCD7A53" w14:textId="77777777" w:rsidTr="00104284">
        <w:tc>
          <w:tcPr>
            <w:tcW w:w="3870" w:type="dxa"/>
            <w:gridSpan w:val="2"/>
          </w:tcPr>
          <w:p w14:paraId="5F2F7137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3A173AB3" w14:textId="283BBF0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996">
              <w:rPr>
                <w:rFonts w:ascii="Angsana New" w:hAnsi="Angsana New"/>
                <w:b/>
                <w:bCs/>
                <w:sz w:val="30"/>
                <w:szCs w:val="30"/>
              </w:rPr>
              <w:t>61,323</w:t>
            </w:r>
          </w:p>
        </w:tc>
        <w:tc>
          <w:tcPr>
            <w:tcW w:w="270" w:type="dxa"/>
          </w:tcPr>
          <w:p w14:paraId="2833B833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32E47D4" w14:textId="01758E64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10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3,321</w:t>
            </w:r>
          </w:p>
        </w:tc>
        <w:tc>
          <w:tcPr>
            <w:tcW w:w="270" w:type="dxa"/>
          </w:tcPr>
          <w:p w14:paraId="01867EEA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1FBF83E4" w14:textId="0041E65D" w:rsidR="00266271" w:rsidRPr="00727FC5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7FC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727F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Pr="00727FC5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133941B" w14:textId="77777777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</w:tcPr>
          <w:p w14:paraId="02C5795C" w14:textId="0191C283" w:rsidR="00266271" w:rsidRPr="008B5996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44,457</w:t>
            </w:r>
          </w:p>
        </w:tc>
      </w:tr>
      <w:tr w:rsidR="00266271" w:rsidRPr="00950A13" w14:paraId="563B4C23" w14:textId="77777777" w:rsidTr="00104284">
        <w:tc>
          <w:tcPr>
            <w:tcW w:w="3870" w:type="dxa"/>
            <w:gridSpan w:val="2"/>
          </w:tcPr>
          <w:p w14:paraId="21DAB7AF" w14:textId="77777777" w:rsidR="00266271" w:rsidRPr="00DB14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938" w:type="dxa"/>
            <w:gridSpan w:val="14"/>
          </w:tcPr>
          <w:p w14:paraId="5EC56833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266271" w:rsidRPr="00950A13" w14:paraId="7E7E012D" w14:textId="77777777" w:rsidTr="00104284">
        <w:tc>
          <w:tcPr>
            <w:tcW w:w="3870" w:type="dxa"/>
            <w:gridSpan w:val="2"/>
          </w:tcPr>
          <w:p w14:paraId="3BE4ABDD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1260" w:type="dxa"/>
            <w:gridSpan w:val="2"/>
          </w:tcPr>
          <w:p w14:paraId="4EA20C42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D2B0D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9295ADB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8F41D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CDD1352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83AF83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95073F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66271" w:rsidRPr="00950A13" w14:paraId="55177B3B" w14:textId="77777777" w:rsidTr="00104284">
        <w:tc>
          <w:tcPr>
            <w:tcW w:w="3870" w:type="dxa"/>
            <w:gridSpan w:val="2"/>
          </w:tcPr>
          <w:p w14:paraId="430026DD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77DFCE8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27CD0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A7B0FE7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DF0AD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DA6FBEF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1BC68F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069D216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271" w:rsidRPr="00950A13" w14:paraId="628F3978" w14:textId="77777777" w:rsidTr="00104284">
        <w:tc>
          <w:tcPr>
            <w:tcW w:w="3870" w:type="dxa"/>
            <w:gridSpan w:val="2"/>
          </w:tcPr>
          <w:p w14:paraId="00DF6838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15ADE165" w14:textId="3CB427C3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34,545</w:t>
            </w:r>
          </w:p>
        </w:tc>
        <w:tc>
          <w:tcPr>
            <w:tcW w:w="270" w:type="dxa"/>
          </w:tcPr>
          <w:p w14:paraId="4AACAA3F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0C0DF6" w14:textId="59888A22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270" w:type="dxa"/>
          </w:tcPr>
          <w:p w14:paraId="32807B12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5FE402D" w14:textId="5D49A248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F0C1A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0041420A" w14:textId="4005BE66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36,561</w:t>
            </w:r>
          </w:p>
        </w:tc>
      </w:tr>
      <w:tr w:rsidR="00266271" w:rsidRPr="00950A13" w14:paraId="3DBCC73B" w14:textId="77777777" w:rsidTr="00104284">
        <w:tc>
          <w:tcPr>
            <w:tcW w:w="3870" w:type="dxa"/>
            <w:gridSpan w:val="2"/>
          </w:tcPr>
          <w:p w14:paraId="2B9CA782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  <w:r w:rsidRPr="00950A1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33D2F234" w14:textId="591EB6F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3EA295C6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E58A172" w14:textId="2DBB71F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270" w:type="dxa"/>
          </w:tcPr>
          <w:p w14:paraId="29368E6C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D029064" w14:textId="3FA278E5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6A06EC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3C986739" w14:textId="62A398E2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27,897</w:t>
            </w:r>
          </w:p>
        </w:tc>
      </w:tr>
      <w:tr w:rsidR="00266271" w:rsidRPr="00950A13" w14:paraId="330777BB" w14:textId="77777777" w:rsidTr="00104284">
        <w:tc>
          <w:tcPr>
            <w:tcW w:w="3870" w:type="dxa"/>
            <w:gridSpan w:val="2"/>
          </w:tcPr>
          <w:p w14:paraId="0E33EDE4" w14:textId="77777777" w:rsidR="00266271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950A13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ประมาณการหนี้สินไม่หมุนเวียนสำหรับ</w:t>
            </w:r>
          </w:p>
          <w:p w14:paraId="7939F3EE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950A13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5979665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F4FE2D4" w14:textId="50591C18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50A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76BDB21C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DA58812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66C6DE" w14:textId="237153B8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FE825AB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60CC9739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7F9BDA1" w14:textId="6261E64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EC9F4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4EAE360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A7662B" w14:textId="23D2469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8,269</w:t>
            </w:r>
          </w:p>
        </w:tc>
      </w:tr>
      <w:tr w:rsidR="00266271" w:rsidRPr="00950A13" w14:paraId="4343C35C" w14:textId="77777777" w:rsidTr="00104284">
        <w:tc>
          <w:tcPr>
            <w:tcW w:w="3870" w:type="dxa"/>
            <w:gridSpan w:val="2"/>
          </w:tcPr>
          <w:p w14:paraId="4089214B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F0459" w14:textId="4556B9D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2,272</w:t>
            </w:r>
          </w:p>
        </w:tc>
        <w:tc>
          <w:tcPr>
            <w:tcW w:w="270" w:type="dxa"/>
          </w:tcPr>
          <w:p w14:paraId="0BE6BCD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E6B31C" w14:textId="2CAFAB04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10,455</w:t>
            </w:r>
          </w:p>
        </w:tc>
        <w:tc>
          <w:tcPr>
            <w:tcW w:w="270" w:type="dxa"/>
          </w:tcPr>
          <w:p w14:paraId="06720574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47E32B" w14:textId="7C380756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3E2D304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63DF6" w14:textId="5D46C478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72,727</w:t>
            </w:r>
          </w:p>
        </w:tc>
      </w:tr>
      <w:tr w:rsidR="00266271" w:rsidRPr="00DB1413" w14:paraId="7BAF37D0" w14:textId="77777777" w:rsidTr="00104284">
        <w:tc>
          <w:tcPr>
            <w:tcW w:w="3870" w:type="dxa"/>
            <w:gridSpan w:val="2"/>
          </w:tcPr>
          <w:p w14:paraId="19AA74B8" w14:textId="77777777" w:rsidR="00266271" w:rsidRPr="00DB14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3B4C7795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F946691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7B2FC7E7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314D33D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00F8C1C7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622E9115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2F80CFC3" w14:textId="77777777" w:rsidR="00266271" w:rsidRPr="00DB14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266271" w:rsidRPr="00950A13" w14:paraId="0445939D" w14:textId="77777777" w:rsidTr="00104284">
        <w:tc>
          <w:tcPr>
            <w:tcW w:w="3870" w:type="dxa"/>
            <w:gridSpan w:val="2"/>
          </w:tcPr>
          <w:p w14:paraId="0BFD2DD0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0AD332CC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0725B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03FFA62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5359A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896310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E3E2D0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4581166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271" w:rsidRPr="00950A13" w14:paraId="38CE91F1" w14:textId="77777777" w:rsidTr="00104284">
        <w:tc>
          <w:tcPr>
            <w:tcW w:w="3870" w:type="dxa"/>
            <w:gridSpan w:val="2"/>
          </w:tcPr>
          <w:p w14:paraId="7C3C9CDD" w14:textId="77777777" w:rsidR="00266271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lang w:val="en-US"/>
              </w:rPr>
            </w:pPr>
            <w:r w:rsidRPr="00B97530">
              <w:rPr>
                <w:rFonts w:ascii="Angsana New" w:hAnsi="Angsana New" w:cs="Angsana New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C5AB848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97530">
              <w:rPr>
                <w:rFonts w:ascii="Angsana New" w:hAnsi="Angsana New" w:cs="Angsana New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8E9FAA6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8084E97" w14:textId="3EB25194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3,786</w:t>
            </w:r>
            <w:r w:rsidRPr="00950A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1BBB6EC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1E263983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6B8E883E" w14:textId="3B790CE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D9953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A6EB912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36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7710F9FA" w14:textId="24BE9DA4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(7,618)</w:t>
            </w:r>
          </w:p>
        </w:tc>
        <w:tc>
          <w:tcPr>
            <w:tcW w:w="270" w:type="dxa"/>
            <w:gridSpan w:val="2"/>
          </w:tcPr>
          <w:p w14:paraId="6152D47E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378AB130" w14:textId="77777777" w:rsidR="00266271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6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  <w:p w14:paraId="6C4F49C9" w14:textId="0C47DD8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11,404</w:t>
            </w:r>
            <w:r w:rsidRPr="00950A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6271" w:rsidRPr="00950A13" w14:paraId="71975E4E" w14:textId="77777777" w:rsidTr="00104284">
        <w:tc>
          <w:tcPr>
            <w:tcW w:w="3870" w:type="dxa"/>
            <w:gridSpan w:val="2"/>
          </w:tcPr>
          <w:p w14:paraId="67C19002" w14:textId="77777777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E852E" w14:textId="225B8D6F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786)</w:t>
            </w:r>
          </w:p>
        </w:tc>
        <w:tc>
          <w:tcPr>
            <w:tcW w:w="270" w:type="dxa"/>
          </w:tcPr>
          <w:p w14:paraId="3307F121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BA5A66" w14:textId="1890A4E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AEBF9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AB7F08" w14:textId="05BFAA7A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(7,618)</w:t>
            </w:r>
          </w:p>
        </w:tc>
        <w:tc>
          <w:tcPr>
            <w:tcW w:w="270" w:type="dxa"/>
            <w:gridSpan w:val="2"/>
          </w:tcPr>
          <w:p w14:paraId="75352BFF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5CA87" w14:textId="66517598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(11,404)</w:t>
            </w:r>
          </w:p>
        </w:tc>
      </w:tr>
      <w:tr w:rsidR="00266271" w:rsidRPr="00950A13" w14:paraId="4E43E64B" w14:textId="77777777" w:rsidTr="00104284">
        <w:tc>
          <w:tcPr>
            <w:tcW w:w="3870" w:type="dxa"/>
            <w:gridSpan w:val="2"/>
          </w:tcPr>
          <w:p w14:paraId="54BE34FC" w14:textId="7B2A1DF6" w:rsidR="00266271" w:rsidRPr="00950A13" w:rsidRDefault="00266271" w:rsidP="00266271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0A13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20037ACB" w14:textId="28AD75E9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58,486</w:t>
            </w:r>
          </w:p>
        </w:tc>
        <w:tc>
          <w:tcPr>
            <w:tcW w:w="270" w:type="dxa"/>
          </w:tcPr>
          <w:p w14:paraId="408A9005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1EC3D43A" w14:textId="1A4EC154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0,455</w:t>
            </w:r>
          </w:p>
        </w:tc>
        <w:tc>
          <w:tcPr>
            <w:tcW w:w="270" w:type="dxa"/>
          </w:tcPr>
          <w:p w14:paraId="59B188B0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0AD5BD0E" w14:textId="25D612F6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(7,618)</w:t>
            </w:r>
          </w:p>
        </w:tc>
        <w:tc>
          <w:tcPr>
            <w:tcW w:w="270" w:type="dxa"/>
            <w:gridSpan w:val="2"/>
          </w:tcPr>
          <w:p w14:paraId="44C271E4" w14:textId="77777777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bottom w:val="double" w:sz="4" w:space="0" w:color="auto"/>
            </w:tcBorders>
          </w:tcPr>
          <w:p w14:paraId="72980D52" w14:textId="254E8536" w:rsidR="00266271" w:rsidRPr="00950A13" w:rsidRDefault="00266271" w:rsidP="0026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1,323</w:t>
            </w:r>
          </w:p>
        </w:tc>
      </w:tr>
      <w:tr w:rsidR="00320152" w:rsidRPr="00950A13" w14:paraId="7E184313" w14:textId="77777777" w:rsidTr="00104284">
        <w:tblPrEx>
          <w:tblLook w:val="01E0" w:firstRow="1" w:lastRow="1" w:firstColumn="1" w:lastColumn="1" w:noHBand="0" w:noVBand="0"/>
        </w:tblPrEx>
        <w:trPr>
          <w:gridBefore w:val="1"/>
          <w:wBefore w:w="450" w:type="dxa"/>
        </w:trPr>
        <w:tc>
          <w:tcPr>
            <w:tcW w:w="4230" w:type="dxa"/>
            <w:gridSpan w:val="2"/>
          </w:tcPr>
          <w:p w14:paraId="101775B8" w14:textId="0ECF0225" w:rsidR="00320152" w:rsidRPr="00104284" w:rsidRDefault="00FA05EE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0428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469" w:type="dxa"/>
            <w:gridSpan w:val="7"/>
          </w:tcPr>
          <w:p w14:paraId="6F0BBC9A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4F58F5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1" w:type="dxa"/>
            <w:gridSpan w:val="5"/>
          </w:tcPr>
          <w:p w14:paraId="6F146FF7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0A1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C073F" w:rsidRPr="00950A13" w14:paraId="37667DFC" w14:textId="77777777" w:rsidTr="00104284">
        <w:tblPrEx>
          <w:tblLook w:val="01E0" w:firstRow="1" w:lastRow="1" w:firstColumn="1" w:lastColumn="1" w:noHBand="0" w:noVBand="0"/>
        </w:tblPrEx>
        <w:trPr>
          <w:gridBefore w:val="1"/>
          <w:wBefore w:w="450" w:type="dxa"/>
        </w:trPr>
        <w:tc>
          <w:tcPr>
            <w:tcW w:w="4230" w:type="dxa"/>
            <w:gridSpan w:val="2"/>
          </w:tcPr>
          <w:p w14:paraId="03D222EC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gridSpan w:val="3"/>
          </w:tcPr>
          <w:p w14:paraId="2F926451" w14:textId="1F372D72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E1F5430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3"/>
          </w:tcPr>
          <w:p w14:paraId="32ED8A55" w14:textId="359A52B4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E0B100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</w:tcPr>
          <w:p w14:paraId="0FF329D7" w14:textId="133501E3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7E98D29A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4524F" w14:textId="60382D03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20152" w:rsidRPr="00950A13" w14:paraId="0A5DD9B4" w14:textId="77777777" w:rsidTr="00104284">
        <w:tblPrEx>
          <w:tblLook w:val="01E0" w:firstRow="1" w:lastRow="1" w:firstColumn="1" w:lastColumn="1" w:noHBand="0" w:noVBand="0"/>
        </w:tblPrEx>
        <w:trPr>
          <w:gridBefore w:val="1"/>
          <w:wBefore w:w="450" w:type="dxa"/>
        </w:trPr>
        <w:tc>
          <w:tcPr>
            <w:tcW w:w="4230" w:type="dxa"/>
            <w:gridSpan w:val="2"/>
          </w:tcPr>
          <w:p w14:paraId="71FC0BDA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13"/>
          </w:tcPr>
          <w:p w14:paraId="6D5FAC32" w14:textId="77777777" w:rsidR="00320152" w:rsidRPr="00950A13" w:rsidRDefault="00320152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37B" w:rsidRPr="00950A13" w14:paraId="0A845B4D" w14:textId="77777777" w:rsidTr="00104284">
        <w:tblPrEx>
          <w:tblLook w:val="01E0" w:firstRow="1" w:lastRow="1" w:firstColumn="1" w:lastColumn="1" w:noHBand="0" w:noVBand="0"/>
        </w:tblPrEx>
        <w:trPr>
          <w:gridBefore w:val="1"/>
          <w:wBefore w:w="450" w:type="dxa"/>
        </w:trPr>
        <w:tc>
          <w:tcPr>
            <w:tcW w:w="4230" w:type="dxa"/>
            <w:gridSpan w:val="2"/>
          </w:tcPr>
          <w:p w14:paraId="4D757248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99" w:type="dxa"/>
            <w:gridSpan w:val="3"/>
            <w:tcBorders>
              <w:bottom w:val="double" w:sz="4" w:space="0" w:color="auto"/>
            </w:tcBorders>
          </w:tcPr>
          <w:p w14:paraId="2DAE0E39" w14:textId="3C200DB0" w:rsidR="0000737B" w:rsidRPr="00950A13" w:rsidRDefault="00F068D6" w:rsidP="000073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847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69" w:type="dxa"/>
          </w:tcPr>
          <w:p w14:paraId="096460ED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3"/>
            <w:tcBorders>
              <w:bottom w:val="double" w:sz="4" w:space="0" w:color="auto"/>
            </w:tcBorders>
          </w:tcPr>
          <w:p w14:paraId="6AE70AC2" w14:textId="7DDAD52B" w:rsidR="0000737B" w:rsidRPr="00950A13" w:rsidRDefault="0000737B" w:rsidP="000073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2,809</w:t>
            </w:r>
          </w:p>
        </w:tc>
        <w:tc>
          <w:tcPr>
            <w:tcW w:w="270" w:type="dxa"/>
          </w:tcPr>
          <w:p w14:paraId="3C94AA30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gridSpan w:val="2"/>
            <w:tcBorders>
              <w:bottom w:val="double" w:sz="4" w:space="0" w:color="auto"/>
            </w:tcBorders>
          </w:tcPr>
          <w:p w14:paraId="2E51DB11" w14:textId="6433E6B9" w:rsidR="0000737B" w:rsidRPr="0059135C" w:rsidRDefault="00C70ABB" w:rsidP="0059135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13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54DD6AC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314080" w14:textId="77777777" w:rsidR="0000737B" w:rsidRPr="00950A13" w:rsidRDefault="0000737B" w:rsidP="0059135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3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2AF4290" w14:textId="77777777" w:rsidR="006B47E8" w:rsidRPr="0000737B" w:rsidRDefault="006B47E8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68993A85" w14:textId="29B51335" w:rsidR="00320152" w:rsidRPr="00950A13" w:rsidRDefault="00320152" w:rsidP="00320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>ขาดทุนทางภาษี</w:t>
      </w:r>
      <w:r w:rsidR="00E721D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950A13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="00AD6E05" w:rsidRPr="00950A13">
        <w:rPr>
          <w:rFonts w:ascii="Angsana New" w:hAnsi="Angsana New"/>
          <w:sz w:val="30"/>
          <w:szCs w:val="30"/>
        </w:rPr>
        <w:t>256</w:t>
      </w:r>
      <w:r w:rsidR="00784705">
        <w:rPr>
          <w:rFonts w:ascii="Angsana New" w:hAnsi="Angsana New"/>
          <w:sz w:val="30"/>
          <w:szCs w:val="30"/>
        </w:rPr>
        <w:t>5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5966E099" w14:textId="77777777" w:rsidR="00320152" w:rsidRPr="00C120B6" w:rsidRDefault="00320152" w:rsidP="005C20D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AC33714" w14:textId="78D293C5" w:rsidR="003E6A5C" w:rsidRPr="00950A13" w:rsidRDefault="003E6A5C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950A13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  <w:r w:rsidR="00D2406C" w:rsidRPr="00950A13">
        <w:rPr>
          <w:rFonts w:ascii="Angsana New" w:hAnsi="Angsana New"/>
          <w:sz w:val="30"/>
          <w:szCs w:val="30"/>
          <w:u w:val="none"/>
          <w:cs/>
        </w:rPr>
        <w:t>ขั้นพื้นฐาน</w:t>
      </w:r>
    </w:p>
    <w:p w14:paraId="06A49A4E" w14:textId="77777777" w:rsidR="000D486C" w:rsidRPr="00950A13" w:rsidRDefault="000D486C" w:rsidP="00B770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C40ABD" w:rsidRPr="00950A13" w14:paraId="46B3B4FC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C5FD" w14:textId="77777777" w:rsidR="00C40ABD" w:rsidRPr="00950A13" w:rsidRDefault="00C40ABD" w:rsidP="00F26E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F6370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68227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BCA10" w14:textId="77777777" w:rsidR="00C40ABD" w:rsidRPr="00950A13" w:rsidRDefault="00C40ABD" w:rsidP="00F26E8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73F" w:rsidRPr="00950A13" w14:paraId="2B28A882" w14:textId="77777777" w:rsidTr="00CC073F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F3F8" w14:textId="77777777" w:rsidR="00CC073F" w:rsidRPr="00950A13" w:rsidRDefault="00CC073F" w:rsidP="00CC07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noWrap/>
          </w:tcPr>
          <w:p w14:paraId="78C67BC8" w14:textId="5AF3364C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noWrap/>
          </w:tcPr>
          <w:p w14:paraId="7187B03F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noWrap/>
          </w:tcPr>
          <w:p w14:paraId="7D81662E" w14:textId="4E4C16C2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noWrap/>
          </w:tcPr>
          <w:p w14:paraId="6839F84E" w14:textId="77777777" w:rsidR="00CC073F" w:rsidRPr="00950A13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noWrap/>
          </w:tcPr>
          <w:p w14:paraId="12F7C372" w14:textId="43D825C5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noWrap/>
          </w:tcPr>
          <w:p w14:paraId="4611B099" w14:textId="77777777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noWrap/>
          </w:tcPr>
          <w:p w14:paraId="2FB0C2A9" w14:textId="344B125B" w:rsidR="00CC073F" w:rsidRPr="00950A13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40ABD" w:rsidRPr="00950A13" w14:paraId="4F24B338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5845" w14:textId="77777777" w:rsidR="00C40ABD" w:rsidRPr="00950A13" w:rsidRDefault="00C40ABD" w:rsidP="00F26E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82F21" w14:textId="77777777" w:rsidR="00C40ABD" w:rsidRPr="00950A13" w:rsidRDefault="00C40ABD" w:rsidP="00F2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950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0737B" w:rsidRPr="00950A13" w14:paraId="1CEEE949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C47F5" w14:textId="77777777" w:rsidR="0000737B" w:rsidRPr="00950A13" w:rsidRDefault="0000737B" w:rsidP="0000737B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กำไรส่วนของผู้ถือหุ้นสามัญของบริษัท</w:t>
            </w:r>
          </w:p>
          <w:p w14:paraId="6261546C" w14:textId="77777777" w:rsidR="0000737B" w:rsidRPr="00950A13" w:rsidRDefault="0000737B" w:rsidP="0000737B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0ABF2" w14:textId="02A8B5E6" w:rsidR="0000737B" w:rsidRPr="00950A13" w:rsidRDefault="00535479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928E6">
              <w:rPr>
                <w:rFonts w:ascii="Angsana New" w:hAnsi="Angsana New"/>
                <w:b/>
                <w:bCs/>
                <w:sz w:val="30"/>
                <w:szCs w:val="30"/>
              </w:rPr>
              <w:t>60,192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12E4C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9C2BE" w14:textId="07BB75E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641,951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0E883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BC3D" w14:textId="7EB51762" w:rsidR="0000737B" w:rsidRPr="00950A13" w:rsidRDefault="00535479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B48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7B48A0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6310D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47EBC" w14:textId="52292D3D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610,939</w:t>
            </w:r>
          </w:p>
        </w:tc>
      </w:tr>
      <w:tr w:rsidR="0000737B" w:rsidRPr="00950A13" w14:paraId="3FAE5E92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85A15" w14:textId="77777777" w:rsidR="0000737B" w:rsidRPr="00950A13" w:rsidRDefault="0000737B" w:rsidP="0000737B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492D2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216F29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24ED0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65004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63BE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77C5E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ADDDD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737B" w:rsidRPr="00950A13" w14:paraId="62C22864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C08C1E" w14:textId="17845065" w:rsidR="0000737B" w:rsidRPr="00950A13" w:rsidRDefault="0000737B" w:rsidP="000073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7477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ACC350A" w14:textId="2D7D6A44" w:rsidR="0000737B" w:rsidRPr="00950A13" w:rsidRDefault="0000737B" w:rsidP="000073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CE9868" w14:textId="77777777" w:rsidR="0000737B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3625D4" w14:textId="4AB98022" w:rsidR="00535479" w:rsidRPr="00950A13" w:rsidRDefault="00535479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562C2E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B17C90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7BE95D" w14:textId="4704762E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B4796B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06A656" w14:textId="77777777" w:rsidR="0000737B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99910E" w14:textId="2C281725" w:rsidR="00535479" w:rsidRPr="00950A13" w:rsidRDefault="00535479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5E7E5B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B010BE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CBC7F0" w14:textId="677F30F2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847,361</w:t>
            </w:r>
          </w:p>
        </w:tc>
      </w:tr>
      <w:tr w:rsidR="0000737B" w:rsidRPr="00950A13" w14:paraId="44298A8B" w14:textId="77777777" w:rsidTr="006B47E8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946BE1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1FB71A0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42EDA1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40A2FF8C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327154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2328AB1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FF86B5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20DFC8DD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37B" w:rsidRPr="00950A13" w14:paraId="763F52C0" w14:textId="77777777" w:rsidTr="006B47E8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4E28C" w14:textId="77777777" w:rsidR="0000737B" w:rsidRPr="00950A13" w:rsidRDefault="0000737B" w:rsidP="000073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950A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63C57D" w14:textId="643C5696" w:rsidR="0000737B" w:rsidRPr="00950A13" w:rsidRDefault="00535479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1.0</w:t>
            </w:r>
            <w:r w:rsidR="007B48A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C21D3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9E8E" w14:textId="780C5449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.76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6DA7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85EC2" w14:textId="23C7F90E" w:rsidR="0000737B" w:rsidRPr="00950A13" w:rsidRDefault="00535479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0.9</w:t>
            </w:r>
            <w:r w:rsidR="007B48A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81011" w14:textId="77777777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3D42FB" w14:textId="44FFB8B5" w:rsidR="0000737B" w:rsidRPr="00950A13" w:rsidRDefault="0000737B" w:rsidP="00007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</w:rPr>
              <w:t>0.72</w:t>
            </w:r>
          </w:p>
        </w:tc>
      </w:tr>
    </w:tbl>
    <w:p w14:paraId="76567919" w14:textId="77777777" w:rsidR="00E36C7E" w:rsidRPr="00950A13" w:rsidRDefault="00E36C7E" w:rsidP="00F9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04E9D" w14:textId="62CDA13D" w:rsidR="0000737B" w:rsidRDefault="00007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7FA9C9" w14:textId="539D6E01" w:rsidR="00D245CE" w:rsidRPr="003C5044" w:rsidRDefault="00D245CE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3C5044">
        <w:rPr>
          <w:rFonts w:ascii="Angsana New" w:hAnsi="Angsana New"/>
          <w:sz w:val="30"/>
          <w:szCs w:val="30"/>
          <w:u w:val="none"/>
          <w:cs/>
        </w:rPr>
        <w:lastRenderedPageBreak/>
        <w:t>เงินปันผล</w:t>
      </w:r>
    </w:p>
    <w:p w14:paraId="06FE3AC0" w14:textId="77777777" w:rsidR="00747794" w:rsidRPr="00DB1413" w:rsidRDefault="00747794" w:rsidP="0074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350"/>
        <w:gridCol w:w="270"/>
        <w:gridCol w:w="1260"/>
      </w:tblGrid>
      <w:tr w:rsidR="00D033CA" w:rsidRPr="00F463CA" w14:paraId="68F2843B" w14:textId="77777777" w:rsidTr="00860627">
        <w:tc>
          <w:tcPr>
            <w:tcW w:w="2970" w:type="dxa"/>
            <w:vAlign w:val="bottom"/>
          </w:tcPr>
          <w:p w14:paraId="6259A30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D0B12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8288B3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672A93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57D22E5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49BD5E" w14:textId="77777777" w:rsidR="00D033CA" w:rsidRPr="00D033CA" w:rsidDel="00D43E7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033CA" w:rsidRPr="00F463CA" w14:paraId="1E96B176" w14:textId="77777777" w:rsidTr="00860627">
        <w:tc>
          <w:tcPr>
            <w:tcW w:w="2970" w:type="dxa"/>
          </w:tcPr>
          <w:p w14:paraId="3AC7B76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AD3E0C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64186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07F70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9CFE2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CE9E2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3CA" w:rsidRPr="00F463CA" w14:paraId="7924E663" w14:textId="77777777" w:rsidTr="00860627">
        <w:tc>
          <w:tcPr>
            <w:tcW w:w="2970" w:type="dxa"/>
          </w:tcPr>
          <w:p w14:paraId="1622CD9E" w14:textId="4D610522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036E06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4B4CC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CDFA3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05BE9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E7FA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33CA" w:rsidRPr="00F463CA" w14:paraId="602F760A" w14:textId="77777777" w:rsidTr="00860627">
        <w:tc>
          <w:tcPr>
            <w:tcW w:w="2970" w:type="dxa"/>
          </w:tcPr>
          <w:p w14:paraId="17A75C4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0A8CC50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56F42D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864B6E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3ACAAD7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D8261" w14:textId="77777777" w:rsidR="00D033CA" w:rsidRPr="00D033CA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152.53</w:t>
            </w:r>
          </w:p>
        </w:tc>
      </w:tr>
      <w:tr w:rsidR="00D033CA" w:rsidRPr="00F463CA" w14:paraId="6A6A4F1B" w14:textId="77777777" w:rsidTr="00860627">
        <w:tc>
          <w:tcPr>
            <w:tcW w:w="2970" w:type="dxa"/>
          </w:tcPr>
          <w:p w14:paraId="17D03D5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2ACD248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AFFB35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E9048C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044E643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28EBA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sz w:val="30"/>
                <w:szCs w:val="30"/>
              </w:rPr>
              <w:t>338.93</w:t>
            </w:r>
          </w:p>
        </w:tc>
      </w:tr>
      <w:tr w:rsidR="00D033CA" w:rsidRPr="00F463CA" w14:paraId="3C6B6467" w14:textId="77777777" w:rsidTr="00860627">
        <w:tc>
          <w:tcPr>
            <w:tcW w:w="2970" w:type="dxa"/>
          </w:tcPr>
          <w:p w14:paraId="0B69C15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2AC3C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A48FD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2F04F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D899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F418E1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b/>
                <w:bCs/>
                <w:sz w:val="30"/>
                <w:szCs w:val="30"/>
              </w:rPr>
              <w:t>491.46</w:t>
            </w:r>
          </w:p>
        </w:tc>
      </w:tr>
      <w:tr w:rsidR="00D033CA" w:rsidRPr="00F463CA" w14:paraId="4D052F6A" w14:textId="77777777" w:rsidTr="00860627">
        <w:tc>
          <w:tcPr>
            <w:tcW w:w="2970" w:type="dxa"/>
          </w:tcPr>
          <w:p w14:paraId="7EF7963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B4A8ACD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BDDF8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F6AE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50AD6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ADBBAA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F463CA" w14:paraId="08C4AE63" w14:textId="77777777" w:rsidTr="00860627">
        <w:tc>
          <w:tcPr>
            <w:tcW w:w="2970" w:type="dxa"/>
          </w:tcPr>
          <w:p w14:paraId="5AF8DA5C" w14:textId="2EF05172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7DDE7F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19DCA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33DE24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E109A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FB1CB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3CA" w:rsidRPr="00F463CA" w14:paraId="57506875" w14:textId="77777777" w:rsidTr="00860627">
        <w:tc>
          <w:tcPr>
            <w:tcW w:w="2970" w:type="dxa"/>
          </w:tcPr>
          <w:p w14:paraId="7C62C62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7459D815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11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5C383C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8A27322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7B27A80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61C17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sz w:val="30"/>
                <w:szCs w:val="30"/>
              </w:rPr>
              <w:t>118.63</w:t>
            </w:r>
          </w:p>
        </w:tc>
      </w:tr>
      <w:tr w:rsidR="00D033CA" w:rsidRPr="00F463CA" w14:paraId="675E3E0F" w14:textId="77777777" w:rsidTr="00860627">
        <w:tc>
          <w:tcPr>
            <w:tcW w:w="2970" w:type="dxa"/>
          </w:tcPr>
          <w:p w14:paraId="42C442F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7E4AF917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1D42DA00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D033CA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8B1E22E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3CA">
              <w:rPr>
                <w:rFonts w:ascii="Angsana New" w:hAnsi="Angsana New" w:hint="cs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4B3ED0AF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D89879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sz w:val="30"/>
                <w:szCs w:val="30"/>
              </w:rPr>
              <w:t>271.16</w:t>
            </w:r>
          </w:p>
        </w:tc>
      </w:tr>
      <w:tr w:rsidR="00D033CA" w:rsidRPr="00F463CA" w14:paraId="240CCB8E" w14:textId="77777777" w:rsidTr="00860627">
        <w:tc>
          <w:tcPr>
            <w:tcW w:w="2970" w:type="dxa"/>
          </w:tcPr>
          <w:p w14:paraId="257FB91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FEB7F11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768A5C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A6EDC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D870B" w14:textId="77777777" w:rsidR="00D033CA" w:rsidRPr="00D033CA" w:rsidRDefault="00D033CA" w:rsidP="00860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32AC68" w14:textId="77777777" w:rsidR="00D033CA" w:rsidRPr="0013706B" w:rsidRDefault="00D033CA" w:rsidP="0013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06B">
              <w:rPr>
                <w:rFonts w:ascii="Angsana New" w:hAnsi="Angsana New" w:hint="cs"/>
                <w:b/>
                <w:bCs/>
                <w:sz w:val="30"/>
                <w:szCs w:val="30"/>
              </w:rPr>
              <w:t>389.79</w:t>
            </w:r>
          </w:p>
        </w:tc>
      </w:tr>
    </w:tbl>
    <w:p w14:paraId="4EB470F1" w14:textId="77777777" w:rsidR="0000737B" w:rsidRPr="003C5044" w:rsidRDefault="0000737B" w:rsidP="00DA2C6A">
      <w:pPr>
        <w:rPr>
          <w:rFonts w:ascii="Angsana New" w:hAnsi="Angsana New"/>
          <w:sz w:val="30"/>
          <w:szCs w:val="30"/>
        </w:rPr>
      </w:pPr>
    </w:p>
    <w:p w14:paraId="1256B2ED" w14:textId="0A9716D9" w:rsidR="00766242" w:rsidRDefault="00766242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2D6FED">
        <w:rPr>
          <w:rFonts w:ascii="Angsana New" w:hAnsi="Angsana New"/>
          <w:sz w:val="30"/>
          <w:szCs w:val="30"/>
          <w:u w:val="none"/>
          <w:cs/>
        </w:rPr>
        <w:t>เครื่องมือทางการเงิน</w:t>
      </w:r>
    </w:p>
    <w:p w14:paraId="37FD0F87" w14:textId="02498B55" w:rsidR="002E1DBB" w:rsidRPr="002E1DBB" w:rsidRDefault="002E1DBB" w:rsidP="002E1DBB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</w:rPr>
      </w:pPr>
    </w:p>
    <w:p w14:paraId="3C7A5DB2" w14:textId="33750885" w:rsidR="001823EF" w:rsidRPr="00471DE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471DE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D695BCB" w14:textId="77777777" w:rsidR="001823EF" w:rsidRPr="00471DE3" w:rsidRDefault="001823EF" w:rsidP="001823EF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F34454" w14:textId="68C9FEDE" w:rsidR="001927C3" w:rsidRDefault="001823EF" w:rsidP="001823E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471DE3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BA5F75">
        <w:rPr>
          <w:rFonts w:ascii="Angsana New" w:hAnsi="Angsana New" w:hint="cs"/>
          <w:sz w:val="30"/>
          <w:szCs w:val="30"/>
          <w:cs/>
          <w:lang w:bidi="th-TH"/>
        </w:rPr>
        <w:t xml:space="preserve">       </w:t>
      </w:r>
      <w:r w:rsidRPr="00471DE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BA5F75">
        <w:rPr>
          <w:rFonts w:ascii="Angsana New" w:hAnsi="Angsana New" w:hint="cs"/>
          <w:sz w:val="30"/>
          <w:szCs w:val="30"/>
          <w:cs/>
          <w:lang w:bidi="th-TH"/>
        </w:rPr>
        <w:t>ราคาทุนตัดจำหน่าย</w:t>
      </w:r>
      <w:r w:rsidRPr="00471DE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="001927C3">
        <w:rPr>
          <w:rFonts w:ascii="Angsana New" w:hAnsi="Angsana New"/>
          <w:sz w:val="30"/>
          <w:szCs w:val="30"/>
          <w:cs/>
          <w:lang w:bidi="th-TH"/>
        </w:rPr>
        <w:br w:type="page"/>
      </w:r>
    </w:p>
    <w:tbl>
      <w:tblPr>
        <w:tblW w:w="99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4"/>
        <w:gridCol w:w="1084"/>
        <w:gridCol w:w="236"/>
        <w:gridCol w:w="1290"/>
        <w:gridCol w:w="236"/>
        <w:gridCol w:w="853"/>
        <w:gridCol w:w="236"/>
        <w:gridCol w:w="844"/>
        <w:gridCol w:w="236"/>
        <w:gridCol w:w="844"/>
        <w:gridCol w:w="236"/>
        <w:gridCol w:w="848"/>
        <w:gridCol w:w="927"/>
        <w:gridCol w:w="20"/>
      </w:tblGrid>
      <w:tr w:rsidR="00DB1413" w:rsidRPr="00323896" w14:paraId="5F99D962" w14:textId="77777777" w:rsidTr="005219B1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1875B6E7" w14:textId="2BD9819E" w:rsidR="00DB1413" w:rsidRPr="00323896" w:rsidRDefault="003C5044" w:rsidP="005F1A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870" w:type="dxa"/>
            <w:gridSpan w:val="12"/>
          </w:tcPr>
          <w:p w14:paraId="55EF7CF6" w14:textId="51176CDB" w:rsidR="00DB1413" w:rsidRPr="00323896" w:rsidRDefault="00DB1413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238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/</w:t>
            </w: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494E" w:rsidRPr="00323896" w14:paraId="066A7CFF" w14:textId="77777777" w:rsidTr="005219B1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2C3573A6" w14:textId="77777777" w:rsidR="00DF494E" w:rsidRPr="00323896" w:rsidRDefault="00DF494E" w:rsidP="005F1A3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vAlign w:val="bottom"/>
          </w:tcPr>
          <w:p w14:paraId="2D800531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53F561" w14:textId="77777777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935" w:type="dxa"/>
            <w:gridSpan w:val="6"/>
          </w:tcPr>
          <w:p w14:paraId="66F95623" w14:textId="4CDBBE3A" w:rsidR="00DF494E" w:rsidRPr="00323896" w:rsidRDefault="00DF494E" w:rsidP="005F1A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F494E" w:rsidRPr="00323896" w14:paraId="541FF35D" w14:textId="77777777" w:rsidTr="005219B1">
        <w:trPr>
          <w:trHeight w:val="261"/>
        </w:trPr>
        <w:tc>
          <w:tcPr>
            <w:tcW w:w="2064" w:type="dxa"/>
            <w:shd w:val="clear" w:color="auto" w:fill="auto"/>
            <w:vAlign w:val="bottom"/>
          </w:tcPr>
          <w:p w14:paraId="3E49F4EA" w14:textId="3A50C6E5" w:rsidR="00DF494E" w:rsidRPr="00323896" w:rsidRDefault="00DF494E" w:rsidP="00DF494E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4" w:type="dxa"/>
            <w:vAlign w:val="bottom"/>
          </w:tcPr>
          <w:p w14:paraId="5707AEEC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CCE7178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9224530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4BFC450" w14:textId="77777777" w:rsid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การเงินที่วัด</w:t>
            </w:r>
          </w:p>
          <w:p w14:paraId="003D8F10" w14:textId="77777777" w:rsid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</w:p>
          <w:p w14:paraId="76E3EB59" w14:textId="139D4FD2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กำไรหรือขาดทุน</w:t>
            </w:r>
            <w:r w:rsidR="00E721D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C89E9C" w14:textId="77777777" w:rsidR="00DF494E" w:rsidRPr="00323896" w:rsidRDefault="00DF494E" w:rsidP="00DF494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4B798217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8087C5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0E55B1F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9E583D7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2446654" w14:textId="2F1F499D" w:rsidR="00DF494E" w:rsidRPr="00323896" w:rsidRDefault="00DF494E" w:rsidP="00DF494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516865F" w14:textId="77777777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8" w:type="dxa"/>
            <w:vAlign w:val="bottom"/>
          </w:tcPr>
          <w:p w14:paraId="0EC30E60" w14:textId="62B4B770" w:rsidR="00DF494E" w:rsidRPr="00DF494E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32389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0C2DCD0C" w14:textId="78E89C5A" w:rsidR="00DF494E" w:rsidRPr="00323896" w:rsidRDefault="00DF494E" w:rsidP="00DF494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2389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D27ED" w:rsidRPr="00323896" w14:paraId="0BFD66F5" w14:textId="77777777" w:rsidTr="007D1509">
        <w:trPr>
          <w:gridAfter w:val="1"/>
          <w:wAfter w:w="20" w:type="dxa"/>
          <w:trHeight w:val="261"/>
        </w:trPr>
        <w:tc>
          <w:tcPr>
            <w:tcW w:w="2064" w:type="dxa"/>
            <w:shd w:val="clear" w:color="auto" w:fill="auto"/>
          </w:tcPr>
          <w:p w14:paraId="68C824DA" w14:textId="77777777" w:rsidR="004D27ED" w:rsidRPr="00323896" w:rsidRDefault="004D27ED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870" w:type="dxa"/>
            <w:gridSpan w:val="12"/>
          </w:tcPr>
          <w:p w14:paraId="5D6F2578" w14:textId="6C0B3F15" w:rsidR="004D27ED" w:rsidRPr="00323896" w:rsidRDefault="004D27ED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23896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F494E" w:rsidRPr="00323896" w14:paraId="1E9CBCE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136369DF" w14:textId="47EB0001" w:rsidR="00DF494E" w:rsidRPr="00323896" w:rsidRDefault="00DB1413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7B7E967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F1B29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5A1DC1E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865E23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66D64C7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14734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557007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B7AA1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E6C20D8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4DBC0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2BBFBC0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7DF5A6D" w14:textId="74423A33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1413" w:rsidRPr="00323896" w14:paraId="3BFE2A97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5D90A601" w14:textId="675835F0" w:rsidR="00DB1413" w:rsidRPr="00323896" w:rsidRDefault="00DB1413" w:rsidP="00DF494E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113D5CD1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E7957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7E220061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757A27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ADC202F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B61D8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A759334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D15C5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4590547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C3F0C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5A7B896C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053DACF" w14:textId="77777777" w:rsidR="00DB1413" w:rsidRPr="00323896" w:rsidRDefault="00DB1413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1413" w:rsidRPr="00323896" w14:paraId="5EB7F5DA" w14:textId="77777777" w:rsidTr="005219B1">
        <w:trPr>
          <w:trHeight w:val="227"/>
        </w:trPr>
        <w:tc>
          <w:tcPr>
            <w:tcW w:w="2064" w:type="dxa"/>
            <w:shd w:val="clear" w:color="auto" w:fill="auto"/>
          </w:tcPr>
          <w:p w14:paraId="62597FCE" w14:textId="6B41A649" w:rsidR="00DB1413" w:rsidRPr="00DB1413" w:rsidRDefault="00DB1413" w:rsidP="00DB141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1E88F7DA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91CE6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7F64799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257A38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ECE94AD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AA4FD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D084638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7A90AF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60D6836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3A2E7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786D561A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58D09A7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1413" w:rsidRPr="00323896" w14:paraId="6FA0C6AB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05F3E845" w14:textId="453EBC51" w:rsidR="00DB1413" w:rsidRPr="00DB1413" w:rsidRDefault="00DB1413" w:rsidP="00DB1413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7922522A" w14:textId="3552E205" w:rsidR="00DB1413" w:rsidRPr="00323896" w:rsidRDefault="003E70C4" w:rsidP="00870AD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710D1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E0CE9A1" w14:textId="18B7DB7C" w:rsidR="00DB1413" w:rsidRPr="00323896" w:rsidRDefault="003E70C4" w:rsidP="00DB14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  <w:shd w:val="clear" w:color="auto" w:fill="auto"/>
          </w:tcPr>
          <w:p w14:paraId="006BBF2D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4091D439" w14:textId="4D4CB4BC" w:rsidR="00DB1413" w:rsidRPr="00323896" w:rsidRDefault="003E70C4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3587755C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AE29E2" w14:textId="12BE7022" w:rsidR="00DB1413" w:rsidRPr="00323896" w:rsidRDefault="003E70C4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  <w:tc>
          <w:tcPr>
            <w:tcW w:w="236" w:type="dxa"/>
          </w:tcPr>
          <w:p w14:paraId="3C898650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2F28248" w14:textId="3454D3EC" w:rsidR="00DB1413" w:rsidRPr="00323896" w:rsidRDefault="003E70C4" w:rsidP="003E70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CC81E" w14:textId="77777777" w:rsidR="00DB1413" w:rsidRPr="00323896" w:rsidRDefault="00DB1413" w:rsidP="00DB1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A15F713" w14:textId="3AA057CB" w:rsidR="00DB1413" w:rsidRPr="00323896" w:rsidRDefault="003E70C4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</w:tcPr>
          <w:p w14:paraId="47B46C05" w14:textId="2EE0880B" w:rsidR="00DB1413" w:rsidRPr="00323896" w:rsidRDefault="003E70C4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168,866</w:t>
            </w:r>
          </w:p>
        </w:tc>
      </w:tr>
      <w:tr w:rsidR="00DF494E" w:rsidRPr="00323896" w14:paraId="1236F3A1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7E069678" w14:textId="0799E2F7" w:rsidR="00DF494E" w:rsidRPr="00323896" w:rsidRDefault="007E7F9E" w:rsidP="00DF494E">
            <w:pPr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E7F9E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สินทรัพย์อนุพันธ์อื่น</w:t>
            </w:r>
          </w:p>
        </w:tc>
        <w:tc>
          <w:tcPr>
            <w:tcW w:w="1084" w:type="dxa"/>
            <w:shd w:val="clear" w:color="auto" w:fill="auto"/>
          </w:tcPr>
          <w:p w14:paraId="0084BEF1" w14:textId="32EEA25D" w:rsidR="00DF494E" w:rsidRPr="00323896" w:rsidRDefault="003E70C4" w:rsidP="004D27E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236" w:type="dxa"/>
            <w:shd w:val="clear" w:color="auto" w:fill="auto"/>
          </w:tcPr>
          <w:p w14:paraId="7F9DC93C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33E1103" w14:textId="3CD495D2" w:rsidR="00DF494E" w:rsidRPr="00323896" w:rsidRDefault="003E70C4" w:rsidP="003E70C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F7C06" w14:textId="77777777" w:rsidR="00DF494E" w:rsidRPr="00323896" w:rsidRDefault="00DF494E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5E5ED83" w14:textId="54B6AC7F" w:rsidR="00DF494E" w:rsidRPr="00323896" w:rsidRDefault="003E70C4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236" w:type="dxa"/>
            <w:shd w:val="clear" w:color="auto" w:fill="auto"/>
          </w:tcPr>
          <w:p w14:paraId="70D593AD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4C8F52ED" w14:textId="65104930" w:rsidR="00DF494E" w:rsidRPr="00323896" w:rsidRDefault="003E70C4" w:rsidP="003E70C4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6D2A56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</w:tcPr>
          <w:p w14:paraId="28DC89C7" w14:textId="7F0460D2" w:rsidR="00DF494E" w:rsidRPr="00323896" w:rsidRDefault="003E70C4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  <w:tc>
          <w:tcPr>
            <w:tcW w:w="236" w:type="dxa"/>
            <w:shd w:val="clear" w:color="auto" w:fill="auto"/>
          </w:tcPr>
          <w:p w14:paraId="2F9E6572" w14:textId="77777777" w:rsidR="00DF494E" w:rsidRPr="00323896" w:rsidRDefault="00DF494E" w:rsidP="00DF494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B5532AD" w14:textId="279DA003" w:rsidR="00DF494E" w:rsidRPr="00323896" w:rsidRDefault="003E70C4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AA68B32" w14:textId="66034C93" w:rsidR="00DF494E" w:rsidRPr="00323896" w:rsidRDefault="003E70C4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23,904</w:t>
            </w:r>
          </w:p>
        </w:tc>
      </w:tr>
      <w:tr w:rsidR="005219B1" w:rsidRPr="00323896" w14:paraId="4F38D75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2F8B9206" w14:textId="77777777" w:rsidR="005219B1" w:rsidRPr="00323896" w:rsidRDefault="005219B1" w:rsidP="00DF49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vAlign w:val="bottom"/>
          </w:tcPr>
          <w:p w14:paraId="186DCE38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8CEC3F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45005AE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F6A10E" w14:textId="77777777" w:rsidR="005219B1" w:rsidRPr="00323896" w:rsidRDefault="005219B1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6C8D5C71" w14:textId="77777777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6204A66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D2DB89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CDE40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5272207" w14:textId="77777777" w:rsidR="005219B1" w:rsidRPr="004D27ED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514C38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3EE5ECEA" w14:textId="77777777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5BEAE7E" w14:textId="77777777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19B1" w:rsidRPr="00323896" w14:paraId="7A5E0A42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0889032E" w14:textId="50EC80FE" w:rsidR="005219B1" w:rsidRPr="005219B1" w:rsidRDefault="005219B1" w:rsidP="00DF49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219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4" w:type="dxa"/>
            <w:vAlign w:val="bottom"/>
          </w:tcPr>
          <w:p w14:paraId="0B4BA8E5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9B20F8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A4CCAC0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0AD695" w14:textId="77777777" w:rsidR="005219B1" w:rsidRPr="00323896" w:rsidRDefault="005219B1" w:rsidP="00DF494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DD6D9C3" w14:textId="77777777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66CDA31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8FB672A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B1762C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60F4D80" w14:textId="77777777" w:rsidR="005219B1" w:rsidRPr="004D27ED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D0755" w14:textId="77777777" w:rsidR="005219B1" w:rsidRPr="00323896" w:rsidRDefault="005219B1" w:rsidP="00DF494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18AF2DEF" w14:textId="77777777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1381EC97" w14:textId="77777777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19B1" w:rsidRPr="00323896" w14:paraId="4341EB8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325FBBD4" w14:textId="6BFED536" w:rsidR="005219B1" w:rsidRPr="00323896" w:rsidRDefault="005219B1" w:rsidP="005219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4" w:type="dxa"/>
          </w:tcPr>
          <w:p w14:paraId="1DB584CA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B40BE1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138900E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FB3057" w14:textId="77777777" w:rsidR="005219B1" w:rsidRPr="00323896" w:rsidRDefault="005219B1" w:rsidP="005219B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C7A6FD7" w14:textId="77777777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0217D13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FC80005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5898C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D6A9DE6" w14:textId="77777777" w:rsidR="005219B1" w:rsidRPr="004D27ED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83275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5CF48B4B" w14:textId="77777777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909F74" w14:textId="77777777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D32" w:rsidRPr="00323896" w14:paraId="172FC97C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5213ACEB" w14:textId="1F515983" w:rsidR="00322D32" w:rsidRPr="00323896" w:rsidRDefault="00322D32" w:rsidP="005219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B141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4" w:type="dxa"/>
          </w:tcPr>
          <w:p w14:paraId="57DDA363" w14:textId="77777777" w:rsidR="00322D32" w:rsidRPr="00323896" w:rsidRDefault="00322D32" w:rsidP="005219B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CD1FC02" w14:textId="77777777" w:rsidR="00322D32" w:rsidRPr="00323896" w:rsidRDefault="00322D32" w:rsidP="005219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EBDB9E8" w14:textId="77777777" w:rsidR="00322D32" w:rsidRPr="00323896" w:rsidRDefault="00322D32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91E9BF" w14:textId="77777777" w:rsidR="00322D32" w:rsidRPr="00323896" w:rsidRDefault="00322D32" w:rsidP="005219B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7BC136E0" w14:textId="77777777" w:rsidR="00322D32" w:rsidRPr="00323896" w:rsidRDefault="00322D32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E631E32" w14:textId="77777777" w:rsidR="00322D32" w:rsidRPr="00323896" w:rsidRDefault="00322D32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8A3083" w14:textId="77777777" w:rsidR="00322D32" w:rsidRPr="00323896" w:rsidRDefault="00322D32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74154F" w14:textId="77777777" w:rsidR="00322D32" w:rsidRPr="00323896" w:rsidRDefault="00322D32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62847E" w14:textId="77777777" w:rsidR="00322D32" w:rsidRPr="004D27ED" w:rsidRDefault="00322D32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8194F1" w14:textId="77777777" w:rsidR="00322D32" w:rsidRPr="00323896" w:rsidRDefault="00322D32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273B99C0" w14:textId="77777777" w:rsidR="00322D32" w:rsidRPr="004D27ED" w:rsidRDefault="00322D32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4861711" w14:textId="77777777" w:rsidR="00322D32" w:rsidRPr="004D27ED" w:rsidRDefault="00322D32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19B1" w:rsidRPr="00323896" w14:paraId="00119B65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6DCD8092" w14:textId="2553F719" w:rsidR="005219B1" w:rsidRPr="00323896" w:rsidRDefault="00322D32" w:rsidP="005219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B1413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84" w:type="dxa"/>
          </w:tcPr>
          <w:p w14:paraId="7FCA4404" w14:textId="6CFD5D61" w:rsidR="005219B1" w:rsidRPr="00323896" w:rsidRDefault="005219B1" w:rsidP="00870AD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A04BB6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9853B24" w14:textId="4EF437B1" w:rsidR="005219B1" w:rsidRPr="00323896" w:rsidRDefault="005219B1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  <w:shd w:val="clear" w:color="auto" w:fill="auto"/>
          </w:tcPr>
          <w:p w14:paraId="673AAC7E" w14:textId="77777777" w:rsidR="005219B1" w:rsidRPr="00323896" w:rsidRDefault="005219B1" w:rsidP="005219B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50F84480" w14:textId="0A09590C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</w:tcPr>
          <w:p w14:paraId="5F68BD76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0394556" w14:textId="23A9C960" w:rsidR="005219B1" w:rsidRPr="00323896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  <w:tc>
          <w:tcPr>
            <w:tcW w:w="236" w:type="dxa"/>
          </w:tcPr>
          <w:p w14:paraId="4025DC8B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8A9458" w14:textId="439F1B33" w:rsidR="005219B1" w:rsidRPr="004D27ED" w:rsidRDefault="005219B1" w:rsidP="009E4CB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69B142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73C22124" w14:textId="49E35DA0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797E5F0E" w14:textId="328BA4C2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67,649</w:t>
            </w:r>
          </w:p>
        </w:tc>
      </w:tr>
      <w:tr w:rsidR="005219B1" w:rsidRPr="00323896" w14:paraId="7AFCDAC0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167770BD" w14:textId="77777777" w:rsidR="005219B1" w:rsidRPr="00323896" w:rsidRDefault="005219B1" w:rsidP="005219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7F2CAF2A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048DA69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5EFED99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7ADF5F" w14:textId="77777777" w:rsidR="005219B1" w:rsidRPr="00323896" w:rsidRDefault="005219B1" w:rsidP="005219B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14D822B8" w14:textId="77777777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8B334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2BF9ADF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A533B4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BBD604D" w14:textId="77777777" w:rsidR="005219B1" w:rsidRPr="004D27ED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2430A1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66A7557" w14:textId="77777777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7D24772C" w14:textId="77777777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19B1" w:rsidRPr="00323896" w14:paraId="07D738FE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00412B6C" w14:textId="323C73F4" w:rsidR="005219B1" w:rsidRPr="00323896" w:rsidRDefault="005219B1" w:rsidP="005219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2389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4" w:type="dxa"/>
          </w:tcPr>
          <w:p w14:paraId="5F2B878E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3FC2AB5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BFF14A2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C74B24" w14:textId="77777777" w:rsidR="005219B1" w:rsidRPr="00323896" w:rsidRDefault="005219B1" w:rsidP="005219B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</w:tcPr>
          <w:p w14:paraId="2F9A7813" w14:textId="77777777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3FD3C21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F8A5EA" w14:textId="77777777" w:rsidR="005219B1" w:rsidRPr="00323896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1D960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BFD09C5" w14:textId="77777777" w:rsidR="005219B1" w:rsidRPr="004D27ED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CB8DD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06FCB827" w14:textId="77777777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83156AF" w14:textId="77777777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19B1" w:rsidRPr="00323896" w14:paraId="4720B392" w14:textId="77777777" w:rsidTr="005219B1">
        <w:trPr>
          <w:trHeight w:val="261"/>
        </w:trPr>
        <w:tc>
          <w:tcPr>
            <w:tcW w:w="2064" w:type="dxa"/>
            <w:shd w:val="clear" w:color="auto" w:fill="auto"/>
          </w:tcPr>
          <w:p w14:paraId="34F5032D" w14:textId="54392A6F" w:rsidR="005219B1" w:rsidRPr="00323896" w:rsidRDefault="005219B1" w:rsidP="005219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7E7F9E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หนี้สินอนุพันธ์อื่น</w:t>
            </w:r>
          </w:p>
        </w:tc>
        <w:tc>
          <w:tcPr>
            <w:tcW w:w="1084" w:type="dxa"/>
            <w:vAlign w:val="bottom"/>
          </w:tcPr>
          <w:p w14:paraId="3687ACB7" w14:textId="301DD983" w:rsidR="005219B1" w:rsidRPr="00323896" w:rsidRDefault="005219B1" w:rsidP="00870AD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  <w:lang w:val="en-US"/>
              </w:rPr>
              <w:t>14,</w:t>
            </w:r>
            <w:r w:rsidRPr="00870AD6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236" w:type="dxa"/>
          </w:tcPr>
          <w:p w14:paraId="0DF9BA61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406FE32B" w14:textId="042E53BB" w:rsidR="005219B1" w:rsidRPr="00323896" w:rsidRDefault="005219B1" w:rsidP="009E4CB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AD0D9" w14:textId="77777777" w:rsidR="005219B1" w:rsidRPr="00323896" w:rsidRDefault="005219B1" w:rsidP="005219B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FDAE1B5" w14:textId="004ED7F2" w:rsidR="005219B1" w:rsidRPr="00323896" w:rsidRDefault="005219B1" w:rsidP="00E721D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3896">
              <w:rPr>
                <w:rFonts w:ascii="Angsana New" w:hAnsi="Angsana New"/>
                <w:sz w:val="28"/>
                <w:szCs w:val="28"/>
                <w:lang w:val="en-US"/>
              </w:rPr>
              <w:t>14,371</w:t>
            </w:r>
          </w:p>
        </w:tc>
        <w:tc>
          <w:tcPr>
            <w:tcW w:w="236" w:type="dxa"/>
          </w:tcPr>
          <w:p w14:paraId="6B11C487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AD5ED7" w14:textId="6BBF1C6E" w:rsidR="005219B1" w:rsidRPr="00323896" w:rsidRDefault="005219B1" w:rsidP="009E4CBF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C11E1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8E6D249" w14:textId="1DB286AD" w:rsidR="005219B1" w:rsidRPr="004D27ED" w:rsidRDefault="005219B1" w:rsidP="004D27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14,371</w:t>
            </w:r>
          </w:p>
        </w:tc>
        <w:tc>
          <w:tcPr>
            <w:tcW w:w="236" w:type="dxa"/>
          </w:tcPr>
          <w:p w14:paraId="5A1E036C" w14:textId="77777777" w:rsidR="005219B1" w:rsidRPr="00323896" w:rsidRDefault="005219B1" w:rsidP="005219B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</w:tcPr>
          <w:p w14:paraId="4C763C52" w14:textId="64E54D1F" w:rsidR="005219B1" w:rsidRPr="004D27ED" w:rsidRDefault="005219B1" w:rsidP="003E70C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3238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vAlign w:val="bottom"/>
          </w:tcPr>
          <w:p w14:paraId="6EF4F9D1" w14:textId="4BCC99E5" w:rsidR="005219B1" w:rsidRPr="004D27ED" w:rsidRDefault="005219B1" w:rsidP="00E721D8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4D27ED">
              <w:rPr>
                <w:rFonts w:ascii="Angsana New" w:hAnsi="Angsana New"/>
                <w:sz w:val="28"/>
                <w:szCs w:val="28"/>
              </w:rPr>
              <w:t>14,371</w:t>
            </w:r>
          </w:p>
        </w:tc>
      </w:tr>
    </w:tbl>
    <w:p w14:paraId="6683071A" w14:textId="13FED663" w:rsidR="00A80181" w:rsidRPr="00950A13" w:rsidRDefault="00323896" w:rsidP="00323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045ADF" w14:textId="23A5356A" w:rsidR="00102952" w:rsidRDefault="00750971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  <w:r w:rsidRPr="00750971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A9A38CE" w14:textId="77777777" w:rsidR="007E7F9E" w:rsidRPr="00750971" w:rsidRDefault="007E7F9E" w:rsidP="00750971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102952" w:rsidRPr="00950A13" w14:paraId="72F4AEBD" w14:textId="77777777" w:rsidTr="00D44E15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291ECDCB" w14:textId="77777777" w:rsidR="00102952" w:rsidRPr="00950A13" w:rsidRDefault="00102952" w:rsidP="00D44E15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9A1BD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14:paraId="5B4EA3F4" w14:textId="77777777" w:rsidR="00102952" w:rsidRPr="00950A13" w:rsidRDefault="00102952" w:rsidP="00D44E15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02952" w:rsidRPr="00950A13" w14:paraId="5F5FF351" w14:textId="77777777" w:rsidTr="00D44E15">
        <w:tc>
          <w:tcPr>
            <w:tcW w:w="4410" w:type="dxa"/>
            <w:shd w:val="clear" w:color="auto" w:fill="auto"/>
          </w:tcPr>
          <w:p w14:paraId="4D3E49E6" w14:textId="77777777" w:rsidR="00163FFF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163F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หน่วยลงทุนในความต้องการของตลาด</w:t>
            </w:r>
          </w:p>
          <w:p w14:paraId="2FE08677" w14:textId="7AE4080E" w:rsidR="00102952" w:rsidRPr="00950A13" w:rsidRDefault="00163FFF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  <w:r w:rsidR="00102952" w:rsidRPr="00950A13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3935C2B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5743CEC3" w14:textId="77777777" w:rsidR="00102952" w:rsidRPr="00950A13" w:rsidRDefault="00102952" w:rsidP="00D44E1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950A1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Pr="00950A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102952" w:rsidRPr="00950A13" w14:paraId="7E399D04" w14:textId="77777777" w:rsidTr="00D44E15">
        <w:tc>
          <w:tcPr>
            <w:tcW w:w="4410" w:type="dxa"/>
            <w:shd w:val="clear" w:color="auto" w:fill="auto"/>
          </w:tcPr>
          <w:p w14:paraId="7F065A84" w14:textId="77777777" w:rsidR="00102952" w:rsidRPr="00950A13" w:rsidRDefault="00102952" w:rsidP="00D44E15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31CB6FF7" w14:textId="77777777" w:rsidR="00102952" w:rsidRPr="00950A13" w:rsidRDefault="00102952" w:rsidP="00D44E1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14:paraId="649333DD" w14:textId="77777777" w:rsidR="00102952" w:rsidRPr="00950A13" w:rsidRDefault="00102952" w:rsidP="00D44E15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349ACB3" w14:textId="49821BC4" w:rsidR="00102952" w:rsidRPr="005219B1" w:rsidRDefault="00102952" w:rsidP="00163FFF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bidi="th-TH"/>
        </w:rPr>
      </w:pPr>
    </w:p>
    <w:p w14:paraId="1ACBD37A" w14:textId="2B577297" w:rsidR="009278E0" w:rsidRPr="00800F99" w:rsidRDefault="009278E0" w:rsidP="00C52210">
      <w:pPr>
        <w:pStyle w:val="block"/>
        <w:spacing w:after="0" w:line="240" w:lineRule="atLeast"/>
        <w:ind w:left="547" w:right="288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800F9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Pr="00800F99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 </w:t>
      </w:r>
    </w:p>
    <w:p w14:paraId="00C05AD0" w14:textId="6E687E87" w:rsidR="009278E0" w:rsidRPr="004D27ED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9CAFE40" w14:textId="51F43DE4" w:rsidR="009278E0" w:rsidRPr="004D27ED" w:rsidRDefault="009278E0" w:rsidP="00C52210">
      <w:pPr>
        <w:pStyle w:val="block"/>
        <w:spacing w:after="0" w:line="240" w:lineRule="atLeast"/>
        <w:ind w:left="0" w:right="288" w:firstLine="54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D27E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กรอบการบริหารจัดการความเสี่ยง</w:t>
      </w:r>
    </w:p>
    <w:p w14:paraId="21F727D3" w14:textId="21BF94E2" w:rsidR="009278E0" w:rsidRPr="004D27ED" w:rsidRDefault="009278E0" w:rsidP="00C52210">
      <w:pPr>
        <w:pStyle w:val="block"/>
        <w:spacing w:after="0" w:line="240" w:lineRule="atLeast"/>
        <w:ind w:left="0" w:right="288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25F4820" w14:textId="54D3D256" w:rsidR="009278E0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D27ED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</w:rPr>
        <w:t xml:space="preserve"> </w:t>
      </w:r>
      <w:r w:rsidRPr="009278E0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D391205" w14:textId="77777777" w:rsidR="004D27ED" w:rsidRPr="009278E0" w:rsidRDefault="004D27ED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C6D9D" w14:textId="71752F6B" w:rsidR="009278E0" w:rsidRPr="009278E0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278E0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F95E1E6" w14:textId="77777777" w:rsidR="009278E0" w:rsidRPr="009278E0" w:rsidRDefault="009278E0" w:rsidP="00C52210">
      <w:pPr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50BD90A3" w14:textId="77777777" w:rsidR="003C5044" w:rsidRDefault="003C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08016E" w14:textId="40D59A10" w:rsidR="009278E0" w:rsidRDefault="009278E0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278E0">
        <w:rPr>
          <w:rFonts w:ascii="Angsana New" w:hAnsi="Angsana New" w:hint="cs"/>
          <w:sz w:val="30"/>
          <w:szCs w:val="30"/>
          <w:cs/>
        </w:rPr>
        <w:lastRenderedPageBreak/>
        <w:t>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146E2C">
        <w:rPr>
          <w:rFonts w:ascii="Angsana New" w:hAnsi="Angsana New"/>
          <w:sz w:val="30"/>
          <w:szCs w:val="30"/>
        </w:rPr>
        <w:br/>
      </w:r>
      <w:r w:rsidRPr="009278E0">
        <w:rPr>
          <w:rFonts w:ascii="Angsana New" w:hAnsi="Angsana New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เผชิญอยู่ คณะกรรมการตรวจสอบของ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78E0">
        <w:rPr>
          <w:rFonts w:ascii="Angsana New" w:hAnsi="Angsana New" w:hint="cs"/>
          <w:sz w:val="30"/>
          <w:szCs w:val="30"/>
          <w:cs/>
        </w:rPr>
        <w:t>กำกับดูแลโดยผ่านทางผู้ตรวจสอบภายใน</w:t>
      </w:r>
      <w:r w:rsidR="003C5044">
        <w:rPr>
          <w:rFonts w:ascii="Angsana New" w:hAnsi="Angsana New"/>
          <w:sz w:val="30"/>
          <w:szCs w:val="30"/>
        </w:rPr>
        <w:br/>
      </w:r>
      <w:r w:rsidRPr="009278E0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B13FE8" w14:textId="77777777" w:rsidR="00800F99" w:rsidRDefault="00800F99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C730773" w14:textId="23133657" w:rsidR="00102952" w:rsidRPr="00800F99" w:rsidRDefault="00102952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800F9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14:paraId="23F19801" w14:textId="48693370" w:rsidR="00102952" w:rsidRPr="00894778" w:rsidRDefault="00102952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06E72376" w14:textId="66202BD7" w:rsidR="00163FFF" w:rsidRPr="00ED2A6D" w:rsidRDefault="00163FFF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ED2A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256E51BA" w14:textId="21098075" w:rsidR="00163FFF" w:rsidRPr="00894778" w:rsidRDefault="00163FFF" w:rsidP="00C52210">
      <w:pPr>
        <w:pStyle w:val="block"/>
        <w:tabs>
          <w:tab w:val="left" w:pos="9630"/>
        </w:tabs>
        <w:spacing w:after="0" w:line="240" w:lineRule="atLeast"/>
        <w:ind w:left="547" w:right="288"/>
        <w:jc w:val="both"/>
        <w:rPr>
          <w:rFonts w:ascii="Angsana New" w:hAnsi="Angsana New"/>
          <w:sz w:val="30"/>
          <w:szCs w:val="30"/>
        </w:rPr>
      </w:pPr>
    </w:p>
    <w:p w14:paraId="5AAB98C3" w14:textId="5DA36C0A" w:rsidR="00226517" w:rsidRPr="0089477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94778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94778">
        <w:rPr>
          <w:rFonts w:ascii="Angsana New" w:hAnsi="Angsana New"/>
          <w:sz w:val="30"/>
          <w:szCs w:val="30"/>
        </w:rPr>
        <w:t xml:space="preserve"> </w:t>
      </w:r>
      <w:r w:rsidRPr="00894778">
        <w:rPr>
          <w:rFonts w:ascii="Angsana New" w:hAnsi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017147" w:rsidRPr="003C5044">
        <w:rPr>
          <w:rFonts w:ascii="Angsana New" w:hAnsi="Angsana New"/>
          <w:sz w:val="30"/>
          <w:szCs w:val="30"/>
        </w:rPr>
        <w:t>2</w:t>
      </w:r>
      <w:r w:rsidR="003C5044" w:rsidRPr="003C5044">
        <w:rPr>
          <w:rFonts w:ascii="Angsana New" w:hAnsi="Angsana New"/>
          <w:sz w:val="30"/>
          <w:szCs w:val="30"/>
        </w:rPr>
        <w:t>0</w:t>
      </w:r>
    </w:p>
    <w:p w14:paraId="137FB62B" w14:textId="77777777" w:rsidR="00226517" w:rsidRPr="0089477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4DAD2A" w14:textId="230691D9" w:rsidR="00226517" w:rsidRPr="00894778" w:rsidRDefault="00226517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94778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4D27ED">
        <w:rPr>
          <w:rFonts w:ascii="Angsana New" w:hAnsi="Angsana New" w:hint="cs"/>
          <w:sz w:val="30"/>
          <w:szCs w:val="30"/>
          <w:cs/>
        </w:rPr>
        <w:t>การค้า</w:t>
      </w:r>
      <w:r w:rsidRPr="00894778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8BDCD81" w14:textId="70D73079" w:rsidR="00163FFF" w:rsidRPr="009F031E" w:rsidRDefault="00163FFF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4E159E" w14:textId="150BFE2A" w:rsidR="00163FFF" w:rsidRDefault="007E0798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E0798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D21FBB">
        <w:rPr>
          <w:rFonts w:ascii="Angsana New" w:hAnsi="Angsana New"/>
          <w:sz w:val="30"/>
          <w:szCs w:val="30"/>
        </w:rPr>
        <w:t xml:space="preserve">3 </w:t>
      </w:r>
      <w:r w:rsidRPr="007E0798">
        <w:rPr>
          <w:rFonts w:ascii="Angsana New" w:hAnsi="Angsana New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D8B7" w14:textId="77777777" w:rsidR="004D27ED" w:rsidRDefault="004D27ED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6E5437D" w14:textId="59B64DE1" w:rsidR="00873095" w:rsidRPr="00894778" w:rsidRDefault="00873095" w:rsidP="007E0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7309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C5044">
        <w:rPr>
          <w:rFonts w:ascii="Angsana New" w:hAnsi="Angsana New"/>
          <w:sz w:val="30"/>
          <w:szCs w:val="30"/>
        </w:rPr>
        <w:t>6</w:t>
      </w:r>
    </w:p>
    <w:p w14:paraId="5718798A" w14:textId="77777777" w:rsidR="009F031E" w:rsidRDefault="009F031E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</w:p>
    <w:p w14:paraId="4CDB27EF" w14:textId="167D1197" w:rsidR="00D931AF" w:rsidRDefault="0024624E" w:rsidP="00B770E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</w:rPr>
        <w:br/>
      </w:r>
      <w:r>
        <w:rPr>
          <w:rFonts w:ascii="Angsana New" w:hAnsi="Angsana New"/>
          <w:sz w:val="30"/>
          <w:szCs w:val="30"/>
          <w:u w:val="none"/>
        </w:rPr>
        <w:br/>
      </w:r>
    </w:p>
    <w:p w14:paraId="75E1E57A" w14:textId="762D66B6" w:rsidR="0024624E" w:rsidRDefault="0024624E" w:rsidP="0024624E"/>
    <w:p w14:paraId="46CA5BD0" w14:textId="77777777" w:rsidR="0024624E" w:rsidRPr="0024624E" w:rsidRDefault="0024624E" w:rsidP="0024624E"/>
    <w:p w14:paraId="4254B7A0" w14:textId="35D329AD" w:rsidR="00800F99" w:rsidRPr="00466358" w:rsidRDefault="00800F99" w:rsidP="00C45563">
      <w:pPr>
        <w:pStyle w:val="block"/>
        <w:numPr>
          <w:ilvl w:val="1"/>
          <w:numId w:val="14"/>
        </w:numPr>
        <w:tabs>
          <w:tab w:val="left" w:pos="9630"/>
        </w:tabs>
        <w:spacing w:after="0" w:line="240" w:lineRule="atLeast"/>
        <w:ind w:left="990" w:right="288" w:hanging="45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66358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เงินสดและรายการเทียบเท่าเงินสด</w:t>
      </w:r>
    </w:p>
    <w:p w14:paraId="49740A1C" w14:textId="03B4BBA7" w:rsidR="00800F99" w:rsidRPr="009F031E" w:rsidRDefault="00800F99" w:rsidP="009F031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8FA339" w14:textId="77505B47" w:rsidR="00800F99" w:rsidRPr="009F031E" w:rsidRDefault="00800F99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F031E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0CAB923" w14:textId="5C2D67C7" w:rsidR="001927C3" w:rsidRDefault="001927C3" w:rsidP="0080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67020C67" w14:textId="144DF142" w:rsidR="007F59FE" w:rsidRPr="00466358" w:rsidRDefault="007F59FE" w:rsidP="001F55A6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ความเสี่ยงด้านสภาพคล่อง</w:t>
      </w:r>
    </w:p>
    <w:p w14:paraId="47A146A4" w14:textId="77777777" w:rsidR="001927C3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1FEE01" w14:textId="77777777" w:rsidR="001927C3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E1DBB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2E1DBB">
        <w:rPr>
          <w:rFonts w:ascii="Angsana New" w:hAnsi="Angsana New"/>
          <w:sz w:val="30"/>
          <w:szCs w:val="30"/>
        </w:rPr>
        <w:t xml:space="preserve"> </w:t>
      </w:r>
      <w:r w:rsidRPr="002E1DBB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10FA4979" w14:textId="77777777" w:rsidR="001927C3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CE167C5" w14:textId="77777777" w:rsidR="001927C3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E1DBB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56CEFA" w14:textId="77777777" w:rsidR="001927C3" w:rsidRDefault="001927C3" w:rsidP="009F0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36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0"/>
        <w:gridCol w:w="1260"/>
        <w:gridCol w:w="274"/>
        <w:gridCol w:w="1256"/>
        <w:gridCol w:w="270"/>
        <w:gridCol w:w="1170"/>
      </w:tblGrid>
      <w:tr w:rsidR="001927C3" w:rsidRPr="002E1DBB" w14:paraId="38E78C01" w14:textId="77777777" w:rsidTr="00404041">
        <w:trPr>
          <w:tblHeader/>
        </w:trPr>
        <w:tc>
          <w:tcPr>
            <w:tcW w:w="3605" w:type="dxa"/>
            <w:vAlign w:val="bottom"/>
          </w:tcPr>
          <w:p w14:paraId="034F2191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DC77BDD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7C3" w:rsidRPr="002E1DBB" w14:paraId="7497B7A6" w14:textId="77777777" w:rsidTr="00404041">
        <w:trPr>
          <w:tblHeader/>
        </w:trPr>
        <w:tc>
          <w:tcPr>
            <w:tcW w:w="3605" w:type="dxa"/>
          </w:tcPr>
          <w:p w14:paraId="25F2CE1E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6EDA20E0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412C1242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52C54292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2E1DBB" w14:paraId="79FE7E11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7B6D489F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A87FC91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3DF10371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0" w:type="dxa"/>
          </w:tcPr>
          <w:p w14:paraId="621DEBCD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30EC0AF0" w14:textId="77777777" w:rsidR="001927C3" w:rsidRPr="002E1DBB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4" w:type="dxa"/>
          </w:tcPr>
          <w:p w14:paraId="6A6C6F81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5CFE8B4B" w14:textId="77777777" w:rsidR="001927C3" w:rsidRPr="002E1DBB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329783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BEB3935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2E1DBB" w14:paraId="66F6E676" w14:textId="77777777" w:rsidTr="00404041">
        <w:trPr>
          <w:tblHeader/>
        </w:trPr>
        <w:tc>
          <w:tcPr>
            <w:tcW w:w="3605" w:type="dxa"/>
          </w:tcPr>
          <w:p w14:paraId="33374DE2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BB3ACBE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2E1DBB" w14:paraId="0DE1F3F0" w14:textId="77777777" w:rsidTr="00404041">
        <w:tc>
          <w:tcPr>
            <w:tcW w:w="3605" w:type="dxa"/>
          </w:tcPr>
          <w:p w14:paraId="28F43D5F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3CE32CB2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2367191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AFBDC4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A0FC5DE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5A26C24B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F89FA0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07194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2E1DBB" w14:paraId="794F2D14" w14:textId="77777777" w:rsidTr="00404041">
        <w:tc>
          <w:tcPr>
            <w:tcW w:w="3605" w:type="dxa"/>
            <w:hideMark/>
          </w:tcPr>
          <w:p w14:paraId="3058085E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C45D13F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D792238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2B15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FAE94B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0D4B80A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530A7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48220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02B3734D" w14:textId="77777777" w:rsidTr="00404041">
        <w:tc>
          <w:tcPr>
            <w:tcW w:w="3605" w:type="dxa"/>
            <w:hideMark/>
          </w:tcPr>
          <w:p w14:paraId="6D8148BB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13D02081" w14:textId="0FA860A3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360" w:type="dxa"/>
          </w:tcPr>
          <w:p w14:paraId="327B9E00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93520" w14:textId="371AD995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274" w:type="dxa"/>
          </w:tcPr>
          <w:p w14:paraId="1E27DF4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AAD4150" w14:textId="2B7826B5" w:rsidR="00404041" w:rsidRPr="002E1DBB" w:rsidRDefault="00404041" w:rsidP="00404041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FA5C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8A088" w14:textId="175BFFE2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404041" w:rsidRPr="002E1DBB" w14:paraId="70521E76" w14:textId="77777777" w:rsidTr="00404041">
        <w:tc>
          <w:tcPr>
            <w:tcW w:w="3605" w:type="dxa"/>
            <w:hideMark/>
          </w:tcPr>
          <w:p w14:paraId="395B080C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507B3E" w14:textId="6BDA97DA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  <w:tc>
          <w:tcPr>
            <w:tcW w:w="360" w:type="dxa"/>
          </w:tcPr>
          <w:p w14:paraId="4E94E3E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8ABE0" w14:textId="79F776F8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  <w:tc>
          <w:tcPr>
            <w:tcW w:w="274" w:type="dxa"/>
          </w:tcPr>
          <w:p w14:paraId="1EE693B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EBE413B" w14:textId="6E50396B" w:rsidR="00404041" w:rsidRPr="002E1DBB" w:rsidRDefault="00404041" w:rsidP="00404041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9352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9B06D" w14:textId="22234F4E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</w:tr>
      <w:tr w:rsidR="00404041" w:rsidRPr="002E1DBB" w14:paraId="1F98791C" w14:textId="77777777" w:rsidTr="00404041">
        <w:tc>
          <w:tcPr>
            <w:tcW w:w="3605" w:type="dxa"/>
            <w:hideMark/>
          </w:tcPr>
          <w:p w14:paraId="19677F0B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2818B4F" w14:textId="62C00FFB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360" w:type="dxa"/>
          </w:tcPr>
          <w:p w14:paraId="2ECA260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1833B" w14:textId="029D6F4F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274" w:type="dxa"/>
          </w:tcPr>
          <w:p w14:paraId="4CB43A1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9262F8B" w14:textId="2F03704D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ACC8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41EA6" w14:textId="14AFA92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</w:tr>
      <w:tr w:rsidR="00404041" w:rsidRPr="002E1DBB" w14:paraId="7AC13AEC" w14:textId="77777777" w:rsidTr="0069410C">
        <w:trPr>
          <w:trHeight w:val="119"/>
        </w:trPr>
        <w:tc>
          <w:tcPr>
            <w:tcW w:w="3605" w:type="dxa"/>
            <w:hideMark/>
          </w:tcPr>
          <w:p w14:paraId="376AE07E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A3319E4" w14:textId="369C36F5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360" w:type="dxa"/>
          </w:tcPr>
          <w:p w14:paraId="35750AA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7A0A8" w14:textId="56C51E1F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6,360</w:t>
            </w:r>
          </w:p>
        </w:tc>
        <w:tc>
          <w:tcPr>
            <w:tcW w:w="274" w:type="dxa"/>
          </w:tcPr>
          <w:p w14:paraId="194B390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5D6AB62" w14:textId="15135265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7,563</w:t>
            </w:r>
          </w:p>
        </w:tc>
        <w:tc>
          <w:tcPr>
            <w:tcW w:w="270" w:type="dxa"/>
          </w:tcPr>
          <w:p w14:paraId="4779CE8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F4071A" w14:textId="1353272D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</w:tr>
      <w:tr w:rsidR="00404041" w:rsidRPr="002E1DBB" w14:paraId="5034DCE6" w14:textId="77777777" w:rsidTr="0069410C">
        <w:tc>
          <w:tcPr>
            <w:tcW w:w="3605" w:type="dxa"/>
          </w:tcPr>
          <w:p w14:paraId="61FE5EB4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3F9AD" w14:textId="7E4D8E5B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6,228,005</w:t>
            </w:r>
          </w:p>
        </w:tc>
        <w:tc>
          <w:tcPr>
            <w:tcW w:w="360" w:type="dxa"/>
          </w:tcPr>
          <w:p w14:paraId="400E5D54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F468C" w14:textId="432FB970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4" w:type="dxa"/>
          </w:tcPr>
          <w:p w14:paraId="04E212F9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E9114" w14:textId="5C2F6AEC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7,563</w:t>
            </w:r>
          </w:p>
        </w:tc>
        <w:tc>
          <w:tcPr>
            <w:tcW w:w="270" w:type="dxa"/>
          </w:tcPr>
          <w:p w14:paraId="1410AD10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BEC4B" w14:textId="1D35E39A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6,228,005</w:t>
            </w:r>
          </w:p>
        </w:tc>
      </w:tr>
      <w:tr w:rsidR="00404041" w:rsidRPr="002E1DBB" w14:paraId="572A18B2" w14:textId="77777777" w:rsidTr="0069410C">
        <w:tc>
          <w:tcPr>
            <w:tcW w:w="3605" w:type="dxa"/>
          </w:tcPr>
          <w:p w14:paraId="170B53BA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97B6D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4D959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70B2F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48FC51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9D9A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EC52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DACC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753E27E0" w14:textId="77777777" w:rsidTr="0069410C">
        <w:tc>
          <w:tcPr>
            <w:tcW w:w="3605" w:type="dxa"/>
            <w:hideMark/>
          </w:tcPr>
          <w:p w14:paraId="05024CBE" w14:textId="77777777" w:rsidR="00404041" w:rsidRPr="002E1DBB" w:rsidRDefault="00404041" w:rsidP="00404041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446D3F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C3E7462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03C2A5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24F154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EEFF66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C63F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2414C9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414B63E4" w14:textId="77777777" w:rsidTr="0069410C">
        <w:tc>
          <w:tcPr>
            <w:tcW w:w="3605" w:type="dxa"/>
          </w:tcPr>
          <w:p w14:paraId="6C8CB9CD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DC0F05F" w14:textId="5D3313E5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1,128,506</w:t>
            </w:r>
          </w:p>
        </w:tc>
        <w:tc>
          <w:tcPr>
            <w:tcW w:w="360" w:type="dxa"/>
          </w:tcPr>
          <w:p w14:paraId="1DD252F1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C4A6B8" w14:textId="0BD5E185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3FC">
              <w:rPr>
                <w:rFonts w:ascii="Angsana New" w:hAnsi="Angsana New"/>
                <w:sz w:val="30"/>
                <w:szCs w:val="30"/>
              </w:rPr>
              <w:t>1,128,506</w:t>
            </w:r>
          </w:p>
        </w:tc>
        <w:tc>
          <w:tcPr>
            <w:tcW w:w="274" w:type="dxa"/>
          </w:tcPr>
          <w:p w14:paraId="1B3C990B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EC7F74F" w14:textId="5FC27A3C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679A5E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9EDFB" w14:textId="7BD5EBF5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1,128,506</w:t>
            </w:r>
          </w:p>
        </w:tc>
      </w:tr>
      <w:tr w:rsidR="00404041" w:rsidRPr="002E1DBB" w14:paraId="7793C396" w14:textId="77777777" w:rsidTr="0069410C">
        <w:trPr>
          <w:trHeight w:val="215"/>
        </w:trPr>
        <w:tc>
          <w:tcPr>
            <w:tcW w:w="3605" w:type="dxa"/>
          </w:tcPr>
          <w:p w14:paraId="0443F407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DF56DF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B89344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A7C942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4E0C2A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5D98DDDB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3FC3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E6EB14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45DD93D6" w14:textId="77777777" w:rsidTr="0069410C">
        <w:tc>
          <w:tcPr>
            <w:tcW w:w="3605" w:type="dxa"/>
          </w:tcPr>
          <w:p w14:paraId="7AC346C0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07E3E4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7628978A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A703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58C0853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6CC44E06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1F2265A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1B63360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6AE188A2" w14:textId="77777777" w:rsidTr="0069410C">
        <w:tc>
          <w:tcPr>
            <w:tcW w:w="3605" w:type="dxa"/>
          </w:tcPr>
          <w:p w14:paraId="607D47CB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38196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20344CE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771FC0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2209B675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69A978B3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884ED5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45191E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163D5928" w14:textId="77777777" w:rsidTr="0069410C">
        <w:tc>
          <w:tcPr>
            <w:tcW w:w="3605" w:type="dxa"/>
          </w:tcPr>
          <w:p w14:paraId="6943AF0D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9F7DD5" w14:textId="5C6C5972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2,676,654</w:t>
            </w:r>
          </w:p>
        </w:tc>
        <w:tc>
          <w:tcPr>
            <w:tcW w:w="360" w:type="dxa"/>
          </w:tcPr>
          <w:p w14:paraId="55AB34BC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1300C4" w14:textId="5C4B6261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2,676,654</w:t>
            </w:r>
          </w:p>
        </w:tc>
        <w:tc>
          <w:tcPr>
            <w:tcW w:w="274" w:type="dxa"/>
          </w:tcPr>
          <w:p w14:paraId="08112B56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5B82456" w14:textId="429A8A4A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B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6C385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979BB6" w14:textId="59A4B586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2,676,654</w:t>
            </w:r>
          </w:p>
        </w:tc>
      </w:tr>
      <w:tr w:rsidR="00404041" w:rsidRPr="002E1DBB" w14:paraId="4A6C8BF6" w14:textId="77777777" w:rsidTr="0069410C">
        <w:tc>
          <w:tcPr>
            <w:tcW w:w="3605" w:type="dxa"/>
          </w:tcPr>
          <w:p w14:paraId="4A92044F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BC2E0D" w14:textId="63639033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  <w:tc>
          <w:tcPr>
            <w:tcW w:w="360" w:type="dxa"/>
          </w:tcPr>
          <w:p w14:paraId="743FA361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6BA757" w14:textId="7743D7BD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  <w:tc>
          <w:tcPr>
            <w:tcW w:w="274" w:type="dxa"/>
          </w:tcPr>
          <w:p w14:paraId="64FF8C0B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AAC813A" w14:textId="3E054CEA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B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651E2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E00D56" w14:textId="64181830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</w:tr>
      <w:tr w:rsidR="00404041" w:rsidRPr="002E1DBB" w14:paraId="218CAFD4" w14:textId="77777777" w:rsidTr="0069410C">
        <w:tc>
          <w:tcPr>
            <w:tcW w:w="3605" w:type="dxa"/>
          </w:tcPr>
          <w:p w14:paraId="41422F8A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3268C70" w14:textId="34B8400D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22,590</w:t>
            </w:r>
          </w:p>
        </w:tc>
        <w:tc>
          <w:tcPr>
            <w:tcW w:w="360" w:type="dxa"/>
          </w:tcPr>
          <w:p w14:paraId="18E66D39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F8D096" w14:textId="4BD79774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8,898</w:t>
            </w:r>
          </w:p>
        </w:tc>
        <w:tc>
          <w:tcPr>
            <w:tcW w:w="274" w:type="dxa"/>
          </w:tcPr>
          <w:p w14:paraId="1667032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EFCD67" w14:textId="50A7F8C1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13,692</w:t>
            </w:r>
          </w:p>
        </w:tc>
        <w:tc>
          <w:tcPr>
            <w:tcW w:w="270" w:type="dxa"/>
          </w:tcPr>
          <w:p w14:paraId="72A795A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225DC99" w14:textId="09D7F3DA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22,590</w:t>
            </w:r>
          </w:p>
        </w:tc>
      </w:tr>
      <w:tr w:rsidR="00404041" w:rsidRPr="002E1DBB" w14:paraId="33C7B9AB" w14:textId="77777777" w:rsidTr="0069410C">
        <w:tc>
          <w:tcPr>
            <w:tcW w:w="3605" w:type="dxa"/>
          </w:tcPr>
          <w:p w14:paraId="2D420E1E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44DEB" w14:textId="2CFD83FC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4,645,006</w:t>
            </w:r>
          </w:p>
        </w:tc>
        <w:tc>
          <w:tcPr>
            <w:tcW w:w="360" w:type="dxa"/>
          </w:tcPr>
          <w:p w14:paraId="3DCE12FA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BADC29" w14:textId="37C96012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274" w:type="dxa"/>
          </w:tcPr>
          <w:p w14:paraId="0C9CD47C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04660" w14:textId="574C197F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7F6BD0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74E8CCF4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BA50D" w14:textId="122ADD71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4,645,006</w:t>
            </w:r>
          </w:p>
        </w:tc>
      </w:tr>
      <w:tr w:rsidR="00404041" w:rsidRPr="002E1DBB" w14:paraId="27BDDB45" w14:textId="77777777" w:rsidTr="0069410C">
        <w:tc>
          <w:tcPr>
            <w:tcW w:w="3605" w:type="dxa"/>
          </w:tcPr>
          <w:p w14:paraId="102A95B6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CBE309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375C24D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4FF4212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2F969C2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  <w:left w:val="nil"/>
              <w:right w:val="nil"/>
            </w:tcBorders>
          </w:tcPr>
          <w:p w14:paraId="3FF28347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5A30A3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BCE7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725A9942" w14:textId="77777777" w:rsidTr="0069410C">
        <w:tc>
          <w:tcPr>
            <w:tcW w:w="3605" w:type="dxa"/>
          </w:tcPr>
          <w:p w14:paraId="3991A6BB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B62469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1D9F86C5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01F70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4" w:type="dxa"/>
          </w:tcPr>
          <w:p w14:paraId="426DA71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03B12E3A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F47120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48A8D4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6D9E2DC6" w14:textId="77777777" w:rsidTr="0069410C">
        <w:tc>
          <w:tcPr>
            <w:tcW w:w="3605" w:type="dxa"/>
          </w:tcPr>
          <w:p w14:paraId="18B66939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8EF6715" w14:textId="29734CAE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932,210</w:t>
            </w:r>
          </w:p>
        </w:tc>
        <w:tc>
          <w:tcPr>
            <w:tcW w:w="360" w:type="dxa"/>
          </w:tcPr>
          <w:p w14:paraId="03524D06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761A218" w14:textId="19747DE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  <w:r w:rsidRPr="009A73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4" w:type="dxa"/>
          </w:tcPr>
          <w:p w14:paraId="47942E10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1AB80741" w14:textId="4486DE88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B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AFEF0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8130B1D" w14:textId="66254606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932,210</w:t>
            </w:r>
          </w:p>
        </w:tc>
      </w:tr>
    </w:tbl>
    <w:p w14:paraId="684F07C1" w14:textId="77777777" w:rsidR="001927C3" w:rsidRPr="002E1DBB" w:rsidRDefault="001927C3" w:rsidP="001927C3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cs/>
        </w:rPr>
      </w:pPr>
    </w:p>
    <w:p w14:paraId="3AE956A6" w14:textId="77777777" w:rsidR="001927C3" w:rsidRPr="0069410C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Style w:val="TableGrid"/>
        <w:tblW w:w="937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362"/>
        <w:gridCol w:w="1265"/>
        <w:gridCol w:w="276"/>
        <w:gridCol w:w="1252"/>
        <w:gridCol w:w="270"/>
        <w:gridCol w:w="1170"/>
      </w:tblGrid>
      <w:tr w:rsidR="001927C3" w:rsidRPr="002E1DBB" w14:paraId="67BE3FC6" w14:textId="77777777" w:rsidTr="00404041">
        <w:trPr>
          <w:tblHeader/>
        </w:trPr>
        <w:tc>
          <w:tcPr>
            <w:tcW w:w="3605" w:type="dxa"/>
            <w:vAlign w:val="bottom"/>
          </w:tcPr>
          <w:p w14:paraId="24ADE87C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65" w:type="dxa"/>
            <w:gridSpan w:val="7"/>
            <w:vAlign w:val="bottom"/>
          </w:tcPr>
          <w:p w14:paraId="3EBCB025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27C3" w:rsidRPr="002E1DBB" w14:paraId="437CC683" w14:textId="77777777" w:rsidTr="00404041">
        <w:trPr>
          <w:tblHeader/>
        </w:trPr>
        <w:tc>
          <w:tcPr>
            <w:tcW w:w="3605" w:type="dxa"/>
          </w:tcPr>
          <w:p w14:paraId="08A181F3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14:paraId="3702F3C9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" w:type="dxa"/>
            <w:vAlign w:val="bottom"/>
          </w:tcPr>
          <w:p w14:paraId="074F3BD1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3" w:type="dxa"/>
            <w:gridSpan w:val="5"/>
            <w:vAlign w:val="bottom"/>
          </w:tcPr>
          <w:p w14:paraId="05B67395" w14:textId="77777777" w:rsidR="001927C3" w:rsidRPr="003E6933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933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927C3" w:rsidRPr="002E1DBB" w14:paraId="724F9CE5" w14:textId="77777777" w:rsidTr="00404041">
        <w:trPr>
          <w:tblHeader/>
        </w:trPr>
        <w:tc>
          <w:tcPr>
            <w:tcW w:w="3605" w:type="dxa"/>
            <w:vAlign w:val="bottom"/>
            <w:hideMark/>
          </w:tcPr>
          <w:p w14:paraId="24D86FF3" w14:textId="77777777" w:rsidR="001927C3" w:rsidRPr="002E1DBB" w:rsidRDefault="001927C3" w:rsidP="00246E3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1E4B8762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29586BA" w14:textId="77777777" w:rsidR="001927C3" w:rsidRPr="002E1DBB" w:rsidRDefault="001927C3" w:rsidP="00246E3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62" w:type="dxa"/>
          </w:tcPr>
          <w:p w14:paraId="4D5E7C64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3CD6D49B" w14:textId="77777777" w:rsidR="001927C3" w:rsidRPr="002E1DBB" w:rsidRDefault="001927C3" w:rsidP="00246E3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6" w:type="dxa"/>
          </w:tcPr>
          <w:p w14:paraId="18A714B4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14:paraId="5CD2016D" w14:textId="77777777" w:rsidR="001927C3" w:rsidRPr="002E1DBB" w:rsidRDefault="001927C3" w:rsidP="00246E3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F8D89BC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3E9FB03" w14:textId="77777777" w:rsidR="001927C3" w:rsidRPr="002E1DBB" w:rsidRDefault="001927C3" w:rsidP="00246E3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927C3" w:rsidRPr="002E1DBB" w14:paraId="1129BA4E" w14:textId="77777777" w:rsidTr="00404041">
        <w:trPr>
          <w:tblHeader/>
        </w:trPr>
        <w:tc>
          <w:tcPr>
            <w:tcW w:w="3605" w:type="dxa"/>
          </w:tcPr>
          <w:p w14:paraId="7342F24D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5" w:type="dxa"/>
            <w:gridSpan w:val="7"/>
          </w:tcPr>
          <w:p w14:paraId="6A567093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927C3" w:rsidRPr="002E1DBB" w14:paraId="7A52C479" w14:textId="77777777" w:rsidTr="00404041">
        <w:tc>
          <w:tcPr>
            <w:tcW w:w="3605" w:type="dxa"/>
          </w:tcPr>
          <w:p w14:paraId="08DD0254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1AF08A4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" w:type="dxa"/>
          </w:tcPr>
          <w:p w14:paraId="52EB30ED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23C0DA87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388C2C22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14:paraId="7485EBF1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9635A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555A0" w14:textId="77777777" w:rsidR="001927C3" w:rsidRPr="002E1DBB" w:rsidRDefault="001927C3" w:rsidP="0024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27C3" w:rsidRPr="002E1DBB" w14:paraId="0E20AE07" w14:textId="77777777" w:rsidTr="00404041">
        <w:tc>
          <w:tcPr>
            <w:tcW w:w="3605" w:type="dxa"/>
            <w:hideMark/>
          </w:tcPr>
          <w:p w14:paraId="54483EC8" w14:textId="77777777" w:rsidR="001927C3" w:rsidRPr="002E1DBB" w:rsidRDefault="001927C3" w:rsidP="00246E3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29D5CF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1A054A0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F69D2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AF8B9FD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2303F54E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755E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194A7" w14:textId="77777777" w:rsidR="001927C3" w:rsidRPr="002E1DBB" w:rsidRDefault="001927C3" w:rsidP="00246E3A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1E5F662F" w14:textId="77777777" w:rsidTr="00404041">
        <w:tc>
          <w:tcPr>
            <w:tcW w:w="3605" w:type="dxa"/>
            <w:hideMark/>
          </w:tcPr>
          <w:p w14:paraId="16C0F07A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02D63910" w14:textId="33F94210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362" w:type="dxa"/>
          </w:tcPr>
          <w:p w14:paraId="6F57CBE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635C2B3" w14:textId="42ACCD8B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  <w:tc>
          <w:tcPr>
            <w:tcW w:w="276" w:type="dxa"/>
          </w:tcPr>
          <w:p w14:paraId="277B018E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4F764BA" w14:textId="54AEB13E" w:rsidR="00404041" w:rsidRPr="002E1DBB" w:rsidRDefault="00404041" w:rsidP="00404041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DFF9A2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868F5" w14:textId="4287351C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1,474</w:t>
            </w:r>
          </w:p>
        </w:tc>
      </w:tr>
      <w:tr w:rsidR="00404041" w:rsidRPr="002E1DBB" w14:paraId="198EE296" w14:textId="77777777" w:rsidTr="00404041">
        <w:tc>
          <w:tcPr>
            <w:tcW w:w="3605" w:type="dxa"/>
            <w:hideMark/>
          </w:tcPr>
          <w:p w14:paraId="4CDFD11F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666701" w14:textId="10EE8229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362" w:type="dxa"/>
          </w:tcPr>
          <w:p w14:paraId="108A7BEA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BC07EB9" w14:textId="1FF06DC4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3,336,528</w:t>
            </w:r>
          </w:p>
        </w:tc>
        <w:tc>
          <w:tcPr>
            <w:tcW w:w="276" w:type="dxa"/>
          </w:tcPr>
          <w:p w14:paraId="12CA5A5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7F7D0D4" w14:textId="23AF91F7" w:rsidR="00404041" w:rsidRPr="002E1DBB" w:rsidRDefault="00404041" w:rsidP="00404041">
            <w:pPr>
              <w:tabs>
                <w:tab w:val="decimal" w:pos="644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35B6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7AC6E" w14:textId="32367445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3,336,</w:t>
            </w: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404041" w:rsidRPr="002E1DBB" w14:paraId="4D3821D8" w14:textId="77777777" w:rsidTr="00404041">
        <w:tc>
          <w:tcPr>
            <w:tcW w:w="3605" w:type="dxa"/>
            <w:hideMark/>
          </w:tcPr>
          <w:p w14:paraId="19975A41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E6E2735" w14:textId="0B868EFB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362" w:type="dxa"/>
          </w:tcPr>
          <w:p w14:paraId="42E313EA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7FD4EC" w14:textId="49F6B0FF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  <w:tc>
          <w:tcPr>
            <w:tcW w:w="276" w:type="dxa"/>
          </w:tcPr>
          <w:p w14:paraId="6F181E3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B4B7AC6" w14:textId="1538C826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1B54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52DBA" w14:textId="79F2C9F6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6FEF">
              <w:rPr>
                <w:rFonts w:ascii="Angsana New" w:hAnsi="Angsana New"/>
                <w:sz w:val="30"/>
                <w:szCs w:val="30"/>
              </w:rPr>
              <w:t>2,876,080</w:t>
            </w:r>
          </w:p>
        </w:tc>
      </w:tr>
      <w:tr w:rsidR="00404041" w:rsidRPr="002E1DBB" w14:paraId="7DA3F42E" w14:textId="77777777" w:rsidTr="00404041">
        <w:trPr>
          <w:trHeight w:val="119"/>
        </w:trPr>
        <w:tc>
          <w:tcPr>
            <w:tcW w:w="3605" w:type="dxa"/>
            <w:hideMark/>
          </w:tcPr>
          <w:p w14:paraId="7D773D2C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272BBCA" w14:textId="57DF0F1D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362" w:type="dxa"/>
          </w:tcPr>
          <w:p w14:paraId="669B297E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993C34D" w14:textId="5B975E90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6,360</w:t>
            </w:r>
          </w:p>
        </w:tc>
        <w:tc>
          <w:tcPr>
            <w:tcW w:w="276" w:type="dxa"/>
          </w:tcPr>
          <w:p w14:paraId="64B85CD4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FCE1486" w14:textId="603B616C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7,563</w:t>
            </w:r>
          </w:p>
        </w:tc>
        <w:tc>
          <w:tcPr>
            <w:tcW w:w="270" w:type="dxa"/>
          </w:tcPr>
          <w:p w14:paraId="6FF6148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F1DB8" w14:textId="0C10ABD5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</w:tr>
      <w:tr w:rsidR="00404041" w:rsidRPr="002E1DBB" w14:paraId="72C59376" w14:textId="77777777" w:rsidTr="00404041">
        <w:tc>
          <w:tcPr>
            <w:tcW w:w="3605" w:type="dxa"/>
          </w:tcPr>
          <w:p w14:paraId="15DB8ED6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3609D" w14:textId="7523D820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  <w:tc>
          <w:tcPr>
            <w:tcW w:w="362" w:type="dxa"/>
          </w:tcPr>
          <w:p w14:paraId="539E3BB4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54BF8" w14:textId="2BA9F60A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76" w:type="dxa"/>
          </w:tcPr>
          <w:p w14:paraId="6120524B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1E1FC" w14:textId="5DE06B86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7,563</w:t>
            </w:r>
          </w:p>
        </w:tc>
        <w:tc>
          <w:tcPr>
            <w:tcW w:w="270" w:type="dxa"/>
          </w:tcPr>
          <w:p w14:paraId="5347591C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27BD5" w14:textId="14F9DDD5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6,22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66F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944</w:t>
            </w:r>
          </w:p>
        </w:tc>
      </w:tr>
      <w:tr w:rsidR="00404041" w:rsidRPr="002E1DBB" w14:paraId="4A091330" w14:textId="77777777" w:rsidTr="00404041">
        <w:tc>
          <w:tcPr>
            <w:tcW w:w="3605" w:type="dxa"/>
          </w:tcPr>
          <w:p w14:paraId="20B70417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4A15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04DC51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8FF32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770F909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0EB97E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EEDD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272D7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2C008A95" w14:textId="77777777" w:rsidTr="00404041">
        <w:tc>
          <w:tcPr>
            <w:tcW w:w="3605" w:type="dxa"/>
            <w:hideMark/>
          </w:tcPr>
          <w:p w14:paraId="5931FF2A" w14:textId="77777777" w:rsidR="00404041" w:rsidRPr="002E1DBB" w:rsidRDefault="00404041" w:rsidP="00404041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16C93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7B3256D0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53951F0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3093F14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64C5A26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435D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C24C94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7D9EB7CB" w14:textId="77777777" w:rsidTr="00404041">
        <w:tc>
          <w:tcPr>
            <w:tcW w:w="3605" w:type="dxa"/>
          </w:tcPr>
          <w:p w14:paraId="2BD12E2D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2E54918" w14:textId="6FA6F1C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1,128,506</w:t>
            </w:r>
          </w:p>
        </w:tc>
        <w:tc>
          <w:tcPr>
            <w:tcW w:w="362" w:type="dxa"/>
          </w:tcPr>
          <w:p w14:paraId="0131E1E8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1B43FFE" w14:textId="0A25C791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73FC">
              <w:rPr>
                <w:rFonts w:ascii="Angsana New" w:hAnsi="Angsana New"/>
                <w:sz w:val="30"/>
                <w:szCs w:val="30"/>
              </w:rPr>
              <w:t>1,128,506</w:t>
            </w:r>
          </w:p>
        </w:tc>
        <w:tc>
          <w:tcPr>
            <w:tcW w:w="276" w:type="dxa"/>
          </w:tcPr>
          <w:p w14:paraId="2B07F4C1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B454A55" w14:textId="654F37ED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17DE3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875397" w14:textId="3E208A0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1,128,506</w:t>
            </w:r>
          </w:p>
        </w:tc>
      </w:tr>
      <w:tr w:rsidR="00404041" w:rsidRPr="002E1DBB" w14:paraId="2C1345C3" w14:textId="77777777" w:rsidTr="00404041">
        <w:trPr>
          <w:trHeight w:val="215"/>
        </w:trPr>
        <w:tc>
          <w:tcPr>
            <w:tcW w:w="3605" w:type="dxa"/>
          </w:tcPr>
          <w:p w14:paraId="4CFDF52F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B3F174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342BFC4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52C386C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3215C866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vAlign w:val="bottom"/>
          </w:tcPr>
          <w:p w14:paraId="08B5B791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FE63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A4033E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041" w:rsidRPr="002E1DBB" w14:paraId="75924FE8" w14:textId="77777777" w:rsidTr="00404041">
        <w:tc>
          <w:tcPr>
            <w:tcW w:w="3605" w:type="dxa"/>
          </w:tcPr>
          <w:p w14:paraId="7A680973" w14:textId="77777777" w:rsidR="00404041" w:rsidRPr="002E1DBB" w:rsidRDefault="00404041" w:rsidP="00404041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43F892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147D40C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42A370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028DFE9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vAlign w:val="bottom"/>
          </w:tcPr>
          <w:p w14:paraId="1C6D4BD7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8032E2F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D0F7899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707ECCD0" w14:textId="77777777" w:rsidTr="00404041">
        <w:tc>
          <w:tcPr>
            <w:tcW w:w="3605" w:type="dxa"/>
          </w:tcPr>
          <w:p w14:paraId="09107EAE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D8956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07E77E9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56F0EE61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73F5D28E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89B9131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1DC52A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21B73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4A715713" w14:textId="77777777" w:rsidTr="00404041">
        <w:tc>
          <w:tcPr>
            <w:tcW w:w="3605" w:type="dxa"/>
          </w:tcPr>
          <w:p w14:paraId="4B842FDD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2E1DB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2D0522" w14:textId="3F844E43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2,676,710</w:t>
            </w:r>
          </w:p>
        </w:tc>
        <w:tc>
          <w:tcPr>
            <w:tcW w:w="362" w:type="dxa"/>
          </w:tcPr>
          <w:p w14:paraId="3F2AA6A5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247D1BE" w14:textId="150A66FD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2,676,710</w:t>
            </w:r>
          </w:p>
        </w:tc>
        <w:tc>
          <w:tcPr>
            <w:tcW w:w="276" w:type="dxa"/>
          </w:tcPr>
          <w:p w14:paraId="78466300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F50F64E" w14:textId="502A39C3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B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5D931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69F1E3" w14:textId="5AB0A2E4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2,676,710</w:t>
            </w:r>
          </w:p>
        </w:tc>
      </w:tr>
      <w:tr w:rsidR="00404041" w:rsidRPr="002E1DBB" w14:paraId="009F71D6" w14:textId="77777777" w:rsidTr="00404041">
        <w:tc>
          <w:tcPr>
            <w:tcW w:w="3605" w:type="dxa"/>
          </w:tcPr>
          <w:p w14:paraId="792643EC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08B4A3" w14:textId="7499E40F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  <w:tc>
          <w:tcPr>
            <w:tcW w:w="362" w:type="dxa"/>
          </w:tcPr>
          <w:p w14:paraId="0506AD75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C39059E" w14:textId="794E7E1E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  <w:tc>
          <w:tcPr>
            <w:tcW w:w="276" w:type="dxa"/>
          </w:tcPr>
          <w:p w14:paraId="62996D5E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33058970" w14:textId="3D79A1C8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B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7662CE" w14:textId="77777777" w:rsidR="00404041" w:rsidRPr="002F2494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B95FDD" w14:textId="02A13F0C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1,945,762</w:t>
            </w:r>
          </w:p>
        </w:tc>
      </w:tr>
      <w:tr w:rsidR="00404041" w:rsidRPr="002E1DBB" w14:paraId="1691C072" w14:textId="77777777" w:rsidTr="00404041">
        <w:tc>
          <w:tcPr>
            <w:tcW w:w="3605" w:type="dxa"/>
          </w:tcPr>
          <w:p w14:paraId="7FDEDC54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3B78E8F" w14:textId="3431B45D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23,232</w:t>
            </w:r>
          </w:p>
        </w:tc>
        <w:tc>
          <w:tcPr>
            <w:tcW w:w="362" w:type="dxa"/>
          </w:tcPr>
          <w:p w14:paraId="53E4D5B2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0CE6EE06" w14:textId="6707A024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8,899</w:t>
            </w:r>
          </w:p>
        </w:tc>
        <w:tc>
          <w:tcPr>
            <w:tcW w:w="276" w:type="dxa"/>
          </w:tcPr>
          <w:p w14:paraId="12462649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378AA6" w14:textId="0CD926C5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70" w:type="dxa"/>
          </w:tcPr>
          <w:p w14:paraId="75CECAC2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45671F" w14:textId="000EBB2C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23,232</w:t>
            </w:r>
          </w:p>
        </w:tc>
      </w:tr>
      <w:tr w:rsidR="00404041" w:rsidRPr="002E1DBB" w14:paraId="2515FE2E" w14:textId="77777777" w:rsidTr="00404041">
        <w:tc>
          <w:tcPr>
            <w:tcW w:w="3605" w:type="dxa"/>
          </w:tcPr>
          <w:p w14:paraId="70908105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29214" w14:textId="3D7E3993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4,645,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362" w:type="dxa"/>
          </w:tcPr>
          <w:p w14:paraId="479AED72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402B6" w14:textId="213852A4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6" w:type="dxa"/>
          </w:tcPr>
          <w:p w14:paraId="5238C0DB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B68FF" w14:textId="5992647D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7F6B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7607FDDD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2F176" w14:textId="29582F16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95675">
              <w:rPr>
                <w:rFonts w:ascii="Angsana New" w:hAnsi="Angsana New"/>
                <w:b/>
                <w:bCs/>
                <w:sz w:val="30"/>
                <w:szCs w:val="30"/>
              </w:rPr>
              <w:t>4,645,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</w:tr>
      <w:tr w:rsidR="00404041" w:rsidRPr="002E1DBB" w14:paraId="6EB898D9" w14:textId="77777777" w:rsidTr="00404041">
        <w:tc>
          <w:tcPr>
            <w:tcW w:w="3605" w:type="dxa"/>
          </w:tcPr>
          <w:p w14:paraId="57C4FB08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ADF5752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2525B07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right w:val="nil"/>
            </w:tcBorders>
          </w:tcPr>
          <w:p w14:paraId="31EFB09B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5356E8F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</w:tcPr>
          <w:p w14:paraId="4833866C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BB8B665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3A46BC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2C06C584" w14:textId="77777777" w:rsidTr="00404041">
        <w:tc>
          <w:tcPr>
            <w:tcW w:w="3605" w:type="dxa"/>
          </w:tcPr>
          <w:p w14:paraId="3ACCB518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2E1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4C21B9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362" w:type="dxa"/>
          </w:tcPr>
          <w:p w14:paraId="35B6A567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3AF4292D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6" w:type="dxa"/>
          </w:tcPr>
          <w:p w14:paraId="43DC652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7920B59F" w14:textId="77777777" w:rsidR="00404041" w:rsidRPr="002E1DBB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6E480A8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7289C73" w14:textId="77777777" w:rsidR="00404041" w:rsidRPr="002E1DBB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404041" w:rsidRPr="002E1DBB" w14:paraId="395E301F" w14:textId="77777777" w:rsidTr="00404041">
        <w:tc>
          <w:tcPr>
            <w:tcW w:w="3605" w:type="dxa"/>
          </w:tcPr>
          <w:p w14:paraId="1AD41559" w14:textId="77777777" w:rsidR="00404041" w:rsidRPr="002E1DBB" w:rsidRDefault="00404041" w:rsidP="004040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 w:rsidRPr="002E1DBB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43BA3E" w14:textId="7735F806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932,210</w:t>
            </w:r>
          </w:p>
        </w:tc>
        <w:tc>
          <w:tcPr>
            <w:tcW w:w="362" w:type="dxa"/>
          </w:tcPr>
          <w:p w14:paraId="224CBE3B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752AB1E0" w14:textId="3EFC3BCE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</w:t>
            </w:r>
            <w:r w:rsidRPr="009A73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6" w:type="dxa"/>
          </w:tcPr>
          <w:p w14:paraId="01F6D36B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751958DB" w14:textId="0909AF14" w:rsidR="00404041" w:rsidRPr="0008651C" w:rsidRDefault="00404041" w:rsidP="00404041">
            <w:pPr>
              <w:tabs>
                <w:tab w:val="clear" w:pos="907"/>
                <w:tab w:val="left" w:pos="606"/>
                <w:tab w:val="decimal" w:pos="706"/>
              </w:tabs>
              <w:spacing w:line="240" w:lineRule="auto"/>
              <w:ind w:right="2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6B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72B11C" w14:textId="77777777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3017124" w14:textId="14F9717B" w:rsidR="00404041" w:rsidRPr="0008651C" w:rsidRDefault="00404041" w:rsidP="0040404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932,210</w:t>
            </w:r>
          </w:p>
        </w:tc>
      </w:tr>
    </w:tbl>
    <w:p w14:paraId="6D68D805" w14:textId="77777777" w:rsidR="001927C3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A3431F3" w14:textId="77777777" w:rsidR="001927C3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F6D141C" w14:textId="77777777" w:rsidR="001927C3" w:rsidRDefault="001927C3" w:rsidP="001927C3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23A42EC6" w14:textId="0708574A" w:rsidR="001927C3" w:rsidRDefault="001927C3" w:rsidP="00192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6095E63" w14:textId="77777777" w:rsidR="007F59FE" w:rsidRPr="001927C3" w:rsidRDefault="007F59FE" w:rsidP="00192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right="288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61A38831" w14:textId="7E6ABD35" w:rsidR="0024624E" w:rsidRDefault="0024624E" w:rsidP="0080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5FE99ECD" w14:textId="77777777" w:rsidR="0069410C" w:rsidRPr="00800F99" w:rsidRDefault="0069410C" w:rsidP="0080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175A7F9" w14:textId="6CD6789F" w:rsidR="00594F35" w:rsidRPr="00466358" w:rsidRDefault="00594F35" w:rsidP="00C45563">
      <w:pPr>
        <w:pStyle w:val="block"/>
        <w:numPr>
          <w:ilvl w:val="0"/>
          <w:numId w:val="13"/>
        </w:numPr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66358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ความเสี่ยงด้านตลาด</w:t>
      </w:r>
    </w:p>
    <w:p w14:paraId="69B9AFFB" w14:textId="77777777" w:rsidR="00594F35" w:rsidRPr="00E12BFD" w:rsidRDefault="00594F35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116B0" w14:textId="0F380146" w:rsidR="00594F35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800F99" w:rsidRPr="00800F99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CE3468" w14:textId="27BD6B13" w:rsidR="00B8363F" w:rsidRDefault="00B8363F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8C183F5" w14:textId="19073A5E" w:rsidR="00B8363F" w:rsidRPr="00466358" w:rsidRDefault="00B8363F" w:rsidP="00466358">
      <w:pPr>
        <w:pStyle w:val="block"/>
        <w:tabs>
          <w:tab w:val="left" w:pos="9630"/>
        </w:tabs>
        <w:spacing w:after="0" w:line="240" w:lineRule="atLeast"/>
        <w:ind w:right="288"/>
        <w:jc w:val="both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466358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1F55A6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466358">
        <w:rPr>
          <w:rFonts w:ascii="Angsana New" w:hAnsi="Angsana New"/>
          <w:i/>
          <w:iCs/>
          <w:sz w:val="30"/>
          <w:szCs w:val="30"/>
          <w:lang w:val="en-US"/>
        </w:rPr>
        <w:t xml:space="preserve">.1) </w:t>
      </w:r>
      <w:r w:rsidRPr="00466358">
        <w:rPr>
          <w:rFonts w:ascii="Angsana New" w:hAnsi="Angsana New" w:hint="cs"/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18CD4C0F" w14:textId="16EBA69B" w:rsidR="00594F35" w:rsidRPr="009463BF" w:rsidRDefault="00594F35" w:rsidP="00946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17284904" w14:textId="6E4FA19A" w:rsidR="00613349" w:rsidRPr="009463BF" w:rsidRDefault="0028796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9463BF">
        <w:rPr>
          <w:rFonts w:ascii="Angsana New" w:hAnsi="Angsana New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9463BF">
        <w:rPr>
          <w:rFonts w:ascii="Angsana New" w:hAnsi="Angsana New"/>
          <w:sz w:val="30"/>
          <w:szCs w:val="30"/>
          <w:cs/>
        </w:rPr>
        <w:t>กลุ่มบริษัท</w:t>
      </w:r>
      <w:r w:rsidR="00613349" w:rsidRPr="009463BF">
        <w:rPr>
          <w:rFonts w:ascii="Angsana New" w:hAnsi="Angsana New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96342E6" w14:textId="24A4E1EC" w:rsidR="00B8363F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68"/>
        <w:gridCol w:w="991"/>
        <w:gridCol w:w="266"/>
        <w:gridCol w:w="1091"/>
        <w:gridCol w:w="266"/>
        <w:gridCol w:w="1075"/>
        <w:gridCol w:w="268"/>
        <w:gridCol w:w="905"/>
        <w:gridCol w:w="266"/>
        <w:gridCol w:w="901"/>
      </w:tblGrid>
      <w:tr w:rsidR="00613349" w:rsidRPr="00CE7367" w14:paraId="6C0B7F58" w14:textId="77777777" w:rsidTr="00CC073F">
        <w:trPr>
          <w:tblHeader/>
        </w:trPr>
        <w:tc>
          <w:tcPr>
            <w:tcW w:w="2160" w:type="dxa"/>
          </w:tcPr>
          <w:p w14:paraId="5849977B" w14:textId="77777777" w:rsidR="00613349" w:rsidRPr="00CE7367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7377" w:type="dxa"/>
            <w:gridSpan w:val="11"/>
          </w:tcPr>
          <w:p w14:paraId="1A4534E9" w14:textId="4512B753" w:rsidR="00613349" w:rsidRPr="00CE7367" w:rsidDel="001F61F5" w:rsidRDefault="00613349" w:rsidP="00582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711B5F"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>/</w:t>
            </w:r>
            <w:r w:rsidR="00711B5F"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3349" w:rsidRPr="00CE7367" w14:paraId="3428D45F" w14:textId="77777777" w:rsidTr="00CC073F">
        <w:trPr>
          <w:tblHeader/>
        </w:trPr>
        <w:tc>
          <w:tcPr>
            <w:tcW w:w="2160" w:type="dxa"/>
            <w:hideMark/>
          </w:tcPr>
          <w:p w14:paraId="102155B9" w14:textId="5EA59AE1" w:rsidR="00613349" w:rsidRPr="00CE7367" w:rsidRDefault="00613349" w:rsidP="0058230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696" w:type="dxa"/>
            <w:gridSpan w:val="5"/>
            <w:hideMark/>
          </w:tcPr>
          <w:p w14:paraId="69E24C55" w14:textId="6DEB188F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0073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29974693" w14:textId="77777777" w:rsidR="00613349" w:rsidRPr="00CE7367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5" w:type="dxa"/>
            <w:gridSpan w:val="5"/>
            <w:hideMark/>
          </w:tcPr>
          <w:p w14:paraId="2B7B4C3F" w14:textId="57EEC6A8" w:rsidR="00613349" w:rsidRPr="00CE7367" w:rsidRDefault="00613349" w:rsidP="0058230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00737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13349" w:rsidRPr="00CE7367" w14:paraId="5C406D54" w14:textId="77777777" w:rsidTr="00CC073F">
        <w:trPr>
          <w:tblHeader/>
        </w:trPr>
        <w:tc>
          <w:tcPr>
            <w:tcW w:w="2160" w:type="dxa"/>
            <w:vAlign w:val="bottom"/>
            <w:hideMark/>
          </w:tcPr>
          <w:p w14:paraId="1D67FEEE" w14:textId="6DA3878C" w:rsidR="00613349" w:rsidRPr="00CE7367" w:rsidRDefault="00613349" w:rsidP="006B440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6B4407"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                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 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CE736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C1CA74B" w14:textId="77777777" w:rsidR="003E1333" w:rsidRPr="00CE7367" w:rsidRDefault="003E1333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ABAFB3" w14:textId="39CB021B" w:rsidR="00613349" w:rsidRPr="00CE7367" w:rsidRDefault="00613349" w:rsidP="003E13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A804B8F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6DF6524" w14:textId="324AB56C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1ECD84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381F1F" w14:textId="1D8D4978" w:rsidR="00613349" w:rsidRPr="00CE7367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4B0ECAA4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180E274" w14:textId="73BF469F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0543C4" w14:textId="77777777" w:rsidR="003E1333" w:rsidRPr="00CE7367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7C2CB2" w14:textId="77777777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ECB771D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75" w:type="dxa"/>
            <w:hideMark/>
          </w:tcPr>
          <w:p w14:paraId="088E800F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A57432" w14:textId="41056F60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C6761ED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24B10B" w14:textId="5DD36C2E" w:rsidR="00613349" w:rsidRPr="00CE7367" w:rsidRDefault="00613349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EA0B69" w14:textId="77777777" w:rsidR="003E1333" w:rsidRPr="00CE7367" w:rsidRDefault="003E1333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8B4DD" w14:textId="11D65E36" w:rsidR="00613349" w:rsidRPr="00CE7367" w:rsidRDefault="00FB05FA" w:rsidP="0058230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266" w:type="dxa"/>
          </w:tcPr>
          <w:p w14:paraId="622F28CC" w14:textId="77777777" w:rsidR="00613349" w:rsidRPr="00CE7367" w:rsidRDefault="00613349" w:rsidP="0058230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463D01E3" w14:textId="37C487CC" w:rsidR="00613349" w:rsidRPr="00CE7367" w:rsidRDefault="00613349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9A6FFC" w14:textId="77777777" w:rsidR="003E1333" w:rsidRPr="00CE7367" w:rsidRDefault="003E1333" w:rsidP="0058230B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7E2AE5" w14:textId="77777777" w:rsidR="00613349" w:rsidRPr="00CE7367" w:rsidRDefault="00613349" w:rsidP="0058230B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13349" w:rsidRPr="00CE7367" w14:paraId="4366DD91" w14:textId="77777777" w:rsidTr="00CC073F">
        <w:trPr>
          <w:tblHeader/>
        </w:trPr>
        <w:tc>
          <w:tcPr>
            <w:tcW w:w="2160" w:type="dxa"/>
            <w:hideMark/>
          </w:tcPr>
          <w:p w14:paraId="2EAF1D10" w14:textId="0B0F225A" w:rsidR="00613349" w:rsidRPr="00CE7367" w:rsidRDefault="00613349" w:rsidP="0058230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7" w:type="dxa"/>
            <w:gridSpan w:val="11"/>
            <w:hideMark/>
          </w:tcPr>
          <w:p w14:paraId="0EFAB7B9" w14:textId="020A8ED2" w:rsidR="00613349" w:rsidRPr="00CE7367" w:rsidRDefault="00613349" w:rsidP="0058230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="00FA062B"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CE736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A66E2" w:rsidRPr="00CE7367" w14:paraId="40B2D202" w14:textId="77777777" w:rsidTr="0000737B">
        <w:tc>
          <w:tcPr>
            <w:tcW w:w="2160" w:type="dxa"/>
          </w:tcPr>
          <w:p w14:paraId="0B97EE34" w14:textId="77777777" w:rsidR="007A66E2" w:rsidRPr="00CE7367" w:rsidRDefault="007A66E2" w:rsidP="007A66E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</w:t>
            </w:r>
          </w:p>
          <w:p w14:paraId="01DDE7D6" w14:textId="5E99FE1B" w:rsidR="007A66E2" w:rsidRDefault="007A66E2" w:rsidP="007A66E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080" w:type="dxa"/>
            <w:vAlign w:val="bottom"/>
          </w:tcPr>
          <w:p w14:paraId="3913B9CF" w14:textId="54B63B02" w:rsidR="007A66E2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1,447</w:t>
            </w:r>
          </w:p>
        </w:tc>
        <w:tc>
          <w:tcPr>
            <w:tcW w:w="268" w:type="dxa"/>
          </w:tcPr>
          <w:p w14:paraId="44CC1577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646049D9" w14:textId="6E029676" w:rsidR="007A66E2" w:rsidRDefault="007A66E2" w:rsidP="007A66E2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CFDFEF2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172A6016" w14:textId="74532BCB" w:rsidR="007A66E2" w:rsidRDefault="007A66E2" w:rsidP="007A66E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1,447</w:t>
            </w:r>
          </w:p>
        </w:tc>
        <w:tc>
          <w:tcPr>
            <w:tcW w:w="266" w:type="dxa"/>
          </w:tcPr>
          <w:p w14:paraId="4FB4DB1F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684717C4" w14:textId="35C3FF8F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4,087</w:t>
            </w:r>
          </w:p>
        </w:tc>
        <w:tc>
          <w:tcPr>
            <w:tcW w:w="268" w:type="dxa"/>
          </w:tcPr>
          <w:p w14:paraId="0A679C70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43E92D2F" w14:textId="3B2FF1AF" w:rsidR="007A66E2" w:rsidRPr="00CE7367" w:rsidRDefault="007A66E2" w:rsidP="007A66E2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3773C43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704FCE86" w14:textId="39578D28" w:rsidR="007A66E2" w:rsidRPr="00CE7367" w:rsidRDefault="007A66E2" w:rsidP="007A66E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4,087</w:t>
            </w:r>
          </w:p>
        </w:tc>
      </w:tr>
      <w:tr w:rsidR="007A66E2" w:rsidRPr="00CE7367" w14:paraId="2096319A" w14:textId="77777777" w:rsidTr="0000737B">
        <w:tc>
          <w:tcPr>
            <w:tcW w:w="2160" w:type="dxa"/>
          </w:tcPr>
          <w:p w14:paraId="58BC6ED9" w14:textId="6ECF156A" w:rsidR="007A66E2" w:rsidRDefault="007A66E2" w:rsidP="007A66E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FF57111" w14:textId="19757434" w:rsidR="007A66E2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25,344</w:t>
            </w:r>
          </w:p>
        </w:tc>
        <w:tc>
          <w:tcPr>
            <w:tcW w:w="268" w:type="dxa"/>
          </w:tcPr>
          <w:p w14:paraId="15FF8B25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0789C87C" w14:textId="49F7A98F" w:rsidR="007A66E2" w:rsidRDefault="007A66E2" w:rsidP="007A66E2">
            <w:pPr>
              <w:pStyle w:val="acctfourfigures"/>
              <w:tabs>
                <w:tab w:val="clear" w:pos="765"/>
                <w:tab w:val="decimal" w:pos="523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BDCFFCF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784E7BF7" w14:textId="3D30B568" w:rsidR="007A66E2" w:rsidRDefault="007A66E2" w:rsidP="007A66E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25,344</w:t>
            </w:r>
          </w:p>
        </w:tc>
        <w:tc>
          <w:tcPr>
            <w:tcW w:w="266" w:type="dxa"/>
          </w:tcPr>
          <w:p w14:paraId="75F6B5C7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A887A9" w14:textId="10AC242F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15,267</w:t>
            </w:r>
          </w:p>
        </w:tc>
        <w:tc>
          <w:tcPr>
            <w:tcW w:w="268" w:type="dxa"/>
          </w:tcPr>
          <w:p w14:paraId="20691552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7A63A3BB" w14:textId="36F4EAE7" w:rsidR="007A66E2" w:rsidRPr="00CE7367" w:rsidRDefault="007A66E2" w:rsidP="007A66E2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5B8D3EEF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4B4365B" w14:textId="6CE472DC" w:rsidR="007A66E2" w:rsidRPr="00CE7367" w:rsidRDefault="007A66E2" w:rsidP="007A66E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15,267</w:t>
            </w:r>
          </w:p>
        </w:tc>
      </w:tr>
      <w:tr w:rsidR="007A66E2" w:rsidRPr="00CE7367" w14:paraId="27586A22" w14:textId="77777777" w:rsidTr="0000737B">
        <w:tc>
          <w:tcPr>
            <w:tcW w:w="2160" w:type="dxa"/>
          </w:tcPr>
          <w:p w14:paraId="7C5CB67F" w14:textId="1317650D" w:rsidR="007A66E2" w:rsidRDefault="007A66E2" w:rsidP="007A66E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0BD221B2" w14:textId="038C5268" w:rsidR="007A66E2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1,246,086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7637160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vAlign w:val="bottom"/>
          </w:tcPr>
          <w:p w14:paraId="5D011CD5" w14:textId="3942197A" w:rsidR="007A66E2" w:rsidRDefault="007A66E2" w:rsidP="007A66E2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116,419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EBBF09F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5B0AC40D" w14:textId="37D831EA" w:rsidR="007A66E2" w:rsidRDefault="007A66E2" w:rsidP="007A66E2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5A072C">
              <w:rPr>
                <w:rFonts w:ascii="Angsana New" w:hAnsi="Angsana New"/>
                <w:sz w:val="28"/>
                <w:szCs w:val="28"/>
                <w:lang w:val="en-US" w:bidi="th-TH"/>
              </w:rPr>
              <w:t>1,362,505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70FFAB8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B123012" w14:textId="7BFFBA9E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1,061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162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3CB0A78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6F5D4E98" w14:textId="1CA72CB9" w:rsidR="007A66E2" w:rsidRPr="00CE7367" w:rsidRDefault="007A66E2" w:rsidP="007A66E2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(15,506)</w:t>
            </w:r>
          </w:p>
        </w:tc>
        <w:tc>
          <w:tcPr>
            <w:tcW w:w="266" w:type="dxa"/>
          </w:tcPr>
          <w:p w14:paraId="699D157A" w14:textId="77777777" w:rsidR="007A66E2" w:rsidRPr="00CE7367" w:rsidRDefault="007A66E2" w:rsidP="007A66E2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4A4DD7B0" w14:textId="546B6948" w:rsidR="007A66E2" w:rsidRPr="00CE7367" w:rsidRDefault="007A66E2" w:rsidP="007A66E2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(1,0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76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668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00737B" w:rsidRPr="00CE7367" w14:paraId="43BD7C20" w14:textId="77777777" w:rsidTr="0000737B">
        <w:tc>
          <w:tcPr>
            <w:tcW w:w="2160" w:type="dxa"/>
            <w:hideMark/>
          </w:tcPr>
          <w:p w14:paraId="3BE56550" w14:textId="77777777" w:rsidR="0000737B" w:rsidRPr="00CE7367" w:rsidRDefault="0000737B" w:rsidP="0000737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</w:t>
            </w:r>
          </w:p>
          <w:p w14:paraId="28AA129F" w14:textId="77777777" w:rsidR="0000737B" w:rsidRPr="00CE7367" w:rsidRDefault="0000737B" w:rsidP="0000737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ฐานะการเงินที่มี</w:t>
            </w:r>
          </w:p>
          <w:p w14:paraId="2C218770" w14:textId="15DA445F" w:rsidR="0000737B" w:rsidRPr="00CE7367" w:rsidRDefault="0000737B" w:rsidP="0000737B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ความเสี่ยง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5AAC2" w14:textId="2629645B" w:rsidR="0000737B" w:rsidRPr="00CE7367" w:rsidRDefault="005A072C" w:rsidP="002068C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(1,219,295)</w:t>
            </w:r>
          </w:p>
        </w:tc>
        <w:tc>
          <w:tcPr>
            <w:tcW w:w="268" w:type="dxa"/>
          </w:tcPr>
          <w:p w14:paraId="7A848A7F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228EA" w14:textId="47294C39" w:rsidR="0000737B" w:rsidRPr="00CE7367" w:rsidRDefault="001129C4" w:rsidP="002068C6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129C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(116,419)</w:t>
            </w:r>
          </w:p>
        </w:tc>
        <w:tc>
          <w:tcPr>
            <w:tcW w:w="266" w:type="dxa"/>
          </w:tcPr>
          <w:p w14:paraId="38A87FBC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2A43" w14:textId="4B6D3D6D" w:rsidR="0000737B" w:rsidRPr="00CE7367" w:rsidRDefault="005A072C" w:rsidP="002068C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(1,335,714)</w:t>
            </w:r>
          </w:p>
        </w:tc>
        <w:tc>
          <w:tcPr>
            <w:tcW w:w="266" w:type="dxa"/>
          </w:tcPr>
          <w:p w14:paraId="33171373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1E4B8" w14:textId="3CDB0CC1" w:rsidR="0000737B" w:rsidRPr="00CE7367" w:rsidRDefault="0000737B" w:rsidP="002068C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1,041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808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C01453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897CE" w14:textId="1D4CA3A8" w:rsidR="0000737B" w:rsidRPr="00CE7367" w:rsidRDefault="0000737B" w:rsidP="002068C6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(15,506)</w:t>
            </w:r>
          </w:p>
        </w:tc>
        <w:tc>
          <w:tcPr>
            <w:tcW w:w="266" w:type="dxa"/>
          </w:tcPr>
          <w:p w14:paraId="5A44AA01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ABEFC" w14:textId="4AA57C63" w:rsidR="0000737B" w:rsidRPr="00CE7367" w:rsidRDefault="0000737B" w:rsidP="002068C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1,057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314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00737B" w:rsidRPr="00CE7367" w14:paraId="2DDC8288" w14:textId="77777777" w:rsidTr="0000737B">
        <w:tc>
          <w:tcPr>
            <w:tcW w:w="2160" w:type="dxa"/>
            <w:hideMark/>
          </w:tcPr>
          <w:p w14:paraId="3D37DC80" w14:textId="6EF08D58" w:rsidR="0000737B" w:rsidRPr="00CE7367" w:rsidRDefault="0000737B" w:rsidP="0000737B">
            <w:pPr>
              <w:pStyle w:val="NoSpacing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2F311" w14:textId="44EA8104" w:rsidR="0000737B" w:rsidRPr="00CE7367" w:rsidRDefault="001129C4" w:rsidP="002068C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129C4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8C0393">
              <w:rPr>
                <w:rFonts w:ascii="Angsana New" w:hAnsi="Angsana New"/>
                <w:sz w:val="28"/>
                <w:szCs w:val="28"/>
                <w:lang w:val="en-US" w:bidi="th-TH"/>
              </w:rPr>
              <w:t>080,338</w:t>
            </w:r>
          </w:p>
        </w:tc>
        <w:tc>
          <w:tcPr>
            <w:tcW w:w="268" w:type="dxa"/>
          </w:tcPr>
          <w:p w14:paraId="2903A17A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6980B" w14:textId="00206261" w:rsidR="0000737B" w:rsidRPr="00CE7367" w:rsidRDefault="001129C4" w:rsidP="002068C6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129C4">
              <w:rPr>
                <w:rFonts w:ascii="Angsana New" w:hAnsi="Angsana New"/>
                <w:sz w:val="28"/>
                <w:szCs w:val="28"/>
                <w:lang w:val="en-US" w:bidi="th-TH"/>
              </w:rPr>
              <w:t>48,</w:t>
            </w:r>
            <w:r w:rsidR="008C0393">
              <w:rPr>
                <w:rFonts w:ascii="Angsana New" w:hAnsi="Angsana New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66" w:type="dxa"/>
          </w:tcPr>
          <w:p w14:paraId="1413A5DB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E7D74" w14:textId="1C698742" w:rsidR="0000737B" w:rsidRPr="00CE7367" w:rsidRDefault="00E117D3" w:rsidP="002068C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sz w:val="28"/>
                <w:szCs w:val="28"/>
                <w:lang w:val="en-US" w:bidi="th-TH"/>
              </w:rPr>
              <w:t>1,128,506</w:t>
            </w:r>
          </w:p>
        </w:tc>
        <w:tc>
          <w:tcPr>
            <w:tcW w:w="266" w:type="dxa"/>
          </w:tcPr>
          <w:p w14:paraId="1CAF9C24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5D21E" w14:textId="5F24232F" w:rsidR="0000737B" w:rsidRPr="00CE7367" w:rsidRDefault="0000737B" w:rsidP="002068C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932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68" w:type="dxa"/>
          </w:tcPr>
          <w:p w14:paraId="325A95DA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39493" w14:textId="66217307" w:rsidR="0000737B" w:rsidRPr="00CE7367" w:rsidRDefault="0000737B" w:rsidP="0000737B">
            <w:pPr>
              <w:pStyle w:val="acctfourfigures"/>
              <w:tabs>
                <w:tab w:val="clear" w:pos="765"/>
                <w:tab w:val="decimal" w:pos="425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DD7B713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972E6A" w14:textId="3181573A" w:rsidR="0000737B" w:rsidRPr="00CE7367" w:rsidRDefault="0000737B" w:rsidP="002068C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932</w:t>
            </w:r>
            <w:r w:rsidRPr="00CE7367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</w:p>
        </w:tc>
      </w:tr>
      <w:tr w:rsidR="0000737B" w:rsidRPr="00CE7367" w14:paraId="58841835" w14:textId="77777777" w:rsidTr="0000737B">
        <w:tc>
          <w:tcPr>
            <w:tcW w:w="2160" w:type="dxa"/>
            <w:hideMark/>
          </w:tcPr>
          <w:p w14:paraId="08CF3CD1" w14:textId="77777777" w:rsidR="0000737B" w:rsidRPr="00CE7367" w:rsidRDefault="0000737B" w:rsidP="0000737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D381" w14:textId="06C23F54" w:rsidR="0000737B" w:rsidRPr="00CE7367" w:rsidRDefault="00E117D3" w:rsidP="002068C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117D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(138,957)</w:t>
            </w:r>
          </w:p>
        </w:tc>
        <w:tc>
          <w:tcPr>
            <w:tcW w:w="268" w:type="dxa"/>
          </w:tcPr>
          <w:p w14:paraId="312AAA78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A96AF" w14:textId="17048196" w:rsidR="0000737B" w:rsidRPr="00CE7367" w:rsidRDefault="00E117D3" w:rsidP="002068C6">
            <w:pPr>
              <w:pStyle w:val="acctfourfigures"/>
              <w:tabs>
                <w:tab w:val="clear" w:pos="765"/>
                <w:tab w:val="decimal" w:pos="707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(68,251)</w:t>
            </w:r>
          </w:p>
        </w:tc>
        <w:tc>
          <w:tcPr>
            <w:tcW w:w="266" w:type="dxa"/>
          </w:tcPr>
          <w:p w14:paraId="78D39049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3431E" w14:textId="600E368E" w:rsidR="0000737B" w:rsidRPr="00CE7367" w:rsidRDefault="00E117D3" w:rsidP="002068C6">
            <w:pPr>
              <w:pStyle w:val="acctfourfigures"/>
              <w:tabs>
                <w:tab w:val="clear" w:pos="765"/>
                <w:tab w:val="decimal" w:pos="874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117D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(207,208)</w:t>
            </w:r>
          </w:p>
        </w:tc>
        <w:tc>
          <w:tcPr>
            <w:tcW w:w="266" w:type="dxa"/>
          </w:tcPr>
          <w:p w14:paraId="0042C6D2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20F81" w14:textId="68921576" w:rsidR="0000737B" w:rsidRPr="00CE7367" w:rsidRDefault="0000737B" w:rsidP="002068C6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109,598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1A97798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DDF22" w14:textId="20FB4461" w:rsidR="0000737B" w:rsidRPr="00CE7367" w:rsidRDefault="0000737B" w:rsidP="002068C6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(15,506)</w:t>
            </w:r>
          </w:p>
        </w:tc>
        <w:tc>
          <w:tcPr>
            <w:tcW w:w="266" w:type="dxa"/>
          </w:tcPr>
          <w:p w14:paraId="3545D7D2" w14:textId="77777777" w:rsidR="0000737B" w:rsidRPr="00CE7367" w:rsidRDefault="0000737B" w:rsidP="0000737B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55D2B" w14:textId="23D5B29C" w:rsidR="0000737B" w:rsidRPr="00CE7367" w:rsidRDefault="0000737B" w:rsidP="002068C6">
            <w:pPr>
              <w:pStyle w:val="acctfourfigures"/>
              <w:tabs>
                <w:tab w:val="clear" w:pos="765"/>
                <w:tab w:val="decimal" w:pos="689"/>
              </w:tabs>
              <w:spacing w:line="380" w:lineRule="exact"/>
              <w:ind w:left="-104"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125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104</w:t>
            </w:r>
            <w:r w:rsidRPr="00CE7367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85A344F" w14:textId="42771FC7" w:rsidR="00746492" w:rsidRDefault="00CC47DA" w:rsidP="0042267F">
      <w:pPr>
        <w:spacing w:line="240" w:lineRule="auto"/>
        <w:ind w:firstLine="450"/>
        <w:rPr>
          <w:rFonts w:ascii="Angsana New" w:hAnsi="Angsana New"/>
          <w:sz w:val="30"/>
          <w:szCs w:val="30"/>
          <w:lang w:val="th-TH"/>
        </w:rPr>
      </w:pP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  <w:r w:rsidRPr="00894778">
        <w:rPr>
          <w:rFonts w:ascii="Angsana New" w:hAnsi="Angsana New"/>
          <w:sz w:val="30"/>
          <w:szCs w:val="30"/>
          <w:cs/>
          <w:lang w:val="th-TH"/>
        </w:rPr>
        <w:tab/>
      </w:r>
    </w:p>
    <w:p w14:paraId="7E186E79" w14:textId="77777777" w:rsidR="00D05734" w:rsidRDefault="00D05734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F52D17" w14:textId="77777777" w:rsidR="00D05734" w:rsidRDefault="00D05734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291FE4E" w14:textId="0A531910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i/>
          <w:iCs/>
          <w:sz w:val="30"/>
          <w:szCs w:val="30"/>
        </w:rPr>
      </w:pPr>
      <w:r w:rsidRPr="00320D2D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สัญญาซื้อเงินตราต่างประเทศล่วงหน้า</w:t>
      </w:r>
    </w:p>
    <w:p w14:paraId="6B87CEE9" w14:textId="5419C27F" w:rsidR="00320D2D" w:rsidRPr="00E12BFD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4753BB" w14:textId="1D6B4F9F" w:rsidR="00320D2D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กลุ่มบริษัทและบริษัทมีสัญญาซื้อเงินตราต่างประเทศล่วงหน้าหลายฉบับคงเหลือดังนี้</w:t>
      </w:r>
    </w:p>
    <w:p w14:paraId="5F7CDD55" w14:textId="21E17558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2250"/>
        <w:gridCol w:w="270"/>
        <w:gridCol w:w="1260"/>
        <w:gridCol w:w="270"/>
        <w:gridCol w:w="1167"/>
      </w:tblGrid>
      <w:tr w:rsidR="00320D2D" w:rsidRPr="00786134" w14:paraId="0BD8680A" w14:textId="77777777" w:rsidTr="00320D2D">
        <w:trPr>
          <w:trHeight w:val="218"/>
          <w:tblHeader/>
        </w:trPr>
        <w:tc>
          <w:tcPr>
            <w:tcW w:w="3780" w:type="dxa"/>
          </w:tcPr>
          <w:p w14:paraId="5D5C9426" w14:textId="77777777" w:rsidR="00320D2D" w:rsidRPr="00786134" w:rsidRDefault="00320D2D" w:rsidP="00B40DA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</w:tcPr>
          <w:p w14:paraId="45FF2D06" w14:textId="0152FD83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F278D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684D4D66" w14:textId="77777777" w:rsid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</w:p>
          <w:p w14:paraId="789F2196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0D2D" w:rsidRPr="00786134" w14:paraId="28FF4BDA" w14:textId="77777777" w:rsidTr="00320D2D">
        <w:trPr>
          <w:tblHeader/>
        </w:trPr>
        <w:tc>
          <w:tcPr>
            <w:tcW w:w="3780" w:type="dxa"/>
          </w:tcPr>
          <w:p w14:paraId="081BF485" w14:textId="6821ACD6" w:rsidR="00320D2D" w:rsidRPr="00B8363F" w:rsidRDefault="00320D2D" w:rsidP="00B40DA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3803E3A" w14:textId="67D446C1" w:rsidR="00320D2D" w:rsidRPr="00786134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DFFB7B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0BF714F" w14:textId="5EF272A5" w:rsidR="00320D2D" w:rsidRP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320D2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4B6A8C16" w14:textId="77777777" w:rsidR="00320D2D" w:rsidRP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18CFE29" w14:textId="7CE892C1" w:rsidR="00320D2D" w:rsidRPr="00320D2D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20D2D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320D2D" w:rsidRPr="00786134" w14:paraId="19E37B2B" w14:textId="77777777" w:rsidTr="00320D2D">
        <w:trPr>
          <w:tblHeader/>
        </w:trPr>
        <w:tc>
          <w:tcPr>
            <w:tcW w:w="3780" w:type="dxa"/>
          </w:tcPr>
          <w:p w14:paraId="650DC5AE" w14:textId="77777777" w:rsidR="00320D2D" w:rsidRPr="00786134" w:rsidRDefault="00320D2D" w:rsidP="00B40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C659C18" w14:textId="55AB54D9" w:rsidR="00320D2D" w:rsidRPr="00786134" w:rsidRDefault="00320D2D" w:rsidP="00B40DA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1223689" w14:textId="77777777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5892FC3C" w14:textId="6A2F9F32" w:rsidR="00320D2D" w:rsidRPr="00786134" w:rsidRDefault="00320D2D" w:rsidP="00B40DA0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น)</w:t>
            </w:r>
          </w:p>
        </w:tc>
      </w:tr>
      <w:tr w:rsidR="00320D2D" w:rsidRPr="00786134" w14:paraId="188D1E18" w14:textId="77777777" w:rsidTr="00320D2D">
        <w:tc>
          <w:tcPr>
            <w:tcW w:w="3780" w:type="dxa"/>
          </w:tcPr>
          <w:p w14:paraId="131EE3AB" w14:textId="0CED2CD3" w:rsidR="00320D2D" w:rsidRPr="00786134" w:rsidRDefault="00320D2D" w:rsidP="00320D2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เพื่อซื้อสินค้าที่เป็นเงินตราต่างประเทศ</w:t>
            </w:r>
          </w:p>
        </w:tc>
        <w:tc>
          <w:tcPr>
            <w:tcW w:w="2250" w:type="dxa"/>
          </w:tcPr>
          <w:p w14:paraId="2310C0A2" w14:textId="1B9E5E4C" w:rsidR="00320D2D" w:rsidRPr="00786134" w:rsidRDefault="00320D2D" w:rsidP="00320D2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861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4BAD274" w14:textId="77777777" w:rsidR="00320D2D" w:rsidRPr="00844C39" w:rsidRDefault="00320D2D" w:rsidP="00320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8908C" w14:textId="6DB516CE" w:rsidR="00320D2D" w:rsidRPr="00844C39" w:rsidRDefault="00E12BFD" w:rsidP="00320D2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A5034">
              <w:rPr>
                <w:rFonts w:ascii="Angsana New" w:hAnsi="Angsana New"/>
                <w:sz w:val="30"/>
                <w:szCs w:val="30"/>
              </w:rPr>
              <w:t>2</w:t>
            </w:r>
            <w:r w:rsidR="00320D2D">
              <w:rPr>
                <w:rFonts w:ascii="Angsana New" w:hAnsi="Angsana New"/>
                <w:sz w:val="30"/>
                <w:szCs w:val="30"/>
              </w:rPr>
              <w:t>,</w:t>
            </w:r>
            <w:r w:rsidR="001A5034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</w:tcPr>
          <w:p w14:paraId="153E0DA0" w14:textId="77777777" w:rsidR="00320D2D" w:rsidRPr="00844C39" w:rsidRDefault="00320D2D" w:rsidP="00320D2D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89D6089" w14:textId="79BAD23D" w:rsidR="00320D2D" w:rsidRPr="00844C39" w:rsidRDefault="001A5034" w:rsidP="00320D2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31,070</w:t>
            </w:r>
          </w:p>
        </w:tc>
      </w:tr>
      <w:tr w:rsidR="00320D2D" w:rsidRPr="00786134" w14:paraId="26ED30CE" w14:textId="77777777" w:rsidTr="00320D2D">
        <w:tc>
          <w:tcPr>
            <w:tcW w:w="3780" w:type="dxa"/>
          </w:tcPr>
          <w:p w14:paraId="78C84CA4" w14:textId="1659850A" w:rsidR="00320D2D" w:rsidRPr="00786134" w:rsidRDefault="00320D2D" w:rsidP="00320D2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7312C2F" w14:textId="472B564C" w:rsidR="00320D2D" w:rsidRPr="00C147D8" w:rsidRDefault="00320D2D" w:rsidP="00320D2D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270" w:type="dxa"/>
          </w:tcPr>
          <w:p w14:paraId="7478E39C" w14:textId="77777777" w:rsidR="00320D2D" w:rsidRDefault="00320D2D" w:rsidP="00320D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0BE06" w14:textId="69CD5C40" w:rsidR="00320D2D" w:rsidRPr="00844C39" w:rsidRDefault="001A5034" w:rsidP="00320D2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320D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6946CAD0" w14:textId="77777777" w:rsidR="00320D2D" w:rsidRPr="00844C39" w:rsidRDefault="00320D2D" w:rsidP="00320D2D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BDF7736" w14:textId="27F05077" w:rsidR="00320D2D" w:rsidRPr="00844C39" w:rsidRDefault="00E12BFD" w:rsidP="00E12BF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15F68B7" w14:textId="01DD454A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0B7E8EC" w14:textId="55A2C3FE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สัญญาซื้อเงินตราต่างประเทศล่วงหน้าดังกล่าวมีกำหนดเวลาครบกำหนดใน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ปี</w:t>
      </w:r>
    </w:p>
    <w:p w14:paraId="308FA953" w14:textId="6045C4EF" w:rsidR="00320D2D" w:rsidRDefault="00320D2D" w:rsidP="00786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173"/>
        <w:jc w:val="thaiDistribute"/>
        <w:rPr>
          <w:rFonts w:ascii="Angsana New" w:hAnsi="Angsana New"/>
          <w:sz w:val="30"/>
          <w:szCs w:val="30"/>
        </w:rPr>
      </w:pPr>
    </w:p>
    <w:p w14:paraId="21771D63" w14:textId="77777777" w:rsidR="00320D2D" w:rsidRPr="00786134" w:rsidRDefault="00320D2D" w:rsidP="00320D2D">
      <w:pPr>
        <w:pStyle w:val="block"/>
        <w:tabs>
          <w:tab w:val="left" w:pos="720"/>
        </w:tabs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86134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71AF21E0" w14:textId="77777777" w:rsidR="00320D2D" w:rsidRPr="00786134" w:rsidRDefault="00320D2D" w:rsidP="0032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="Angsana New" w:hAnsi="Angsana New"/>
          <w:sz w:val="30"/>
          <w:szCs w:val="30"/>
        </w:rPr>
      </w:pPr>
    </w:p>
    <w:p w14:paraId="66B37014" w14:textId="77777777" w:rsidR="00320D2D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86134">
        <w:rPr>
          <w:rFonts w:ascii="Angsana New" w:hAnsi="Angsana New" w:hint="cs"/>
          <w:sz w:val="30"/>
          <w:szCs w:val="30"/>
          <w:cs/>
        </w:rPr>
        <w:t>การแข็งค่า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86134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</w:t>
      </w:r>
      <w:r>
        <w:rPr>
          <w:rFonts w:ascii="Angsana New" w:hAnsi="Angsana New" w:hint="cs"/>
          <w:sz w:val="30"/>
          <w:szCs w:val="30"/>
          <w:cs/>
        </w:rPr>
        <w:t>ขอ</w:t>
      </w:r>
      <w:r w:rsidRPr="00B8363F">
        <w:rPr>
          <w:rFonts w:ascii="Angsana New" w:hAnsi="Angsana New"/>
          <w:sz w:val="30"/>
          <w:szCs w:val="30"/>
          <w:cs/>
        </w:rPr>
        <w:t>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32B742C" w14:textId="09D5AE12" w:rsidR="00B8363F" w:rsidRDefault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B8363F" w:rsidRPr="00786134" w14:paraId="6E6363CE" w14:textId="77777777" w:rsidTr="001B771D">
        <w:trPr>
          <w:trHeight w:val="218"/>
          <w:tblHeader/>
        </w:trPr>
        <w:tc>
          <w:tcPr>
            <w:tcW w:w="5040" w:type="dxa"/>
          </w:tcPr>
          <w:p w14:paraId="5B886E60" w14:textId="18257759" w:rsidR="00B8363F" w:rsidRPr="00786134" w:rsidRDefault="00B8363F" w:rsidP="00B8363F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5E7AFF2" w14:textId="77777777" w:rsidR="00B8363F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BFF3C9B" w14:textId="5B8C7169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0" w:type="dxa"/>
          </w:tcPr>
          <w:p w14:paraId="72A46CEF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C4FAB9B" w14:textId="77777777" w:rsidR="00B8363F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</w:p>
          <w:p w14:paraId="29C4D715" w14:textId="286B6D5F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363F" w:rsidRPr="00786134" w14:paraId="563B04D9" w14:textId="77777777" w:rsidTr="001B771D">
        <w:trPr>
          <w:tblHeader/>
        </w:trPr>
        <w:tc>
          <w:tcPr>
            <w:tcW w:w="5040" w:type="dxa"/>
          </w:tcPr>
          <w:p w14:paraId="75F8CC12" w14:textId="6DEF9AFB" w:rsidR="00B8363F" w:rsidRPr="00B8363F" w:rsidRDefault="00B8363F" w:rsidP="00B8363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D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043D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170" w:type="dxa"/>
            <w:hideMark/>
          </w:tcPr>
          <w:p w14:paraId="64B9C0A7" w14:textId="77777777" w:rsidR="00B8363F" w:rsidRPr="00786134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70" w:type="dxa"/>
          </w:tcPr>
          <w:p w14:paraId="15F54830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4520B915" w14:textId="58F6FA83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70" w:type="dxa"/>
          </w:tcPr>
          <w:p w14:paraId="1369427C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8283915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8363F" w:rsidRPr="00786134" w14:paraId="50F4D6CD" w14:textId="77777777" w:rsidTr="001B771D">
        <w:trPr>
          <w:tblHeader/>
        </w:trPr>
        <w:tc>
          <w:tcPr>
            <w:tcW w:w="5040" w:type="dxa"/>
          </w:tcPr>
          <w:p w14:paraId="41617888" w14:textId="77777777" w:rsidR="00B8363F" w:rsidRPr="00786134" w:rsidRDefault="00B8363F" w:rsidP="00B8363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59D4E5" w14:textId="7E625466" w:rsidR="00B8363F" w:rsidRPr="00786134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716999E4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D73784A" w14:textId="4E12203C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861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8363F" w:rsidRPr="00786134" w14:paraId="0E523DB0" w14:textId="77777777" w:rsidTr="001B771D">
        <w:trPr>
          <w:tblHeader/>
        </w:trPr>
        <w:tc>
          <w:tcPr>
            <w:tcW w:w="5040" w:type="dxa"/>
          </w:tcPr>
          <w:p w14:paraId="4957058E" w14:textId="3322C2A4" w:rsidR="00B8363F" w:rsidRPr="00B8363F" w:rsidRDefault="00B8363F" w:rsidP="00B836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A7CEBC2" w14:textId="77777777" w:rsidR="00B8363F" w:rsidRPr="00786134" w:rsidRDefault="00B8363F" w:rsidP="00B8363F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6D3CC8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1AC18D30" w14:textId="77777777" w:rsidR="00B8363F" w:rsidRPr="00786134" w:rsidRDefault="00B8363F" w:rsidP="00B8363F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8363F" w:rsidRPr="00786134" w14:paraId="3B459BD5" w14:textId="77777777" w:rsidTr="00D83660">
        <w:tc>
          <w:tcPr>
            <w:tcW w:w="5040" w:type="dxa"/>
            <w:hideMark/>
          </w:tcPr>
          <w:p w14:paraId="2A98D6E5" w14:textId="77777777" w:rsidR="00B8363F" w:rsidRPr="00786134" w:rsidRDefault="00B8363F" w:rsidP="00B8363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861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478E6A2" w14:textId="77777777" w:rsidR="00B8363F" w:rsidRPr="00786134" w:rsidRDefault="00B8363F" w:rsidP="00B8363F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87C39F" w14:textId="77777777" w:rsidR="00B8363F" w:rsidRPr="00844C39" w:rsidRDefault="00B8363F" w:rsidP="00B836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4ADB7" w14:textId="568CE2D5" w:rsidR="00B8363F" w:rsidRPr="00844C39" w:rsidRDefault="00043DC8" w:rsidP="00B8363F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7FF5">
              <w:rPr>
                <w:rFonts w:ascii="Angsana New" w:hAnsi="Angsana New"/>
                <w:sz w:val="30"/>
                <w:szCs w:val="30"/>
              </w:rPr>
              <w:t>110,242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F92FA8" w14:textId="77777777" w:rsidR="00B8363F" w:rsidRPr="00844C39" w:rsidRDefault="00B8363F" w:rsidP="00B8363F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A60258" w14:textId="75F930D7" w:rsidR="00B8363F" w:rsidRPr="00844C39" w:rsidRDefault="00117FF5" w:rsidP="00117F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110,242</w:t>
            </w:r>
          </w:p>
        </w:tc>
      </w:tr>
      <w:tr w:rsidR="00B8363F" w:rsidRPr="00786134" w14:paraId="3E0819BC" w14:textId="77777777" w:rsidTr="00D83660">
        <w:tc>
          <w:tcPr>
            <w:tcW w:w="5040" w:type="dxa"/>
            <w:hideMark/>
          </w:tcPr>
          <w:p w14:paraId="78780E85" w14:textId="6F91D3E6" w:rsidR="00B8363F" w:rsidRPr="00786134" w:rsidRDefault="00B8363F" w:rsidP="00B8363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170" w:type="dxa"/>
          </w:tcPr>
          <w:p w14:paraId="30D203D8" w14:textId="3C082952" w:rsidR="00B8363F" w:rsidRPr="00C147D8" w:rsidRDefault="00B8363F" w:rsidP="00B8363F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BC00724" w14:textId="77777777" w:rsidR="00B8363F" w:rsidRDefault="00B8363F" w:rsidP="00B836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EA554E" w14:textId="3966A6F8" w:rsidR="00B8363F" w:rsidRPr="00844C39" w:rsidRDefault="00043DC8" w:rsidP="00117FF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7FF5">
              <w:rPr>
                <w:rFonts w:ascii="Angsana New" w:hAnsi="Angsana New"/>
                <w:sz w:val="30"/>
                <w:szCs w:val="30"/>
              </w:rPr>
              <w:t>12,016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D75106" w14:textId="77777777" w:rsidR="00B8363F" w:rsidRPr="00844C39" w:rsidRDefault="00B8363F" w:rsidP="00B8363F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C3C28" w14:textId="199B760A" w:rsidR="00B8363F" w:rsidRPr="00844C39" w:rsidRDefault="00117FF5" w:rsidP="00117F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12,016</w:t>
            </w:r>
          </w:p>
        </w:tc>
      </w:tr>
      <w:tr w:rsidR="00043DC8" w:rsidRPr="00786134" w14:paraId="554AB277" w14:textId="77777777" w:rsidTr="00D83660">
        <w:tc>
          <w:tcPr>
            <w:tcW w:w="5040" w:type="dxa"/>
          </w:tcPr>
          <w:p w14:paraId="61A6C682" w14:textId="77777777" w:rsidR="00043DC8" w:rsidRPr="00786134" w:rsidRDefault="00043DC8" w:rsidP="00B8363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1A5CEA" w14:textId="77777777" w:rsidR="00043DC8" w:rsidRDefault="00043DC8" w:rsidP="00B8363F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6B683B" w14:textId="77777777" w:rsidR="00043DC8" w:rsidRDefault="00043DC8" w:rsidP="00B8363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A7680" w14:textId="77777777" w:rsidR="00043DC8" w:rsidRDefault="00043DC8" w:rsidP="00117FF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0E8E4" w14:textId="77777777" w:rsidR="00043DC8" w:rsidRPr="00844C39" w:rsidRDefault="00043DC8" w:rsidP="00B8363F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324E1" w14:textId="77777777" w:rsidR="00043DC8" w:rsidRDefault="00043DC8" w:rsidP="00117FF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DC8" w:rsidRPr="00786134" w14:paraId="0FF0FFEA" w14:textId="77777777" w:rsidTr="00D83660">
        <w:tc>
          <w:tcPr>
            <w:tcW w:w="5040" w:type="dxa"/>
          </w:tcPr>
          <w:p w14:paraId="3BC1B70A" w14:textId="1705FD22" w:rsidR="00043DC8" w:rsidRPr="00786134" w:rsidRDefault="00043DC8" w:rsidP="00043DC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836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1197C08B" w14:textId="77777777" w:rsidR="00043DC8" w:rsidRDefault="00043DC8" w:rsidP="00043D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C25A09" w14:textId="77777777" w:rsidR="00043DC8" w:rsidRDefault="00043DC8" w:rsidP="00043D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04ADF7" w14:textId="77777777" w:rsidR="00043DC8" w:rsidRDefault="00043DC8" w:rsidP="00043DC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29407" w14:textId="77777777" w:rsidR="00043DC8" w:rsidRPr="00844C39" w:rsidRDefault="00043DC8" w:rsidP="00043DC8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AC54" w14:textId="77777777" w:rsidR="00043DC8" w:rsidRDefault="00043DC8" w:rsidP="00043D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3DC8" w:rsidRPr="00786134" w14:paraId="5021E6E5" w14:textId="77777777" w:rsidTr="00D83660">
        <w:tc>
          <w:tcPr>
            <w:tcW w:w="5040" w:type="dxa"/>
          </w:tcPr>
          <w:p w14:paraId="3FDEEF34" w14:textId="4848D38E" w:rsidR="00043DC8" w:rsidRPr="00786134" w:rsidRDefault="00043DC8" w:rsidP="00043DC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7861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68B7568" w14:textId="2CE8BED6" w:rsidR="00043DC8" w:rsidRDefault="00043DC8" w:rsidP="00043D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134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23F69E" w14:textId="77777777" w:rsidR="00043DC8" w:rsidRDefault="00043DC8" w:rsidP="00043D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B8CB16" w14:textId="5AD551E2" w:rsidR="00043DC8" w:rsidRDefault="00043DC8" w:rsidP="00043DC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(104,181)</w:t>
            </w:r>
          </w:p>
        </w:tc>
        <w:tc>
          <w:tcPr>
            <w:tcW w:w="270" w:type="dxa"/>
          </w:tcPr>
          <w:p w14:paraId="5953F3F7" w14:textId="77777777" w:rsidR="00043DC8" w:rsidRPr="00844C39" w:rsidRDefault="00043DC8" w:rsidP="00043DC8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3701" w14:textId="72CACC01" w:rsidR="00043DC8" w:rsidRDefault="00043DC8" w:rsidP="00043D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104,181</w:t>
            </w:r>
          </w:p>
        </w:tc>
      </w:tr>
      <w:tr w:rsidR="00043DC8" w:rsidRPr="00786134" w14:paraId="500F1D41" w14:textId="77777777" w:rsidTr="00D83660">
        <w:tc>
          <w:tcPr>
            <w:tcW w:w="5040" w:type="dxa"/>
          </w:tcPr>
          <w:p w14:paraId="35FC037E" w14:textId="3AFD33DA" w:rsidR="00043DC8" w:rsidRPr="00786134" w:rsidRDefault="00043DC8" w:rsidP="00043DC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6134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170" w:type="dxa"/>
          </w:tcPr>
          <w:p w14:paraId="201EB910" w14:textId="1EBAFB67" w:rsidR="00043DC8" w:rsidRDefault="00043DC8" w:rsidP="00043DC8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5AE6ECE" w14:textId="77777777" w:rsidR="00043DC8" w:rsidRDefault="00043DC8" w:rsidP="00043DC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DDC66E" w14:textId="521BD0E3" w:rsidR="00043DC8" w:rsidRDefault="00043DC8" w:rsidP="00043DC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(1,551)</w:t>
            </w:r>
          </w:p>
        </w:tc>
        <w:tc>
          <w:tcPr>
            <w:tcW w:w="270" w:type="dxa"/>
          </w:tcPr>
          <w:p w14:paraId="1A122B87" w14:textId="77777777" w:rsidR="00043DC8" w:rsidRPr="00844C39" w:rsidRDefault="00043DC8" w:rsidP="00043DC8">
            <w:pPr>
              <w:pStyle w:val="acctfourfigures"/>
              <w:tabs>
                <w:tab w:val="decimal" w:pos="100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C8B0C" w14:textId="4B180028" w:rsidR="00043DC8" w:rsidRDefault="00043DC8" w:rsidP="00043D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</w:t>
            </w:r>
          </w:p>
        </w:tc>
      </w:tr>
    </w:tbl>
    <w:p w14:paraId="1F39D425" w14:textId="77777777" w:rsidR="00D05734" w:rsidRDefault="00D05734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67E0D7" w14:textId="2F2626F4" w:rsidR="00B8363F" w:rsidRPr="00466358" w:rsidRDefault="00466358" w:rsidP="00466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i/>
          <w:iCs/>
          <w:sz w:val="30"/>
          <w:szCs w:val="30"/>
        </w:rPr>
      </w:pPr>
      <w:r w:rsidRPr="00B8363F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="001F55A6">
        <w:rPr>
          <w:rFonts w:ascii="Angsana New" w:hAnsi="Angsana New"/>
          <w:i/>
          <w:iCs/>
          <w:sz w:val="30"/>
          <w:szCs w:val="30"/>
        </w:rPr>
        <w:t>3</w:t>
      </w:r>
      <w:r w:rsidRPr="00B8363F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B8363F">
        <w:rPr>
          <w:rFonts w:ascii="Angsana New" w:hAnsi="Angsana New"/>
          <w:i/>
          <w:iCs/>
          <w:sz w:val="30"/>
          <w:szCs w:val="30"/>
        </w:rPr>
        <w:t xml:space="preserve">) </w:t>
      </w:r>
      <w:r w:rsidR="00B8363F" w:rsidRPr="00466358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6A2969A0" w14:textId="77777777" w:rsidR="00B8363F" w:rsidRPr="000425E3" w:rsidRDefault="00B8363F" w:rsidP="00B83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1EEB90CB" w14:textId="1076F820" w:rsidR="001927C3" w:rsidRPr="00DD33B2" w:rsidRDefault="00B8363F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8363F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>
        <w:rPr>
          <w:rFonts w:ascii="Angsana New" w:hAnsi="Angsana New" w:hint="cs"/>
          <w:sz w:val="30"/>
          <w:szCs w:val="30"/>
          <w:cs/>
        </w:rPr>
        <w:t>เนื่องจากหนี้สินที่มีภาระดอกเบี้ย</w:t>
      </w:r>
      <w:r w:rsidRPr="000425E3">
        <w:rPr>
          <w:rFonts w:ascii="Angsana New" w:hAnsi="Angsana New"/>
          <w:sz w:val="30"/>
          <w:szCs w:val="30"/>
          <w:cs/>
        </w:rPr>
        <w:t xml:space="preserve"> (ดูหมายเหตุ</w:t>
      </w:r>
      <w:r w:rsidRPr="00466358">
        <w:rPr>
          <w:rFonts w:ascii="Angsana New" w:hAnsi="Angsana New"/>
          <w:sz w:val="30"/>
          <w:szCs w:val="30"/>
          <w:cs/>
        </w:rPr>
        <w:t xml:space="preserve">ข้อ </w:t>
      </w:r>
      <w:r w:rsidRPr="00466358">
        <w:rPr>
          <w:rFonts w:ascii="Angsana New" w:hAnsi="Angsana New"/>
          <w:sz w:val="30"/>
          <w:szCs w:val="30"/>
        </w:rPr>
        <w:t>1</w:t>
      </w:r>
      <w:r w:rsidR="00466358" w:rsidRPr="00466358">
        <w:rPr>
          <w:rFonts w:ascii="Angsana New" w:hAnsi="Angsana New"/>
          <w:sz w:val="30"/>
          <w:szCs w:val="30"/>
        </w:rPr>
        <w:t>4</w:t>
      </w:r>
      <w:r w:rsidRPr="00466358">
        <w:rPr>
          <w:rFonts w:ascii="Angsana New" w:hAnsi="Angsana New"/>
          <w:sz w:val="30"/>
          <w:szCs w:val="30"/>
        </w:rPr>
        <w:t xml:space="preserve">) </w:t>
      </w:r>
      <w:r w:rsidRPr="00466358">
        <w:rPr>
          <w:rFonts w:ascii="Angsana New" w:hAnsi="Angsana New"/>
          <w:sz w:val="30"/>
          <w:szCs w:val="30"/>
          <w:cs/>
        </w:rPr>
        <w:t>ส่วนใหญ่</w:t>
      </w:r>
      <w:r w:rsidRPr="00B8363F">
        <w:rPr>
          <w:rFonts w:ascii="Angsana New" w:hAnsi="Angsana New"/>
          <w:sz w:val="30"/>
          <w:szCs w:val="30"/>
          <w:cs/>
        </w:rPr>
        <w:t>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684C405" w14:textId="2403D860" w:rsidR="00320D2D" w:rsidRPr="00F538D2" w:rsidRDefault="00320D2D" w:rsidP="00E12BF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E59BD8B" w14:textId="580E3285" w:rsidR="003E6A5C" w:rsidRPr="00894778" w:rsidRDefault="000B1CB9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894778">
        <w:rPr>
          <w:rFonts w:ascii="Angsana New" w:hAnsi="Angsana New"/>
          <w:sz w:val="30"/>
          <w:szCs w:val="30"/>
          <w:u w:val="none"/>
          <w:cs/>
        </w:rPr>
        <w:t>ภาระผูกพันกับ</w:t>
      </w:r>
      <w:r w:rsidR="003E6A5C" w:rsidRPr="00894778">
        <w:rPr>
          <w:rFonts w:ascii="Angsana New" w:hAnsi="Angsana New"/>
          <w:sz w:val="30"/>
          <w:szCs w:val="30"/>
          <w:u w:val="none"/>
          <w:cs/>
        </w:rPr>
        <w:t>กิจการที่ไม่เกี่ยวข้องกัน</w:t>
      </w:r>
    </w:p>
    <w:p w14:paraId="33C9741C" w14:textId="77777777" w:rsidR="00D50AB4" w:rsidRPr="00894778" w:rsidRDefault="00D50AB4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B205A6" w:rsidRPr="00894778" w14:paraId="76BD53B1" w14:textId="77777777" w:rsidTr="005407EC">
        <w:tc>
          <w:tcPr>
            <w:tcW w:w="2045" w:type="pct"/>
          </w:tcPr>
          <w:p w14:paraId="52781E41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652D7369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B16E25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00DB439B" w14:textId="77777777" w:rsidR="00B205A6" w:rsidRPr="00894778" w:rsidRDefault="00B205A6" w:rsidP="00226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073F" w:rsidRPr="00894778" w14:paraId="281CE883" w14:textId="77777777" w:rsidTr="00CC073F">
        <w:tc>
          <w:tcPr>
            <w:tcW w:w="2045" w:type="pct"/>
          </w:tcPr>
          <w:p w14:paraId="5840AAF5" w14:textId="77777777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3EB4F8C" w14:textId="6E45DDEE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35577FD5" w14:textId="77777777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8CFDD46" w14:textId="3E1CB4A6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968D0E5" w14:textId="77777777" w:rsidR="00CC073F" w:rsidRPr="00894778" w:rsidRDefault="00CC073F" w:rsidP="00CC0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2522D4CF" w14:textId="501B8248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44AC717" w14:textId="77777777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C4988C" w14:textId="26DC1954" w:rsidR="00CC073F" w:rsidRPr="00894778" w:rsidRDefault="00CC073F" w:rsidP="00CC0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73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0B24" w:rsidRPr="00894778" w14:paraId="7338014F" w14:textId="77777777" w:rsidTr="005407EC">
        <w:tc>
          <w:tcPr>
            <w:tcW w:w="2045" w:type="pct"/>
          </w:tcPr>
          <w:p w14:paraId="78109F29" w14:textId="77777777" w:rsidR="002A0B24" w:rsidRPr="00894778" w:rsidRDefault="002A0B24" w:rsidP="002A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30B6E33A" w14:textId="77777777" w:rsidR="002A0B24" w:rsidRPr="00894778" w:rsidRDefault="002A0B24" w:rsidP="002A0B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660" w:rsidRPr="00894778" w14:paraId="053703D4" w14:textId="77777777" w:rsidTr="00C63CD8">
        <w:tc>
          <w:tcPr>
            <w:tcW w:w="2045" w:type="pct"/>
          </w:tcPr>
          <w:p w14:paraId="612F260C" w14:textId="77777777" w:rsidR="00D83660" w:rsidRPr="00894778" w:rsidRDefault="00D83660" w:rsidP="00D83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14:paraId="68D37EB0" w14:textId="77777777" w:rsidR="00D83660" w:rsidRPr="00894778" w:rsidRDefault="00D83660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B00819" w14:textId="77777777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033589C" w14:textId="77777777" w:rsidR="00D83660" w:rsidRPr="00894778" w:rsidRDefault="00D83660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DB34FD" w14:textId="77777777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08C78FE" w14:textId="77777777" w:rsidR="00D83660" w:rsidRPr="00894778" w:rsidRDefault="00D83660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A931F" w14:textId="77777777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08BAE6DB" w14:textId="77777777" w:rsidR="00D83660" w:rsidRPr="00894778" w:rsidRDefault="00D83660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660" w:rsidRPr="00894778" w14:paraId="0B5661FF" w14:textId="77777777" w:rsidTr="00C63CD8">
        <w:tc>
          <w:tcPr>
            <w:tcW w:w="2045" w:type="pct"/>
          </w:tcPr>
          <w:p w14:paraId="1083594B" w14:textId="3A93DA16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1A054CFE" w14:textId="5C19FDF2" w:rsidR="00D83660" w:rsidRPr="00894778" w:rsidRDefault="00C66EA6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007D3">
              <w:rPr>
                <w:rFonts w:ascii="Angsana New" w:hAnsi="Angsana New"/>
                <w:sz w:val="30"/>
                <w:szCs w:val="30"/>
              </w:rPr>
              <w:t>1,074,658</w:t>
            </w:r>
          </w:p>
        </w:tc>
        <w:tc>
          <w:tcPr>
            <w:tcW w:w="128" w:type="pct"/>
          </w:tcPr>
          <w:p w14:paraId="58676F55" w14:textId="77777777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1326FF86" w14:textId="122A433E" w:rsidR="00D83660" w:rsidRPr="00894778" w:rsidRDefault="00D83660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  <w:lang w:bidi="th-TH"/>
              </w:rPr>
              <w:t>1,373,746</w:t>
            </w:r>
          </w:p>
        </w:tc>
        <w:tc>
          <w:tcPr>
            <w:tcW w:w="147" w:type="pct"/>
          </w:tcPr>
          <w:p w14:paraId="5A2583E1" w14:textId="77777777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6C414486" w14:textId="56C56C13" w:rsidR="00D83660" w:rsidRPr="00894778" w:rsidRDefault="009007D3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9007D3">
              <w:rPr>
                <w:rFonts w:ascii="Angsana New" w:hAnsi="Angsana New"/>
                <w:sz w:val="30"/>
                <w:szCs w:val="30"/>
              </w:rPr>
              <w:t>1,074,658</w:t>
            </w:r>
          </w:p>
        </w:tc>
        <w:tc>
          <w:tcPr>
            <w:tcW w:w="147" w:type="pct"/>
          </w:tcPr>
          <w:p w14:paraId="1EEEB734" w14:textId="77777777" w:rsidR="00D83660" w:rsidRPr="00894778" w:rsidRDefault="00D83660" w:rsidP="00D8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6F6F65E" w14:textId="67D50FDE" w:rsidR="00D83660" w:rsidRPr="00894778" w:rsidRDefault="00D83660" w:rsidP="00D8366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894778">
              <w:rPr>
                <w:rFonts w:ascii="Angsana New" w:hAnsi="Angsana New"/>
                <w:sz w:val="30"/>
                <w:szCs w:val="30"/>
              </w:rPr>
              <w:t>1,373,746</w:t>
            </w:r>
          </w:p>
        </w:tc>
      </w:tr>
    </w:tbl>
    <w:p w14:paraId="120636E4" w14:textId="0658EC74" w:rsidR="00043DC8" w:rsidRDefault="00043DC8" w:rsidP="00D50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5F0254" w14:textId="2FC9D320" w:rsidR="003A77F8" w:rsidRPr="00D76D7E" w:rsidRDefault="003A77F8" w:rsidP="00C45563">
      <w:pPr>
        <w:pStyle w:val="Heading1"/>
        <w:keepLines/>
        <w:numPr>
          <w:ilvl w:val="0"/>
          <w:numId w:val="12"/>
        </w:numPr>
        <w:shd w:val="clear" w:color="auto" w:fill="auto"/>
        <w:tabs>
          <w:tab w:val="clear" w:pos="3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bookmarkStart w:id="5" w:name="_Hlk32918317"/>
      <w:r w:rsidRPr="00D76D7E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FE90FAF" w14:textId="77777777" w:rsidR="003A77F8" w:rsidRPr="00894778" w:rsidRDefault="003A77F8" w:rsidP="003A7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5"/>
    <w:p w14:paraId="2D13ACFF" w14:textId="77777777" w:rsidR="00B24A9D" w:rsidRDefault="00B24A9D" w:rsidP="00B24A9D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</w:t>
      </w:r>
      <w:r w:rsidRPr="005A7FE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1E2323">
        <w:rPr>
          <w:rFonts w:ascii="Angsana New" w:hAnsi="Angsana New"/>
          <w:sz w:val="30"/>
          <w:szCs w:val="30"/>
          <w:cs/>
        </w:rPr>
        <w:t>กุมภาพันธ์</w:t>
      </w:r>
      <w:r w:rsidRPr="001E2323">
        <w:rPr>
          <w:rFonts w:ascii="Angsana New" w:hAnsi="Angsana New"/>
          <w:sz w:val="30"/>
          <w:szCs w:val="30"/>
        </w:rPr>
        <w:t xml:space="preserve"> 25</w:t>
      </w:r>
      <w:r w:rsidRPr="00894778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1E2323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ที่ประชุมมีมติอนุมัติ</w:t>
      </w:r>
      <w:r>
        <w:rPr>
          <w:rFonts w:ascii="Angsana New" w:hAnsi="Angsana New" w:hint="cs"/>
          <w:sz w:val="30"/>
          <w:szCs w:val="30"/>
          <w:cs/>
        </w:rPr>
        <w:t>ในเรื่องดังต่อไปนี้</w:t>
      </w:r>
    </w:p>
    <w:p w14:paraId="66E07519" w14:textId="77777777" w:rsidR="00B24A9D" w:rsidRDefault="00B24A9D" w:rsidP="00B24A9D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4BF91E57" w14:textId="77777777" w:rsidR="00B24A9D" w:rsidRPr="000F2868" w:rsidRDefault="00B24A9D" w:rsidP="00B24A9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24D8E">
        <w:rPr>
          <w:rFonts w:ascii="Angsana New" w:hAnsi="Angsana New" w:hint="cs"/>
          <w:sz w:val="30"/>
          <w:szCs w:val="30"/>
          <w:cs/>
        </w:rPr>
        <w:t xml:space="preserve">เพิ่มทุนจดทะเบียนในบริษัท เซอร์วิส พ้อยท์ จำกัด ซึ่งเป็นบริษัทย่อย จากเดิม </w:t>
      </w:r>
      <w:r w:rsidRPr="00124D8E">
        <w:rPr>
          <w:rFonts w:ascii="Angsana New" w:hAnsi="Angsana New"/>
          <w:sz w:val="30"/>
          <w:szCs w:val="30"/>
        </w:rPr>
        <w:t>15</w:t>
      </w:r>
      <w:r w:rsidRPr="00124D8E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124D8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15</w:t>
      </w:r>
      <w:r w:rsidRPr="00124D8E">
        <w:rPr>
          <w:rFonts w:ascii="Angsana New" w:hAnsi="Angsana New" w:hint="cs"/>
          <w:sz w:val="30"/>
          <w:szCs w:val="30"/>
          <w:cs/>
        </w:rPr>
        <w:t xml:space="preserve"> ล้านบาท โดย</w:t>
      </w:r>
      <w:r>
        <w:rPr>
          <w:rFonts w:ascii="Angsana New" w:hAnsi="Angsana New" w:hint="cs"/>
          <w:sz w:val="30"/>
          <w:szCs w:val="30"/>
          <w:cs/>
        </w:rPr>
        <w:t>ออก</w:t>
      </w:r>
      <w:r w:rsidRPr="000F2868">
        <w:rPr>
          <w:rFonts w:ascii="Angsana New" w:hAnsi="Angsana New" w:hint="cs"/>
          <w:sz w:val="30"/>
          <w:szCs w:val="30"/>
          <w:cs/>
        </w:rPr>
        <w:t>หุ้นสามัญ</w:t>
      </w:r>
      <w:r w:rsidRPr="00124D8E">
        <w:rPr>
          <w:rFonts w:ascii="Angsana New" w:hAnsi="Angsana New" w:hint="cs"/>
          <w:sz w:val="30"/>
          <w:szCs w:val="30"/>
          <w:cs/>
        </w:rPr>
        <w:t>เพิ่ม</w:t>
      </w:r>
      <w:r w:rsidRPr="000F286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0F286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0F2868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0F2868">
        <w:rPr>
          <w:rFonts w:ascii="Angsana New" w:hAnsi="Angsana New"/>
          <w:sz w:val="30"/>
          <w:szCs w:val="30"/>
        </w:rPr>
        <w:t xml:space="preserve">100 </w:t>
      </w:r>
      <w:r w:rsidRPr="000F2868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Pr="000F2868">
        <w:rPr>
          <w:rFonts w:ascii="Angsana New" w:hAnsi="Angsana New"/>
          <w:sz w:val="30"/>
          <w:szCs w:val="30"/>
        </w:rPr>
        <w:t xml:space="preserve"> 100 </w:t>
      </w:r>
      <w:r w:rsidRPr="000F2868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2F0DDCC7" w14:textId="77777777" w:rsidR="00B24A9D" w:rsidRPr="000F2868" w:rsidRDefault="00B24A9D" w:rsidP="00B24A9D">
      <w:pPr>
        <w:widowControl w:val="0"/>
        <w:autoSpaceDE w:val="0"/>
        <w:autoSpaceDN w:val="0"/>
        <w:adjustRightInd w:val="0"/>
        <w:spacing w:line="240" w:lineRule="auto"/>
        <w:ind w:left="907" w:right="-45"/>
        <w:jc w:val="thaiDistribute"/>
        <w:rPr>
          <w:rFonts w:ascii="Angsana New" w:hAnsi="Angsana New"/>
          <w:sz w:val="30"/>
          <w:szCs w:val="30"/>
        </w:rPr>
      </w:pPr>
    </w:p>
    <w:p w14:paraId="41DB8AB8" w14:textId="77777777" w:rsidR="00B24A9D" w:rsidRDefault="00B24A9D" w:rsidP="00B24A9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0F2868">
        <w:rPr>
          <w:rFonts w:ascii="Angsana New" w:hAnsi="Angsana New"/>
          <w:sz w:val="30"/>
          <w:szCs w:val="30"/>
          <w:cs/>
        </w:rPr>
        <w:t>เรียกชำระค่าหุ้นของบริษัท</w:t>
      </w:r>
      <w:r w:rsidRPr="000F2868">
        <w:rPr>
          <w:rFonts w:ascii="Angsana New" w:hAnsi="Angsana New"/>
          <w:sz w:val="30"/>
          <w:szCs w:val="30"/>
        </w:rPr>
        <w:t xml:space="preserve"> </w:t>
      </w:r>
      <w:r w:rsidRPr="000F2868">
        <w:rPr>
          <w:rFonts w:ascii="Angsana New" w:hAnsi="Angsana New" w:hint="cs"/>
          <w:sz w:val="30"/>
          <w:szCs w:val="30"/>
          <w:cs/>
        </w:rPr>
        <w:t>ซินเน็ค อินคิวท์เบชั่น จำกัด ซึ่งเป็นบริษัทย่อย เพิ่ม</w:t>
      </w:r>
      <w:r w:rsidRPr="000F2868">
        <w:rPr>
          <w:rFonts w:ascii="Angsana New" w:hAnsi="Angsana New"/>
          <w:sz w:val="30"/>
          <w:szCs w:val="30"/>
          <w:cs/>
        </w:rPr>
        <w:t>เป็นจำนวนเงิน</w:t>
      </w:r>
      <w:r w:rsidRPr="000F2868">
        <w:rPr>
          <w:rFonts w:ascii="Angsana New" w:hAnsi="Angsana New" w:hint="cs"/>
          <w:sz w:val="30"/>
          <w:szCs w:val="30"/>
          <w:cs/>
        </w:rPr>
        <w:t xml:space="preserve"> </w:t>
      </w:r>
      <w:r w:rsidRPr="000F2868">
        <w:rPr>
          <w:rFonts w:ascii="Angsana New" w:hAnsi="Angsana New"/>
          <w:sz w:val="30"/>
          <w:szCs w:val="30"/>
        </w:rPr>
        <w:t xml:space="preserve">65 </w:t>
      </w:r>
      <w:r w:rsidRPr="000F286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F2868">
        <w:rPr>
          <w:rFonts w:ascii="Angsana New" w:hAnsi="Angsana New" w:hint="cs"/>
          <w:sz w:val="30"/>
          <w:szCs w:val="30"/>
          <w:cs/>
        </w:rPr>
        <w:t xml:space="preserve">(หุ้นสามัญจำนวน </w:t>
      </w:r>
      <w:r w:rsidRPr="000F2868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0F2868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เรียกชำระหุ้นละ </w:t>
      </w:r>
      <w:r>
        <w:rPr>
          <w:rFonts w:ascii="Angsana New" w:hAnsi="Angsana New"/>
          <w:sz w:val="30"/>
          <w:szCs w:val="30"/>
        </w:rPr>
        <w:t xml:space="preserve">65 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Pr="000F2868">
        <w:rPr>
          <w:rFonts w:ascii="Angsana New" w:hAnsi="Angsana New" w:hint="cs"/>
          <w:sz w:val="30"/>
          <w:szCs w:val="30"/>
          <w:cs/>
        </w:rPr>
        <w:t xml:space="preserve"> มูลค่าที่ตราไว้หุ้นละ </w:t>
      </w:r>
      <w:r w:rsidRPr="000F2868">
        <w:rPr>
          <w:rFonts w:ascii="Angsana New" w:hAnsi="Angsana New"/>
          <w:sz w:val="30"/>
          <w:szCs w:val="30"/>
        </w:rPr>
        <w:t xml:space="preserve">100 </w:t>
      </w:r>
      <w:r w:rsidRPr="000F2868">
        <w:rPr>
          <w:rFonts w:ascii="Angsana New" w:hAnsi="Angsana New" w:hint="cs"/>
          <w:sz w:val="30"/>
          <w:szCs w:val="30"/>
          <w:cs/>
        </w:rPr>
        <w:t>บาท)</w:t>
      </w:r>
      <w:r w:rsidRPr="000F2868">
        <w:rPr>
          <w:rFonts w:ascii="Angsana New" w:hAnsi="Angsana New"/>
          <w:sz w:val="30"/>
          <w:szCs w:val="30"/>
          <w:cs/>
        </w:rPr>
        <w:t xml:space="preserve"> และ</w:t>
      </w:r>
      <w:r w:rsidRPr="000F2868">
        <w:rPr>
          <w:rFonts w:ascii="Angsana New" w:hAnsi="Angsana New" w:hint="cs"/>
          <w:sz w:val="30"/>
          <w:szCs w:val="30"/>
          <w:cs/>
        </w:rPr>
        <w:t>เพิ่มทุนจดทะเบียนในบริษัท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124D8E">
        <w:rPr>
          <w:rFonts w:ascii="Angsana New" w:hAnsi="Angsana New" w:hint="cs"/>
          <w:sz w:val="30"/>
          <w:szCs w:val="30"/>
          <w:cs/>
        </w:rPr>
        <w:t xml:space="preserve">จากเดิม </w:t>
      </w:r>
      <w:r>
        <w:rPr>
          <w:rFonts w:ascii="Angsana New" w:hAnsi="Angsana New"/>
          <w:sz w:val="30"/>
          <w:szCs w:val="30"/>
        </w:rPr>
        <w:t>100</w:t>
      </w:r>
      <w:r w:rsidRPr="00124D8E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>
        <w:rPr>
          <w:rFonts w:ascii="Angsana New" w:hAnsi="Angsana New"/>
          <w:sz w:val="30"/>
          <w:szCs w:val="30"/>
        </w:rPr>
        <w:t>255</w:t>
      </w:r>
      <w:r w:rsidRPr="00124D8E">
        <w:rPr>
          <w:rFonts w:ascii="Angsana New" w:hAnsi="Angsana New" w:hint="cs"/>
          <w:sz w:val="30"/>
          <w:szCs w:val="30"/>
          <w:cs/>
        </w:rPr>
        <w:t xml:space="preserve"> ล้านบาท โดย</w:t>
      </w:r>
      <w:r>
        <w:rPr>
          <w:rFonts w:ascii="Angsana New" w:hAnsi="Angsana New" w:hint="cs"/>
          <w:sz w:val="30"/>
          <w:szCs w:val="30"/>
          <w:cs/>
        </w:rPr>
        <w:t>ออก</w:t>
      </w:r>
      <w:r w:rsidRPr="00124D8E">
        <w:rPr>
          <w:rFonts w:ascii="Angsana New" w:hAnsi="Angsana New" w:hint="cs"/>
          <w:sz w:val="30"/>
          <w:szCs w:val="30"/>
          <w:cs/>
        </w:rPr>
        <w:t xml:space="preserve">หุ้นสามัญเพิ่มจำนวน </w:t>
      </w:r>
      <w:r>
        <w:rPr>
          <w:rFonts w:ascii="Angsana New" w:hAnsi="Angsana New"/>
          <w:sz w:val="30"/>
          <w:szCs w:val="30"/>
        </w:rPr>
        <w:t xml:space="preserve">1.55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124D8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124D8E">
        <w:rPr>
          <w:rFonts w:ascii="Angsana New" w:hAnsi="Angsana New"/>
          <w:sz w:val="30"/>
          <w:szCs w:val="30"/>
        </w:rPr>
        <w:t xml:space="preserve">100 </w:t>
      </w:r>
      <w:r w:rsidRPr="00124D8E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Pr="00124D8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155</w:t>
      </w:r>
      <w:r w:rsidRPr="00124D8E">
        <w:rPr>
          <w:rFonts w:ascii="Angsana New" w:hAnsi="Angsana New"/>
          <w:sz w:val="30"/>
          <w:szCs w:val="30"/>
        </w:rPr>
        <w:t xml:space="preserve"> </w:t>
      </w:r>
      <w:r w:rsidRPr="00124D8E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1E65992D" w14:textId="77777777" w:rsidR="00B24A9D" w:rsidRDefault="00B24A9D" w:rsidP="00B24A9D">
      <w:pPr>
        <w:pStyle w:val="ListParagraph"/>
        <w:rPr>
          <w:rFonts w:ascii="Angsana New" w:hAnsi="Angsana New"/>
          <w:sz w:val="30"/>
          <w:szCs w:val="30"/>
        </w:rPr>
      </w:pPr>
    </w:p>
    <w:p w14:paraId="3AB20F24" w14:textId="77777777" w:rsidR="00B24A9D" w:rsidRPr="00806600" w:rsidRDefault="00B24A9D" w:rsidP="00B24A9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06600">
        <w:rPr>
          <w:rFonts w:ascii="Angsana New" w:hAnsi="Angsana New"/>
          <w:sz w:val="30"/>
          <w:szCs w:val="30"/>
          <w:cs/>
        </w:rPr>
        <w:t>ออกใบสำคัญแสดงสิทธิซื้อหุ้นสามัญ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806600">
        <w:rPr>
          <w:rFonts w:ascii="Angsana New" w:hAnsi="Angsana New"/>
          <w:sz w:val="30"/>
          <w:szCs w:val="30"/>
          <w:cs/>
        </w:rPr>
        <w:t>จำนวนไม่เกิน</w:t>
      </w:r>
      <w:r w:rsidRPr="00806600">
        <w:rPr>
          <w:rFonts w:ascii="Angsana New" w:hAnsi="Angsana New" w:hint="cs"/>
          <w:sz w:val="30"/>
          <w:szCs w:val="30"/>
          <w:cs/>
        </w:rPr>
        <w:t xml:space="preserve"> </w:t>
      </w:r>
      <w:r w:rsidRPr="00806600">
        <w:rPr>
          <w:rFonts w:ascii="Angsana New" w:hAnsi="Angsana New"/>
          <w:sz w:val="30"/>
          <w:szCs w:val="30"/>
        </w:rPr>
        <w:t xml:space="preserve">8 </w:t>
      </w:r>
      <w:r w:rsidRPr="00806600">
        <w:rPr>
          <w:rFonts w:ascii="Angsana New" w:hAnsi="Angsana New" w:hint="cs"/>
          <w:sz w:val="30"/>
          <w:szCs w:val="30"/>
          <w:cs/>
        </w:rPr>
        <w:t>ล้าน</w:t>
      </w:r>
      <w:r w:rsidRPr="00806600">
        <w:rPr>
          <w:rFonts w:ascii="Angsana New" w:hAnsi="Angsana New"/>
          <w:sz w:val="30"/>
          <w:szCs w:val="30"/>
          <w:cs/>
        </w:rPr>
        <w:t>หน่วยให้แก่ผู้บริหารและ/หรือพนักงานของบริษัท ภายใต้โครงการเสนอขายหลักทรัพ</w:t>
      </w:r>
      <w:r w:rsidRPr="00806600">
        <w:rPr>
          <w:rFonts w:ascii="Angsana New" w:hAnsi="Angsana New" w:hint="cs"/>
          <w:sz w:val="30"/>
          <w:szCs w:val="30"/>
          <w:cs/>
        </w:rPr>
        <w:t>ย์</w:t>
      </w:r>
      <w:r w:rsidRPr="00806600">
        <w:rPr>
          <w:rFonts w:ascii="Angsana New" w:hAnsi="Angsana New"/>
          <w:sz w:val="30"/>
          <w:szCs w:val="30"/>
          <w:cs/>
        </w:rPr>
        <w:t>ให้แก่ผู้บริหาร และ/หรือพนักงานของบริษัท (</w:t>
      </w:r>
      <w:r w:rsidRPr="00806600">
        <w:rPr>
          <w:rFonts w:ascii="Angsana New" w:hAnsi="Angsana New"/>
          <w:sz w:val="30"/>
          <w:szCs w:val="30"/>
        </w:rPr>
        <w:t xml:space="preserve">ESOP Scheme) </w:t>
      </w:r>
      <w:r w:rsidRPr="00806600">
        <w:rPr>
          <w:rFonts w:ascii="Angsana New" w:hAnsi="Angsana New"/>
          <w:sz w:val="30"/>
          <w:szCs w:val="30"/>
          <w:cs/>
        </w:rPr>
        <w:t>โดยไม่คิดมูลค่า</w:t>
      </w:r>
    </w:p>
    <w:p w14:paraId="5BFBAFF8" w14:textId="77777777" w:rsidR="00B24A9D" w:rsidRPr="001734BB" w:rsidRDefault="00B24A9D" w:rsidP="00B24A9D">
      <w:pPr>
        <w:pStyle w:val="ListParagraph"/>
        <w:rPr>
          <w:rFonts w:ascii="Angsana New" w:hAnsi="Angsana New"/>
          <w:spacing w:val="-2"/>
          <w:sz w:val="30"/>
          <w:szCs w:val="30"/>
          <w:cs/>
        </w:rPr>
      </w:pPr>
    </w:p>
    <w:p w14:paraId="619A9967" w14:textId="6B929CA1" w:rsidR="00B24A9D" w:rsidRPr="00D66216" w:rsidRDefault="00B24A9D" w:rsidP="00B24A9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อนุมัติการ</w:t>
      </w:r>
      <w:r w:rsidRPr="00D66216">
        <w:rPr>
          <w:rFonts w:ascii="Angsana New" w:hAnsi="Angsana New" w:hint="cs"/>
          <w:sz w:val="30"/>
          <w:szCs w:val="30"/>
          <w:cs/>
        </w:rPr>
        <w:t xml:space="preserve">ให้วงเงินกู้ยืมระยะสั้นแก่บริษัทร่วม (บริษัท เน็คซ์ แคปปิตอล จำกัด (มหาชน)) </w:t>
      </w:r>
      <w:r w:rsidR="0065709E">
        <w:rPr>
          <w:rFonts w:ascii="Angsana New" w:hAnsi="Angsana New" w:hint="cs"/>
          <w:sz w:val="30"/>
          <w:szCs w:val="30"/>
          <w:cs/>
        </w:rPr>
        <w:t>ใ</w:t>
      </w:r>
      <w:r w:rsidRPr="00D66216">
        <w:rPr>
          <w:rFonts w:ascii="Angsana New" w:hAnsi="Angsana New" w:hint="cs"/>
          <w:sz w:val="30"/>
          <w:szCs w:val="30"/>
          <w:cs/>
        </w:rPr>
        <w:t xml:space="preserve">นวงเงินไม่เกิน </w:t>
      </w:r>
      <w:r w:rsidRPr="00D66216">
        <w:rPr>
          <w:rFonts w:ascii="Angsana New" w:hAnsi="Angsana New"/>
          <w:sz w:val="30"/>
          <w:szCs w:val="30"/>
        </w:rPr>
        <w:t xml:space="preserve">250 </w:t>
      </w:r>
      <w:r w:rsidRPr="00D66216">
        <w:rPr>
          <w:rFonts w:ascii="Angsana New" w:hAnsi="Angsana New" w:hint="cs"/>
          <w:sz w:val="30"/>
          <w:szCs w:val="30"/>
          <w:cs/>
        </w:rPr>
        <w:t>ล้านบาท</w:t>
      </w:r>
    </w:p>
    <w:p w14:paraId="02FBFC3B" w14:textId="77777777" w:rsidR="00B24A9D" w:rsidRPr="001734BB" w:rsidRDefault="00B24A9D" w:rsidP="00B24A9D">
      <w:pPr>
        <w:widowControl w:val="0"/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BF03CF7" w14:textId="72F7FC4E" w:rsidR="00B24A9D" w:rsidRPr="00C17FF9" w:rsidRDefault="00B24A9D" w:rsidP="0088777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17FF9">
        <w:rPr>
          <w:rFonts w:ascii="Angsana New" w:hAnsi="Angsana New" w:hint="cs"/>
          <w:spacing w:val="-2"/>
          <w:sz w:val="30"/>
          <w:szCs w:val="30"/>
          <w:cs/>
        </w:rPr>
        <w:t xml:space="preserve">อนุมัติการจองซื้อหุ้นสามัญเพิ่มทุนของบริษัทร่วม (บริษัท เน็คซ์ แคปปิตอล จำกัด (มหาชน)) ตามสัดส่วนการถือหุ้นเดิม ในอัตราส่วน </w:t>
      </w:r>
      <w:r w:rsidRPr="00C17FF9">
        <w:rPr>
          <w:rFonts w:ascii="Angsana New" w:hAnsi="Angsana New"/>
          <w:spacing w:val="-2"/>
          <w:sz w:val="30"/>
          <w:szCs w:val="30"/>
        </w:rPr>
        <w:t xml:space="preserve">2 </w:t>
      </w:r>
      <w:r w:rsidRPr="00C17FF9">
        <w:rPr>
          <w:rFonts w:ascii="Angsana New" w:hAnsi="Angsana New" w:hint="cs"/>
          <w:spacing w:val="-2"/>
          <w:sz w:val="30"/>
          <w:szCs w:val="30"/>
          <w:cs/>
        </w:rPr>
        <w:t>หุ้นสามัญเดิมต่อ</w:t>
      </w:r>
      <w:r w:rsidRPr="00C17FF9">
        <w:rPr>
          <w:rFonts w:ascii="Angsana New" w:hAnsi="Angsana New"/>
          <w:spacing w:val="-2"/>
          <w:sz w:val="30"/>
          <w:szCs w:val="30"/>
        </w:rPr>
        <w:t xml:space="preserve"> 1</w:t>
      </w:r>
      <w:r w:rsidRPr="00C17FF9">
        <w:rPr>
          <w:rFonts w:ascii="Angsana New" w:hAnsi="Angsana New" w:hint="cs"/>
          <w:spacing w:val="-2"/>
          <w:sz w:val="30"/>
          <w:szCs w:val="30"/>
          <w:cs/>
        </w:rPr>
        <w:t xml:space="preserve"> หุ้นสามัญเพิ่มทุน</w:t>
      </w:r>
    </w:p>
    <w:p w14:paraId="797EDCF3" w14:textId="77777777" w:rsidR="00C17FF9" w:rsidRDefault="00C17FF9" w:rsidP="00C17FF9">
      <w:pPr>
        <w:pStyle w:val="ListParagraph"/>
        <w:rPr>
          <w:rFonts w:ascii="Angsana New" w:hAnsi="Angsana New"/>
          <w:sz w:val="30"/>
          <w:szCs w:val="30"/>
        </w:rPr>
      </w:pPr>
    </w:p>
    <w:p w14:paraId="1A5F8B00" w14:textId="77777777" w:rsidR="00B24A9D" w:rsidRDefault="00B24A9D" w:rsidP="00B24A9D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85FD7">
        <w:rPr>
          <w:rFonts w:ascii="Angsana New" w:hAnsi="Angsana New"/>
          <w:sz w:val="30"/>
          <w:szCs w:val="30"/>
          <w:cs/>
        </w:rPr>
        <w:t xml:space="preserve">จัดสรรกำไรสำหรับปี </w:t>
      </w:r>
      <w:r w:rsidRPr="00485FD7">
        <w:rPr>
          <w:rFonts w:ascii="Angsana New" w:hAnsi="Angsana New"/>
          <w:sz w:val="30"/>
          <w:szCs w:val="30"/>
        </w:rPr>
        <w:t xml:space="preserve">2564 </w:t>
      </w:r>
      <w:r w:rsidRPr="00485FD7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Pr="00485FD7">
        <w:rPr>
          <w:rFonts w:ascii="Angsana New" w:hAnsi="Angsana New"/>
          <w:sz w:val="30"/>
          <w:szCs w:val="30"/>
        </w:rPr>
        <w:t xml:space="preserve">0.52 </w:t>
      </w:r>
      <w:r w:rsidRPr="00485FD7">
        <w:rPr>
          <w:rFonts w:ascii="Angsana New" w:hAnsi="Angsana New"/>
          <w:sz w:val="30"/>
          <w:szCs w:val="30"/>
          <w:cs/>
        </w:rPr>
        <w:t>บาท</w:t>
      </w:r>
      <w:r w:rsidRPr="00485FD7">
        <w:rPr>
          <w:rFonts w:ascii="Angsana New" w:hAnsi="Angsana New"/>
          <w:sz w:val="30"/>
          <w:szCs w:val="30"/>
        </w:rPr>
        <w:t xml:space="preserve"> </w:t>
      </w:r>
      <w:r w:rsidRPr="00485FD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485FD7">
        <w:rPr>
          <w:rFonts w:ascii="Angsana New" w:hAnsi="Angsana New"/>
          <w:sz w:val="30"/>
          <w:szCs w:val="30"/>
        </w:rPr>
        <w:t xml:space="preserve">440.63 </w:t>
      </w:r>
      <w:r w:rsidRPr="00485FD7">
        <w:rPr>
          <w:rFonts w:ascii="Angsana New" w:hAnsi="Angsana New"/>
          <w:sz w:val="30"/>
          <w:szCs w:val="30"/>
          <w:cs/>
        </w:rPr>
        <w:t>ล้านบาท</w:t>
      </w:r>
      <w:r w:rsidRPr="00485FD7">
        <w:rPr>
          <w:rFonts w:ascii="Angsana New" w:hAnsi="Angsana New"/>
          <w:sz w:val="30"/>
          <w:szCs w:val="30"/>
        </w:rPr>
        <w:t xml:space="preserve"> </w:t>
      </w:r>
    </w:p>
    <w:p w14:paraId="5E644C79" w14:textId="77777777" w:rsidR="00B24A9D" w:rsidRDefault="00B24A9D" w:rsidP="00B24A9D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48D6B71E" w14:textId="77777777" w:rsidR="00B24A9D" w:rsidRPr="00485FD7" w:rsidRDefault="00B24A9D" w:rsidP="00B24A9D">
      <w:pPr>
        <w:widowControl w:val="0"/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485FD7">
        <w:rPr>
          <w:rFonts w:ascii="Angsana New" w:hAnsi="Angsana New"/>
          <w:sz w:val="30"/>
          <w:szCs w:val="30"/>
          <w:cs/>
        </w:rPr>
        <w:t>โดยมติ</w:t>
      </w:r>
      <w:r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</w:rPr>
        <w:t xml:space="preserve"> 3)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6)</w:t>
      </w:r>
      <w:r w:rsidRPr="00485FD7">
        <w:rPr>
          <w:rFonts w:ascii="Angsana New" w:hAnsi="Angsana New"/>
          <w:sz w:val="30"/>
          <w:szCs w:val="30"/>
        </w:rPr>
        <w:t xml:space="preserve"> </w:t>
      </w:r>
      <w:r w:rsidRPr="00485FD7">
        <w:rPr>
          <w:rFonts w:ascii="Angsana New" w:hAnsi="Angsana New"/>
          <w:sz w:val="30"/>
          <w:szCs w:val="30"/>
          <w:cs/>
        </w:rPr>
        <w:t xml:space="preserve">จะนำเสนอเพื่ออนุมัติในที่ประชุมสามัญประจำปีผู้ถือหุ้นในเดือนเมษายน </w:t>
      </w:r>
      <w:r w:rsidRPr="00485FD7">
        <w:rPr>
          <w:rFonts w:ascii="Angsana New" w:hAnsi="Angsana New"/>
          <w:sz w:val="30"/>
          <w:szCs w:val="30"/>
        </w:rPr>
        <w:t>2565</w:t>
      </w:r>
    </w:p>
    <w:p w14:paraId="7F25BC3E" w14:textId="0E97E015" w:rsidR="00E42EC7" w:rsidRPr="00B24A9D" w:rsidRDefault="00E42EC7" w:rsidP="003A77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5210893" w14:textId="3B235EDE" w:rsidR="00E95DB6" w:rsidRPr="00043DC8" w:rsidRDefault="00E95DB6" w:rsidP="00043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E95DB6" w:rsidRPr="00043DC8" w:rsidSect="00CC073F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5501D" w14:textId="77777777" w:rsidR="003C7B61" w:rsidRDefault="003C7B61">
      <w:r>
        <w:separator/>
      </w:r>
    </w:p>
  </w:endnote>
  <w:endnote w:type="continuationSeparator" w:id="0">
    <w:p w14:paraId="7DC590F2" w14:textId="77777777" w:rsidR="003C7B61" w:rsidRDefault="003C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10F351" w14:textId="77777777" w:rsidR="0065709E" w:rsidRDefault="006570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75A23" w14:textId="77777777" w:rsidR="0065709E" w:rsidRPr="00005ACB" w:rsidRDefault="0065709E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A9D73F" w14:textId="77777777" w:rsidR="0065709E" w:rsidRPr="002E241D" w:rsidRDefault="0065709E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D7ED4" w14:textId="77777777" w:rsidR="0065709E" w:rsidRDefault="006570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81795" w14:textId="77777777" w:rsidR="0065709E" w:rsidRPr="00FB5D89" w:rsidRDefault="0065709E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32D7DF4" w14:textId="77777777" w:rsidR="0065709E" w:rsidRPr="002E241D" w:rsidRDefault="0065709E" w:rsidP="00DE5A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D61AA" w14:textId="77777777" w:rsidR="0065709E" w:rsidRPr="00FB5D89" w:rsidRDefault="0065709E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77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A89AA3" w14:textId="77777777" w:rsidR="0065709E" w:rsidRPr="002E241D" w:rsidRDefault="0065709E" w:rsidP="00DE5A5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17759" w14:textId="77777777" w:rsidR="0065709E" w:rsidRPr="00FB5D89" w:rsidRDefault="0065709E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7C91C2" w14:textId="77777777" w:rsidR="0065709E" w:rsidRPr="002E241D" w:rsidRDefault="0065709E" w:rsidP="00DE5A5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BD435" w14:textId="77777777" w:rsidR="0065709E" w:rsidRPr="00FB5D89" w:rsidRDefault="0065709E" w:rsidP="00527ED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9489F5C" w14:textId="77777777" w:rsidR="0065709E" w:rsidRPr="002E241D" w:rsidRDefault="0065709E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1AE06" w14:textId="77777777" w:rsidR="003C7B61" w:rsidRDefault="003C7B61">
      <w:r>
        <w:separator/>
      </w:r>
    </w:p>
  </w:footnote>
  <w:footnote w:type="continuationSeparator" w:id="0">
    <w:p w14:paraId="37D02D91" w14:textId="77777777" w:rsidR="003C7B61" w:rsidRDefault="003C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02062" w14:textId="77777777" w:rsidR="0065709E" w:rsidRDefault="006570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3609E" w14:textId="77777777" w:rsidR="0065709E" w:rsidRPr="00BB549B" w:rsidRDefault="0065709E" w:rsidP="00D342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60E5ED8" w14:textId="77777777" w:rsidR="0065709E" w:rsidRDefault="0065709E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0596F52" w14:textId="77777777" w:rsidR="0065709E" w:rsidRPr="009E7F0B" w:rsidRDefault="0065709E" w:rsidP="00D342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02105105" w14:textId="77777777" w:rsidR="0065709E" w:rsidRDefault="0065709E">
    <w:pPr>
      <w:pStyle w:val="Header"/>
    </w:pPr>
  </w:p>
  <w:p w14:paraId="4700D115" w14:textId="77777777" w:rsidR="0065709E" w:rsidRDefault="006570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5925" w14:textId="77777777" w:rsidR="0065709E" w:rsidRDefault="006570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3095" w14:textId="77777777" w:rsidR="0065709E" w:rsidRPr="00BB549B" w:rsidRDefault="0065709E" w:rsidP="006D37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A20A875" w14:textId="77777777" w:rsidR="0065709E" w:rsidRDefault="0065709E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1EB72AA" w14:textId="77777777" w:rsidR="0065709E" w:rsidRPr="009E7F0B" w:rsidRDefault="0065709E" w:rsidP="006D37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09A954A" w14:textId="77777777" w:rsidR="0065709E" w:rsidRDefault="0065709E"/>
  <w:p w14:paraId="155DEDD6" w14:textId="77777777" w:rsidR="0065709E" w:rsidRDefault="0065709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9FDAB" w14:textId="77777777" w:rsidR="0065709E" w:rsidRPr="00BB549B" w:rsidRDefault="006570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AF56656" w14:textId="77777777" w:rsidR="0065709E" w:rsidRDefault="0065709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363A338" w14:textId="77777777" w:rsidR="0065709E" w:rsidRPr="009E7F0B" w:rsidRDefault="0065709E" w:rsidP="00140D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0797B1A" w14:textId="77777777" w:rsidR="0065709E" w:rsidRDefault="0065709E"/>
  <w:p w14:paraId="3F747388" w14:textId="77777777" w:rsidR="0065709E" w:rsidRDefault="0065709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42763" w14:textId="77777777" w:rsidR="0065709E" w:rsidRPr="00BB549B" w:rsidRDefault="0065709E" w:rsidP="00060A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E37B783" w14:textId="77777777" w:rsidR="0065709E" w:rsidRDefault="0065709E" w:rsidP="00060A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A87FF6C" w14:textId="77777777" w:rsidR="0065709E" w:rsidRPr="009E7F0B" w:rsidRDefault="0065709E" w:rsidP="00060A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E5E9C1D" w14:textId="77777777" w:rsidR="0065709E" w:rsidRDefault="0065709E"/>
  <w:p w14:paraId="6E97E21E" w14:textId="77777777" w:rsidR="0065709E" w:rsidRDefault="0065709E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4D184" w14:textId="77777777" w:rsidR="0065709E" w:rsidRPr="00BB549B" w:rsidRDefault="006570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0B660A3" w14:textId="77777777" w:rsidR="0065709E" w:rsidRDefault="0065709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FA62315" w14:textId="77777777" w:rsidR="0065709E" w:rsidRPr="009E7F0B" w:rsidRDefault="0065709E" w:rsidP="00140D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39CD39E" w14:textId="77777777" w:rsidR="0065709E" w:rsidRDefault="0065709E"/>
  <w:p w14:paraId="526F18F5" w14:textId="77777777" w:rsidR="0065709E" w:rsidRDefault="0065709E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A7447" w14:textId="77777777" w:rsidR="0065709E" w:rsidRPr="00BB549B" w:rsidRDefault="0065709E" w:rsidP="00503D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FBBC91F" w14:textId="77777777" w:rsidR="0065709E" w:rsidRDefault="0065709E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21F715F" w14:textId="513B1B91" w:rsidR="0065709E" w:rsidRPr="009E7F0B" w:rsidRDefault="0065709E" w:rsidP="00503D2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140D6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40D6C">
      <w:rPr>
        <w:rFonts w:ascii="Angsana New" w:hAnsi="Angsana New"/>
        <w:b/>
        <w:bCs/>
        <w:sz w:val="32"/>
        <w:szCs w:val="32"/>
      </w:rPr>
      <w:t>31</w:t>
    </w:r>
    <w:r w:rsidRPr="00140D6C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B4D0B73" w14:textId="77777777" w:rsidR="0065709E" w:rsidRPr="00700E8E" w:rsidRDefault="0065709E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184DED"/>
    <w:multiLevelType w:val="hybridMultilevel"/>
    <w:tmpl w:val="23D4DB34"/>
    <w:lvl w:ilvl="0" w:tplc="7EF04E66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AB478AD"/>
    <w:multiLevelType w:val="multilevel"/>
    <w:tmpl w:val="F2761E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B3D3121"/>
    <w:multiLevelType w:val="multilevel"/>
    <w:tmpl w:val="0E9A80B4"/>
    <w:lvl w:ilvl="0">
      <w:start w:val="1"/>
      <w:numFmt w:val="decimal"/>
      <w:lvlText w:val="(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1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15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1"/>
  </w:num>
  <w:num w:numId="16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37B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EB"/>
    <w:rsid w:val="00014831"/>
    <w:rsid w:val="00014923"/>
    <w:rsid w:val="00014A59"/>
    <w:rsid w:val="00014BF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B3E"/>
    <w:rsid w:val="00022D2A"/>
    <w:rsid w:val="00022DC6"/>
    <w:rsid w:val="0002303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E4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479"/>
    <w:rsid w:val="000279A1"/>
    <w:rsid w:val="00030007"/>
    <w:rsid w:val="00030742"/>
    <w:rsid w:val="0003091A"/>
    <w:rsid w:val="00030952"/>
    <w:rsid w:val="00030CB4"/>
    <w:rsid w:val="0003105E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5ABC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A33"/>
    <w:rsid w:val="00043D7F"/>
    <w:rsid w:val="00043DC8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95"/>
    <w:rsid w:val="00046213"/>
    <w:rsid w:val="0004628C"/>
    <w:rsid w:val="000466A1"/>
    <w:rsid w:val="00047128"/>
    <w:rsid w:val="000500CE"/>
    <w:rsid w:val="00050496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C21"/>
    <w:rsid w:val="00055E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88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2E0C"/>
    <w:rsid w:val="00063143"/>
    <w:rsid w:val="00063490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2D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78"/>
    <w:rsid w:val="000773F9"/>
    <w:rsid w:val="00077919"/>
    <w:rsid w:val="000779CD"/>
    <w:rsid w:val="00077E75"/>
    <w:rsid w:val="00077FCD"/>
    <w:rsid w:val="0008002E"/>
    <w:rsid w:val="0008011E"/>
    <w:rsid w:val="000809AE"/>
    <w:rsid w:val="00080C77"/>
    <w:rsid w:val="00080E2F"/>
    <w:rsid w:val="00080F12"/>
    <w:rsid w:val="0008115A"/>
    <w:rsid w:val="0008129F"/>
    <w:rsid w:val="00081CB6"/>
    <w:rsid w:val="00082092"/>
    <w:rsid w:val="00082880"/>
    <w:rsid w:val="00082881"/>
    <w:rsid w:val="0008288B"/>
    <w:rsid w:val="00082A85"/>
    <w:rsid w:val="00083513"/>
    <w:rsid w:val="000842DE"/>
    <w:rsid w:val="0008452B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51C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6C1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8DD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97C54"/>
    <w:rsid w:val="000A045E"/>
    <w:rsid w:val="000A0559"/>
    <w:rsid w:val="000A084B"/>
    <w:rsid w:val="000A0BB9"/>
    <w:rsid w:val="000A0EF4"/>
    <w:rsid w:val="000A0FBB"/>
    <w:rsid w:val="000A102E"/>
    <w:rsid w:val="000A12A1"/>
    <w:rsid w:val="000A171A"/>
    <w:rsid w:val="000A18FE"/>
    <w:rsid w:val="000A1CB5"/>
    <w:rsid w:val="000A1DA2"/>
    <w:rsid w:val="000A1E4E"/>
    <w:rsid w:val="000A1E66"/>
    <w:rsid w:val="000A208B"/>
    <w:rsid w:val="000A221F"/>
    <w:rsid w:val="000A2297"/>
    <w:rsid w:val="000A2524"/>
    <w:rsid w:val="000A2679"/>
    <w:rsid w:val="000A2BD4"/>
    <w:rsid w:val="000A2CF9"/>
    <w:rsid w:val="000A324B"/>
    <w:rsid w:val="000A3294"/>
    <w:rsid w:val="000A3495"/>
    <w:rsid w:val="000A3DEC"/>
    <w:rsid w:val="000A49E1"/>
    <w:rsid w:val="000A4D19"/>
    <w:rsid w:val="000A4D66"/>
    <w:rsid w:val="000A5255"/>
    <w:rsid w:val="000A5CDC"/>
    <w:rsid w:val="000A5F59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C39"/>
    <w:rsid w:val="000B0D32"/>
    <w:rsid w:val="000B0D92"/>
    <w:rsid w:val="000B0EA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BC6"/>
    <w:rsid w:val="000B2D3E"/>
    <w:rsid w:val="000B33FE"/>
    <w:rsid w:val="000B3E24"/>
    <w:rsid w:val="000B40DA"/>
    <w:rsid w:val="000B4511"/>
    <w:rsid w:val="000B4949"/>
    <w:rsid w:val="000B4953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2B1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D9"/>
    <w:rsid w:val="000C2252"/>
    <w:rsid w:val="000C256E"/>
    <w:rsid w:val="000C2963"/>
    <w:rsid w:val="000C29F6"/>
    <w:rsid w:val="000C3066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E9"/>
    <w:rsid w:val="000C55F6"/>
    <w:rsid w:val="000C60CC"/>
    <w:rsid w:val="000C6188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D0D"/>
    <w:rsid w:val="000D1F12"/>
    <w:rsid w:val="000D2842"/>
    <w:rsid w:val="000D2D9B"/>
    <w:rsid w:val="000D3259"/>
    <w:rsid w:val="000D339C"/>
    <w:rsid w:val="000D3629"/>
    <w:rsid w:val="000D3A4E"/>
    <w:rsid w:val="000D3E07"/>
    <w:rsid w:val="000D3F3E"/>
    <w:rsid w:val="000D40E5"/>
    <w:rsid w:val="000D486C"/>
    <w:rsid w:val="000D4870"/>
    <w:rsid w:val="000D4AED"/>
    <w:rsid w:val="000D4B45"/>
    <w:rsid w:val="000D4C21"/>
    <w:rsid w:val="000D4CEA"/>
    <w:rsid w:val="000D4E2B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6CB"/>
    <w:rsid w:val="000E4A02"/>
    <w:rsid w:val="000E4DE7"/>
    <w:rsid w:val="000E55C8"/>
    <w:rsid w:val="000E56AF"/>
    <w:rsid w:val="000E5828"/>
    <w:rsid w:val="000E5B41"/>
    <w:rsid w:val="000E5B65"/>
    <w:rsid w:val="000E5BB6"/>
    <w:rsid w:val="000E5F36"/>
    <w:rsid w:val="000E5F52"/>
    <w:rsid w:val="000E6788"/>
    <w:rsid w:val="000E69B6"/>
    <w:rsid w:val="000E6B41"/>
    <w:rsid w:val="000E6EF7"/>
    <w:rsid w:val="000E74F3"/>
    <w:rsid w:val="000E7CD7"/>
    <w:rsid w:val="000E7DF4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593"/>
    <w:rsid w:val="000F2C64"/>
    <w:rsid w:val="000F2EDE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7E1"/>
    <w:rsid w:val="000F6884"/>
    <w:rsid w:val="000F6F02"/>
    <w:rsid w:val="000F744C"/>
    <w:rsid w:val="000F7558"/>
    <w:rsid w:val="000F7B6D"/>
    <w:rsid w:val="00100142"/>
    <w:rsid w:val="0010076E"/>
    <w:rsid w:val="00101032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284"/>
    <w:rsid w:val="00104320"/>
    <w:rsid w:val="00104960"/>
    <w:rsid w:val="00104B52"/>
    <w:rsid w:val="00104C56"/>
    <w:rsid w:val="001050C7"/>
    <w:rsid w:val="0010551E"/>
    <w:rsid w:val="00105685"/>
    <w:rsid w:val="001056D8"/>
    <w:rsid w:val="001056E6"/>
    <w:rsid w:val="00105757"/>
    <w:rsid w:val="00105B75"/>
    <w:rsid w:val="001066EC"/>
    <w:rsid w:val="0010686B"/>
    <w:rsid w:val="00106A7C"/>
    <w:rsid w:val="0010711B"/>
    <w:rsid w:val="00107476"/>
    <w:rsid w:val="001077EF"/>
    <w:rsid w:val="00110298"/>
    <w:rsid w:val="00110A03"/>
    <w:rsid w:val="00110C30"/>
    <w:rsid w:val="00110C31"/>
    <w:rsid w:val="001111B4"/>
    <w:rsid w:val="001111E1"/>
    <w:rsid w:val="001121C7"/>
    <w:rsid w:val="001129C4"/>
    <w:rsid w:val="00113C46"/>
    <w:rsid w:val="00113FF0"/>
    <w:rsid w:val="00113FFB"/>
    <w:rsid w:val="001141D8"/>
    <w:rsid w:val="00114296"/>
    <w:rsid w:val="001144ED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5B"/>
    <w:rsid w:val="00117384"/>
    <w:rsid w:val="00117499"/>
    <w:rsid w:val="00117FF5"/>
    <w:rsid w:val="0012051A"/>
    <w:rsid w:val="00120584"/>
    <w:rsid w:val="00120C4E"/>
    <w:rsid w:val="00120E7C"/>
    <w:rsid w:val="00120FBA"/>
    <w:rsid w:val="00121125"/>
    <w:rsid w:val="0012160F"/>
    <w:rsid w:val="00121791"/>
    <w:rsid w:val="00121944"/>
    <w:rsid w:val="00121FC0"/>
    <w:rsid w:val="00122055"/>
    <w:rsid w:val="001222A0"/>
    <w:rsid w:val="00122355"/>
    <w:rsid w:val="001224A9"/>
    <w:rsid w:val="00122A35"/>
    <w:rsid w:val="00122DFE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54A4"/>
    <w:rsid w:val="001255F7"/>
    <w:rsid w:val="001260B3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D4"/>
    <w:rsid w:val="001349B7"/>
    <w:rsid w:val="00134D5F"/>
    <w:rsid w:val="00134F04"/>
    <w:rsid w:val="00135138"/>
    <w:rsid w:val="0013549D"/>
    <w:rsid w:val="0013657B"/>
    <w:rsid w:val="00136C10"/>
    <w:rsid w:val="00136EDE"/>
    <w:rsid w:val="0013706B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CA2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5AB3"/>
    <w:rsid w:val="00146207"/>
    <w:rsid w:val="001468B8"/>
    <w:rsid w:val="00146D04"/>
    <w:rsid w:val="00146D8F"/>
    <w:rsid w:val="00146E2C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AD6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627"/>
    <w:rsid w:val="0015778D"/>
    <w:rsid w:val="00157CAD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6D"/>
    <w:rsid w:val="00161A0D"/>
    <w:rsid w:val="00161AC9"/>
    <w:rsid w:val="00161DD3"/>
    <w:rsid w:val="00162019"/>
    <w:rsid w:val="0016218A"/>
    <w:rsid w:val="001623BD"/>
    <w:rsid w:val="0016265A"/>
    <w:rsid w:val="0016293A"/>
    <w:rsid w:val="00162A02"/>
    <w:rsid w:val="00162E95"/>
    <w:rsid w:val="00162FFF"/>
    <w:rsid w:val="001631EF"/>
    <w:rsid w:val="001635D1"/>
    <w:rsid w:val="0016376D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EE4"/>
    <w:rsid w:val="00185FDB"/>
    <w:rsid w:val="001864C2"/>
    <w:rsid w:val="0018673B"/>
    <w:rsid w:val="0018681D"/>
    <w:rsid w:val="00186E89"/>
    <w:rsid w:val="00187389"/>
    <w:rsid w:val="001876D1"/>
    <w:rsid w:val="001879E7"/>
    <w:rsid w:val="00187CE8"/>
    <w:rsid w:val="00187EB3"/>
    <w:rsid w:val="001901D3"/>
    <w:rsid w:val="001908FC"/>
    <w:rsid w:val="00190932"/>
    <w:rsid w:val="00191564"/>
    <w:rsid w:val="00191565"/>
    <w:rsid w:val="0019164E"/>
    <w:rsid w:val="00191940"/>
    <w:rsid w:val="00191AC4"/>
    <w:rsid w:val="00191B7A"/>
    <w:rsid w:val="00191C73"/>
    <w:rsid w:val="001920C5"/>
    <w:rsid w:val="001926B1"/>
    <w:rsid w:val="00192723"/>
    <w:rsid w:val="001927C3"/>
    <w:rsid w:val="001928E6"/>
    <w:rsid w:val="00192AEC"/>
    <w:rsid w:val="00192E47"/>
    <w:rsid w:val="00192F3E"/>
    <w:rsid w:val="001930F8"/>
    <w:rsid w:val="001931DA"/>
    <w:rsid w:val="00193668"/>
    <w:rsid w:val="00193732"/>
    <w:rsid w:val="00193BFA"/>
    <w:rsid w:val="00193CCD"/>
    <w:rsid w:val="001941DA"/>
    <w:rsid w:val="001947A7"/>
    <w:rsid w:val="00194959"/>
    <w:rsid w:val="001949BC"/>
    <w:rsid w:val="00194B5E"/>
    <w:rsid w:val="00194D77"/>
    <w:rsid w:val="00195304"/>
    <w:rsid w:val="0019534E"/>
    <w:rsid w:val="001953B7"/>
    <w:rsid w:val="001956EE"/>
    <w:rsid w:val="00195DC1"/>
    <w:rsid w:val="00196228"/>
    <w:rsid w:val="00196ADF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598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415"/>
    <w:rsid w:val="001A485D"/>
    <w:rsid w:val="001A496E"/>
    <w:rsid w:val="001A49BF"/>
    <w:rsid w:val="001A4E71"/>
    <w:rsid w:val="001A5034"/>
    <w:rsid w:val="001A54C3"/>
    <w:rsid w:val="001A598A"/>
    <w:rsid w:val="001A5BB4"/>
    <w:rsid w:val="001A5C48"/>
    <w:rsid w:val="001A5E71"/>
    <w:rsid w:val="001A60EF"/>
    <w:rsid w:val="001A6236"/>
    <w:rsid w:val="001A6460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1F9"/>
    <w:rsid w:val="001B0966"/>
    <w:rsid w:val="001B09A9"/>
    <w:rsid w:val="001B0B11"/>
    <w:rsid w:val="001B0B48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3B1C"/>
    <w:rsid w:val="001B3DB8"/>
    <w:rsid w:val="001B3E11"/>
    <w:rsid w:val="001B42E4"/>
    <w:rsid w:val="001B4582"/>
    <w:rsid w:val="001B494B"/>
    <w:rsid w:val="001B4F5D"/>
    <w:rsid w:val="001B50A6"/>
    <w:rsid w:val="001B5258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1069"/>
    <w:rsid w:val="001C13FA"/>
    <w:rsid w:val="001C1415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752"/>
    <w:rsid w:val="001C4A2F"/>
    <w:rsid w:val="001C4BB3"/>
    <w:rsid w:val="001C50A3"/>
    <w:rsid w:val="001C5760"/>
    <w:rsid w:val="001C69B8"/>
    <w:rsid w:val="001C6B2D"/>
    <w:rsid w:val="001C7129"/>
    <w:rsid w:val="001C72E7"/>
    <w:rsid w:val="001C74F5"/>
    <w:rsid w:val="001C77F6"/>
    <w:rsid w:val="001C7C10"/>
    <w:rsid w:val="001C7DCE"/>
    <w:rsid w:val="001D0411"/>
    <w:rsid w:val="001D06B6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4892"/>
    <w:rsid w:val="001D5200"/>
    <w:rsid w:val="001D520E"/>
    <w:rsid w:val="001D522E"/>
    <w:rsid w:val="001D58E8"/>
    <w:rsid w:val="001D5D99"/>
    <w:rsid w:val="001D5F2C"/>
    <w:rsid w:val="001D68F2"/>
    <w:rsid w:val="001D703D"/>
    <w:rsid w:val="001D70E3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AEB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363"/>
    <w:rsid w:val="001F4CCA"/>
    <w:rsid w:val="001F4EC0"/>
    <w:rsid w:val="001F50B0"/>
    <w:rsid w:val="001F55A6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6E3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5A96"/>
    <w:rsid w:val="00206200"/>
    <w:rsid w:val="0020668E"/>
    <w:rsid w:val="002068C6"/>
    <w:rsid w:val="0020690E"/>
    <w:rsid w:val="00206975"/>
    <w:rsid w:val="00206CD1"/>
    <w:rsid w:val="00206FB5"/>
    <w:rsid w:val="00207168"/>
    <w:rsid w:val="00207238"/>
    <w:rsid w:val="00207315"/>
    <w:rsid w:val="002078AA"/>
    <w:rsid w:val="0021052D"/>
    <w:rsid w:val="002105C3"/>
    <w:rsid w:val="00210D3D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17ABD"/>
    <w:rsid w:val="002200D9"/>
    <w:rsid w:val="00220F81"/>
    <w:rsid w:val="002214DE"/>
    <w:rsid w:val="0022159F"/>
    <w:rsid w:val="00221713"/>
    <w:rsid w:val="00221D4D"/>
    <w:rsid w:val="00221DB1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38AE"/>
    <w:rsid w:val="0023412E"/>
    <w:rsid w:val="002346EE"/>
    <w:rsid w:val="002350E6"/>
    <w:rsid w:val="00235FDC"/>
    <w:rsid w:val="002361F3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AAE"/>
    <w:rsid w:val="00243E5E"/>
    <w:rsid w:val="00243E94"/>
    <w:rsid w:val="0024472B"/>
    <w:rsid w:val="0024499B"/>
    <w:rsid w:val="00244B2F"/>
    <w:rsid w:val="00244D89"/>
    <w:rsid w:val="00245B42"/>
    <w:rsid w:val="00245BED"/>
    <w:rsid w:val="0024624E"/>
    <w:rsid w:val="00246411"/>
    <w:rsid w:val="00246CC3"/>
    <w:rsid w:val="00246D71"/>
    <w:rsid w:val="00246E3A"/>
    <w:rsid w:val="00246EDF"/>
    <w:rsid w:val="0024744B"/>
    <w:rsid w:val="002474D9"/>
    <w:rsid w:val="0024788A"/>
    <w:rsid w:val="002479B8"/>
    <w:rsid w:val="00247DB6"/>
    <w:rsid w:val="00247E1A"/>
    <w:rsid w:val="00250423"/>
    <w:rsid w:val="00250782"/>
    <w:rsid w:val="00250A2A"/>
    <w:rsid w:val="00250A88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228"/>
    <w:rsid w:val="002524CA"/>
    <w:rsid w:val="00252647"/>
    <w:rsid w:val="00252A5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C06"/>
    <w:rsid w:val="00254D34"/>
    <w:rsid w:val="00254E93"/>
    <w:rsid w:val="00254FD9"/>
    <w:rsid w:val="0025511F"/>
    <w:rsid w:val="00255332"/>
    <w:rsid w:val="00255352"/>
    <w:rsid w:val="002554EA"/>
    <w:rsid w:val="002558B9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6EA"/>
    <w:rsid w:val="0025773B"/>
    <w:rsid w:val="0025773D"/>
    <w:rsid w:val="00257931"/>
    <w:rsid w:val="0025798F"/>
    <w:rsid w:val="00257BD2"/>
    <w:rsid w:val="00257E18"/>
    <w:rsid w:val="002603B1"/>
    <w:rsid w:val="0026055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71"/>
    <w:rsid w:val="002662D6"/>
    <w:rsid w:val="0026649A"/>
    <w:rsid w:val="0026684C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AB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6021"/>
    <w:rsid w:val="00286617"/>
    <w:rsid w:val="00286671"/>
    <w:rsid w:val="00286E8E"/>
    <w:rsid w:val="00286EB5"/>
    <w:rsid w:val="00286F75"/>
    <w:rsid w:val="0028708B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5B1"/>
    <w:rsid w:val="002975FE"/>
    <w:rsid w:val="00297CE8"/>
    <w:rsid w:val="002A03F0"/>
    <w:rsid w:val="002A0675"/>
    <w:rsid w:val="002A0973"/>
    <w:rsid w:val="002A09C2"/>
    <w:rsid w:val="002A0B24"/>
    <w:rsid w:val="002A0E12"/>
    <w:rsid w:val="002A11D5"/>
    <w:rsid w:val="002A194E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297"/>
    <w:rsid w:val="002B14B2"/>
    <w:rsid w:val="002B1698"/>
    <w:rsid w:val="002B16E5"/>
    <w:rsid w:val="002B19F7"/>
    <w:rsid w:val="002B1DEF"/>
    <w:rsid w:val="002B207C"/>
    <w:rsid w:val="002B20E2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41AE"/>
    <w:rsid w:val="002B477A"/>
    <w:rsid w:val="002B515D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A08"/>
    <w:rsid w:val="002C3E77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D0358"/>
    <w:rsid w:val="002D07A7"/>
    <w:rsid w:val="002D07E9"/>
    <w:rsid w:val="002D0A2C"/>
    <w:rsid w:val="002D0AA6"/>
    <w:rsid w:val="002D0F39"/>
    <w:rsid w:val="002D0FBE"/>
    <w:rsid w:val="002D1743"/>
    <w:rsid w:val="002D1DA5"/>
    <w:rsid w:val="002D1F7E"/>
    <w:rsid w:val="002D2A52"/>
    <w:rsid w:val="002D3165"/>
    <w:rsid w:val="002D359E"/>
    <w:rsid w:val="002D369B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C7"/>
    <w:rsid w:val="002D66D3"/>
    <w:rsid w:val="002D68ED"/>
    <w:rsid w:val="002D6B1F"/>
    <w:rsid w:val="002D6BEB"/>
    <w:rsid w:val="002D6D42"/>
    <w:rsid w:val="002D6FED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1DBB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2494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562"/>
    <w:rsid w:val="00301B18"/>
    <w:rsid w:val="00301C74"/>
    <w:rsid w:val="00301C87"/>
    <w:rsid w:val="00301D98"/>
    <w:rsid w:val="00301FB4"/>
    <w:rsid w:val="00301FCC"/>
    <w:rsid w:val="003021AC"/>
    <w:rsid w:val="0030258F"/>
    <w:rsid w:val="00302607"/>
    <w:rsid w:val="0030284A"/>
    <w:rsid w:val="00302D8C"/>
    <w:rsid w:val="00303EBE"/>
    <w:rsid w:val="0030454F"/>
    <w:rsid w:val="00304559"/>
    <w:rsid w:val="00304642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A7C"/>
    <w:rsid w:val="003160AC"/>
    <w:rsid w:val="00316A62"/>
    <w:rsid w:val="00316D6C"/>
    <w:rsid w:val="003177CF"/>
    <w:rsid w:val="00320152"/>
    <w:rsid w:val="0032044C"/>
    <w:rsid w:val="00320C02"/>
    <w:rsid w:val="00320CCA"/>
    <w:rsid w:val="00320D2D"/>
    <w:rsid w:val="00320D38"/>
    <w:rsid w:val="0032166F"/>
    <w:rsid w:val="003216C4"/>
    <w:rsid w:val="00321924"/>
    <w:rsid w:val="003219C0"/>
    <w:rsid w:val="00321C9A"/>
    <w:rsid w:val="00321EFC"/>
    <w:rsid w:val="00322C72"/>
    <w:rsid w:val="00322D32"/>
    <w:rsid w:val="00323579"/>
    <w:rsid w:val="00323896"/>
    <w:rsid w:val="003238FC"/>
    <w:rsid w:val="00323D29"/>
    <w:rsid w:val="00324055"/>
    <w:rsid w:val="003240A2"/>
    <w:rsid w:val="0032454F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6771"/>
    <w:rsid w:val="00327557"/>
    <w:rsid w:val="00327B73"/>
    <w:rsid w:val="00327FA1"/>
    <w:rsid w:val="00330A18"/>
    <w:rsid w:val="00331012"/>
    <w:rsid w:val="00331205"/>
    <w:rsid w:val="003314F7"/>
    <w:rsid w:val="0033174C"/>
    <w:rsid w:val="00331786"/>
    <w:rsid w:val="003319D2"/>
    <w:rsid w:val="00331C9E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1CF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3D2"/>
    <w:rsid w:val="00344BC5"/>
    <w:rsid w:val="00344EDD"/>
    <w:rsid w:val="0034514D"/>
    <w:rsid w:val="0034576D"/>
    <w:rsid w:val="00345987"/>
    <w:rsid w:val="00345CDC"/>
    <w:rsid w:val="00345D05"/>
    <w:rsid w:val="00345DAA"/>
    <w:rsid w:val="00345FD9"/>
    <w:rsid w:val="00345FDC"/>
    <w:rsid w:val="0034608F"/>
    <w:rsid w:val="0034614B"/>
    <w:rsid w:val="003463C0"/>
    <w:rsid w:val="00346472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1D20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34A"/>
    <w:rsid w:val="00356565"/>
    <w:rsid w:val="00356650"/>
    <w:rsid w:val="003569F4"/>
    <w:rsid w:val="00356A42"/>
    <w:rsid w:val="00356BD9"/>
    <w:rsid w:val="00356C62"/>
    <w:rsid w:val="0035766E"/>
    <w:rsid w:val="003604F4"/>
    <w:rsid w:val="0036095F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0CF"/>
    <w:rsid w:val="00370151"/>
    <w:rsid w:val="0037017B"/>
    <w:rsid w:val="003701CB"/>
    <w:rsid w:val="003702BE"/>
    <w:rsid w:val="00370881"/>
    <w:rsid w:val="0037109C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2FE3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5A25"/>
    <w:rsid w:val="003760C7"/>
    <w:rsid w:val="003763E9"/>
    <w:rsid w:val="0037643E"/>
    <w:rsid w:val="003765F3"/>
    <w:rsid w:val="003766F2"/>
    <w:rsid w:val="003766F9"/>
    <w:rsid w:val="00376738"/>
    <w:rsid w:val="003767A7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2BDA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BDD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F18"/>
    <w:rsid w:val="003930A5"/>
    <w:rsid w:val="003933F5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79B"/>
    <w:rsid w:val="003A3B2C"/>
    <w:rsid w:val="003A4004"/>
    <w:rsid w:val="003A412D"/>
    <w:rsid w:val="003A422E"/>
    <w:rsid w:val="003A44DA"/>
    <w:rsid w:val="003A4876"/>
    <w:rsid w:val="003A4F6D"/>
    <w:rsid w:val="003A52E8"/>
    <w:rsid w:val="003A58E3"/>
    <w:rsid w:val="003A699A"/>
    <w:rsid w:val="003A6EB7"/>
    <w:rsid w:val="003A6F0C"/>
    <w:rsid w:val="003A6F1B"/>
    <w:rsid w:val="003A703D"/>
    <w:rsid w:val="003A7127"/>
    <w:rsid w:val="003A71F4"/>
    <w:rsid w:val="003A7484"/>
    <w:rsid w:val="003A77C0"/>
    <w:rsid w:val="003A77F8"/>
    <w:rsid w:val="003A7EA7"/>
    <w:rsid w:val="003B007B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2448"/>
    <w:rsid w:val="003B3019"/>
    <w:rsid w:val="003B3303"/>
    <w:rsid w:val="003B392D"/>
    <w:rsid w:val="003B3B79"/>
    <w:rsid w:val="003B3ED1"/>
    <w:rsid w:val="003B457A"/>
    <w:rsid w:val="003B4B34"/>
    <w:rsid w:val="003B4D7D"/>
    <w:rsid w:val="003B4F97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38B"/>
    <w:rsid w:val="003C0581"/>
    <w:rsid w:val="003C07E2"/>
    <w:rsid w:val="003C08EC"/>
    <w:rsid w:val="003C0E5C"/>
    <w:rsid w:val="003C103C"/>
    <w:rsid w:val="003C1252"/>
    <w:rsid w:val="003C151B"/>
    <w:rsid w:val="003C1C49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783"/>
    <w:rsid w:val="003C3AC0"/>
    <w:rsid w:val="003C3E28"/>
    <w:rsid w:val="003C5044"/>
    <w:rsid w:val="003C5219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61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952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E4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3BD2"/>
    <w:rsid w:val="003E4242"/>
    <w:rsid w:val="003E467E"/>
    <w:rsid w:val="003E4B15"/>
    <w:rsid w:val="003E4CFA"/>
    <w:rsid w:val="003E4D97"/>
    <w:rsid w:val="003E4FDB"/>
    <w:rsid w:val="003E511B"/>
    <w:rsid w:val="003E5214"/>
    <w:rsid w:val="003E56BF"/>
    <w:rsid w:val="003E5A63"/>
    <w:rsid w:val="003E5D37"/>
    <w:rsid w:val="003E5FF4"/>
    <w:rsid w:val="003E6933"/>
    <w:rsid w:val="003E6A5C"/>
    <w:rsid w:val="003E6D4C"/>
    <w:rsid w:val="003E6D58"/>
    <w:rsid w:val="003E6E04"/>
    <w:rsid w:val="003E70C4"/>
    <w:rsid w:val="003E71AF"/>
    <w:rsid w:val="003E7486"/>
    <w:rsid w:val="003E75A4"/>
    <w:rsid w:val="003E7613"/>
    <w:rsid w:val="003E78F4"/>
    <w:rsid w:val="003E7961"/>
    <w:rsid w:val="003F0231"/>
    <w:rsid w:val="003F02D4"/>
    <w:rsid w:val="003F0519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71B"/>
    <w:rsid w:val="003F38E5"/>
    <w:rsid w:val="003F3FD0"/>
    <w:rsid w:val="003F426B"/>
    <w:rsid w:val="003F4703"/>
    <w:rsid w:val="003F47C7"/>
    <w:rsid w:val="003F4D7C"/>
    <w:rsid w:val="003F5313"/>
    <w:rsid w:val="003F593A"/>
    <w:rsid w:val="003F5A1E"/>
    <w:rsid w:val="003F5B93"/>
    <w:rsid w:val="003F6349"/>
    <w:rsid w:val="003F6472"/>
    <w:rsid w:val="003F6A2B"/>
    <w:rsid w:val="003F6A79"/>
    <w:rsid w:val="003F6DDC"/>
    <w:rsid w:val="003F6F2F"/>
    <w:rsid w:val="003F759B"/>
    <w:rsid w:val="003F7644"/>
    <w:rsid w:val="003F7692"/>
    <w:rsid w:val="003F7EB4"/>
    <w:rsid w:val="00400289"/>
    <w:rsid w:val="004003D7"/>
    <w:rsid w:val="00400DD9"/>
    <w:rsid w:val="00401192"/>
    <w:rsid w:val="00401310"/>
    <w:rsid w:val="00401335"/>
    <w:rsid w:val="00401367"/>
    <w:rsid w:val="00401AF7"/>
    <w:rsid w:val="00401E90"/>
    <w:rsid w:val="0040297E"/>
    <w:rsid w:val="00402B97"/>
    <w:rsid w:val="00402C64"/>
    <w:rsid w:val="00403058"/>
    <w:rsid w:val="0040339F"/>
    <w:rsid w:val="004039A4"/>
    <w:rsid w:val="00404041"/>
    <w:rsid w:val="004040A7"/>
    <w:rsid w:val="00404258"/>
    <w:rsid w:val="004042CB"/>
    <w:rsid w:val="004044F6"/>
    <w:rsid w:val="00404920"/>
    <w:rsid w:val="00404C0A"/>
    <w:rsid w:val="00405062"/>
    <w:rsid w:val="0040518E"/>
    <w:rsid w:val="004051A8"/>
    <w:rsid w:val="0040570A"/>
    <w:rsid w:val="0040584F"/>
    <w:rsid w:val="00405CB8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DC5"/>
    <w:rsid w:val="00407E0D"/>
    <w:rsid w:val="004100AC"/>
    <w:rsid w:val="00410414"/>
    <w:rsid w:val="00410615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3814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1E99"/>
    <w:rsid w:val="0042267F"/>
    <w:rsid w:val="004227EC"/>
    <w:rsid w:val="00422874"/>
    <w:rsid w:val="004228BB"/>
    <w:rsid w:val="004229AE"/>
    <w:rsid w:val="00422A8F"/>
    <w:rsid w:val="00422AAB"/>
    <w:rsid w:val="004233C0"/>
    <w:rsid w:val="00423BFF"/>
    <w:rsid w:val="00423C72"/>
    <w:rsid w:val="00424279"/>
    <w:rsid w:val="00424423"/>
    <w:rsid w:val="0042491D"/>
    <w:rsid w:val="00424BC6"/>
    <w:rsid w:val="00424C09"/>
    <w:rsid w:val="00424E9A"/>
    <w:rsid w:val="004253A8"/>
    <w:rsid w:val="0042541B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3D9A"/>
    <w:rsid w:val="00433E24"/>
    <w:rsid w:val="004340BD"/>
    <w:rsid w:val="00434240"/>
    <w:rsid w:val="004342D5"/>
    <w:rsid w:val="00434463"/>
    <w:rsid w:val="00434E96"/>
    <w:rsid w:val="00435958"/>
    <w:rsid w:val="00436296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37E09"/>
    <w:rsid w:val="00440002"/>
    <w:rsid w:val="00440222"/>
    <w:rsid w:val="00440E19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0F5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2"/>
    <w:rsid w:val="00447A3B"/>
    <w:rsid w:val="00447BB8"/>
    <w:rsid w:val="004508BE"/>
    <w:rsid w:val="004511FA"/>
    <w:rsid w:val="0045141E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1EB8"/>
    <w:rsid w:val="00462056"/>
    <w:rsid w:val="0046219B"/>
    <w:rsid w:val="0046246E"/>
    <w:rsid w:val="0046312E"/>
    <w:rsid w:val="00463267"/>
    <w:rsid w:val="0046388C"/>
    <w:rsid w:val="004638AE"/>
    <w:rsid w:val="004638E4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61CA"/>
    <w:rsid w:val="00466358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0E65"/>
    <w:rsid w:val="00471117"/>
    <w:rsid w:val="004712A2"/>
    <w:rsid w:val="004713CE"/>
    <w:rsid w:val="00471C98"/>
    <w:rsid w:val="00471DC9"/>
    <w:rsid w:val="00471DE3"/>
    <w:rsid w:val="0047202B"/>
    <w:rsid w:val="00472215"/>
    <w:rsid w:val="00472498"/>
    <w:rsid w:val="0047290A"/>
    <w:rsid w:val="00472BB2"/>
    <w:rsid w:val="00473619"/>
    <w:rsid w:val="00473C88"/>
    <w:rsid w:val="00474214"/>
    <w:rsid w:val="0047443D"/>
    <w:rsid w:val="00474490"/>
    <w:rsid w:val="004745E7"/>
    <w:rsid w:val="00474C8A"/>
    <w:rsid w:val="00474CD1"/>
    <w:rsid w:val="00474DF5"/>
    <w:rsid w:val="004750C6"/>
    <w:rsid w:val="004751A1"/>
    <w:rsid w:val="0047531D"/>
    <w:rsid w:val="00475522"/>
    <w:rsid w:val="004756D7"/>
    <w:rsid w:val="004759A4"/>
    <w:rsid w:val="00475A61"/>
    <w:rsid w:val="00475C67"/>
    <w:rsid w:val="0047622E"/>
    <w:rsid w:val="00476317"/>
    <w:rsid w:val="004763C0"/>
    <w:rsid w:val="004764EF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4851"/>
    <w:rsid w:val="004850EE"/>
    <w:rsid w:val="004850FF"/>
    <w:rsid w:val="004855F4"/>
    <w:rsid w:val="00485740"/>
    <w:rsid w:val="00485882"/>
    <w:rsid w:val="00485AA2"/>
    <w:rsid w:val="00485F7F"/>
    <w:rsid w:val="004862B8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27"/>
    <w:rsid w:val="0049776B"/>
    <w:rsid w:val="00497E7B"/>
    <w:rsid w:val="00497F33"/>
    <w:rsid w:val="004A03B5"/>
    <w:rsid w:val="004A072D"/>
    <w:rsid w:val="004A0FA8"/>
    <w:rsid w:val="004A101D"/>
    <w:rsid w:val="004A1297"/>
    <w:rsid w:val="004A140B"/>
    <w:rsid w:val="004A145A"/>
    <w:rsid w:val="004A195A"/>
    <w:rsid w:val="004A1BAF"/>
    <w:rsid w:val="004A1F10"/>
    <w:rsid w:val="004A1F32"/>
    <w:rsid w:val="004A239E"/>
    <w:rsid w:val="004A24E0"/>
    <w:rsid w:val="004A2683"/>
    <w:rsid w:val="004A276A"/>
    <w:rsid w:val="004A2D09"/>
    <w:rsid w:val="004A2DC0"/>
    <w:rsid w:val="004A2E93"/>
    <w:rsid w:val="004A2F5E"/>
    <w:rsid w:val="004A30F9"/>
    <w:rsid w:val="004A32E7"/>
    <w:rsid w:val="004A3311"/>
    <w:rsid w:val="004A339F"/>
    <w:rsid w:val="004A33FC"/>
    <w:rsid w:val="004A38FB"/>
    <w:rsid w:val="004A3E5B"/>
    <w:rsid w:val="004A4481"/>
    <w:rsid w:val="004A4572"/>
    <w:rsid w:val="004A4632"/>
    <w:rsid w:val="004A51CD"/>
    <w:rsid w:val="004A5414"/>
    <w:rsid w:val="004A5505"/>
    <w:rsid w:val="004A5676"/>
    <w:rsid w:val="004A5F59"/>
    <w:rsid w:val="004A6098"/>
    <w:rsid w:val="004A6A7D"/>
    <w:rsid w:val="004A6CDE"/>
    <w:rsid w:val="004A6E18"/>
    <w:rsid w:val="004A79A3"/>
    <w:rsid w:val="004A7AB7"/>
    <w:rsid w:val="004A7B84"/>
    <w:rsid w:val="004B10B4"/>
    <w:rsid w:val="004B11CF"/>
    <w:rsid w:val="004B161E"/>
    <w:rsid w:val="004B226C"/>
    <w:rsid w:val="004B2648"/>
    <w:rsid w:val="004B27BD"/>
    <w:rsid w:val="004B2913"/>
    <w:rsid w:val="004B2A63"/>
    <w:rsid w:val="004B2C6C"/>
    <w:rsid w:val="004B2FF5"/>
    <w:rsid w:val="004B3124"/>
    <w:rsid w:val="004B31E8"/>
    <w:rsid w:val="004B3573"/>
    <w:rsid w:val="004B359E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BB8"/>
    <w:rsid w:val="004B6DD6"/>
    <w:rsid w:val="004B757C"/>
    <w:rsid w:val="004B7ACC"/>
    <w:rsid w:val="004C023D"/>
    <w:rsid w:val="004C029E"/>
    <w:rsid w:val="004C07C2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71"/>
    <w:rsid w:val="004C3F86"/>
    <w:rsid w:val="004C4265"/>
    <w:rsid w:val="004C4352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9DB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7ED"/>
    <w:rsid w:val="004D29F6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16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23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1"/>
    <w:rsid w:val="004F3156"/>
    <w:rsid w:val="004F342A"/>
    <w:rsid w:val="004F3597"/>
    <w:rsid w:val="004F3823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EFF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2F6"/>
    <w:rsid w:val="005113DC"/>
    <w:rsid w:val="00511691"/>
    <w:rsid w:val="00512008"/>
    <w:rsid w:val="0051222D"/>
    <w:rsid w:val="0051240E"/>
    <w:rsid w:val="0051242F"/>
    <w:rsid w:val="005128BD"/>
    <w:rsid w:val="00512E18"/>
    <w:rsid w:val="00512FED"/>
    <w:rsid w:val="0051315A"/>
    <w:rsid w:val="00513478"/>
    <w:rsid w:val="00513669"/>
    <w:rsid w:val="0051392A"/>
    <w:rsid w:val="00514A37"/>
    <w:rsid w:val="00514B43"/>
    <w:rsid w:val="00514E5C"/>
    <w:rsid w:val="00515038"/>
    <w:rsid w:val="00515277"/>
    <w:rsid w:val="0051536D"/>
    <w:rsid w:val="005155C6"/>
    <w:rsid w:val="00515807"/>
    <w:rsid w:val="00515A64"/>
    <w:rsid w:val="00516104"/>
    <w:rsid w:val="005161CA"/>
    <w:rsid w:val="00516537"/>
    <w:rsid w:val="00516694"/>
    <w:rsid w:val="00516851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9B1"/>
    <w:rsid w:val="00521CFD"/>
    <w:rsid w:val="00521DE6"/>
    <w:rsid w:val="00521E1E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1B"/>
    <w:rsid w:val="00525754"/>
    <w:rsid w:val="00526402"/>
    <w:rsid w:val="0052671C"/>
    <w:rsid w:val="00526B69"/>
    <w:rsid w:val="00527A03"/>
    <w:rsid w:val="00527ED0"/>
    <w:rsid w:val="00530507"/>
    <w:rsid w:val="00530740"/>
    <w:rsid w:val="0053098C"/>
    <w:rsid w:val="00530C77"/>
    <w:rsid w:val="0053110B"/>
    <w:rsid w:val="0053169E"/>
    <w:rsid w:val="005319C4"/>
    <w:rsid w:val="00531D27"/>
    <w:rsid w:val="00531D4A"/>
    <w:rsid w:val="005321B6"/>
    <w:rsid w:val="0053236E"/>
    <w:rsid w:val="0053246F"/>
    <w:rsid w:val="00532C18"/>
    <w:rsid w:val="0053389A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5259"/>
    <w:rsid w:val="0053547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629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E57"/>
    <w:rsid w:val="00540F5A"/>
    <w:rsid w:val="005412FB"/>
    <w:rsid w:val="00541A72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3ED4"/>
    <w:rsid w:val="0055479C"/>
    <w:rsid w:val="005547A8"/>
    <w:rsid w:val="005548FC"/>
    <w:rsid w:val="00554C7D"/>
    <w:rsid w:val="005553DA"/>
    <w:rsid w:val="00555412"/>
    <w:rsid w:val="00555C44"/>
    <w:rsid w:val="00555EB7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3B8A"/>
    <w:rsid w:val="005642C5"/>
    <w:rsid w:val="0056449A"/>
    <w:rsid w:val="00564B66"/>
    <w:rsid w:val="00564D0F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9A8"/>
    <w:rsid w:val="00567B47"/>
    <w:rsid w:val="00567FF6"/>
    <w:rsid w:val="00570885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465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2F88"/>
    <w:rsid w:val="0058306C"/>
    <w:rsid w:val="00583686"/>
    <w:rsid w:val="00583A70"/>
    <w:rsid w:val="00583C54"/>
    <w:rsid w:val="00583CF9"/>
    <w:rsid w:val="00583D60"/>
    <w:rsid w:val="00584256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87B7F"/>
    <w:rsid w:val="0059016B"/>
    <w:rsid w:val="005902A3"/>
    <w:rsid w:val="00590E9F"/>
    <w:rsid w:val="005912F4"/>
    <w:rsid w:val="0059135C"/>
    <w:rsid w:val="005916C9"/>
    <w:rsid w:val="0059180E"/>
    <w:rsid w:val="0059192C"/>
    <w:rsid w:val="00591965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72C"/>
    <w:rsid w:val="005A0990"/>
    <w:rsid w:val="005A0A9C"/>
    <w:rsid w:val="005A0BE6"/>
    <w:rsid w:val="005A0FC6"/>
    <w:rsid w:val="005A130F"/>
    <w:rsid w:val="005A1437"/>
    <w:rsid w:val="005A17CE"/>
    <w:rsid w:val="005A1A2D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B77"/>
    <w:rsid w:val="005A4B8E"/>
    <w:rsid w:val="005A58B4"/>
    <w:rsid w:val="005A5DB1"/>
    <w:rsid w:val="005A6746"/>
    <w:rsid w:val="005A6EF8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1AE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407A"/>
    <w:rsid w:val="005B40EA"/>
    <w:rsid w:val="005B4286"/>
    <w:rsid w:val="005B441B"/>
    <w:rsid w:val="005B459C"/>
    <w:rsid w:val="005B45C5"/>
    <w:rsid w:val="005B537B"/>
    <w:rsid w:val="005B55B6"/>
    <w:rsid w:val="005B5813"/>
    <w:rsid w:val="005B5840"/>
    <w:rsid w:val="005B5A26"/>
    <w:rsid w:val="005B5B3F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213"/>
    <w:rsid w:val="005C09FD"/>
    <w:rsid w:val="005C0AA0"/>
    <w:rsid w:val="005C0AB3"/>
    <w:rsid w:val="005C0E21"/>
    <w:rsid w:val="005C1457"/>
    <w:rsid w:val="005C151A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4AE6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C8C"/>
    <w:rsid w:val="005D5F84"/>
    <w:rsid w:val="005D5FD6"/>
    <w:rsid w:val="005D6A03"/>
    <w:rsid w:val="005D6A5D"/>
    <w:rsid w:val="005D6AEE"/>
    <w:rsid w:val="005D6BB3"/>
    <w:rsid w:val="005D6DF1"/>
    <w:rsid w:val="005D709E"/>
    <w:rsid w:val="005D75D1"/>
    <w:rsid w:val="005D7ED2"/>
    <w:rsid w:val="005D7F48"/>
    <w:rsid w:val="005E0287"/>
    <w:rsid w:val="005E1067"/>
    <w:rsid w:val="005E110E"/>
    <w:rsid w:val="005E14AB"/>
    <w:rsid w:val="005E1D0C"/>
    <w:rsid w:val="005E1DE1"/>
    <w:rsid w:val="005E1EFC"/>
    <w:rsid w:val="005E2875"/>
    <w:rsid w:val="005E2B4B"/>
    <w:rsid w:val="005E2CC0"/>
    <w:rsid w:val="005E342A"/>
    <w:rsid w:val="005E351C"/>
    <w:rsid w:val="005E3523"/>
    <w:rsid w:val="005E41C6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DFA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DCC"/>
    <w:rsid w:val="00604E8A"/>
    <w:rsid w:val="00604EB2"/>
    <w:rsid w:val="00605239"/>
    <w:rsid w:val="00605728"/>
    <w:rsid w:val="006058E3"/>
    <w:rsid w:val="00605A61"/>
    <w:rsid w:val="00605FE8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3FA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609"/>
    <w:rsid w:val="006178BB"/>
    <w:rsid w:val="00617BA9"/>
    <w:rsid w:val="00617DB6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91B"/>
    <w:rsid w:val="00627A54"/>
    <w:rsid w:val="00627B5A"/>
    <w:rsid w:val="00627C7B"/>
    <w:rsid w:val="00627E26"/>
    <w:rsid w:val="006301E5"/>
    <w:rsid w:val="00630330"/>
    <w:rsid w:val="00630C86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37FDE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1F3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47E31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45"/>
    <w:rsid w:val="00652F53"/>
    <w:rsid w:val="00653172"/>
    <w:rsid w:val="00653284"/>
    <w:rsid w:val="00653513"/>
    <w:rsid w:val="00653615"/>
    <w:rsid w:val="00653DD8"/>
    <w:rsid w:val="00653ED9"/>
    <w:rsid w:val="00653F77"/>
    <w:rsid w:val="006542DA"/>
    <w:rsid w:val="00654A8B"/>
    <w:rsid w:val="00655053"/>
    <w:rsid w:val="0065569E"/>
    <w:rsid w:val="00655758"/>
    <w:rsid w:val="00655AD8"/>
    <w:rsid w:val="00655C21"/>
    <w:rsid w:val="006566A1"/>
    <w:rsid w:val="00656853"/>
    <w:rsid w:val="00656931"/>
    <w:rsid w:val="00656ABF"/>
    <w:rsid w:val="00656AF1"/>
    <w:rsid w:val="00656DF1"/>
    <w:rsid w:val="00656E1D"/>
    <w:rsid w:val="00657082"/>
    <w:rsid w:val="0065709E"/>
    <w:rsid w:val="0065728B"/>
    <w:rsid w:val="00657579"/>
    <w:rsid w:val="006575B3"/>
    <w:rsid w:val="006579FB"/>
    <w:rsid w:val="00657B49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63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CF7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1C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837"/>
    <w:rsid w:val="00684E02"/>
    <w:rsid w:val="006851F6"/>
    <w:rsid w:val="0068534F"/>
    <w:rsid w:val="00685396"/>
    <w:rsid w:val="00685444"/>
    <w:rsid w:val="006859E7"/>
    <w:rsid w:val="00685BDF"/>
    <w:rsid w:val="00686204"/>
    <w:rsid w:val="0068629F"/>
    <w:rsid w:val="00686378"/>
    <w:rsid w:val="00686D95"/>
    <w:rsid w:val="00687435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C58"/>
    <w:rsid w:val="00692C8A"/>
    <w:rsid w:val="00692E20"/>
    <w:rsid w:val="006935AC"/>
    <w:rsid w:val="006938BD"/>
    <w:rsid w:val="0069391D"/>
    <w:rsid w:val="0069410C"/>
    <w:rsid w:val="006944B5"/>
    <w:rsid w:val="006944F5"/>
    <w:rsid w:val="00694C23"/>
    <w:rsid w:val="00694E2F"/>
    <w:rsid w:val="00694FC9"/>
    <w:rsid w:val="006950D7"/>
    <w:rsid w:val="006951C2"/>
    <w:rsid w:val="0069572E"/>
    <w:rsid w:val="00695900"/>
    <w:rsid w:val="00695CAB"/>
    <w:rsid w:val="00695CAD"/>
    <w:rsid w:val="00696103"/>
    <w:rsid w:val="0069651B"/>
    <w:rsid w:val="00696A00"/>
    <w:rsid w:val="00696A61"/>
    <w:rsid w:val="00696F20"/>
    <w:rsid w:val="006970CF"/>
    <w:rsid w:val="00697502"/>
    <w:rsid w:val="00697F72"/>
    <w:rsid w:val="006A0094"/>
    <w:rsid w:val="006A0540"/>
    <w:rsid w:val="006A14CC"/>
    <w:rsid w:val="006A17ED"/>
    <w:rsid w:val="006A1B0E"/>
    <w:rsid w:val="006A1B37"/>
    <w:rsid w:val="006A2145"/>
    <w:rsid w:val="006A2495"/>
    <w:rsid w:val="006A2695"/>
    <w:rsid w:val="006A2A27"/>
    <w:rsid w:val="006A2C1C"/>
    <w:rsid w:val="006A2CE7"/>
    <w:rsid w:val="006A2F21"/>
    <w:rsid w:val="006A314E"/>
    <w:rsid w:val="006A327C"/>
    <w:rsid w:val="006A3427"/>
    <w:rsid w:val="006A381B"/>
    <w:rsid w:val="006A3ED8"/>
    <w:rsid w:val="006A3F19"/>
    <w:rsid w:val="006A4C6C"/>
    <w:rsid w:val="006A5775"/>
    <w:rsid w:val="006A5A21"/>
    <w:rsid w:val="006A6182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0D9"/>
    <w:rsid w:val="006B123C"/>
    <w:rsid w:val="006B1281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BCB"/>
    <w:rsid w:val="006C0C64"/>
    <w:rsid w:val="006C0EDD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6A"/>
    <w:rsid w:val="006C4AF7"/>
    <w:rsid w:val="006C4F32"/>
    <w:rsid w:val="006C4F56"/>
    <w:rsid w:val="006C57ED"/>
    <w:rsid w:val="006C5AD9"/>
    <w:rsid w:val="006C5BA2"/>
    <w:rsid w:val="006C5C8E"/>
    <w:rsid w:val="006C671F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7FC"/>
    <w:rsid w:val="006D3AA0"/>
    <w:rsid w:val="006D3CC6"/>
    <w:rsid w:val="006D4112"/>
    <w:rsid w:val="006D4151"/>
    <w:rsid w:val="006D4514"/>
    <w:rsid w:val="006D4582"/>
    <w:rsid w:val="006D4BAD"/>
    <w:rsid w:val="006D4DA4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7AA"/>
    <w:rsid w:val="006E38ED"/>
    <w:rsid w:val="006E393E"/>
    <w:rsid w:val="006E3A5E"/>
    <w:rsid w:val="006E3C77"/>
    <w:rsid w:val="006E3D28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69D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3A6"/>
    <w:rsid w:val="006F1445"/>
    <w:rsid w:val="006F177A"/>
    <w:rsid w:val="006F1B26"/>
    <w:rsid w:val="006F1C0B"/>
    <w:rsid w:val="006F221B"/>
    <w:rsid w:val="006F2DAC"/>
    <w:rsid w:val="006F2DE3"/>
    <w:rsid w:val="006F2E76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DBB"/>
    <w:rsid w:val="00700013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FAA"/>
    <w:rsid w:val="00707021"/>
    <w:rsid w:val="007071A6"/>
    <w:rsid w:val="00707617"/>
    <w:rsid w:val="007076E9"/>
    <w:rsid w:val="007077B5"/>
    <w:rsid w:val="00707F69"/>
    <w:rsid w:val="00710032"/>
    <w:rsid w:val="007102B8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CE"/>
    <w:rsid w:val="007114C7"/>
    <w:rsid w:val="007118CC"/>
    <w:rsid w:val="00711B5F"/>
    <w:rsid w:val="00711B9D"/>
    <w:rsid w:val="00711CDC"/>
    <w:rsid w:val="00711E7F"/>
    <w:rsid w:val="007122DF"/>
    <w:rsid w:val="007128D4"/>
    <w:rsid w:val="007129EC"/>
    <w:rsid w:val="00712F07"/>
    <w:rsid w:val="00713222"/>
    <w:rsid w:val="007132DF"/>
    <w:rsid w:val="00713872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5BA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0E42"/>
    <w:rsid w:val="00721152"/>
    <w:rsid w:val="00721A82"/>
    <w:rsid w:val="00721C55"/>
    <w:rsid w:val="00721E6C"/>
    <w:rsid w:val="007225B4"/>
    <w:rsid w:val="0072260F"/>
    <w:rsid w:val="00722B00"/>
    <w:rsid w:val="00722B8B"/>
    <w:rsid w:val="00722D97"/>
    <w:rsid w:val="0072334E"/>
    <w:rsid w:val="007234BF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C4"/>
    <w:rsid w:val="00727A02"/>
    <w:rsid w:val="00727A20"/>
    <w:rsid w:val="00727C3E"/>
    <w:rsid w:val="00727FC5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8D2"/>
    <w:rsid w:val="00731DBF"/>
    <w:rsid w:val="00731EC6"/>
    <w:rsid w:val="00732268"/>
    <w:rsid w:val="00732807"/>
    <w:rsid w:val="007330DF"/>
    <w:rsid w:val="0073311B"/>
    <w:rsid w:val="0073350B"/>
    <w:rsid w:val="007335B6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5EAC"/>
    <w:rsid w:val="007460F0"/>
    <w:rsid w:val="00746492"/>
    <w:rsid w:val="007464D0"/>
    <w:rsid w:val="00746706"/>
    <w:rsid w:val="00746735"/>
    <w:rsid w:val="00747354"/>
    <w:rsid w:val="00747794"/>
    <w:rsid w:val="0074786B"/>
    <w:rsid w:val="00747C67"/>
    <w:rsid w:val="00747CB8"/>
    <w:rsid w:val="00747E96"/>
    <w:rsid w:val="00750190"/>
    <w:rsid w:val="007501BE"/>
    <w:rsid w:val="007505DA"/>
    <w:rsid w:val="007508BE"/>
    <w:rsid w:val="00750971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99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57A18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1C9"/>
    <w:rsid w:val="00766242"/>
    <w:rsid w:val="00766DBC"/>
    <w:rsid w:val="007670B8"/>
    <w:rsid w:val="007670BB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10B8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B55"/>
    <w:rsid w:val="00775D0C"/>
    <w:rsid w:val="0077633A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09"/>
    <w:rsid w:val="0078268F"/>
    <w:rsid w:val="00782B30"/>
    <w:rsid w:val="00782F39"/>
    <w:rsid w:val="00782F76"/>
    <w:rsid w:val="00783134"/>
    <w:rsid w:val="0078343C"/>
    <w:rsid w:val="00783440"/>
    <w:rsid w:val="00783487"/>
    <w:rsid w:val="0078358A"/>
    <w:rsid w:val="00783615"/>
    <w:rsid w:val="007838CB"/>
    <w:rsid w:val="0078396E"/>
    <w:rsid w:val="00784535"/>
    <w:rsid w:val="00784705"/>
    <w:rsid w:val="007859E8"/>
    <w:rsid w:val="00785D83"/>
    <w:rsid w:val="00785E71"/>
    <w:rsid w:val="00786032"/>
    <w:rsid w:val="00786075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2DD"/>
    <w:rsid w:val="00792395"/>
    <w:rsid w:val="007929F4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3C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6E2"/>
    <w:rsid w:val="007A6CF5"/>
    <w:rsid w:val="007A6D58"/>
    <w:rsid w:val="007A772B"/>
    <w:rsid w:val="007A7879"/>
    <w:rsid w:val="007A78C7"/>
    <w:rsid w:val="007A7BF4"/>
    <w:rsid w:val="007A7F04"/>
    <w:rsid w:val="007B0028"/>
    <w:rsid w:val="007B04A2"/>
    <w:rsid w:val="007B0886"/>
    <w:rsid w:val="007B09B8"/>
    <w:rsid w:val="007B0A12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AAA"/>
    <w:rsid w:val="007B3C8D"/>
    <w:rsid w:val="007B3F96"/>
    <w:rsid w:val="007B409E"/>
    <w:rsid w:val="007B48A0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BA7"/>
    <w:rsid w:val="007B7E24"/>
    <w:rsid w:val="007B7EC5"/>
    <w:rsid w:val="007C031C"/>
    <w:rsid w:val="007C11C4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509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6D4"/>
    <w:rsid w:val="007D2706"/>
    <w:rsid w:val="007D28AF"/>
    <w:rsid w:val="007D28D5"/>
    <w:rsid w:val="007D28F6"/>
    <w:rsid w:val="007D2B54"/>
    <w:rsid w:val="007D2D11"/>
    <w:rsid w:val="007D2F27"/>
    <w:rsid w:val="007D301E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031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798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E7F9E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9FE"/>
    <w:rsid w:val="007F5AA1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0F99"/>
    <w:rsid w:val="0080175F"/>
    <w:rsid w:val="0080231E"/>
    <w:rsid w:val="00802351"/>
    <w:rsid w:val="0080251E"/>
    <w:rsid w:val="00803319"/>
    <w:rsid w:val="00803538"/>
    <w:rsid w:val="00803887"/>
    <w:rsid w:val="008038A7"/>
    <w:rsid w:val="008038E4"/>
    <w:rsid w:val="00803A47"/>
    <w:rsid w:val="00804468"/>
    <w:rsid w:val="008048D9"/>
    <w:rsid w:val="00804B55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A34"/>
    <w:rsid w:val="00806CC3"/>
    <w:rsid w:val="008070C5"/>
    <w:rsid w:val="008072F6"/>
    <w:rsid w:val="008073C2"/>
    <w:rsid w:val="00807435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D75"/>
    <w:rsid w:val="00813F28"/>
    <w:rsid w:val="00814209"/>
    <w:rsid w:val="0081450B"/>
    <w:rsid w:val="00814806"/>
    <w:rsid w:val="00814ABD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59D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2E97"/>
    <w:rsid w:val="00823314"/>
    <w:rsid w:val="0082336D"/>
    <w:rsid w:val="0082390F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AB0"/>
    <w:rsid w:val="00827B5B"/>
    <w:rsid w:val="00827E68"/>
    <w:rsid w:val="00827F45"/>
    <w:rsid w:val="00827F73"/>
    <w:rsid w:val="008300C7"/>
    <w:rsid w:val="00830136"/>
    <w:rsid w:val="0083022C"/>
    <w:rsid w:val="008305DE"/>
    <w:rsid w:val="00830A4D"/>
    <w:rsid w:val="00831388"/>
    <w:rsid w:val="0083169B"/>
    <w:rsid w:val="0083172A"/>
    <w:rsid w:val="00831A16"/>
    <w:rsid w:val="00831B32"/>
    <w:rsid w:val="00831D88"/>
    <w:rsid w:val="00831F62"/>
    <w:rsid w:val="00831F67"/>
    <w:rsid w:val="00831FB7"/>
    <w:rsid w:val="0083220E"/>
    <w:rsid w:val="00832518"/>
    <w:rsid w:val="0083251F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5C99"/>
    <w:rsid w:val="00835D5C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59D"/>
    <w:rsid w:val="00842648"/>
    <w:rsid w:val="00842ECC"/>
    <w:rsid w:val="008433BF"/>
    <w:rsid w:val="0084349A"/>
    <w:rsid w:val="008434D3"/>
    <w:rsid w:val="008437C5"/>
    <w:rsid w:val="00843F98"/>
    <w:rsid w:val="008443C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0EB6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1BD4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730E"/>
    <w:rsid w:val="00857AE7"/>
    <w:rsid w:val="00857E4B"/>
    <w:rsid w:val="00860272"/>
    <w:rsid w:val="0086050C"/>
    <w:rsid w:val="00860627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2D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6E0F"/>
    <w:rsid w:val="008673A3"/>
    <w:rsid w:val="008673AC"/>
    <w:rsid w:val="008676DB"/>
    <w:rsid w:val="00867C3E"/>
    <w:rsid w:val="00867E82"/>
    <w:rsid w:val="0087099E"/>
    <w:rsid w:val="00870AD6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095"/>
    <w:rsid w:val="00873369"/>
    <w:rsid w:val="00873A12"/>
    <w:rsid w:val="00873A7A"/>
    <w:rsid w:val="00873CFF"/>
    <w:rsid w:val="00873F60"/>
    <w:rsid w:val="008740A0"/>
    <w:rsid w:val="00874150"/>
    <w:rsid w:val="00874811"/>
    <w:rsid w:val="00874B62"/>
    <w:rsid w:val="00874C77"/>
    <w:rsid w:val="00874CB4"/>
    <w:rsid w:val="00874CDD"/>
    <w:rsid w:val="008753BF"/>
    <w:rsid w:val="00875805"/>
    <w:rsid w:val="00875C98"/>
    <w:rsid w:val="00875D36"/>
    <w:rsid w:val="008760BF"/>
    <w:rsid w:val="00876B6A"/>
    <w:rsid w:val="00876FCD"/>
    <w:rsid w:val="0087758E"/>
    <w:rsid w:val="008775A8"/>
    <w:rsid w:val="008779B4"/>
    <w:rsid w:val="00880643"/>
    <w:rsid w:val="008809BC"/>
    <w:rsid w:val="00880BDB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2979"/>
    <w:rsid w:val="008832E2"/>
    <w:rsid w:val="00883591"/>
    <w:rsid w:val="00883763"/>
    <w:rsid w:val="008839B6"/>
    <w:rsid w:val="00883F12"/>
    <w:rsid w:val="0088453E"/>
    <w:rsid w:val="00884BC6"/>
    <w:rsid w:val="00884C93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B89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362"/>
    <w:rsid w:val="008976E2"/>
    <w:rsid w:val="00897795"/>
    <w:rsid w:val="008978FB"/>
    <w:rsid w:val="00897B31"/>
    <w:rsid w:val="00897E84"/>
    <w:rsid w:val="008A06E2"/>
    <w:rsid w:val="008A0A0A"/>
    <w:rsid w:val="008A0AF4"/>
    <w:rsid w:val="008A0B79"/>
    <w:rsid w:val="008A0E6E"/>
    <w:rsid w:val="008A0F05"/>
    <w:rsid w:val="008A0F10"/>
    <w:rsid w:val="008A0F2F"/>
    <w:rsid w:val="008A1100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28"/>
    <w:rsid w:val="008A3E88"/>
    <w:rsid w:val="008A3F84"/>
    <w:rsid w:val="008A4120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65A"/>
    <w:rsid w:val="008B588A"/>
    <w:rsid w:val="008B5996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393"/>
    <w:rsid w:val="008C0714"/>
    <w:rsid w:val="008C1763"/>
    <w:rsid w:val="008C1984"/>
    <w:rsid w:val="008C19F5"/>
    <w:rsid w:val="008C1A65"/>
    <w:rsid w:val="008C24E5"/>
    <w:rsid w:val="008C29DB"/>
    <w:rsid w:val="008C31B3"/>
    <w:rsid w:val="008C334B"/>
    <w:rsid w:val="008C3634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253"/>
    <w:rsid w:val="008C7F47"/>
    <w:rsid w:val="008D062E"/>
    <w:rsid w:val="008D10DE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0FF"/>
    <w:rsid w:val="008F1787"/>
    <w:rsid w:val="008F1BC1"/>
    <w:rsid w:val="008F22A0"/>
    <w:rsid w:val="008F26C0"/>
    <w:rsid w:val="008F2756"/>
    <w:rsid w:val="008F34AF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EED"/>
    <w:rsid w:val="008F6F36"/>
    <w:rsid w:val="008F7E1A"/>
    <w:rsid w:val="009003FE"/>
    <w:rsid w:val="00900523"/>
    <w:rsid w:val="00900767"/>
    <w:rsid w:val="0090079B"/>
    <w:rsid w:val="009007D3"/>
    <w:rsid w:val="009009EF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51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A6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0DF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151"/>
    <w:rsid w:val="00920202"/>
    <w:rsid w:val="00920371"/>
    <w:rsid w:val="009203FF"/>
    <w:rsid w:val="00920467"/>
    <w:rsid w:val="00920630"/>
    <w:rsid w:val="00920DF0"/>
    <w:rsid w:val="00920FA7"/>
    <w:rsid w:val="0092142F"/>
    <w:rsid w:val="00921586"/>
    <w:rsid w:val="00921667"/>
    <w:rsid w:val="009216B7"/>
    <w:rsid w:val="00921C74"/>
    <w:rsid w:val="00922294"/>
    <w:rsid w:val="0092285A"/>
    <w:rsid w:val="00923B30"/>
    <w:rsid w:val="00924365"/>
    <w:rsid w:val="0092439F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820"/>
    <w:rsid w:val="00931A11"/>
    <w:rsid w:val="00931B18"/>
    <w:rsid w:val="00931EE0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9F8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257"/>
    <w:rsid w:val="009455EB"/>
    <w:rsid w:val="00945655"/>
    <w:rsid w:val="00945914"/>
    <w:rsid w:val="009462E0"/>
    <w:rsid w:val="009463BF"/>
    <w:rsid w:val="009464ED"/>
    <w:rsid w:val="009465BB"/>
    <w:rsid w:val="0094663C"/>
    <w:rsid w:val="009466E9"/>
    <w:rsid w:val="009479CA"/>
    <w:rsid w:val="00947BFD"/>
    <w:rsid w:val="009501F4"/>
    <w:rsid w:val="00950378"/>
    <w:rsid w:val="0095060C"/>
    <w:rsid w:val="00950814"/>
    <w:rsid w:val="00950A13"/>
    <w:rsid w:val="00950AAF"/>
    <w:rsid w:val="00950BCF"/>
    <w:rsid w:val="00951236"/>
    <w:rsid w:val="009514F1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904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53B2"/>
    <w:rsid w:val="00955DA5"/>
    <w:rsid w:val="00955E74"/>
    <w:rsid w:val="009560C1"/>
    <w:rsid w:val="009563CA"/>
    <w:rsid w:val="0095679F"/>
    <w:rsid w:val="00956BC1"/>
    <w:rsid w:val="00956E42"/>
    <w:rsid w:val="00957076"/>
    <w:rsid w:val="00957775"/>
    <w:rsid w:val="00957A1A"/>
    <w:rsid w:val="00957DCE"/>
    <w:rsid w:val="00957F81"/>
    <w:rsid w:val="00960645"/>
    <w:rsid w:val="009606AB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F8"/>
    <w:rsid w:val="009630BD"/>
    <w:rsid w:val="00963808"/>
    <w:rsid w:val="0096388A"/>
    <w:rsid w:val="00963B02"/>
    <w:rsid w:val="00963B84"/>
    <w:rsid w:val="0096438A"/>
    <w:rsid w:val="009643F3"/>
    <w:rsid w:val="009649A1"/>
    <w:rsid w:val="00964B38"/>
    <w:rsid w:val="00965268"/>
    <w:rsid w:val="00965316"/>
    <w:rsid w:val="009658CD"/>
    <w:rsid w:val="00965CC7"/>
    <w:rsid w:val="00965EE7"/>
    <w:rsid w:val="00966152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3AE9"/>
    <w:rsid w:val="009742E4"/>
    <w:rsid w:val="00974927"/>
    <w:rsid w:val="00974B5C"/>
    <w:rsid w:val="00974FA6"/>
    <w:rsid w:val="00975418"/>
    <w:rsid w:val="00975486"/>
    <w:rsid w:val="00975637"/>
    <w:rsid w:val="00975734"/>
    <w:rsid w:val="009759A6"/>
    <w:rsid w:val="00975D05"/>
    <w:rsid w:val="00975EFE"/>
    <w:rsid w:val="00976147"/>
    <w:rsid w:val="009764A5"/>
    <w:rsid w:val="00977146"/>
    <w:rsid w:val="00977787"/>
    <w:rsid w:val="00977B1E"/>
    <w:rsid w:val="00977F07"/>
    <w:rsid w:val="0098007D"/>
    <w:rsid w:val="009801AA"/>
    <w:rsid w:val="00980328"/>
    <w:rsid w:val="00980693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AD4"/>
    <w:rsid w:val="00982BD7"/>
    <w:rsid w:val="00983692"/>
    <w:rsid w:val="00983A40"/>
    <w:rsid w:val="0098412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3CD5"/>
    <w:rsid w:val="00994BD7"/>
    <w:rsid w:val="00994C1D"/>
    <w:rsid w:val="00994EC2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797"/>
    <w:rsid w:val="009A0826"/>
    <w:rsid w:val="009A0CDE"/>
    <w:rsid w:val="009A0DD8"/>
    <w:rsid w:val="009A0E1E"/>
    <w:rsid w:val="009A107C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0E2"/>
    <w:rsid w:val="009A2148"/>
    <w:rsid w:val="009A2312"/>
    <w:rsid w:val="009A25F2"/>
    <w:rsid w:val="009A267F"/>
    <w:rsid w:val="009A297E"/>
    <w:rsid w:val="009A2D57"/>
    <w:rsid w:val="009A3028"/>
    <w:rsid w:val="009A33F1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000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B39"/>
    <w:rsid w:val="009B5CE8"/>
    <w:rsid w:val="009B5D15"/>
    <w:rsid w:val="009B603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1CD"/>
    <w:rsid w:val="009C240D"/>
    <w:rsid w:val="009C2C67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30F"/>
    <w:rsid w:val="009C6A49"/>
    <w:rsid w:val="009C6DF7"/>
    <w:rsid w:val="009C7504"/>
    <w:rsid w:val="009C7D40"/>
    <w:rsid w:val="009D01B6"/>
    <w:rsid w:val="009D06C2"/>
    <w:rsid w:val="009D07F9"/>
    <w:rsid w:val="009D0D0A"/>
    <w:rsid w:val="009D0E8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628A"/>
    <w:rsid w:val="009D66C6"/>
    <w:rsid w:val="009D7190"/>
    <w:rsid w:val="009D72D0"/>
    <w:rsid w:val="009D73D8"/>
    <w:rsid w:val="009D7585"/>
    <w:rsid w:val="009D7926"/>
    <w:rsid w:val="009E0139"/>
    <w:rsid w:val="009E01D1"/>
    <w:rsid w:val="009E04FF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697"/>
    <w:rsid w:val="009E3EA5"/>
    <w:rsid w:val="009E404B"/>
    <w:rsid w:val="009E4CBF"/>
    <w:rsid w:val="009E4F0F"/>
    <w:rsid w:val="009E58CD"/>
    <w:rsid w:val="009E5D87"/>
    <w:rsid w:val="009E6040"/>
    <w:rsid w:val="009E60BF"/>
    <w:rsid w:val="009E612B"/>
    <w:rsid w:val="009E61BC"/>
    <w:rsid w:val="009E640E"/>
    <w:rsid w:val="009E66AF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A40"/>
    <w:rsid w:val="009E7C60"/>
    <w:rsid w:val="009F002E"/>
    <w:rsid w:val="009F031E"/>
    <w:rsid w:val="009F0516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12A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B62"/>
    <w:rsid w:val="009F64EA"/>
    <w:rsid w:val="009F6763"/>
    <w:rsid w:val="009F6965"/>
    <w:rsid w:val="009F6A28"/>
    <w:rsid w:val="009F6AC3"/>
    <w:rsid w:val="009F6E36"/>
    <w:rsid w:val="009F6EA8"/>
    <w:rsid w:val="009F6F7F"/>
    <w:rsid w:val="009F71A9"/>
    <w:rsid w:val="009F7478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50A"/>
    <w:rsid w:val="00A02526"/>
    <w:rsid w:val="00A026AA"/>
    <w:rsid w:val="00A02738"/>
    <w:rsid w:val="00A02897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920"/>
    <w:rsid w:val="00A06BE3"/>
    <w:rsid w:val="00A06E86"/>
    <w:rsid w:val="00A0707C"/>
    <w:rsid w:val="00A0713A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3DFA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41"/>
    <w:rsid w:val="00A169B6"/>
    <w:rsid w:val="00A16AA8"/>
    <w:rsid w:val="00A16EF3"/>
    <w:rsid w:val="00A16FD2"/>
    <w:rsid w:val="00A17075"/>
    <w:rsid w:val="00A17378"/>
    <w:rsid w:val="00A17645"/>
    <w:rsid w:val="00A176EF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3BD"/>
    <w:rsid w:val="00A234F3"/>
    <w:rsid w:val="00A23759"/>
    <w:rsid w:val="00A23912"/>
    <w:rsid w:val="00A246BC"/>
    <w:rsid w:val="00A246C0"/>
    <w:rsid w:val="00A24712"/>
    <w:rsid w:val="00A249A7"/>
    <w:rsid w:val="00A24B8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80C"/>
    <w:rsid w:val="00A359E8"/>
    <w:rsid w:val="00A35FF2"/>
    <w:rsid w:val="00A36131"/>
    <w:rsid w:val="00A3623A"/>
    <w:rsid w:val="00A36465"/>
    <w:rsid w:val="00A368AC"/>
    <w:rsid w:val="00A36AD2"/>
    <w:rsid w:val="00A37552"/>
    <w:rsid w:val="00A375AD"/>
    <w:rsid w:val="00A3764D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1B0A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294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55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CE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B3"/>
    <w:rsid w:val="00A74FBD"/>
    <w:rsid w:val="00A753B7"/>
    <w:rsid w:val="00A7553A"/>
    <w:rsid w:val="00A75847"/>
    <w:rsid w:val="00A75CDA"/>
    <w:rsid w:val="00A764D0"/>
    <w:rsid w:val="00A76640"/>
    <w:rsid w:val="00A7676F"/>
    <w:rsid w:val="00A76A03"/>
    <w:rsid w:val="00A76D59"/>
    <w:rsid w:val="00A76F8E"/>
    <w:rsid w:val="00A77396"/>
    <w:rsid w:val="00A77809"/>
    <w:rsid w:val="00A77B38"/>
    <w:rsid w:val="00A77D2C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D83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5CE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A0F"/>
    <w:rsid w:val="00A96E79"/>
    <w:rsid w:val="00A97033"/>
    <w:rsid w:val="00A9725E"/>
    <w:rsid w:val="00A9735E"/>
    <w:rsid w:val="00A9770A"/>
    <w:rsid w:val="00A979FE"/>
    <w:rsid w:val="00A97CAC"/>
    <w:rsid w:val="00AA0459"/>
    <w:rsid w:val="00AA0D4B"/>
    <w:rsid w:val="00AA0ED1"/>
    <w:rsid w:val="00AA15A8"/>
    <w:rsid w:val="00AA1A60"/>
    <w:rsid w:val="00AA1D8A"/>
    <w:rsid w:val="00AA1D9A"/>
    <w:rsid w:val="00AA232C"/>
    <w:rsid w:val="00AA284E"/>
    <w:rsid w:val="00AA2ABA"/>
    <w:rsid w:val="00AA2EDB"/>
    <w:rsid w:val="00AA3021"/>
    <w:rsid w:val="00AA31F5"/>
    <w:rsid w:val="00AA3454"/>
    <w:rsid w:val="00AA362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D67"/>
    <w:rsid w:val="00AB0F6C"/>
    <w:rsid w:val="00AB143E"/>
    <w:rsid w:val="00AB17BC"/>
    <w:rsid w:val="00AB19EF"/>
    <w:rsid w:val="00AB1ABD"/>
    <w:rsid w:val="00AB1E60"/>
    <w:rsid w:val="00AB2F1C"/>
    <w:rsid w:val="00AB3C78"/>
    <w:rsid w:val="00AB3DDE"/>
    <w:rsid w:val="00AB4279"/>
    <w:rsid w:val="00AB4A82"/>
    <w:rsid w:val="00AB4CA5"/>
    <w:rsid w:val="00AB5643"/>
    <w:rsid w:val="00AB5F20"/>
    <w:rsid w:val="00AB609B"/>
    <w:rsid w:val="00AB61A8"/>
    <w:rsid w:val="00AB64DB"/>
    <w:rsid w:val="00AB6552"/>
    <w:rsid w:val="00AB695A"/>
    <w:rsid w:val="00AB69DC"/>
    <w:rsid w:val="00AB6C74"/>
    <w:rsid w:val="00AB6F15"/>
    <w:rsid w:val="00AB6FA9"/>
    <w:rsid w:val="00AB7055"/>
    <w:rsid w:val="00AB70A7"/>
    <w:rsid w:val="00AB7833"/>
    <w:rsid w:val="00AB7AC3"/>
    <w:rsid w:val="00AB7BF8"/>
    <w:rsid w:val="00AC014D"/>
    <w:rsid w:val="00AC025B"/>
    <w:rsid w:val="00AC09E6"/>
    <w:rsid w:val="00AC11C4"/>
    <w:rsid w:val="00AC16D0"/>
    <w:rsid w:val="00AC1782"/>
    <w:rsid w:val="00AC1A01"/>
    <w:rsid w:val="00AC1BC7"/>
    <w:rsid w:val="00AC1FEC"/>
    <w:rsid w:val="00AC2050"/>
    <w:rsid w:val="00AC214E"/>
    <w:rsid w:val="00AC2291"/>
    <w:rsid w:val="00AC2B6E"/>
    <w:rsid w:val="00AC34AD"/>
    <w:rsid w:val="00AC3846"/>
    <w:rsid w:val="00AC3915"/>
    <w:rsid w:val="00AC3C4A"/>
    <w:rsid w:val="00AC3CCF"/>
    <w:rsid w:val="00AC401E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39D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7CF"/>
    <w:rsid w:val="00AD4D8E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ADB"/>
    <w:rsid w:val="00AD6E05"/>
    <w:rsid w:val="00AD6E62"/>
    <w:rsid w:val="00AD6F74"/>
    <w:rsid w:val="00AD713D"/>
    <w:rsid w:val="00AD7AAF"/>
    <w:rsid w:val="00AD7AF3"/>
    <w:rsid w:val="00AE0428"/>
    <w:rsid w:val="00AE0562"/>
    <w:rsid w:val="00AE0CD4"/>
    <w:rsid w:val="00AE0E34"/>
    <w:rsid w:val="00AE16D5"/>
    <w:rsid w:val="00AE176D"/>
    <w:rsid w:val="00AE1A01"/>
    <w:rsid w:val="00AE1ED8"/>
    <w:rsid w:val="00AE1F36"/>
    <w:rsid w:val="00AE2452"/>
    <w:rsid w:val="00AE25A1"/>
    <w:rsid w:val="00AE2AA2"/>
    <w:rsid w:val="00AE2B3E"/>
    <w:rsid w:val="00AE3528"/>
    <w:rsid w:val="00AE39C4"/>
    <w:rsid w:val="00AE3C21"/>
    <w:rsid w:val="00AE404B"/>
    <w:rsid w:val="00AE4324"/>
    <w:rsid w:val="00AE4658"/>
    <w:rsid w:val="00AE4790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71D4"/>
    <w:rsid w:val="00AE7502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662"/>
    <w:rsid w:val="00AF07A8"/>
    <w:rsid w:val="00AF0DE4"/>
    <w:rsid w:val="00AF16DB"/>
    <w:rsid w:val="00AF1A3B"/>
    <w:rsid w:val="00AF1B65"/>
    <w:rsid w:val="00AF1C82"/>
    <w:rsid w:val="00AF1E01"/>
    <w:rsid w:val="00AF1F0D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64"/>
    <w:rsid w:val="00AF367B"/>
    <w:rsid w:val="00AF3710"/>
    <w:rsid w:val="00AF3A18"/>
    <w:rsid w:val="00AF423D"/>
    <w:rsid w:val="00AF4489"/>
    <w:rsid w:val="00AF4CEF"/>
    <w:rsid w:val="00AF4E28"/>
    <w:rsid w:val="00AF4F87"/>
    <w:rsid w:val="00AF52F0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94D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B29"/>
    <w:rsid w:val="00B04E35"/>
    <w:rsid w:val="00B0511F"/>
    <w:rsid w:val="00B05316"/>
    <w:rsid w:val="00B05467"/>
    <w:rsid w:val="00B0592F"/>
    <w:rsid w:val="00B05A36"/>
    <w:rsid w:val="00B05DCF"/>
    <w:rsid w:val="00B06222"/>
    <w:rsid w:val="00B0662D"/>
    <w:rsid w:val="00B06701"/>
    <w:rsid w:val="00B06733"/>
    <w:rsid w:val="00B06856"/>
    <w:rsid w:val="00B06D78"/>
    <w:rsid w:val="00B072E7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4B7E"/>
    <w:rsid w:val="00B15173"/>
    <w:rsid w:val="00B153D6"/>
    <w:rsid w:val="00B1576D"/>
    <w:rsid w:val="00B1591A"/>
    <w:rsid w:val="00B15BAA"/>
    <w:rsid w:val="00B15E41"/>
    <w:rsid w:val="00B15F19"/>
    <w:rsid w:val="00B166CE"/>
    <w:rsid w:val="00B166E7"/>
    <w:rsid w:val="00B16898"/>
    <w:rsid w:val="00B16975"/>
    <w:rsid w:val="00B16ABF"/>
    <w:rsid w:val="00B16AC5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A9D"/>
    <w:rsid w:val="00B24C1A"/>
    <w:rsid w:val="00B24D78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7F4"/>
    <w:rsid w:val="00B32A3D"/>
    <w:rsid w:val="00B32F83"/>
    <w:rsid w:val="00B330B5"/>
    <w:rsid w:val="00B3355F"/>
    <w:rsid w:val="00B335D0"/>
    <w:rsid w:val="00B34199"/>
    <w:rsid w:val="00B341DA"/>
    <w:rsid w:val="00B34AB5"/>
    <w:rsid w:val="00B3538B"/>
    <w:rsid w:val="00B35687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07B2"/>
    <w:rsid w:val="00B40DA0"/>
    <w:rsid w:val="00B41579"/>
    <w:rsid w:val="00B422AF"/>
    <w:rsid w:val="00B422F9"/>
    <w:rsid w:val="00B4251F"/>
    <w:rsid w:val="00B42872"/>
    <w:rsid w:val="00B42896"/>
    <w:rsid w:val="00B428C2"/>
    <w:rsid w:val="00B4295C"/>
    <w:rsid w:val="00B42A32"/>
    <w:rsid w:val="00B42C1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D84"/>
    <w:rsid w:val="00B45E7A"/>
    <w:rsid w:val="00B461E5"/>
    <w:rsid w:val="00B467D1"/>
    <w:rsid w:val="00B47A57"/>
    <w:rsid w:val="00B47F11"/>
    <w:rsid w:val="00B50180"/>
    <w:rsid w:val="00B50225"/>
    <w:rsid w:val="00B503AF"/>
    <w:rsid w:val="00B506C9"/>
    <w:rsid w:val="00B50D2D"/>
    <w:rsid w:val="00B515CB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33E"/>
    <w:rsid w:val="00B5549A"/>
    <w:rsid w:val="00B55936"/>
    <w:rsid w:val="00B55A57"/>
    <w:rsid w:val="00B56D68"/>
    <w:rsid w:val="00B57128"/>
    <w:rsid w:val="00B574CE"/>
    <w:rsid w:val="00B5759D"/>
    <w:rsid w:val="00B57BBD"/>
    <w:rsid w:val="00B57C2A"/>
    <w:rsid w:val="00B57D15"/>
    <w:rsid w:val="00B57EDC"/>
    <w:rsid w:val="00B57F59"/>
    <w:rsid w:val="00B6126D"/>
    <w:rsid w:val="00B61432"/>
    <w:rsid w:val="00B6165E"/>
    <w:rsid w:val="00B61797"/>
    <w:rsid w:val="00B6198A"/>
    <w:rsid w:val="00B61F93"/>
    <w:rsid w:val="00B62489"/>
    <w:rsid w:val="00B625C8"/>
    <w:rsid w:val="00B62634"/>
    <w:rsid w:val="00B6333B"/>
    <w:rsid w:val="00B634AD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3BA"/>
    <w:rsid w:val="00B71170"/>
    <w:rsid w:val="00B7141E"/>
    <w:rsid w:val="00B7156B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394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845"/>
    <w:rsid w:val="00B82D44"/>
    <w:rsid w:val="00B834B9"/>
    <w:rsid w:val="00B8363F"/>
    <w:rsid w:val="00B8385E"/>
    <w:rsid w:val="00B83C72"/>
    <w:rsid w:val="00B83E37"/>
    <w:rsid w:val="00B83E72"/>
    <w:rsid w:val="00B840CC"/>
    <w:rsid w:val="00B845E6"/>
    <w:rsid w:val="00B84898"/>
    <w:rsid w:val="00B849E3"/>
    <w:rsid w:val="00B84E73"/>
    <w:rsid w:val="00B8528F"/>
    <w:rsid w:val="00B85487"/>
    <w:rsid w:val="00B85533"/>
    <w:rsid w:val="00B856F9"/>
    <w:rsid w:val="00B85792"/>
    <w:rsid w:val="00B861A7"/>
    <w:rsid w:val="00B8655C"/>
    <w:rsid w:val="00B86E5C"/>
    <w:rsid w:val="00B872C3"/>
    <w:rsid w:val="00B8775D"/>
    <w:rsid w:val="00B87E2B"/>
    <w:rsid w:val="00B909B4"/>
    <w:rsid w:val="00B9179C"/>
    <w:rsid w:val="00B91C4D"/>
    <w:rsid w:val="00B91D91"/>
    <w:rsid w:val="00B91DCD"/>
    <w:rsid w:val="00B920C3"/>
    <w:rsid w:val="00B92166"/>
    <w:rsid w:val="00B92687"/>
    <w:rsid w:val="00B92888"/>
    <w:rsid w:val="00B93062"/>
    <w:rsid w:val="00B93148"/>
    <w:rsid w:val="00B933F6"/>
    <w:rsid w:val="00B9370C"/>
    <w:rsid w:val="00B93846"/>
    <w:rsid w:val="00B940A2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FE1"/>
    <w:rsid w:val="00B97236"/>
    <w:rsid w:val="00B97281"/>
    <w:rsid w:val="00B97530"/>
    <w:rsid w:val="00B97568"/>
    <w:rsid w:val="00B975F1"/>
    <w:rsid w:val="00B97D8C"/>
    <w:rsid w:val="00BA00DC"/>
    <w:rsid w:val="00BA01CE"/>
    <w:rsid w:val="00BA0299"/>
    <w:rsid w:val="00BA031B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1E9E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3E9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CB"/>
    <w:rsid w:val="00BB79AA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CC8"/>
    <w:rsid w:val="00BC4DA4"/>
    <w:rsid w:val="00BC4F76"/>
    <w:rsid w:val="00BC50CB"/>
    <w:rsid w:val="00BC5551"/>
    <w:rsid w:val="00BC5B5D"/>
    <w:rsid w:val="00BC6F42"/>
    <w:rsid w:val="00BC71C4"/>
    <w:rsid w:val="00BC7272"/>
    <w:rsid w:val="00BC73FC"/>
    <w:rsid w:val="00BC783A"/>
    <w:rsid w:val="00BC7A3F"/>
    <w:rsid w:val="00BC7DB8"/>
    <w:rsid w:val="00BD011C"/>
    <w:rsid w:val="00BD0349"/>
    <w:rsid w:val="00BD082E"/>
    <w:rsid w:val="00BD0C78"/>
    <w:rsid w:val="00BD1400"/>
    <w:rsid w:val="00BD15E9"/>
    <w:rsid w:val="00BD16C9"/>
    <w:rsid w:val="00BD1BAC"/>
    <w:rsid w:val="00BD1CA0"/>
    <w:rsid w:val="00BD1D8B"/>
    <w:rsid w:val="00BD1F6A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676"/>
    <w:rsid w:val="00BD677F"/>
    <w:rsid w:val="00BD68D7"/>
    <w:rsid w:val="00BD6AB0"/>
    <w:rsid w:val="00BD6BC6"/>
    <w:rsid w:val="00BD6CEE"/>
    <w:rsid w:val="00BD6DED"/>
    <w:rsid w:val="00BD6ECF"/>
    <w:rsid w:val="00BD702D"/>
    <w:rsid w:val="00BD70E8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7BF"/>
    <w:rsid w:val="00BE6E9C"/>
    <w:rsid w:val="00BE6FCE"/>
    <w:rsid w:val="00BE7133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0EF5"/>
    <w:rsid w:val="00BF168B"/>
    <w:rsid w:val="00BF19D0"/>
    <w:rsid w:val="00BF1A20"/>
    <w:rsid w:val="00BF2148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4CC4"/>
    <w:rsid w:val="00BF505F"/>
    <w:rsid w:val="00BF50D0"/>
    <w:rsid w:val="00BF5111"/>
    <w:rsid w:val="00BF5188"/>
    <w:rsid w:val="00BF561E"/>
    <w:rsid w:val="00BF576E"/>
    <w:rsid w:val="00BF5F4A"/>
    <w:rsid w:val="00BF6021"/>
    <w:rsid w:val="00BF60B4"/>
    <w:rsid w:val="00BF617C"/>
    <w:rsid w:val="00BF6A02"/>
    <w:rsid w:val="00BF6AB6"/>
    <w:rsid w:val="00BF6D28"/>
    <w:rsid w:val="00BF70B2"/>
    <w:rsid w:val="00BF71A1"/>
    <w:rsid w:val="00BF73BE"/>
    <w:rsid w:val="00BF745D"/>
    <w:rsid w:val="00BF74DF"/>
    <w:rsid w:val="00BF7B91"/>
    <w:rsid w:val="00BF7DB3"/>
    <w:rsid w:val="00C00676"/>
    <w:rsid w:val="00C0092A"/>
    <w:rsid w:val="00C00BBB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723"/>
    <w:rsid w:val="00C05BEE"/>
    <w:rsid w:val="00C06397"/>
    <w:rsid w:val="00C06411"/>
    <w:rsid w:val="00C06BAF"/>
    <w:rsid w:val="00C07996"/>
    <w:rsid w:val="00C07B49"/>
    <w:rsid w:val="00C07D56"/>
    <w:rsid w:val="00C07E35"/>
    <w:rsid w:val="00C07F3A"/>
    <w:rsid w:val="00C101D7"/>
    <w:rsid w:val="00C10519"/>
    <w:rsid w:val="00C1069C"/>
    <w:rsid w:val="00C108FC"/>
    <w:rsid w:val="00C1094B"/>
    <w:rsid w:val="00C1099D"/>
    <w:rsid w:val="00C109AD"/>
    <w:rsid w:val="00C11538"/>
    <w:rsid w:val="00C11946"/>
    <w:rsid w:val="00C11998"/>
    <w:rsid w:val="00C11AF1"/>
    <w:rsid w:val="00C120B6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313"/>
    <w:rsid w:val="00C1751B"/>
    <w:rsid w:val="00C17E95"/>
    <w:rsid w:val="00C17FF9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84F"/>
    <w:rsid w:val="00C23C09"/>
    <w:rsid w:val="00C2465F"/>
    <w:rsid w:val="00C24ED8"/>
    <w:rsid w:val="00C2539A"/>
    <w:rsid w:val="00C25A63"/>
    <w:rsid w:val="00C25D8F"/>
    <w:rsid w:val="00C2610F"/>
    <w:rsid w:val="00C2612E"/>
    <w:rsid w:val="00C26256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3"/>
    <w:rsid w:val="00C33D2A"/>
    <w:rsid w:val="00C33EE2"/>
    <w:rsid w:val="00C3402B"/>
    <w:rsid w:val="00C34496"/>
    <w:rsid w:val="00C34AC8"/>
    <w:rsid w:val="00C34C90"/>
    <w:rsid w:val="00C34F7A"/>
    <w:rsid w:val="00C3513D"/>
    <w:rsid w:val="00C352D7"/>
    <w:rsid w:val="00C35688"/>
    <w:rsid w:val="00C35E70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833"/>
    <w:rsid w:val="00C418A1"/>
    <w:rsid w:val="00C41B20"/>
    <w:rsid w:val="00C421D2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563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635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4F6"/>
    <w:rsid w:val="00C54580"/>
    <w:rsid w:val="00C55174"/>
    <w:rsid w:val="00C551C8"/>
    <w:rsid w:val="00C557D2"/>
    <w:rsid w:val="00C55B0D"/>
    <w:rsid w:val="00C565D5"/>
    <w:rsid w:val="00C56911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3CD8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6EA6"/>
    <w:rsid w:val="00C67784"/>
    <w:rsid w:val="00C67985"/>
    <w:rsid w:val="00C679FE"/>
    <w:rsid w:val="00C67D57"/>
    <w:rsid w:val="00C67FE9"/>
    <w:rsid w:val="00C70210"/>
    <w:rsid w:val="00C70A0B"/>
    <w:rsid w:val="00C70A45"/>
    <w:rsid w:val="00C70ABB"/>
    <w:rsid w:val="00C71169"/>
    <w:rsid w:val="00C712AF"/>
    <w:rsid w:val="00C71D48"/>
    <w:rsid w:val="00C71E5C"/>
    <w:rsid w:val="00C71EEF"/>
    <w:rsid w:val="00C72476"/>
    <w:rsid w:val="00C729CD"/>
    <w:rsid w:val="00C73042"/>
    <w:rsid w:val="00C7304B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078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E5A"/>
    <w:rsid w:val="00C81E76"/>
    <w:rsid w:val="00C81EB6"/>
    <w:rsid w:val="00C82325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69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57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CFC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3B1"/>
    <w:rsid w:val="00CB15A8"/>
    <w:rsid w:val="00CB15C7"/>
    <w:rsid w:val="00CB17C6"/>
    <w:rsid w:val="00CB1913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3F"/>
    <w:rsid w:val="00CC07B8"/>
    <w:rsid w:val="00CC07D1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C93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770"/>
    <w:rsid w:val="00CD0AC6"/>
    <w:rsid w:val="00CD0D20"/>
    <w:rsid w:val="00CD129C"/>
    <w:rsid w:val="00CD1E43"/>
    <w:rsid w:val="00CD24A1"/>
    <w:rsid w:val="00CD27CA"/>
    <w:rsid w:val="00CD2ABC"/>
    <w:rsid w:val="00CD2DAE"/>
    <w:rsid w:val="00CD315C"/>
    <w:rsid w:val="00CD36F3"/>
    <w:rsid w:val="00CD389F"/>
    <w:rsid w:val="00CD3D00"/>
    <w:rsid w:val="00CD3F51"/>
    <w:rsid w:val="00CD4360"/>
    <w:rsid w:val="00CD45FC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14F"/>
    <w:rsid w:val="00CE42C9"/>
    <w:rsid w:val="00CE4414"/>
    <w:rsid w:val="00CE44B5"/>
    <w:rsid w:val="00CE45C8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499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201C"/>
    <w:rsid w:val="00CF23F3"/>
    <w:rsid w:val="00CF242B"/>
    <w:rsid w:val="00CF276B"/>
    <w:rsid w:val="00CF28D2"/>
    <w:rsid w:val="00CF28FA"/>
    <w:rsid w:val="00CF2A24"/>
    <w:rsid w:val="00CF2B02"/>
    <w:rsid w:val="00CF2C40"/>
    <w:rsid w:val="00CF2DBF"/>
    <w:rsid w:val="00CF337D"/>
    <w:rsid w:val="00CF34C0"/>
    <w:rsid w:val="00CF36BE"/>
    <w:rsid w:val="00CF435E"/>
    <w:rsid w:val="00CF446C"/>
    <w:rsid w:val="00CF4885"/>
    <w:rsid w:val="00CF4A70"/>
    <w:rsid w:val="00CF4EC6"/>
    <w:rsid w:val="00CF5491"/>
    <w:rsid w:val="00CF55A1"/>
    <w:rsid w:val="00CF5F0D"/>
    <w:rsid w:val="00CF6370"/>
    <w:rsid w:val="00CF63B6"/>
    <w:rsid w:val="00CF6BBA"/>
    <w:rsid w:val="00CF6E7A"/>
    <w:rsid w:val="00CF71AA"/>
    <w:rsid w:val="00CF7640"/>
    <w:rsid w:val="00CF7A10"/>
    <w:rsid w:val="00CF7B07"/>
    <w:rsid w:val="00CF7D3B"/>
    <w:rsid w:val="00CF7E87"/>
    <w:rsid w:val="00D0013E"/>
    <w:rsid w:val="00D005AE"/>
    <w:rsid w:val="00D0069D"/>
    <w:rsid w:val="00D00769"/>
    <w:rsid w:val="00D0094A"/>
    <w:rsid w:val="00D00B0B"/>
    <w:rsid w:val="00D00EC1"/>
    <w:rsid w:val="00D01312"/>
    <w:rsid w:val="00D01367"/>
    <w:rsid w:val="00D01410"/>
    <w:rsid w:val="00D014CB"/>
    <w:rsid w:val="00D01DDA"/>
    <w:rsid w:val="00D020F7"/>
    <w:rsid w:val="00D0251D"/>
    <w:rsid w:val="00D02C9B"/>
    <w:rsid w:val="00D02D87"/>
    <w:rsid w:val="00D02EB1"/>
    <w:rsid w:val="00D03345"/>
    <w:rsid w:val="00D033CA"/>
    <w:rsid w:val="00D03492"/>
    <w:rsid w:val="00D03521"/>
    <w:rsid w:val="00D039D4"/>
    <w:rsid w:val="00D039D5"/>
    <w:rsid w:val="00D03ED5"/>
    <w:rsid w:val="00D04367"/>
    <w:rsid w:val="00D046A0"/>
    <w:rsid w:val="00D0481A"/>
    <w:rsid w:val="00D05131"/>
    <w:rsid w:val="00D05163"/>
    <w:rsid w:val="00D0539D"/>
    <w:rsid w:val="00D054D5"/>
    <w:rsid w:val="00D05500"/>
    <w:rsid w:val="00D05734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A8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152D"/>
    <w:rsid w:val="00D218A4"/>
    <w:rsid w:val="00D21CE8"/>
    <w:rsid w:val="00D21CEF"/>
    <w:rsid w:val="00D21D0C"/>
    <w:rsid w:val="00D21FBB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4E70"/>
    <w:rsid w:val="00D25112"/>
    <w:rsid w:val="00D2528B"/>
    <w:rsid w:val="00D25384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5D9"/>
    <w:rsid w:val="00D27799"/>
    <w:rsid w:val="00D27A9A"/>
    <w:rsid w:val="00D27B03"/>
    <w:rsid w:val="00D27DCB"/>
    <w:rsid w:val="00D30050"/>
    <w:rsid w:val="00D30534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2A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A32"/>
    <w:rsid w:val="00D41CCD"/>
    <w:rsid w:val="00D41E39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8AB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69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251"/>
    <w:rsid w:val="00D5238F"/>
    <w:rsid w:val="00D52944"/>
    <w:rsid w:val="00D53E09"/>
    <w:rsid w:val="00D53FD0"/>
    <w:rsid w:val="00D54006"/>
    <w:rsid w:val="00D5462B"/>
    <w:rsid w:val="00D54910"/>
    <w:rsid w:val="00D54938"/>
    <w:rsid w:val="00D54DA2"/>
    <w:rsid w:val="00D556D1"/>
    <w:rsid w:val="00D55910"/>
    <w:rsid w:val="00D55EDB"/>
    <w:rsid w:val="00D56B31"/>
    <w:rsid w:val="00D56C00"/>
    <w:rsid w:val="00D5704F"/>
    <w:rsid w:val="00D57216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D8C"/>
    <w:rsid w:val="00D65FDA"/>
    <w:rsid w:val="00D6616F"/>
    <w:rsid w:val="00D66199"/>
    <w:rsid w:val="00D66939"/>
    <w:rsid w:val="00D66A20"/>
    <w:rsid w:val="00D67CB2"/>
    <w:rsid w:val="00D67D28"/>
    <w:rsid w:val="00D67DDC"/>
    <w:rsid w:val="00D67F1D"/>
    <w:rsid w:val="00D70494"/>
    <w:rsid w:val="00D70641"/>
    <w:rsid w:val="00D70A3C"/>
    <w:rsid w:val="00D70E81"/>
    <w:rsid w:val="00D7139B"/>
    <w:rsid w:val="00D71471"/>
    <w:rsid w:val="00D719D3"/>
    <w:rsid w:val="00D71B7B"/>
    <w:rsid w:val="00D71F37"/>
    <w:rsid w:val="00D72259"/>
    <w:rsid w:val="00D72A42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DF8"/>
    <w:rsid w:val="00D74E88"/>
    <w:rsid w:val="00D753BD"/>
    <w:rsid w:val="00D753E3"/>
    <w:rsid w:val="00D75B50"/>
    <w:rsid w:val="00D75C82"/>
    <w:rsid w:val="00D75D6E"/>
    <w:rsid w:val="00D75EBD"/>
    <w:rsid w:val="00D76682"/>
    <w:rsid w:val="00D76863"/>
    <w:rsid w:val="00D76D7E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501"/>
    <w:rsid w:val="00D816A4"/>
    <w:rsid w:val="00D823FA"/>
    <w:rsid w:val="00D825DA"/>
    <w:rsid w:val="00D82913"/>
    <w:rsid w:val="00D82C78"/>
    <w:rsid w:val="00D835B0"/>
    <w:rsid w:val="00D8366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4AD"/>
    <w:rsid w:val="00D8560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5FF"/>
    <w:rsid w:val="00D96667"/>
    <w:rsid w:val="00D9672D"/>
    <w:rsid w:val="00D974DC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254"/>
    <w:rsid w:val="00DA2305"/>
    <w:rsid w:val="00DA24A1"/>
    <w:rsid w:val="00DA2B26"/>
    <w:rsid w:val="00DA2C6A"/>
    <w:rsid w:val="00DA2DC3"/>
    <w:rsid w:val="00DA3070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3E"/>
    <w:rsid w:val="00DB03E5"/>
    <w:rsid w:val="00DB06EC"/>
    <w:rsid w:val="00DB0781"/>
    <w:rsid w:val="00DB0791"/>
    <w:rsid w:val="00DB0A0E"/>
    <w:rsid w:val="00DB0A21"/>
    <w:rsid w:val="00DB1413"/>
    <w:rsid w:val="00DB18CD"/>
    <w:rsid w:val="00DB1E5E"/>
    <w:rsid w:val="00DB214D"/>
    <w:rsid w:val="00DB2227"/>
    <w:rsid w:val="00DB235F"/>
    <w:rsid w:val="00DB2603"/>
    <w:rsid w:val="00DB284D"/>
    <w:rsid w:val="00DB2D41"/>
    <w:rsid w:val="00DB2E58"/>
    <w:rsid w:val="00DB308B"/>
    <w:rsid w:val="00DB32FE"/>
    <w:rsid w:val="00DB36E8"/>
    <w:rsid w:val="00DB3DB3"/>
    <w:rsid w:val="00DB3F2D"/>
    <w:rsid w:val="00DB45AA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0F32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578"/>
    <w:rsid w:val="00DC2765"/>
    <w:rsid w:val="00DC2893"/>
    <w:rsid w:val="00DC2A52"/>
    <w:rsid w:val="00DC314E"/>
    <w:rsid w:val="00DC3595"/>
    <w:rsid w:val="00DC4089"/>
    <w:rsid w:val="00DC4A7B"/>
    <w:rsid w:val="00DC5060"/>
    <w:rsid w:val="00DC5126"/>
    <w:rsid w:val="00DC5278"/>
    <w:rsid w:val="00DC5651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6DE"/>
    <w:rsid w:val="00DD384D"/>
    <w:rsid w:val="00DD39CC"/>
    <w:rsid w:val="00DD3A0A"/>
    <w:rsid w:val="00DD3E6F"/>
    <w:rsid w:val="00DD3EC5"/>
    <w:rsid w:val="00DD4109"/>
    <w:rsid w:val="00DD4213"/>
    <w:rsid w:val="00DD439C"/>
    <w:rsid w:val="00DD4BBD"/>
    <w:rsid w:val="00DD508B"/>
    <w:rsid w:val="00DD50E2"/>
    <w:rsid w:val="00DD5272"/>
    <w:rsid w:val="00DD533A"/>
    <w:rsid w:val="00DD5558"/>
    <w:rsid w:val="00DD5F3B"/>
    <w:rsid w:val="00DD5FD3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9E2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2CC"/>
    <w:rsid w:val="00DF0694"/>
    <w:rsid w:val="00DF06EA"/>
    <w:rsid w:val="00DF0754"/>
    <w:rsid w:val="00DF0CF3"/>
    <w:rsid w:val="00DF0D68"/>
    <w:rsid w:val="00DF1350"/>
    <w:rsid w:val="00DF1503"/>
    <w:rsid w:val="00DF1B96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4E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6549"/>
    <w:rsid w:val="00DF69A0"/>
    <w:rsid w:val="00DF6A33"/>
    <w:rsid w:val="00DF6C1F"/>
    <w:rsid w:val="00DF6C20"/>
    <w:rsid w:val="00DF6CEB"/>
    <w:rsid w:val="00DF7051"/>
    <w:rsid w:val="00DF765A"/>
    <w:rsid w:val="00DF7B0A"/>
    <w:rsid w:val="00DF7B4E"/>
    <w:rsid w:val="00DF7BF5"/>
    <w:rsid w:val="00DF7CB1"/>
    <w:rsid w:val="00E00123"/>
    <w:rsid w:val="00E00939"/>
    <w:rsid w:val="00E00A00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5F7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69"/>
    <w:rsid w:val="00E10370"/>
    <w:rsid w:val="00E10902"/>
    <w:rsid w:val="00E10A6A"/>
    <w:rsid w:val="00E10B61"/>
    <w:rsid w:val="00E10BE3"/>
    <w:rsid w:val="00E1107F"/>
    <w:rsid w:val="00E110A6"/>
    <w:rsid w:val="00E113F4"/>
    <w:rsid w:val="00E117D3"/>
    <w:rsid w:val="00E117F9"/>
    <w:rsid w:val="00E11A1F"/>
    <w:rsid w:val="00E1218F"/>
    <w:rsid w:val="00E1226E"/>
    <w:rsid w:val="00E122D7"/>
    <w:rsid w:val="00E12411"/>
    <w:rsid w:val="00E125D7"/>
    <w:rsid w:val="00E127CE"/>
    <w:rsid w:val="00E128C3"/>
    <w:rsid w:val="00E128D7"/>
    <w:rsid w:val="00E12BFD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093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57D"/>
    <w:rsid w:val="00E24659"/>
    <w:rsid w:val="00E249EA"/>
    <w:rsid w:val="00E24AFF"/>
    <w:rsid w:val="00E24CB6"/>
    <w:rsid w:val="00E24D0E"/>
    <w:rsid w:val="00E24F67"/>
    <w:rsid w:val="00E250EF"/>
    <w:rsid w:val="00E2549C"/>
    <w:rsid w:val="00E25899"/>
    <w:rsid w:val="00E25C21"/>
    <w:rsid w:val="00E25E93"/>
    <w:rsid w:val="00E26609"/>
    <w:rsid w:val="00E26815"/>
    <w:rsid w:val="00E27029"/>
    <w:rsid w:val="00E270E7"/>
    <w:rsid w:val="00E27470"/>
    <w:rsid w:val="00E276CC"/>
    <w:rsid w:val="00E27722"/>
    <w:rsid w:val="00E27DCD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218E"/>
    <w:rsid w:val="00E322ED"/>
    <w:rsid w:val="00E32645"/>
    <w:rsid w:val="00E32735"/>
    <w:rsid w:val="00E32B4E"/>
    <w:rsid w:val="00E32B70"/>
    <w:rsid w:val="00E32DF2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7C"/>
    <w:rsid w:val="00E35D15"/>
    <w:rsid w:val="00E362B9"/>
    <w:rsid w:val="00E36C7E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21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0F8"/>
    <w:rsid w:val="00E4353A"/>
    <w:rsid w:val="00E437C8"/>
    <w:rsid w:val="00E439AA"/>
    <w:rsid w:val="00E43AA8"/>
    <w:rsid w:val="00E43B9E"/>
    <w:rsid w:val="00E44326"/>
    <w:rsid w:val="00E4459F"/>
    <w:rsid w:val="00E446C2"/>
    <w:rsid w:val="00E44CFA"/>
    <w:rsid w:val="00E44D9A"/>
    <w:rsid w:val="00E44F72"/>
    <w:rsid w:val="00E4515F"/>
    <w:rsid w:val="00E45168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39A3"/>
    <w:rsid w:val="00E5409F"/>
    <w:rsid w:val="00E5411F"/>
    <w:rsid w:val="00E541D3"/>
    <w:rsid w:val="00E5461B"/>
    <w:rsid w:val="00E54C9B"/>
    <w:rsid w:val="00E54CCD"/>
    <w:rsid w:val="00E54EBE"/>
    <w:rsid w:val="00E54F0D"/>
    <w:rsid w:val="00E54F2D"/>
    <w:rsid w:val="00E55823"/>
    <w:rsid w:val="00E55840"/>
    <w:rsid w:val="00E55997"/>
    <w:rsid w:val="00E55CFB"/>
    <w:rsid w:val="00E55EE0"/>
    <w:rsid w:val="00E5658F"/>
    <w:rsid w:val="00E566C8"/>
    <w:rsid w:val="00E56CDC"/>
    <w:rsid w:val="00E56F0F"/>
    <w:rsid w:val="00E5716C"/>
    <w:rsid w:val="00E57326"/>
    <w:rsid w:val="00E57402"/>
    <w:rsid w:val="00E57514"/>
    <w:rsid w:val="00E5760B"/>
    <w:rsid w:val="00E57976"/>
    <w:rsid w:val="00E57B6A"/>
    <w:rsid w:val="00E60065"/>
    <w:rsid w:val="00E601B2"/>
    <w:rsid w:val="00E605F4"/>
    <w:rsid w:val="00E60903"/>
    <w:rsid w:val="00E60A3D"/>
    <w:rsid w:val="00E60BED"/>
    <w:rsid w:val="00E60C97"/>
    <w:rsid w:val="00E60D30"/>
    <w:rsid w:val="00E60F97"/>
    <w:rsid w:val="00E61162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22A"/>
    <w:rsid w:val="00E655A2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00C"/>
    <w:rsid w:val="00E70062"/>
    <w:rsid w:val="00E70247"/>
    <w:rsid w:val="00E7053F"/>
    <w:rsid w:val="00E705C7"/>
    <w:rsid w:val="00E7092A"/>
    <w:rsid w:val="00E70F7A"/>
    <w:rsid w:val="00E71279"/>
    <w:rsid w:val="00E71593"/>
    <w:rsid w:val="00E71806"/>
    <w:rsid w:val="00E72053"/>
    <w:rsid w:val="00E721D8"/>
    <w:rsid w:val="00E723DF"/>
    <w:rsid w:val="00E724BE"/>
    <w:rsid w:val="00E72814"/>
    <w:rsid w:val="00E72901"/>
    <w:rsid w:val="00E72B6C"/>
    <w:rsid w:val="00E73381"/>
    <w:rsid w:val="00E73699"/>
    <w:rsid w:val="00E73A70"/>
    <w:rsid w:val="00E73D28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3CF"/>
    <w:rsid w:val="00E76A3A"/>
    <w:rsid w:val="00E76F90"/>
    <w:rsid w:val="00E77184"/>
    <w:rsid w:val="00E779EC"/>
    <w:rsid w:val="00E800A3"/>
    <w:rsid w:val="00E8039D"/>
    <w:rsid w:val="00E805C9"/>
    <w:rsid w:val="00E80632"/>
    <w:rsid w:val="00E8078F"/>
    <w:rsid w:val="00E80C3B"/>
    <w:rsid w:val="00E81111"/>
    <w:rsid w:val="00E81353"/>
    <w:rsid w:val="00E818F4"/>
    <w:rsid w:val="00E819CC"/>
    <w:rsid w:val="00E819D0"/>
    <w:rsid w:val="00E81DF2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3F35"/>
    <w:rsid w:val="00E8440A"/>
    <w:rsid w:val="00E84461"/>
    <w:rsid w:val="00E844C8"/>
    <w:rsid w:val="00E84FE2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A1"/>
    <w:rsid w:val="00E916B2"/>
    <w:rsid w:val="00E91BBF"/>
    <w:rsid w:val="00E922EE"/>
    <w:rsid w:val="00E92A27"/>
    <w:rsid w:val="00E934AC"/>
    <w:rsid w:val="00E935E9"/>
    <w:rsid w:val="00E935F0"/>
    <w:rsid w:val="00E93761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51A"/>
    <w:rsid w:val="00E95B8A"/>
    <w:rsid w:val="00E95DB6"/>
    <w:rsid w:val="00E9602C"/>
    <w:rsid w:val="00E961BD"/>
    <w:rsid w:val="00E962D7"/>
    <w:rsid w:val="00E963B3"/>
    <w:rsid w:val="00E964D2"/>
    <w:rsid w:val="00E969F7"/>
    <w:rsid w:val="00E96C52"/>
    <w:rsid w:val="00E96C75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A2E"/>
    <w:rsid w:val="00EA2C98"/>
    <w:rsid w:val="00EA32BD"/>
    <w:rsid w:val="00EA3499"/>
    <w:rsid w:val="00EA34F8"/>
    <w:rsid w:val="00EA3638"/>
    <w:rsid w:val="00EA3A13"/>
    <w:rsid w:val="00EA3FA7"/>
    <w:rsid w:val="00EA40CB"/>
    <w:rsid w:val="00EA42F2"/>
    <w:rsid w:val="00EA4A90"/>
    <w:rsid w:val="00EA4BB7"/>
    <w:rsid w:val="00EA4C3B"/>
    <w:rsid w:val="00EA4E9E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D9"/>
    <w:rsid w:val="00EB0E27"/>
    <w:rsid w:val="00EB0FC7"/>
    <w:rsid w:val="00EB1968"/>
    <w:rsid w:val="00EB1BC3"/>
    <w:rsid w:val="00EB1E64"/>
    <w:rsid w:val="00EB27E3"/>
    <w:rsid w:val="00EB2AB1"/>
    <w:rsid w:val="00EB2CCB"/>
    <w:rsid w:val="00EB2D2A"/>
    <w:rsid w:val="00EB2F3B"/>
    <w:rsid w:val="00EB30F6"/>
    <w:rsid w:val="00EB3705"/>
    <w:rsid w:val="00EB3F88"/>
    <w:rsid w:val="00EB40E6"/>
    <w:rsid w:val="00EB413A"/>
    <w:rsid w:val="00EB42B1"/>
    <w:rsid w:val="00EB49E6"/>
    <w:rsid w:val="00EB4AAD"/>
    <w:rsid w:val="00EB4C8E"/>
    <w:rsid w:val="00EB4C8F"/>
    <w:rsid w:val="00EB5346"/>
    <w:rsid w:val="00EB5586"/>
    <w:rsid w:val="00EB5ADE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732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9D6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6A9"/>
    <w:rsid w:val="00EC4848"/>
    <w:rsid w:val="00EC492E"/>
    <w:rsid w:val="00EC4DE9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E73"/>
    <w:rsid w:val="00ED057F"/>
    <w:rsid w:val="00ED0C69"/>
    <w:rsid w:val="00ED0FB5"/>
    <w:rsid w:val="00ED1073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1C3"/>
    <w:rsid w:val="00ED64CE"/>
    <w:rsid w:val="00ED69A7"/>
    <w:rsid w:val="00ED6EB2"/>
    <w:rsid w:val="00ED6ED6"/>
    <w:rsid w:val="00ED722B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964"/>
    <w:rsid w:val="00EE2A52"/>
    <w:rsid w:val="00EE2B83"/>
    <w:rsid w:val="00EE392D"/>
    <w:rsid w:val="00EE39C8"/>
    <w:rsid w:val="00EE3C5A"/>
    <w:rsid w:val="00EE41F2"/>
    <w:rsid w:val="00EE46C3"/>
    <w:rsid w:val="00EE4DD0"/>
    <w:rsid w:val="00EE51E1"/>
    <w:rsid w:val="00EE5892"/>
    <w:rsid w:val="00EE5BA2"/>
    <w:rsid w:val="00EE5E4A"/>
    <w:rsid w:val="00EE63D2"/>
    <w:rsid w:val="00EE652E"/>
    <w:rsid w:val="00EE67C5"/>
    <w:rsid w:val="00EE742B"/>
    <w:rsid w:val="00EE7510"/>
    <w:rsid w:val="00EE7FCF"/>
    <w:rsid w:val="00EF0024"/>
    <w:rsid w:val="00EF03D0"/>
    <w:rsid w:val="00EF0402"/>
    <w:rsid w:val="00EF04BB"/>
    <w:rsid w:val="00EF0594"/>
    <w:rsid w:val="00EF0854"/>
    <w:rsid w:val="00EF0B6D"/>
    <w:rsid w:val="00EF0E79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3E"/>
    <w:rsid w:val="00EF3B86"/>
    <w:rsid w:val="00EF416F"/>
    <w:rsid w:val="00EF4246"/>
    <w:rsid w:val="00EF4480"/>
    <w:rsid w:val="00EF4814"/>
    <w:rsid w:val="00EF4B6F"/>
    <w:rsid w:val="00EF4D70"/>
    <w:rsid w:val="00EF5143"/>
    <w:rsid w:val="00EF57F3"/>
    <w:rsid w:val="00EF58AA"/>
    <w:rsid w:val="00EF68F4"/>
    <w:rsid w:val="00EF69B5"/>
    <w:rsid w:val="00EF6A9F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0B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8D6"/>
    <w:rsid w:val="00F06A4B"/>
    <w:rsid w:val="00F06C7B"/>
    <w:rsid w:val="00F06CCB"/>
    <w:rsid w:val="00F07117"/>
    <w:rsid w:val="00F072A4"/>
    <w:rsid w:val="00F0791C"/>
    <w:rsid w:val="00F079C6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7A3"/>
    <w:rsid w:val="00F17873"/>
    <w:rsid w:val="00F178E6"/>
    <w:rsid w:val="00F17953"/>
    <w:rsid w:val="00F17B68"/>
    <w:rsid w:val="00F17C0B"/>
    <w:rsid w:val="00F17DEB"/>
    <w:rsid w:val="00F2000C"/>
    <w:rsid w:val="00F2041D"/>
    <w:rsid w:val="00F207AA"/>
    <w:rsid w:val="00F20933"/>
    <w:rsid w:val="00F20A3C"/>
    <w:rsid w:val="00F20B0B"/>
    <w:rsid w:val="00F20C67"/>
    <w:rsid w:val="00F2101B"/>
    <w:rsid w:val="00F2138D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5838"/>
    <w:rsid w:val="00F2662B"/>
    <w:rsid w:val="00F26646"/>
    <w:rsid w:val="00F26816"/>
    <w:rsid w:val="00F26E85"/>
    <w:rsid w:val="00F26EB2"/>
    <w:rsid w:val="00F2717A"/>
    <w:rsid w:val="00F27532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B81"/>
    <w:rsid w:val="00F31CD1"/>
    <w:rsid w:val="00F32038"/>
    <w:rsid w:val="00F32074"/>
    <w:rsid w:val="00F32239"/>
    <w:rsid w:val="00F32632"/>
    <w:rsid w:val="00F32BB3"/>
    <w:rsid w:val="00F32D4E"/>
    <w:rsid w:val="00F32F76"/>
    <w:rsid w:val="00F331B4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A75"/>
    <w:rsid w:val="00F5361B"/>
    <w:rsid w:val="00F538D2"/>
    <w:rsid w:val="00F5428A"/>
    <w:rsid w:val="00F54580"/>
    <w:rsid w:val="00F547BC"/>
    <w:rsid w:val="00F5484A"/>
    <w:rsid w:val="00F559BF"/>
    <w:rsid w:val="00F55CB6"/>
    <w:rsid w:val="00F56055"/>
    <w:rsid w:val="00F5619C"/>
    <w:rsid w:val="00F56384"/>
    <w:rsid w:val="00F56561"/>
    <w:rsid w:val="00F567C3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4B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6F22"/>
    <w:rsid w:val="00F67001"/>
    <w:rsid w:val="00F67133"/>
    <w:rsid w:val="00F677B7"/>
    <w:rsid w:val="00F67A9D"/>
    <w:rsid w:val="00F67C98"/>
    <w:rsid w:val="00F67D26"/>
    <w:rsid w:val="00F702DB"/>
    <w:rsid w:val="00F70B19"/>
    <w:rsid w:val="00F70C8B"/>
    <w:rsid w:val="00F711E7"/>
    <w:rsid w:val="00F713A1"/>
    <w:rsid w:val="00F714E7"/>
    <w:rsid w:val="00F71683"/>
    <w:rsid w:val="00F716A0"/>
    <w:rsid w:val="00F71A73"/>
    <w:rsid w:val="00F71BA2"/>
    <w:rsid w:val="00F71F17"/>
    <w:rsid w:val="00F7214E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6D42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3AF"/>
    <w:rsid w:val="00F81519"/>
    <w:rsid w:val="00F81B71"/>
    <w:rsid w:val="00F81E15"/>
    <w:rsid w:val="00F8242E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6D8B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2B5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5EE"/>
    <w:rsid w:val="00FA062B"/>
    <w:rsid w:val="00FA0682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2AF1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B004F"/>
    <w:rsid w:val="00FB02C8"/>
    <w:rsid w:val="00FB0403"/>
    <w:rsid w:val="00FB0520"/>
    <w:rsid w:val="00FB0535"/>
    <w:rsid w:val="00FB05FA"/>
    <w:rsid w:val="00FB0C25"/>
    <w:rsid w:val="00FB14FB"/>
    <w:rsid w:val="00FB1814"/>
    <w:rsid w:val="00FB19F7"/>
    <w:rsid w:val="00FB1CAB"/>
    <w:rsid w:val="00FB26DC"/>
    <w:rsid w:val="00FB2880"/>
    <w:rsid w:val="00FB29DB"/>
    <w:rsid w:val="00FB2A00"/>
    <w:rsid w:val="00FB2E72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0FB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947"/>
    <w:rsid w:val="00FC79EC"/>
    <w:rsid w:val="00FC7A9E"/>
    <w:rsid w:val="00FC7B2E"/>
    <w:rsid w:val="00FC7BEC"/>
    <w:rsid w:val="00FC7CE8"/>
    <w:rsid w:val="00FC7CF0"/>
    <w:rsid w:val="00FD0300"/>
    <w:rsid w:val="00FD037E"/>
    <w:rsid w:val="00FD1406"/>
    <w:rsid w:val="00FD149F"/>
    <w:rsid w:val="00FD1736"/>
    <w:rsid w:val="00FD1889"/>
    <w:rsid w:val="00FD1C0A"/>
    <w:rsid w:val="00FD1CC4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7248"/>
    <w:rsid w:val="00FD72FA"/>
    <w:rsid w:val="00FD7C61"/>
    <w:rsid w:val="00FD7EE3"/>
    <w:rsid w:val="00FE067C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958"/>
    <w:rsid w:val="00FE3A6C"/>
    <w:rsid w:val="00FE3CA8"/>
    <w:rsid w:val="00FE3FF1"/>
    <w:rsid w:val="00FE40A2"/>
    <w:rsid w:val="00FE482B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578"/>
    <w:rsid w:val="00FF6BD9"/>
    <w:rsid w:val="00FF6FDE"/>
    <w:rsid w:val="00FF6FF2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A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4EBD0-EBDB-44CE-8E54-0986AA70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86</TotalTime>
  <Pages>67</Pages>
  <Words>12236</Words>
  <Characters>69751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Sataporn, Benyasrisawat</cp:lastModifiedBy>
  <cp:revision>6</cp:revision>
  <cp:lastPrinted>2022-02-23T16:24:00Z</cp:lastPrinted>
  <dcterms:created xsi:type="dcterms:W3CDTF">2022-02-23T17:02:00Z</dcterms:created>
  <dcterms:modified xsi:type="dcterms:W3CDTF">2022-02-24T12:16:00Z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